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DD67" w14:textId="0F1A93F5" w:rsidR="00D5121C" w:rsidRPr="00657820" w:rsidRDefault="009B2480" w:rsidP="001F0AE5">
      <w:pPr>
        <w:spacing w:line="60" w:lineRule="atLeast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หมายเหตุประกอบงบการเงินเป็นส่วนหนึ่งของงบการเงินนี้</w:t>
      </w:r>
    </w:p>
    <w:p w14:paraId="7AFDAC1B" w14:textId="01F083AB" w:rsidR="00D5121C" w:rsidRPr="00657820" w:rsidRDefault="009B2480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คณะกรรมการบริษัทได้อนุมัติให้ออกงบการเงินนี้เมื่อ</w:t>
      </w:r>
      <w:r w:rsidRPr="009752C5">
        <w:rPr>
          <w:rFonts w:asciiTheme="majorBidi" w:hAnsiTheme="majorBidi" w:cstheme="majorBidi"/>
          <w:sz w:val="28"/>
          <w:cs/>
        </w:rPr>
        <w:t xml:space="preserve">วันที่ </w:t>
      </w:r>
      <w:r w:rsidR="006F5C63" w:rsidRPr="009752C5">
        <w:rPr>
          <w:rFonts w:asciiTheme="majorBidi" w:hAnsiTheme="majorBidi" w:cstheme="majorBidi"/>
          <w:sz w:val="28"/>
          <w:lang w:val="en-GB"/>
        </w:rPr>
        <w:t>27</w:t>
      </w:r>
      <w:r w:rsidR="00AC0969" w:rsidRPr="009752C5">
        <w:rPr>
          <w:rFonts w:asciiTheme="majorBidi" w:hAnsiTheme="majorBidi" w:cstheme="majorBidi"/>
          <w:sz w:val="28"/>
          <w:lang w:val="en-GB"/>
        </w:rPr>
        <w:t xml:space="preserve"> </w:t>
      </w:r>
      <w:r w:rsidR="00AC0969" w:rsidRPr="009752C5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="00AC0969" w:rsidRPr="009752C5">
        <w:rPr>
          <w:rFonts w:asciiTheme="majorBidi" w:hAnsiTheme="majorBidi" w:cstheme="majorBidi"/>
          <w:sz w:val="28"/>
          <w:lang w:val="en-GB"/>
        </w:rPr>
        <w:t>256</w:t>
      </w:r>
      <w:r w:rsidR="00AC5510" w:rsidRPr="009752C5">
        <w:rPr>
          <w:rFonts w:asciiTheme="majorBidi" w:hAnsiTheme="majorBidi" w:cstheme="majorBidi"/>
          <w:sz w:val="28"/>
          <w:lang w:val="en-GB"/>
        </w:rPr>
        <w:t>8</w:t>
      </w:r>
    </w:p>
    <w:p w14:paraId="70C07307" w14:textId="77777777" w:rsidR="00D5121C" w:rsidRPr="00657820" w:rsidRDefault="009B2480" w:rsidP="002E6D9C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2209D10D" w14:textId="355FB2F0" w:rsidR="00D5121C" w:rsidRPr="00657820" w:rsidRDefault="00D97EE4" w:rsidP="007A1E5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บริษัท ออลล์ เอ็นเนอร์ยี่ แอนด์ ยูทิลิตี้ จำกัด (มหาชน)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(“บริษัท”) จดทะเบียนเป็นบริษัทจำกัดเมื่อวันที่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335C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 </w:t>
      </w:r>
      <w:r w:rsidR="00AA098A">
        <w:rPr>
          <w:rFonts w:asciiTheme="majorBidi" w:hAnsiTheme="majorBidi" w:cstheme="majorBidi"/>
          <w:color w:val="000000"/>
          <w:spacing w:val="-2"/>
          <w:sz w:val="28"/>
        </w:rPr>
        <w:t xml:space="preserve">     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</w:t>
      </w:r>
      <w:r w:rsidR="00975A7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ที่อยู่ตามที่จดทะเบียนของบริษัทอยู่ที่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  <w:r w:rsidR="00022FC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6DA59CC9" w14:textId="77777777" w:rsidR="00D5121C" w:rsidRPr="00657820" w:rsidRDefault="009B2480" w:rsidP="007A1E51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CF2514E" w14:textId="77777777" w:rsidR="00DB6A3B" w:rsidRDefault="00DB6A3B" w:rsidP="0022160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ธุรกิจหลักของกลุ่มบริษัทคือธุรกิจสถานีจำหน่ายและสถานีบริการแก๊สและน้ำมัน ธุรกิจพลังงานทดแทน ธุรกิจสาธารณูปโภค และธุรกิจอื่น ๆ</w:t>
      </w:r>
    </w:p>
    <w:p w14:paraId="75CD73E7" w14:textId="27E6B1EF" w:rsidR="00E221B8" w:rsidRPr="00E221B8" w:rsidRDefault="00E221B8" w:rsidP="00280929">
      <w:pPr>
        <w:tabs>
          <w:tab w:val="left" w:pos="360"/>
          <w:tab w:val="left" w:pos="540"/>
        </w:tabs>
        <w:overflowPunct/>
        <w:spacing w:before="240"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</w:rPr>
      </w:pP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B92FE6">
        <w:rPr>
          <w:rFonts w:asciiTheme="majorBidi" w:hAnsiTheme="majorBidi" w:cstheme="majorBidi"/>
          <w:color w:val="000000"/>
          <w:sz w:val="28"/>
        </w:rPr>
        <w:t>24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เมษายน </w:t>
      </w:r>
      <w:r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ที่ประชุมสามัญผู้ถือหุ้นประจ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ปี </w:t>
      </w:r>
      <w:r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ของ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ฯ </w:t>
      </w:r>
      <w:r w:rsidRPr="00B92FE6">
        <w:rPr>
          <w:rFonts w:asciiTheme="majorBidi" w:hAnsiTheme="majorBidi" w:cstheme="majorBidi"/>
          <w:color w:val="000000"/>
          <w:sz w:val="28"/>
          <w:cs/>
        </w:rPr>
        <w:t>ได้มีมติอนุมัติการเปลี่ยนแปลงชื่อบริษัท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Pr="00B92FE6">
        <w:rPr>
          <w:rFonts w:asciiTheme="majorBidi" w:hAnsiTheme="majorBidi" w:cstheme="majorBidi"/>
          <w:color w:val="000000"/>
          <w:sz w:val="28"/>
          <w:cs/>
        </w:rPr>
        <w:t>ตราประทับของบริษัท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จากเดิม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เซเว่น ยูทิลิตี้ส์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แอนด์ พาวเวอร์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 (มหาชน)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z w:val="28"/>
        </w:rPr>
        <w:t xml:space="preserve">    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</w:rPr>
        <w:t>7UP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เปลี่ยนแปลงเป็น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ออลล์ เอ็นเนอร์ยี่ แอนด์ ยูทิลิตี้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</w:rPr>
        <w:t>(</w:t>
      </w:r>
      <w:r w:rsidRPr="00B92FE6">
        <w:rPr>
          <w:rFonts w:asciiTheme="majorBidi" w:hAnsiTheme="majorBidi" w:cstheme="majorBidi"/>
          <w:color w:val="000000"/>
          <w:sz w:val="28"/>
          <w:cs/>
        </w:rPr>
        <w:t>มหาชน)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ชื่อย่อหลักทรัพย์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</w:rPr>
        <w:t>AE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เพื่อให้สอดคล้องกับธุรกิจของบริษัท แผนการด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เนินกิจการบริษัท รวมถึงการขยายการประกอบธุรกิจในอนาคตให้</w:t>
      </w:r>
      <w:r w:rsidR="00E21A2B">
        <w:rPr>
          <w:rFonts w:asciiTheme="majorBidi" w:hAnsiTheme="majorBidi" w:cstheme="majorBidi" w:hint="cs"/>
          <w:color w:val="000000"/>
          <w:sz w:val="28"/>
          <w:cs/>
        </w:rPr>
        <w:t xml:space="preserve">         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>มีความหลากหลายมากขึ้น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โดยบริษัทได้จดทะเบียนเปลี่ยนชื่อกับกระทรวงพาณิชย์แล้วเมื่อวันที่ </w:t>
      </w:r>
      <w:r w:rsidRPr="00B92FE6">
        <w:rPr>
          <w:rFonts w:asciiTheme="majorBidi" w:hAnsiTheme="majorBidi" w:cstheme="majorBidi"/>
          <w:color w:val="000000"/>
          <w:sz w:val="28"/>
        </w:rPr>
        <w:t>9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พฤษภาคม </w:t>
      </w:r>
      <w:r w:rsidRPr="00B92FE6">
        <w:rPr>
          <w:rFonts w:asciiTheme="majorBidi" w:hAnsiTheme="majorBidi" w:cstheme="majorBidi"/>
          <w:color w:val="000000"/>
          <w:sz w:val="28"/>
        </w:rPr>
        <w:t>2567</w:t>
      </w:r>
    </w:p>
    <w:p w14:paraId="77EC059D" w14:textId="77777777" w:rsidR="00604351" w:rsidRDefault="006043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0115112" w14:textId="637E1B59" w:rsidR="003B65FB" w:rsidRPr="00657820" w:rsidRDefault="003B65FB" w:rsidP="007A1E51">
      <w:pPr>
        <w:pStyle w:val="ListParagraph"/>
        <w:spacing w:before="120"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รายละเอียดของบริษัทย่อย 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910"/>
        <w:gridCol w:w="252"/>
        <w:gridCol w:w="1008"/>
        <w:gridCol w:w="237"/>
        <w:gridCol w:w="939"/>
        <w:gridCol w:w="271"/>
        <w:gridCol w:w="901"/>
      </w:tblGrid>
      <w:tr w:rsidR="00CA0839" w:rsidRPr="00657820" w14:paraId="7F8526B6" w14:textId="77777777" w:rsidTr="00753583">
        <w:trPr>
          <w:trHeight w:val="252"/>
          <w:tblHeader/>
        </w:trPr>
        <w:tc>
          <w:tcPr>
            <w:tcW w:w="2340" w:type="dxa"/>
          </w:tcPr>
          <w:p w14:paraId="633C878B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428CB52" w14:textId="77777777" w:rsidR="00CA0839" w:rsidRPr="00657820" w:rsidRDefault="00CA0839" w:rsidP="005B4537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C0CCAE0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CFD529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13AF2" w14:textId="28CAF1B1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24AF2078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6D7D6B2A" w14:textId="738D9C02" w:rsidR="00CA0839" w:rsidRPr="00657820" w:rsidRDefault="005B4537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="00F435FA"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F435FA" w:rsidRPr="00657820" w14:paraId="4A4C488F" w14:textId="77777777" w:rsidTr="00753583">
        <w:trPr>
          <w:trHeight w:val="252"/>
          <w:tblHeader/>
        </w:trPr>
        <w:tc>
          <w:tcPr>
            <w:tcW w:w="2340" w:type="dxa"/>
          </w:tcPr>
          <w:p w14:paraId="0C58F3FE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B9504AE" w14:textId="77777777" w:rsidR="00F435FA" w:rsidRPr="00657820" w:rsidRDefault="00F435FA" w:rsidP="005B4537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EE163E6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C23C7C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9710EE" w14:textId="0CA6EBA5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6B71308F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7060BD55" w14:textId="1AA6F1BD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BF5B35" w:rsidRPr="00657820" w14:paraId="391D5768" w14:textId="77777777" w:rsidTr="00753583">
        <w:trPr>
          <w:trHeight w:val="252"/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322B0915" w14:textId="15D098EC" w:rsidR="00BF5B35" w:rsidRPr="00657820" w:rsidRDefault="00B432F3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pacing w:val="-2"/>
                <w:sz w:val="22"/>
                <w:szCs w:val="22"/>
                <w:cs/>
              </w:rPr>
              <w:t>บริษัท</w:t>
            </w:r>
          </w:p>
        </w:tc>
        <w:tc>
          <w:tcPr>
            <w:tcW w:w="241" w:type="dxa"/>
          </w:tcPr>
          <w:p w14:paraId="380832EF" w14:textId="77777777" w:rsidR="00BF5B35" w:rsidRPr="00657820" w:rsidRDefault="00BF5B35" w:rsidP="00BF5B3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2D96DF87" w14:textId="0460DDC3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100A1CAE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FB027E" w14:textId="1CDFD379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2E9BA053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625011" w14:textId="560297D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1" w:type="dxa"/>
          </w:tcPr>
          <w:p w14:paraId="0DA673B2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5B12D22" w14:textId="5FCE57DC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BF5B35" w:rsidRPr="00657820" w14:paraId="39D050F0" w14:textId="77777777" w:rsidTr="0054751B">
        <w:trPr>
          <w:trHeight w:val="252"/>
        </w:trPr>
        <w:tc>
          <w:tcPr>
            <w:tcW w:w="2340" w:type="dxa"/>
          </w:tcPr>
          <w:p w14:paraId="35AEF365" w14:textId="6FD4E772" w:rsidR="00BF5B35" w:rsidRPr="00657820" w:rsidRDefault="00BF5B35" w:rsidP="00BF5B3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13BC2F87" w14:textId="77777777" w:rsidR="00BF5B35" w:rsidRPr="00657820" w:rsidRDefault="00BF5B35" w:rsidP="00BF5B3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5780C9C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598889D9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1D271E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728936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0691E4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2717B74A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DF5518" w14:textId="77777777" w:rsidR="00BF5B35" w:rsidRPr="00657820" w:rsidRDefault="00BF5B35" w:rsidP="00BF5B3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4C492246" w14:textId="77777777" w:rsidTr="0054751B">
        <w:trPr>
          <w:trHeight w:val="252"/>
        </w:trPr>
        <w:tc>
          <w:tcPr>
            <w:tcW w:w="2340" w:type="dxa"/>
          </w:tcPr>
          <w:p w14:paraId="07BDCB27" w14:textId="4268B932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บริษัท สตาร์ แก๊ส จำกัด</w:t>
            </w:r>
          </w:p>
        </w:tc>
        <w:tc>
          <w:tcPr>
            <w:tcW w:w="241" w:type="dxa"/>
          </w:tcPr>
          <w:p w14:paraId="172740F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57F49E4C" w14:textId="55C73ABF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ตัวแทนจำหน่ายและสถานีบริการแก๊สแอลพีจี</w:t>
            </w:r>
          </w:p>
        </w:tc>
        <w:tc>
          <w:tcPr>
            <w:tcW w:w="252" w:type="dxa"/>
          </w:tcPr>
          <w:p w14:paraId="5E699D87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CD2EAB" w14:textId="52F56C7E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E841BC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2B84D4" w14:textId="3144F763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19938E70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C14DC" w14:textId="43C6DBD6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5865B950" w14:textId="77777777" w:rsidTr="0054751B">
        <w:trPr>
          <w:trHeight w:val="252"/>
        </w:trPr>
        <w:tc>
          <w:tcPr>
            <w:tcW w:w="2340" w:type="dxa"/>
          </w:tcPr>
          <w:p w14:paraId="388B403C" w14:textId="77777777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512C1F47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4B8CCB3" w14:textId="5618E4B7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091A3B3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E41FE77" w14:textId="72A64E52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54CBFF6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112335D" w14:textId="6B7495DE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224956E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29850EE" w14:textId="330BEC4A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289545D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1BB861D" w14:textId="066E6D37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41" w:type="dxa"/>
          </w:tcPr>
          <w:p w14:paraId="0214CEF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7355B28C" w14:textId="0BA10F13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39AFA19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D80570" w14:textId="157BD09B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75567C2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7A8805" w14:textId="3DD365A2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51C0FC1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394A545" w14:textId="0E811653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3E46FD8D" w14:textId="77777777" w:rsidTr="00C45386">
        <w:trPr>
          <w:trHeight w:val="252"/>
        </w:trPr>
        <w:tc>
          <w:tcPr>
            <w:tcW w:w="2340" w:type="dxa"/>
          </w:tcPr>
          <w:p w14:paraId="01A654F5" w14:textId="0E29C040" w:rsidR="00A13905" w:rsidRPr="00657820" w:rsidRDefault="00A13905" w:rsidP="00A13905">
            <w:pPr>
              <w:ind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41" w:type="dxa"/>
          </w:tcPr>
          <w:p w14:paraId="6515DF6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328F05B" w14:textId="77986ED9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ประกอบกิจการบำบัดน้ำเสีย</w:t>
            </w:r>
          </w:p>
        </w:tc>
        <w:tc>
          <w:tcPr>
            <w:tcW w:w="252" w:type="dxa"/>
          </w:tcPr>
          <w:p w14:paraId="249981E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018CF76" w14:textId="171DC2F8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42DBAE38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0B777B5" w14:textId="71EEDB6E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56.48</w:t>
            </w:r>
          </w:p>
        </w:tc>
        <w:tc>
          <w:tcPr>
            <w:tcW w:w="271" w:type="dxa"/>
          </w:tcPr>
          <w:p w14:paraId="19781AA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A3E9A4" w14:textId="4B0518A8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56.48</w:t>
            </w:r>
          </w:p>
        </w:tc>
      </w:tr>
      <w:tr w:rsidR="00A13905" w:rsidRPr="00657820" w14:paraId="07890C82" w14:textId="77777777" w:rsidTr="00C45386">
        <w:trPr>
          <w:trHeight w:val="252"/>
        </w:trPr>
        <w:tc>
          <w:tcPr>
            <w:tcW w:w="2340" w:type="dxa"/>
          </w:tcPr>
          <w:p w14:paraId="4479D88F" w14:textId="0813DDC3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</w:t>
            </w: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val="en-GB" w:eastAsia="zh-CN"/>
              </w:rPr>
              <w:t xml:space="preserve"> </w:t>
            </w: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เอ็นเนอร์ยี่ ฟอร์ โซไซตี้</w:t>
            </w:r>
            <w:r w:rsidR="00E32A72"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 xml:space="preserve"> </w:t>
            </w: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1175CF4D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6F9E7F48" w14:textId="3E92F615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E85E3D8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182A484" w14:textId="3BC57E0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6BEE4DF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032F4A6" w14:textId="7364F428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DE0430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77F1EF" w14:textId="304F2F0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132C19E6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2FB190EC" w14:textId="1A81954A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val="en-GB"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โกลด์ ชอร์ส จำกัด</w:t>
            </w:r>
          </w:p>
        </w:tc>
        <w:tc>
          <w:tcPr>
            <w:tcW w:w="241" w:type="dxa"/>
            <w:vAlign w:val="center"/>
          </w:tcPr>
          <w:p w14:paraId="4A11825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CC1AD21" w14:textId="7AE934D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บริหารจัดการ และพัฒนาระบบสาธารณูปโภค</w:t>
            </w:r>
          </w:p>
        </w:tc>
        <w:tc>
          <w:tcPr>
            <w:tcW w:w="252" w:type="dxa"/>
          </w:tcPr>
          <w:p w14:paraId="4D1B91F2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BACB47" w14:textId="5CD632C4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5A153EE1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7C1A20A4" w14:textId="02F7A3A3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68.54</w:t>
            </w:r>
          </w:p>
        </w:tc>
        <w:tc>
          <w:tcPr>
            <w:tcW w:w="271" w:type="dxa"/>
            <w:vAlign w:val="center"/>
          </w:tcPr>
          <w:p w14:paraId="11632AC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vAlign w:val="center"/>
          </w:tcPr>
          <w:p w14:paraId="246D60ED" w14:textId="7236CCC6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68.54</w:t>
            </w:r>
          </w:p>
        </w:tc>
      </w:tr>
      <w:tr w:rsidR="00A13905" w:rsidRPr="00657820" w14:paraId="5AFDE6D5" w14:textId="77777777" w:rsidTr="00506CF3">
        <w:trPr>
          <w:trHeight w:val="162"/>
        </w:trPr>
        <w:tc>
          <w:tcPr>
            <w:tcW w:w="2340" w:type="dxa"/>
            <w:vAlign w:val="center"/>
          </w:tcPr>
          <w:p w14:paraId="53C1AF2B" w14:textId="30332168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4869E5E1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1A4B9BD" w14:textId="2837412D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ด้านการประปา</w:t>
            </w:r>
          </w:p>
        </w:tc>
        <w:tc>
          <w:tcPr>
            <w:tcW w:w="252" w:type="dxa"/>
          </w:tcPr>
          <w:p w14:paraId="477648B3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CFC7FB" w14:textId="41C2A3D4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137B092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7D6FFC" w14:textId="6313E06B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773DF10F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E55C1F0" w14:textId="0C955200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1B01BF6D" w14:textId="77777777" w:rsidTr="00506CF3">
        <w:trPr>
          <w:trHeight w:val="162"/>
        </w:trPr>
        <w:tc>
          <w:tcPr>
            <w:tcW w:w="2340" w:type="dxa"/>
            <w:vAlign w:val="center"/>
          </w:tcPr>
          <w:p w14:paraId="0A843A5B" w14:textId="77777777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0DBF6325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024B2AC2" w14:textId="77777777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18B3FD51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C09BFAE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2D0B49F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521FEDF" w14:textId="77777777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243B7EF0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981936F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09A602F9" w14:textId="77777777" w:rsidTr="00506CF3">
        <w:trPr>
          <w:trHeight w:val="252"/>
        </w:trPr>
        <w:tc>
          <w:tcPr>
            <w:tcW w:w="2340" w:type="dxa"/>
          </w:tcPr>
          <w:p w14:paraId="01FB1A2D" w14:textId="2295D250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" w:type="dxa"/>
          </w:tcPr>
          <w:p w14:paraId="1927F0A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C477137" w14:textId="1D2CAD78" w:rsidR="00A13905" w:rsidRPr="00657820" w:rsidRDefault="00A13905" w:rsidP="00A13905">
            <w:pPr>
              <w:ind w:right="-18" w:firstLine="37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F06D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4691B1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E500B7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D5B299" w14:textId="77777777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3431588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641EB8D7" w14:textId="7777777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1FF9C968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5AB8615D" w14:textId="1049C1C5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41" w:type="dxa"/>
          </w:tcPr>
          <w:p w14:paraId="6E7C068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71419EE" w14:textId="34F67D12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บริหารสถานีบริการแก๊สเอ็นจีวี </w:t>
            </w:r>
          </w:p>
        </w:tc>
        <w:tc>
          <w:tcPr>
            <w:tcW w:w="252" w:type="dxa"/>
          </w:tcPr>
          <w:p w14:paraId="493376A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5CEC64" w14:textId="6372A73C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5E5A9D8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1A46E" w14:textId="714D567D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37FDC516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D7EAE84" w14:textId="22E5274F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4FC08713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531767C6" w14:textId="78B348AC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43F5000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90FECDC" w14:textId="0FC22E47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2FE6A3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3EC0D0" w14:textId="065F7835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377C1C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452D84D" w14:textId="179334F1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7940BAFD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35284E1" w14:textId="0562B10F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3905" w:rsidRPr="00657820" w14:paraId="75CF5F56" w14:textId="77777777">
        <w:trPr>
          <w:trHeight w:val="252"/>
        </w:trPr>
        <w:tc>
          <w:tcPr>
            <w:tcW w:w="2340" w:type="dxa"/>
            <w:vAlign w:val="center"/>
          </w:tcPr>
          <w:p w14:paraId="3A9E4B90" w14:textId="6908D8E8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41" w:type="dxa"/>
          </w:tcPr>
          <w:p w14:paraId="65C5A6B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6A994DF6" w14:textId="0587E896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สถานีบริการน้ำมัน</w:t>
            </w:r>
          </w:p>
        </w:tc>
        <w:tc>
          <w:tcPr>
            <w:tcW w:w="252" w:type="dxa"/>
          </w:tcPr>
          <w:p w14:paraId="1650B8E7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D223ED" w14:textId="1988C041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5B902CD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AD6C29" w14:textId="3EFBF50B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691B13C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ED25338" w14:textId="48B6BCE7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7D4884A9" w14:textId="77777777" w:rsidTr="00442C6E">
        <w:trPr>
          <w:trHeight w:val="252"/>
        </w:trPr>
        <w:tc>
          <w:tcPr>
            <w:tcW w:w="2340" w:type="dxa"/>
            <w:vAlign w:val="center"/>
          </w:tcPr>
          <w:p w14:paraId="280ACDDA" w14:textId="1A38F34A" w:rsidR="00A13905" w:rsidRPr="00657820" w:rsidRDefault="00A13905" w:rsidP="00A13905">
            <w:pPr>
              <w:ind w:right="-11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41" w:type="dxa"/>
          </w:tcPr>
          <w:p w14:paraId="4187F7E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83DBB8D" w14:textId="1AAF3F2B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1350BBE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458927" w14:textId="3F7D0125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5AB56C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2D5103" w14:textId="62F48CAC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4A899A7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F76774" w14:textId="499A2F32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13905" w:rsidRPr="00657820" w14:paraId="27D857EE" w14:textId="77777777" w:rsidTr="00506CF3">
        <w:trPr>
          <w:trHeight w:val="252"/>
        </w:trPr>
        <w:tc>
          <w:tcPr>
            <w:tcW w:w="2340" w:type="dxa"/>
          </w:tcPr>
          <w:p w14:paraId="62163816" w14:textId="68121736" w:rsidR="00A13905" w:rsidRPr="00657820" w:rsidRDefault="00A13905" w:rsidP="00A13905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พระแสงกรีน พาวเวอร์ จำกัด</w:t>
            </w:r>
          </w:p>
        </w:tc>
        <w:tc>
          <w:tcPr>
            <w:tcW w:w="241" w:type="dxa"/>
          </w:tcPr>
          <w:p w14:paraId="09728507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96619A4" w14:textId="2119BC2D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2CF24F9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E52C39" w14:textId="1A449DDA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0DE800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E1F636" w14:textId="5AC58EFB" w:rsidR="00A13905" w:rsidRPr="00657820" w:rsidRDefault="00A13905" w:rsidP="00A13905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55.00</w:t>
            </w:r>
          </w:p>
        </w:tc>
        <w:tc>
          <w:tcPr>
            <w:tcW w:w="271" w:type="dxa"/>
          </w:tcPr>
          <w:p w14:paraId="61AF70E0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28A1F1D" w14:textId="242F0EF6" w:rsidR="00A13905" w:rsidRPr="00657820" w:rsidRDefault="00A13905" w:rsidP="00A1390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55.00</w:t>
            </w:r>
          </w:p>
        </w:tc>
      </w:tr>
      <w:tr w:rsidR="00A13905" w:rsidRPr="00657820" w14:paraId="051FC3B9" w14:textId="77777777" w:rsidTr="0054751B">
        <w:trPr>
          <w:trHeight w:val="252"/>
        </w:trPr>
        <w:tc>
          <w:tcPr>
            <w:tcW w:w="2340" w:type="dxa"/>
          </w:tcPr>
          <w:p w14:paraId="6AA210AC" w14:textId="226821BB" w:rsidR="00A13905" w:rsidRPr="00657820" w:rsidRDefault="00A13905" w:rsidP="00A13905">
            <w:pPr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41" w:type="dxa"/>
          </w:tcPr>
          <w:p w14:paraId="6666969C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8ACCFBE" w14:textId="167028E7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การผลิตและจำหน่ายเทคโนโลยีประหยัด</w:t>
            </w:r>
          </w:p>
        </w:tc>
        <w:tc>
          <w:tcPr>
            <w:tcW w:w="252" w:type="dxa"/>
          </w:tcPr>
          <w:p w14:paraId="68AA632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B5CD5" w14:textId="2A432D97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8154D05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5438732F" w14:textId="680B0D9F" w:rsidR="00A13905" w:rsidRPr="00657820" w:rsidRDefault="00A13905" w:rsidP="00A13905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38.50</w:t>
            </w:r>
          </w:p>
        </w:tc>
        <w:tc>
          <w:tcPr>
            <w:tcW w:w="271" w:type="dxa"/>
          </w:tcPr>
          <w:p w14:paraId="14A7BF06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025800B5" w14:textId="74CA251B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38.50</w:t>
            </w:r>
          </w:p>
        </w:tc>
      </w:tr>
      <w:tr w:rsidR="00A13905" w:rsidRPr="00657820" w14:paraId="2EA9D724" w14:textId="77777777" w:rsidTr="0054751B">
        <w:trPr>
          <w:trHeight w:val="252"/>
        </w:trPr>
        <w:tc>
          <w:tcPr>
            <w:tcW w:w="2340" w:type="dxa"/>
          </w:tcPr>
          <w:p w14:paraId="6131E6F6" w14:textId="5467BA43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52765A8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17D0F12" w14:textId="46E97258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252" w:type="dxa"/>
          </w:tcPr>
          <w:p w14:paraId="55B7E753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32476D" w14:textId="718D52CA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22EAE622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88B6F69" w14:textId="55ADF9B4" w:rsidR="00A13905" w:rsidRPr="00657820" w:rsidRDefault="00A13905" w:rsidP="00A13905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083DC672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4F2B8D7" w14:textId="0E516501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A13905" w:rsidRPr="00657820" w14:paraId="22EA5BB5" w14:textId="77777777" w:rsidTr="0054751B">
        <w:trPr>
          <w:trHeight w:val="252"/>
        </w:trPr>
        <w:tc>
          <w:tcPr>
            <w:tcW w:w="2340" w:type="dxa"/>
          </w:tcPr>
          <w:p w14:paraId="44AF3B0C" w14:textId="2FDCE8FF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241" w:type="dxa"/>
          </w:tcPr>
          <w:p w14:paraId="1179135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6CE73A6E" w14:textId="64A826AA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</w:t>
            </w:r>
            <w:r w:rsidRPr="0065782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ขายไป นำเข้า</w:t>
            </w:r>
            <w:r w:rsidRPr="0065782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ส่งออกเทคโนโลยี</w:t>
            </w:r>
          </w:p>
        </w:tc>
        <w:tc>
          <w:tcPr>
            <w:tcW w:w="252" w:type="dxa"/>
          </w:tcPr>
          <w:p w14:paraId="7DB981A6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AFA887" w14:textId="65FC3C40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DE11A2E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B6606E" w14:textId="0B166FD2" w:rsidR="00A13905" w:rsidRPr="00657820" w:rsidRDefault="00A13905" w:rsidP="00A13905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529E3068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19B3D475" w14:textId="00D86765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</w:tr>
      <w:tr w:rsidR="00A13905" w:rsidRPr="00657820" w14:paraId="1BB16E10" w14:textId="77777777" w:rsidTr="0054751B">
        <w:trPr>
          <w:trHeight w:val="252"/>
        </w:trPr>
        <w:tc>
          <w:tcPr>
            <w:tcW w:w="2340" w:type="dxa"/>
          </w:tcPr>
          <w:p w14:paraId="13CCE202" w14:textId="5B30A16D" w:rsidR="00A13905" w:rsidRPr="00657820" w:rsidRDefault="00A13905" w:rsidP="00A13905">
            <w:pPr>
              <w:ind w:left="345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3607237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AE97E87" w14:textId="3024E8DB" w:rsidR="00A13905" w:rsidRPr="00657820" w:rsidRDefault="00A13905" w:rsidP="00A13905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252" w:type="dxa"/>
          </w:tcPr>
          <w:p w14:paraId="7AA7CE24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9C37C3" w14:textId="1313C615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0E13F0E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0DCF8C" w14:textId="78A2C694" w:rsidR="00A13905" w:rsidRPr="00657820" w:rsidRDefault="00A13905" w:rsidP="00A13905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62DFEA79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3332223" w14:textId="17A90963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A13905" w:rsidRPr="00657820" w14:paraId="7D48E066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18C9312A" w14:textId="226B464A" w:rsidR="00A13905" w:rsidRPr="00657820" w:rsidRDefault="00A13905" w:rsidP="00A13905">
            <w:pPr>
              <w:ind w:left="345" w:right="-18" w:hanging="36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41" w:type="dxa"/>
          </w:tcPr>
          <w:p w14:paraId="796FC92F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5086015D" w14:textId="6D709F9D" w:rsidR="00A13905" w:rsidRPr="00657820" w:rsidRDefault="00A13905" w:rsidP="00A13905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การผลิตและจำหน่ายน้ำประปา</w:t>
            </w:r>
          </w:p>
        </w:tc>
        <w:tc>
          <w:tcPr>
            <w:tcW w:w="252" w:type="dxa"/>
          </w:tcPr>
          <w:p w14:paraId="3FEF3F33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586F60" w14:textId="71858658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3B5ACA3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7BACBF3B" w14:textId="76CC83B5" w:rsidR="00A13905" w:rsidRPr="00657820" w:rsidRDefault="00A13905" w:rsidP="00A13905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2D31285B" w14:textId="77777777" w:rsidR="00A13905" w:rsidRPr="00657820" w:rsidRDefault="00A13905" w:rsidP="00A13905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51E5F084" w14:textId="5A1C207F" w:rsidR="00A13905" w:rsidRPr="00657820" w:rsidRDefault="00A13905" w:rsidP="00A13905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</w:tr>
    </w:tbl>
    <w:p w14:paraId="3683FC40" w14:textId="14DA12A3" w:rsidR="00156898" w:rsidRPr="005B6F04" w:rsidRDefault="003B65FB" w:rsidP="005B6F04">
      <w:pPr>
        <w:pStyle w:val="ListParagraph"/>
        <w:spacing w:before="24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ได้ดำเนินงานโดยปราศจากความสัมพันธ์ดังกล่าว</w:t>
      </w:r>
    </w:p>
    <w:p w14:paraId="2315E623" w14:textId="77777777" w:rsidR="00604351" w:rsidRDefault="006043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FC3B913" w14:textId="548590EE" w:rsidR="00D5121C" w:rsidRPr="008C28CB" w:rsidRDefault="0093174D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8C28CB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</w:p>
    <w:p w14:paraId="329FCD4B" w14:textId="3C22AC9E" w:rsidR="00D5121C" w:rsidRPr="00657820" w:rsidRDefault="0093174D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</w:t>
      </w:r>
      <w:r w:rsidR="00F3507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วิธีปฏิบัติทางการบัญชีที่รับรองทั่วไปในประเทศไทย</w:t>
      </w:r>
    </w:p>
    <w:p w14:paraId="384EF537" w14:textId="5E516B80" w:rsidR="00F82FE2" w:rsidRPr="008C28CB" w:rsidRDefault="00F82FE2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เรื่อง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“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การนำเสนองบการเงิน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”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มกราคม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2563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ตุลาคม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B669C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ผลการดำเนินงานของบริษัทจดทะเบียน พ.ศ.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2560”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และตามประกาศกรมพัฒนาธุรกิจการค้า เรื่อง </w:t>
      </w:r>
      <w:r w:rsidRPr="008C28CB">
        <w:rPr>
          <w:rFonts w:asciiTheme="majorBidi" w:hAnsiTheme="majorBidi" w:cstheme="majorBidi"/>
          <w:color w:val="000000"/>
          <w:spacing w:val="-2"/>
          <w:sz w:val="28"/>
          <w:cs/>
        </w:rPr>
        <w:t>“กำหนดรายการย่อที่ต้องมีในงบการเงิน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 พ.ศ. 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>256</w:t>
      </w:r>
      <w:r w:rsidR="00353FC1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 xml:space="preserve">” 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ลงวันที่ 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>2</w:t>
      </w:r>
      <w:r w:rsidR="00CD7B28">
        <w:rPr>
          <w:rFonts w:asciiTheme="majorBidi" w:eastAsia="Times New Roman" w:hAnsiTheme="majorBidi" w:cstheme="majorBidi"/>
          <w:spacing w:val="-4"/>
          <w:sz w:val="28"/>
        </w:rPr>
        <w:t>7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CD7B28">
        <w:rPr>
          <w:rFonts w:asciiTheme="majorBidi" w:eastAsia="Times New Roman" w:hAnsiTheme="majorBidi" w:cstheme="majorBidi" w:hint="cs"/>
          <w:spacing w:val="-4"/>
          <w:sz w:val="28"/>
          <w:cs/>
        </w:rPr>
        <w:t>ตุลาคม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8C28CB">
        <w:rPr>
          <w:rFonts w:asciiTheme="majorBidi" w:hAnsiTheme="majorBidi" w:cstheme="majorBidi"/>
          <w:color w:val="000000"/>
          <w:spacing w:val="-2"/>
          <w:sz w:val="28"/>
          <w:lang w:val="en-GB"/>
        </w:rPr>
        <w:t>25</w:t>
      </w:r>
      <w:r w:rsidRPr="008C28CB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CD7B28">
        <w:rPr>
          <w:rFonts w:asciiTheme="majorBidi" w:hAnsiTheme="majorBidi" w:cstheme="majorBidi"/>
          <w:color w:val="000000"/>
          <w:spacing w:val="-2"/>
          <w:sz w:val="28"/>
        </w:rPr>
        <w:t>6</w:t>
      </w:r>
    </w:p>
    <w:p w14:paraId="3122C3A7" w14:textId="03B48800" w:rsidR="00D5121C" w:rsidRPr="00657820" w:rsidRDefault="00B607FE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</w:t>
      </w:r>
      <w:r w:rsidRPr="00853DC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(ดูหมายเหตุข้อ </w:t>
      </w:r>
      <w:r w:rsidR="00853DCB" w:rsidRPr="00853DCB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53DCB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1FD41347" w14:textId="56B2D2A2" w:rsidR="00D5121C" w:rsidRPr="00657820" w:rsidRDefault="009B2480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3497EB4" w14:textId="3A06A3CA" w:rsidR="00A053A3" w:rsidRDefault="009B2480" w:rsidP="003606B4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6B9E884E" w14:textId="77777777" w:rsidR="00604351" w:rsidRDefault="00604351">
      <w:pPr>
        <w:overflowPunct/>
        <w:autoSpaceDE/>
        <w:autoSpaceDN/>
        <w:adjustRightInd/>
        <w:textAlignment w:val="auto"/>
        <w:rPr>
          <w:rStyle w:val="ui-provider"/>
          <w:rFonts w:asciiTheme="majorBidi" w:hAnsiTheme="majorBidi" w:cstheme="majorBidi"/>
          <w:b/>
          <w:bCs/>
          <w:sz w:val="28"/>
          <w:cs/>
        </w:rPr>
      </w:pPr>
      <w:r>
        <w:rPr>
          <w:rStyle w:val="ui-provider"/>
          <w:rFonts w:asciiTheme="majorBidi" w:hAnsiTheme="majorBidi" w:cstheme="majorBidi"/>
          <w:b/>
          <w:bCs/>
          <w:sz w:val="28"/>
          <w:cs/>
        </w:rPr>
        <w:br w:type="page"/>
      </w:r>
    </w:p>
    <w:p w14:paraId="23830A71" w14:textId="1A2A80DE" w:rsidR="00AE3268" w:rsidRPr="00657820" w:rsidRDefault="00A11DEA" w:rsidP="00AE3268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Style w:val="ui-provider"/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  <w:r w:rsidRPr="00657820">
        <w:rPr>
          <w:rStyle w:val="ui-provider"/>
          <w:rFonts w:asciiTheme="majorBidi" w:hAnsiTheme="majorBidi" w:cstheme="majorBidi"/>
          <w:b/>
          <w:bCs/>
          <w:sz w:val="28"/>
        </w:rPr>
        <w:t> </w:t>
      </w:r>
    </w:p>
    <w:p w14:paraId="175FD8EB" w14:textId="075358D1" w:rsidR="00AE3268" w:rsidRPr="00657820" w:rsidRDefault="00AE3268" w:rsidP="00EC50B5">
      <w:pPr>
        <w:pStyle w:val="ListParagraph"/>
        <w:numPr>
          <w:ilvl w:val="1"/>
          <w:numId w:val="19"/>
        </w:numPr>
        <w:spacing w:before="240" w:line="240" w:lineRule="atLeast"/>
        <w:ind w:left="360" w:hanging="36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3116E76" w14:textId="64728C85" w:rsidR="00AE3268" w:rsidRPr="006E3F08" w:rsidRDefault="00AE3268" w:rsidP="00AE3268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</w:t>
      </w:r>
      <w:r w:rsidRPr="006E3F08">
        <w:rPr>
          <w:rFonts w:asciiTheme="majorBidi" w:hAnsiTheme="majorBidi" w:cstheme="majorBidi"/>
          <w:sz w:val="28"/>
          <w:cs/>
        </w:rPr>
        <w:t xml:space="preserve">ในหรือหลังวันที่ </w:t>
      </w:r>
      <w:r w:rsidRPr="006E3F08">
        <w:rPr>
          <w:rFonts w:asciiTheme="majorBidi" w:hAnsiTheme="majorBidi" w:cstheme="majorBidi"/>
          <w:sz w:val="28"/>
        </w:rPr>
        <w:t xml:space="preserve">1 </w:t>
      </w:r>
      <w:r w:rsidRPr="006E3F08">
        <w:rPr>
          <w:rFonts w:asciiTheme="majorBidi" w:hAnsiTheme="majorBidi" w:cstheme="majorBidi"/>
          <w:sz w:val="28"/>
          <w:cs/>
        </w:rPr>
        <w:t xml:space="preserve">มกราคม </w:t>
      </w:r>
      <w:r w:rsidRPr="006E3F08">
        <w:rPr>
          <w:rFonts w:asciiTheme="majorBidi" w:hAnsiTheme="majorBidi" w:cstheme="majorBidi"/>
          <w:sz w:val="28"/>
        </w:rPr>
        <w:t>256</w:t>
      </w:r>
      <w:r w:rsidR="00E210E9">
        <w:rPr>
          <w:rFonts w:asciiTheme="majorBidi" w:hAnsiTheme="majorBidi" w:cstheme="majorBidi"/>
          <w:sz w:val="28"/>
        </w:rPr>
        <w:t>7</w:t>
      </w:r>
      <w:r w:rsidRPr="006E3F08">
        <w:rPr>
          <w:rFonts w:asciiTheme="majorBidi" w:hAnsiTheme="majorBidi" w:cstheme="majorBidi"/>
          <w:sz w:val="28"/>
        </w:rPr>
        <w:t xml:space="preserve"> </w:t>
      </w:r>
      <w:r w:rsidRPr="006E3F08">
        <w:rPr>
          <w:rFonts w:asciiTheme="majorBidi" w:hAnsiTheme="majorBidi" w:cstheme="majorBidi"/>
          <w:sz w:val="28"/>
          <w:cs/>
        </w:rPr>
        <w:t>มาถือปฏิบัติ มาตรฐานการรายงานทางการเงินดังกล่าว</w:t>
      </w:r>
      <w:r w:rsidR="004065A5">
        <w:rPr>
          <w:rFonts w:asciiTheme="majorBidi" w:hAnsiTheme="majorBidi" w:cstheme="majorBidi"/>
          <w:sz w:val="28"/>
        </w:rPr>
        <w:t xml:space="preserve">   </w:t>
      </w:r>
      <w:r w:rsidRPr="006E3F08">
        <w:rPr>
          <w:rFonts w:asciiTheme="majorBidi" w:hAnsiTheme="majorBidi" w:cstheme="majorBidi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C77C75" w14:textId="4AC75E3A" w:rsidR="00AE3268" w:rsidRPr="006E3F08" w:rsidRDefault="00AE3268" w:rsidP="00AE3268">
      <w:pPr>
        <w:spacing w:before="240" w:line="240" w:lineRule="atLeast"/>
        <w:ind w:left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E3F08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065A5">
        <w:rPr>
          <w:rFonts w:asciiTheme="majorBidi" w:hAnsiTheme="majorBidi" w:cstheme="majorBidi"/>
          <w:sz w:val="28"/>
        </w:rPr>
        <w:t xml:space="preserve">    </w:t>
      </w:r>
      <w:r w:rsidRPr="006E3F08">
        <w:rPr>
          <w:rFonts w:asciiTheme="majorBidi" w:hAnsiTheme="majorBidi" w:cstheme="majorBidi"/>
          <w:sz w:val="28"/>
          <w:cs/>
        </w:rPr>
        <w:t xml:space="preserve">กลุ่มบริษัท </w:t>
      </w:r>
    </w:p>
    <w:p w14:paraId="25FE7B4F" w14:textId="60BCB0E5" w:rsidR="00AE3268" w:rsidRPr="006E3F08" w:rsidRDefault="00AE3268" w:rsidP="00EC50B5">
      <w:pPr>
        <w:pStyle w:val="ListParagraph"/>
        <w:numPr>
          <w:ilvl w:val="1"/>
          <w:numId w:val="19"/>
        </w:numPr>
        <w:spacing w:before="240" w:line="240" w:lineRule="atLeast"/>
        <w:ind w:left="360" w:hanging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E3F08">
        <w:rPr>
          <w:rStyle w:val="ui-provider"/>
          <w:rFonts w:asciiTheme="majorBidi" w:hAnsiTheme="majorBidi" w:cstheme="majorBidi"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6E3F08">
        <w:rPr>
          <w:rStyle w:val="ui-provider"/>
          <w:rFonts w:asciiTheme="majorBidi" w:hAnsiTheme="majorBidi" w:cstheme="majorBidi"/>
          <w:sz w:val="28"/>
        </w:rPr>
        <w:t xml:space="preserve">               1</w:t>
      </w:r>
      <w:r w:rsidRPr="006E3F08">
        <w:rPr>
          <w:rStyle w:val="ui-provider"/>
          <w:rFonts w:asciiTheme="majorBidi" w:hAnsiTheme="majorBidi" w:cstheme="majorBidi"/>
          <w:sz w:val="28"/>
          <w:cs/>
        </w:rPr>
        <w:t xml:space="preserve"> มกราคม</w:t>
      </w:r>
      <w:r w:rsidRPr="006E3F08">
        <w:rPr>
          <w:rStyle w:val="ui-provider"/>
          <w:rFonts w:asciiTheme="majorBidi" w:hAnsiTheme="majorBidi" w:cstheme="majorBidi"/>
          <w:sz w:val="28"/>
        </w:rPr>
        <w:t> 256</w:t>
      </w:r>
      <w:r w:rsidR="004065A5">
        <w:rPr>
          <w:rStyle w:val="ui-provider"/>
          <w:rFonts w:asciiTheme="majorBidi" w:hAnsiTheme="majorBidi" w:cstheme="majorBidi"/>
          <w:sz w:val="28"/>
        </w:rPr>
        <w:t>8</w:t>
      </w:r>
      <w:r w:rsidRPr="006E3F08">
        <w:rPr>
          <w:rStyle w:val="ui-provider"/>
          <w:rFonts w:asciiTheme="majorBidi" w:hAnsiTheme="majorBidi" w:cstheme="majorBidi"/>
          <w:sz w:val="28"/>
        </w:rPr>
        <w:t xml:space="preserve"> </w:t>
      </w:r>
      <w:r w:rsidRPr="006E3F08">
        <w:rPr>
          <w:rFonts w:asciiTheme="majorBidi" w:eastAsia="Arial Unicode MS" w:hAnsiTheme="majorBidi" w:cstheme="majorBidi"/>
          <w:b/>
          <w:sz w:val="28"/>
          <w:cs/>
        </w:rPr>
        <w:t>เกี่ยวข้องและมีผลกระทบที่มี</w:t>
      </w:r>
      <w:r w:rsidR="00475212">
        <w:rPr>
          <w:rFonts w:asciiTheme="majorBidi" w:eastAsia="Arial Unicode MS" w:hAnsiTheme="majorBidi" w:cstheme="majorBidi" w:hint="cs"/>
          <w:b/>
          <w:sz w:val="28"/>
          <w:cs/>
        </w:rPr>
        <w:t>สาระ</w:t>
      </w:r>
      <w:r w:rsidRPr="006E3F08">
        <w:rPr>
          <w:rFonts w:asciiTheme="majorBidi" w:eastAsia="Arial Unicode MS" w:hAnsiTheme="majorBidi" w:cstheme="majorBidi"/>
          <w:b/>
          <w:sz w:val="28"/>
          <w:cs/>
        </w:rPr>
        <w:t>สำคัญต่อกลุ่ม</w:t>
      </w:r>
      <w:r w:rsidR="00342CAC" w:rsidRPr="006E3F08">
        <w:rPr>
          <w:rFonts w:asciiTheme="majorBidi" w:eastAsia="Arial Unicode MS" w:hAnsiTheme="majorBidi" w:cstheme="majorBidi"/>
          <w:b/>
          <w:sz w:val="28"/>
          <w:cs/>
        </w:rPr>
        <w:t>บริษัท</w:t>
      </w:r>
    </w:p>
    <w:p w14:paraId="51DA4CE0" w14:textId="059A8408" w:rsidR="00AE3268" w:rsidRPr="00657820" w:rsidRDefault="00AE3268" w:rsidP="00FD25D8">
      <w:pPr>
        <w:spacing w:before="240" w:after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E3F08">
        <w:rPr>
          <w:rFonts w:asciiTheme="majorBidi" w:hAnsiTheme="majorBidi" w:cstheme="majorBidi"/>
          <w:spacing w:val="8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783E71" w:rsidRPr="006E3F08">
        <w:rPr>
          <w:rFonts w:asciiTheme="majorBidi" w:hAnsiTheme="majorBidi" w:cstheme="majorBidi"/>
          <w:sz w:val="28"/>
          <w:cs/>
        </w:rPr>
        <w:br/>
      </w:r>
      <w:r w:rsidRPr="006E3F08">
        <w:rPr>
          <w:rFonts w:asciiTheme="majorBidi" w:hAnsiTheme="majorBidi" w:cstheme="majorBidi"/>
          <w:sz w:val="28"/>
          <w:cs/>
        </w:rPr>
        <w:t>งบการเงินที่มีรอบระยะเวลาบัญชีที่เริ่มในหรือหลังวันที่</w:t>
      </w:r>
      <w:r w:rsidRPr="006E3F08">
        <w:rPr>
          <w:rFonts w:asciiTheme="majorBidi" w:hAnsiTheme="majorBidi" w:cstheme="majorBidi"/>
          <w:sz w:val="28"/>
        </w:rPr>
        <w:t> 1 </w:t>
      </w:r>
      <w:r w:rsidRPr="006E3F08">
        <w:rPr>
          <w:rFonts w:asciiTheme="majorBidi" w:hAnsiTheme="majorBidi" w:cstheme="majorBidi"/>
          <w:sz w:val="28"/>
          <w:cs/>
        </w:rPr>
        <w:t>มกราคม</w:t>
      </w:r>
      <w:r w:rsidRPr="006E3F08">
        <w:rPr>
          <w:rFonts w:asciiTheme="majorBidi" w:hAnsiTheme="majorBidi" w:cstheme="majorBidi"/>
          <w:sz w:val="28"/>
        </w:rPr>
        <w:t> 256</w:t>
      </w:r>
      <w:r w:rsidR="004065A5">
        <w:rPr>
          <w:rFonts w:asciiTheme="majorBidi" w:hAnsiTheme="majorBidi" w:cstheme="majorBidi"/>
          <w:sz w:val="28"/>
        </w:rPr>
        <w:t>8</w:t>
      </w:r>
      <w:r w:rsidRPr="006E3F08">
        <w:rPr>
          <w:rFonts w:asciiTheme="majorBidi" w:hAnsiTheme="majorBidi" w:cstheme="majorBidi"/>
          <w:sz w:val="28"/>
        </w:rPr>
        <w:t> </w:t>
      </w:r>
      <w:r w:rsidRPr="006E3F08">
        <w:rPr>
          <w:rFonts w:asciiTheme="majorBidi" w:hAnsiTheme="majorBidi" w:cstheme="majorBidi"/>
          <w:sz w:val="28"/>
          <w:cs/>
        </w:rPr>
        <w:t>มาตรฐานการรายงานทางการเงินดังกล่าว</w:t>
      </w:r>
      <w:r w:rsidR="004065A5">
        <w:rPr>
          <w:rFonts w:asciiTheme="majorBidi" w:hAnsiTheme="majorBidi" w:cstheme="majorBidi"/>
          <w:sz w:val="28"/>
        </w:rPr>
        <w:t xml:space="preserve">   </w:t>
      </w:r>
      <w:r w:rsidRPr="006E3F08">
        <w:rPr>
          <w:rFonts w:asciiTheme="majorBidi" w:hAnsiTheme="majorBidi" w:cstheme="majorBidi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657820">
        <w:rPr>
          <w:rFonts w:asciiTheme="majorBidi" w:hAnsiTheme="majorBidi" w:cstheme="majorBidi"/>
          <w:sz w:val="28"/>
          <w:cs/>
        </w:rPr>
        <w:t>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57820">
        <w:rPr>
          <w:rFonts w:asciiTheme="majorBidi" w:hAnsiTheme="majorBidi" w:cstheme="majorBidi"/>
          <w:sz w:val="28"/>
        </w:rPr>
        <w:t> </w:t>
      </w:r>
    </w:p>
    <w:p w14:paraId="2463AD47" w14:textId="2926A5EC" w:rsidR="00DE4FBC" w:rsidRDefault="00AE3268" w:rsidP="00C104F6">
      <w:pPr>
        <w:spacing w:line="240" w:lineRule="atLeast"/>
        <w:ind w:left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ฝ่ายบริหารของกลุ่มบริษัท</w:t>
      </w:r>
      <w:r w:rsidR="00DA5A01">
        <w:rPr>
          <w:rStyle w:val="ui-provider"/>
          <w:rFonts w:asciiTheme="majorBidi" w:hAnsiTheme="majorBidi" w:cstheme="majorBidi" w:hint="cs"/>
          <w:sz w:val="28"/>
          <w:cs/>
        </w:rPr>
        <w:t>ได้ทำการประเมินแล้วเห็น</w:t>
      </w:r>
      <w:r w:rsidRPr="00657820">
        <w:rPr>
          <w:rStyle w:val="ui-provider"/>
          <w:rFonts w:asciiTheme="majorBidi" w:hAnsiTheme="majorBidi" w:cstheme="majorBidi"/>
          <w:sz w:val="28"/>
          <w:cs/>
        </w:rPr>
        <w:t>ว่าการปรับปรุงมาตรฐานนี้จะไม่มีผลกระทบอย่างเป็นสาระสำคัญต่อ</w:t>
      </w:r>
      <w:r w:rsidR="004065A5">
        <w:rPr>
          <w:rStyle w:val="ui-provider"/>
          <w:rFonts w:asciiTheme="majorBidi" w:hAnsiTheme="majorBidi" w:cstheme="majorBidi"/>
          <w:sz w:val="28"/>
        </w:rPr>
        <w:t xml:space="preserve">   </w:t>
      </w:r>
      <w:r w:rsidRPr="00657820">
        <w:rPr>
          <w:rStyle w:val="ui-provider"/>
          <w:rFonts w:asciiTheme="majorBidi" w:hAnsiTheme="majorBidi" w:cstheme="majorBidi"/>
          <w:sz w:val="28"/>
          <w:cs/>
        </w:rPr>
        <w:t>งบการเงินของกลุ่มบริษัท</w:t>
      </w:r>
    </w:p>
    <w:p w14:paraId="55DB9A76" w14:textId="77777777" w:rsidR="001235A9" w:rsidRDefault="001235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83EE552" w14:textId="14D869DF" w:rsidR="00D5121C" w:rsidRPr="00657820" w:rsidRDefault="009B2480" w:rsidP="0026773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8C1805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657820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5BB36736" w14:textId="3E3CFC86" w:rsidR="00EE7C33" w:rsidRPr="00657820" w:rsidRDefault="00EE7C33" w:rsidP="002B7124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เงินสดและรายการเทียบเท่าเงินสด</w:t>
      </w:r>
    </w:p>
    <w:p w14:paraId="16111D27" w14:textId="059E944F" w:rsidR="006A2C82" w:rsidRPr="00657820" w:rsidRDefault="00D81A03" w:rsidP="005E2F6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ซึ่งเงินเบิกเกินบัญชีจะแสดงไว้ในส่วนของหนี้สินหมุนเวียนในงบฐานะการเงิน</w:t>
      </w:r>
    </w:p>
    <w:p w14:paraId="59A8E333" w14:textId="5AE90DBC" w:rsidR="00EE7C33" w:rsidRPr="00657820" w:rsidRDefault="00EE7C33" w:rsidP="002B7124">
      <w:pPr>
        <w:pStyle w:val="ListParagraph"/>
        <w:numPr>
          <w:ilvl w:val="1"/>
          <w:numId w:val="1"/>
        </w:numPr>
        <w:spacing w:before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ลูกหนี้การค้าและลูกหนี้หมุนเวียนอื่น</w:t>
      </w:r>
    </w:p>
    <w:p w14:paraId="704EB3AB" w14:textId="164F8E73" w:rsidR="004E295C" w:rsidRPr="00657820" w:rsidRDefault="005B6FA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ลูกหนี้การค้า</w:t>
      </w:r>
    </w:p>
    <w:p w14:paraId="16B748A2" w14:textId="1E958FAE" w:rsidR="004E295C" w:rsidRPr="00657820" w:rsidRDefault="000D6EF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1FFA9310" w14:textId="62A3D690" w:rsidR="000D6EFB" w:rsidRPr="00657820" w:rsidRDefault="0058582E" w:rsidP="00AF59FB">
      <w:pPr>
        <w:tabs>
          <w:tab w:val="left" w:pos="360"/>
          <w:tab w:val="left" w:pos="540"/>
          <w:tab w:val="left" w:pos="720"/>
        </w:tabs>
        <w:spacing w:before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</w:t>
      </w:r>
      <w:r w:rsidR="00342CAC"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จะรับรู้ลูกหนี้ด้วยมูลค่าปัจจุบันของสิ่งตอบแทน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และจะวัดมูลค่าในภายหลังด้วยราคาทุนตัดจำหน่ายเนื่องจาก</w:t>
      </w:r>
      <w:r w:rsidR="00342CAC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ตั้งใจที่จะรับชำระกระแสเงินสดตามสัญญา</w:t>
      </w:r>
    </w:p>
    <w:p w14:paraId="2E15818A" w14:textId="77777777" w:rsidR="007A2471" w:rsidRPr="00657820" w:rsidRDefault="005B6FA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ลูกหนี้หมุนเวียนอื่น</w:t>
      </w:r>
    </w:p>
    <w:p w14:paraId="617A2A6B" w14:textId="53F30084" w:rsidR="005B6FAB" w:rsidRPr="00657820" w:rsidRDefault="005B6FAB" w:rsidP="0034465C">
      <w:pPr>
        <w:tabs>
          <w:tab w:val="left" w:pos="360"/>
          <w:tab w:val="left" w:pos="540"/>
          <w:tab w:val="left" w:pos="72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แสดงมูลค่าตามใบแจ้งหนี้และจะวัดมูลค่าสุทธิหลังจากหัก</w:t>
      </w:r>
      <w:r w:rsidR="007A247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ค่าเผื่อผลขาดทุน</w:t>
      </w:r>
      <w:r w:rsidR="00582823">
        <w:rPr>
          <w:rFonts w:asciiTheme="majorBidi" w:hAnsiTheme="majorBidi" w:cstheme="majorBidi" w:hint="cs"/>
          <w:color w:val="000000"/>
          <w:spacing w:val="-2"/>
          <w:sz w:val="28"/>
          <w:cs/>
        </w:rPr>
        <w:t>ด้านเครดิตที่คาดว่าจะเกิดขึ้น</w:t>
      </w:r>
    </w:p>
    <w:p w14:paraId="4D687C60" w14:textId="77777777" w:rsidR="00462CD2" w:rsidRPr="00657820" w:rsidRDefault="00462CD2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การด้อยค่า</w:t>
      </w:r>
    </w:p>
    <w:p w14:paraId="31A8C4FA" w14:textId="2984D1DC" w:rsidR="00462CD2" w:rsidRPr="00657820" w:rsidRDefault="00342CAC" w:rsidP="005B7C18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462CD2" w:rsidRPr="00657820">
        <w:rPr>
          <w:rFonts w:asciiTheme="majorBidi" w:hAnsiTheme="majorBidi" w:cstheme="majorBidi"/>
          <w:sz w:val="28"/>
          <w:cs/>
        </w:rPr>
        <w:t xml:space="preserve">ใช้วิธีอย่างง่าย </w:t>
      </w:r>
      <w:r w:rsidR="00462CD2" w:rsidRPr="00657820">
        <w:rPr>
          <w:rFonts w:asciiTheme="majorBidi" w:hAnsiTheme="majorBidi" w:cstheme="majorBidi"/>
          <w:sz w:val="28"/>
        </w:rPr>
        <w:t xml:space="preserve">(Simplified approach) </w:t>
      </w:r>
      <w:r w:rsidR="00462CD2" w:rsidRPr="00657820">
        <w:rPr>
          <w:rFonts w:asciiTheme="majorBidi" w:hAnsiTheme="majorBidi" w:cstheme="majorBidi"/>
          <w:sz w:val="28"/>
          <w:cs/>
        </w:rPr>
        <w:t>ในการรับรู้การด้อยค่าของลูกหนี้การค้า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และลูกหนี้ตามสัญญาเช่า</w:t>
      </w:r>
      <w:r w:rsidR="00E13851" w:rsidRPr="00657820">
        <w:rPr>
          <w:rFonts w:asciiTheme="majorBidi" w:hAnsiTheme="majorBidi" w:cstheme="majorBidi"/>
          <w:sz w:val="28"/>
          <w:cs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462CD2" w:rsidRPr="00657820">
        <w:rPr>
          <w:rFonts w:asciiTheme="majorBidi" w:hAnsiTheme="majorBidi" w:cstheme="majorBidi"/>
          <w:sz w:val="28"/>
          <w:cs/>
        </w:rPr>
        <w:t>เริ่มรับรู้ลูกหนี้การค้า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และลูกหนี้ตามสัญญาเช่า</w:t>
      </w:r>
    </w:p>
    <w:p w14:paraId="3DE46163" w14:textId="54AB9586" w:rsidR="00462CD2" w:rsidRPr="00657820" w:rsidRDefault="00462CD2" w:rsidP="00586186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51021A">
        <w:rPr>
          <w:rFonts w:asciiTheme="majorBidi" w:hAnsiTheme="majorBidi" w:cstheme="majorBidi" w:hint="cs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 xml:space="preserve"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5C16B7C" w14:textId="77777777" w:rsidR="0059094A" w:rsidRDefault="005909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49E136B4" w14:textId="083F0C24" w:rsidR="00EE7C33" w:rsidRPr="00657820" w:rsidRDefault="00EE7C33" w:rsidP="002B7124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สินค้าคงเหลือ</w:t>
      </w:r>
    </w:p>
    <w:p w14:paraId="4A5BFCE6" w14:textId="3289B4B3" w:rsidR="00424E51" w:rsidRPr="00657820" w:rsidRDefault="00424E51" w:rsidP="005D265A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สินค้าคงเหลือแสดงมูลค่าตามราคาทุน</w:t>
      </w:r>
      <w:r w:rsidR="00F740F4" w:rsidRPr="00657820">
        <w:rPr>
          <w:rFonts w:asciiTheme="majorBidi" w:eastAsia="Arial Unicode MS" w:hAnsiTheme="majorBidi" w:cstheme="majorBidi"/>
          <w:sz w:val="28"/>
          <w:cs/>
        </w:rPr>
        <w:t>วิธี</w:t>
      </w:r>
      <w:r w:rsidR="00BD73FA" w:rsidRPr="00657820">
        <w:rPr>
          <w:rFonts w:asciiTheme="majorBidi" w:hAnsiTheme="majorBidi" w:cstheme="majorBidi"/>
          <w:sz w:val="28"/>
          <w:cs/>
        </w:rPr>
        <w:t>ถัวเฉลี่ยเคลื่อนที่</w:t>
      </w:r>
      <w:r w:rsidRPr="00657820">
        <w:rPr>
          <w:rFonts w:asciiTheme="majorBidi" w:hAnsiTheme="majorBidi" w:cstheme="majorBidi"/>
          <w:sz w:val="28"/>
          <w:cs/>
        </w:rPr>
        <w:t xml:space="preserve">หรือมูลค่าสุทธิที่จะได้รับแล้วแต่ราคาใดจะต่ำกว่า </w:t>
      </w:r>
    </w:p>
    <w:p w14:paraId="4601DDB2" w14:textId="77777777" w:rsidR="00424E51" w:rsidRDefault="00424E51" w:rsidP="00424E51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50A2BCD8" w14:textId="6856A7FA" w:rsidR="004A6F06" w:rsidRPr="00657820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รายการปรับลดราคาทุนของสินค้าคงเหลือจะตั้งขึ้นสำหรับสินค้าที่ล้าสมัย เคลื่อนไหวช้าหรือเสื่อมสภาพ</w:t>
      </w:r>
    </w:p>
    <w:p w14:paraId="289A2789" w14:textId="34B0858D" w:rsidR="00147B71" w:rsidRPr="00657820" w:rsidRDefault="00EE7C33" w:rsidP="002B7124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บัญชีกลุ่มบริษัท - เงินลงทุนในบริษัทย่อยและบริษัทร่วม</w:t>
      </w:r>
    </w:p>
    <w:p w14:paraId="2F3B165F" w14:textId="179FED85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</w:rPr>
        <w:tab/>
      </w: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>บริษัทย่อย</w:t>
      </w:r>
    </w:p>
    <w:p w14:paraId="08D5F4CF" w14:textId="0FE7D2DB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บริษัทย่อย</w:t>
      </w:r>
      <w:r w:rsidR="00B61DD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หมายถึง</w:t>
      </w:r>
      <w:r w:rsidR="00B61DD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กิจการ 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00657AC8" w14:textId="77777777" w:rsidR="00986662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</w:t>
      </w:r>
      <w:r w:rsidR="00C8770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</w:t>
      </w:r>
    </w:p>
    <w:p w14:paraId="131D68D1" w14:textId="1AEC903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A4AD591" w14:textId="33262623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8B1E8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3F00BFE" w14:textId="177D0F9D" w:rsidR="0099772D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สิ่งตอบแทนที่คาดว่าจะต้องจ่ายออกไปโดยกลุ่มบริษัทรับรู้ด้วยมูลค่ายุติธรรม ณ วันที่ซื้อ</w:t>
      </w:r>
      <w:r w:rsidR="0018680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และให้บันทึกการจ่ายชำระในภายหลังไว้ในส่วนของผู้ถือหุ้น</w:t>
      </w:r>
    </w:p>
    <w:p w14:paraId="2D9C8CA6" w14:textId="77777777" w:rsidR="006A6CDB" w:rsidRPr="00657820" w:rsidRDefault="006A6C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617EDCB6" w14:textId="782B3BA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ส่วนเกินของมูลค่าสิ่งตอบแทนที่โอนให้มูลค่าส่วนได้เสียที่ไม่มีอำนาจควบคุมในผู้ถูกซื้อ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จะรับรู้ส่วนต่างโดยตรงไปยังกำไรหรือขาดทุน</w:t>
      </w:r>
    </w:p>
    <w:p w14:paraId="5AE62402" w14:textId="1D4F87B6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A003E29" w14:textId="07A968B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</w:t>
      </w:r>
      <w:r w:rsidR="00AE22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65D9825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</w:p>
    <w:p w14:paraId="4FA27079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>รายการและส่วนได้เสียที่ไม่มีอำนาจควบคุม</w:t>
      </w:r>
    </w:p>
    <w:p w14:paraId="25C1B22B" w14:textId="51AD5FDF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2DCD7CB" w14:textId="263E6EF9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 xml:space="preserve">การจำหน่ายบริษัทย่อย </w:t>
      </w:r>
    </w:p>
    <w:p w14:paraId="6A75922B" w14:textId="56A9DAA4" w:rsidR="005B011A" w:rsidRPr="00657820" w:rsidRDefault="00EE7C33" w:rsidP="00FF499B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 </w:t>
      </w:r>
    </w:p>
    <w:p w14:paraId="0F028ECD" w14:textId="77777777" w:rsidR="005B3897" w:rsidRDefault="005B38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14:paraId="063694C8" w14:textId="29327015" w:rsidR="0031623F" w:rsidRPr="00E2654F" w:rsidRDefault="0031623F" w:rsidP="0031623F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2654F">
        <w:rPr>
          <w:rFonts w:asciiTheme="majorBidi" w:hAnsiTheme="majorBidi" w:cstheme="majorBidi"/>
          <w:b/>
          <w:bCs/>
          <w:i/>
          <w:iCs/>
          <w:sz w:val="28"/>
          <w:cs/>
        </w:rPr>
        <w:t>รายการบัญชีระหว่างกัน</w:t>
      </w:r>
    </w:p>
    <w:p w14:paraId="76F66BB5" w14:textId="5B9EEF6D" w:rsidR="0031623F" w:rsidRPr="00657820" w:rsidRDefault="0031623F" w:rsidP="0031623F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</w:t>
      </w:r>
      <w:r w:rsidRPr="00657820">
        <w:rPr>
          <w:rFonts w:asciiTheme="majorBidi" w:hAnsiTheme="majorBidi" w:cstheme="majorBidi"/>
          <w:sz w:val="28"/>
          <w:cs/>
        </w:rPr>
        <w:t>ตัดรายการบัญชีระหว่างกัน ยอดคงเหลือและกำไรที่ยังไม่ได้เกิดขึ้นจริงระหว่างกันในกลุ่มบรัษัท กำไรที่ยังไม่เกิดขึ้นจริงระหว่างกลุ่มบรัษัทกับบริษัทร่วมและกิจการร่วมค้าจะถูกตัดรายการภายในขอบเขตที่กลุ่มบรัษัทมีส่วนได้เสียในบริษัทร่วมและกิจการร่วมค้า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22A797D2" w14:textId="4169BC86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>บริษัทร่วม</w:t>
      </w:r>
    </w:p>
    <w:p w14:paraId="1278269D" w14:textId="23D27DF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เงินลงทุนในบริษัทร่วมรับรู้โดยใช้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วิธีส่วนได้เสียในการแสดงในงบการเงินรวม ภายใต้วิธีส่วนได้เสีย กลุ่มบริษัทรับรู้เงินลงทุนเมื่อเริ่มแรก</w:t>
      </w:r>
      <w:r w:rsidRPr="00657820">
        <w:rPr>
          <w:rFonts w:asciiTheme="majorBidi" w:hAnsiTheme="majorBidi" w:cstheme="majorBidi"/>
          <w:color w:val="000000"/>
          <w:sz w:val="28"/>
          <w:cs/>
        </w:rPr>
        <w:t>ด้วยราคาทุน มูลค่าตามบัญชี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266E07EA" w14:textId="782CCD24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</w:t>
      </w:r>
      <w:r w:rsidR="00AE22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14:paraId="66325C4B" w14:textId="2BB3B045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</w:t>
      </w:r>
      <w:r w:rsidR="0062344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50BA39B" w14:textId="09D8EDC2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</w:t>
      </w:r>
      <w:r w:rsidR="0062344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ของเงินลงทุนในบริษัทร่วมในงบกำไรขาดทุนเบ็ดเสร็จ</w:t>
      </w:r>
    </w:p>
    <w:p w14:paraId="1A903C8A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5A861001" w14:textId="02C20E04" w:rsidR="006A2C82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21ADD096" w14:textId="77777777" w:rsidR="00D74CD5" w:rsidRPr="00657820" w:rsidRDefault="00D74CD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2DC4107E" w14:textId="535291BD" w:rsidR="00400414" w:rsidRPr="00657820" w:rsidRDefault="0011092B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สินทรัพย์ทางการเงิน</w:t>
      </w:r>
      <w:r w:rsidR="00CC011A"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และหนี้สินทางการเงิน</w:t>
      </w:r>
    </w:p>
    <w:p w14:paraId="52248FB9" w14:textId="102C0E5B" w:rsidR="00400414" w:rsidRPr="001D1FAC" w:rsidRDefault="00400414" w:rsidP="0032536C">
      <w:pPr>
        <w:pStyle w:val="Style1"/>
        <w:ind w:left="360" w:firstLine="0"/>
        <w:jc w:val="thaiDistribute"/>
        <w:outlineLvl w:val="3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</w:rPr>
      </w:pPr>
      <w:r w:rsidRPr="001D1FAC">
        <w:rPr>
          <w:rFonts w:asciiTheme="majorBidi" w:hAnsiTheme="majorBidi" w:cstheme="majorBidi"/>
          <w:b/>
          <w:bCs/>
          <w:i/>
          <w:iCs/>
          <w:spacing w:val="-2"/>
          <w:sz w:val="28"/>
          <w:szCs w:val="28"/>
          <w:cs/>
          <w:lang w:val="en-US"/>
        </w:rPr>
        <w:t>สินทรัพย์ทางการเงิน</w:t>
      </w:r>
    </w:p>
    <w:p w14:paraId="03D771DF" w14:textId="7BC06599" w:rsidR="004A6F46" w:rsidRPr="00657820" w:rsidRDefault="004A6F46" w:rsidP="00DA792D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การจัดประเภท</w:t>
      </w:r>
    </w:p>
    <w:p w14:paraId="373F112F" w14:textId="5C5088B2" w:rsidR="004A6F46" w:rsidRPr="00657820" w:rsidRDefault="00342CAC" w:rsidP="00DA792D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(SPPI) 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หรือไม่ ดังนี้</w:t>
      </w:r>
    </w:p>
    <w:p w14:paraId="0983046E" w14:textId="77777777" w:rsidR="004A6F46" w:rsidRPr="00F02DA4" w:rsidRDefault="004A6F46" w:rsidP="00EC50B5">
      <w:pPr>
        <w:pStyle w:val="Style1"/>
        <w:numPr>
          <w:ilvl w:val="0"/>
          <w:numId w:val="17"/>
        </w:numPr>
        <w:ind w:left="360" w:firstLine="0"/>
        <w:jc w:val="thaiDistribute"/>
        <w:rPr>
          <w:rFonts w:ascii="Angsana New" w:eastAsia="Malgun Gothic" w:hAnsi="Angsana New" w:cs="Angsana New"/>
          <w:color w:val="000000"/>
          <w:spacing w:val="-2"/>
          <w:sz w:val="28"/>
          <w:szCs w:val="28"/>
        </w:rPr>
      </w:pPr>
      <w:r w:rsidRPr="00F02DA4">
        <w:rPr>
          <w:rFonts w:ascii="Angsana New" w:eastAsia="Malgun Gothic" w:hAnsi="Angsana New" w:cs="Angsana New" w:hint="cs"/>
          <w:color w:val="000000"/>
          <w:spacing w:val="-2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24DA6F6" w14:textId="77777777" w:rsidR="004A6F46" w:rsidRPr="00F02DA4" w:rsidRDefault="004A6F46" w:rsidP="00EC50B5">
      <w:pPr>
        <w:pStyle w:val="Style1"/>
        <w:numPr>
          <w:ilvl w:val="0"/>
          <w:numId w:val="17"/>
        </w:numPr>
        <w:spacing w:after="240"/>
        <w:ind w:left="360" w:firstLine="0"/>
        <w:jc w:val="thaiDistribute"/>
        <w:rPr>
          <w:rFonts w:ascii="Angsana New" w:eastAsia="Malgun Gothic" w:hAnsi="Angsana New" w:cs="Angsana New"/>
          <w:color w:val="000000"/>
          <w:spacing w:val="-2"/>
          <w:sz w:val="28"/>
          <w:szCs w:val="28"/>
          <w:lang w:val="en-US"/>
        </w:rPr>
      </w:pPr>
      <w:r w:rsidRPr="00F02DA4">
        <w:rPr>
          <w:rFonts w:ascii="Angsana New" w:eastAsia="Malgun Gothic" w:hAnsi="Angsana New" w:cs="Angsana New" w:hint="cs"/>
          <w:color w:val="000000"/>
          <w:spacing w:val="-2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14:paraId="2D425F7E" w14:textId="0A5EE4CB" w:rsidR="0032536C" w:rsidRPr="00657820" w:rsidRDefault="00342CAC" w:rsidP="000208A8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F75AFA6" w14:textId="6C71E406" w:rsidR="004A6F46" w:rsidRPr="00657820" w:rsidRDefault="004A6F46" w:rsidP="00D74CD5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สำหรับ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เงินลงทุนในตราสารทุน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(FVPL)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(FVOCI)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FVPL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เท่านั้น </w:t>
      </w:r>
    </w:p>
    <w:p w14:paraId="75633088" w14:textId="1E39DD18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การรับรู้รายการและการตัดรายการ</w:t>
      </w:r>
    </w:p>
    <w:p w14:paraId="2159CFA5" w14:textId="414D9663" w:rsidR="00C64B2C" w:rsidRPr="00657820" w:rsidRDefault="00C64B2C" w:rsidP="00EE44C0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ในการซื้อหรือได้มาหรือขายสินทรัพย์ทางการเงินโดยปกติ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จะรับรู้รายการ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ณ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วันที่ทำรายการค้า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ซึ่งเป็นวันที่</w:t>
      </w:r>
      <w:r w:rsidR="00342CAC" w:rsidRPr="00657820">
        <w:rPr>
          <w:rFonts w:asciiTheme="majorBidi" w:eastAsia="Arial Unicode MS" w:hAnsiTheme="majorBidi" w:cstheme="majorBidi"/>
          <w:sz w:val="28"/>
          <w:cs/>
        </w:rPr>
        <w:t xml:space="preserve">    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เข้าทำรายการซื้อหรือขายสินทรัพย์นั้น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โดย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49BB625" w14:textId="3DF4301A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การวัดมูลค่า</w:t>
      </w:r>
    </w:p>
    <w:p w14:paraId="7B529CA8" w14:textId="4074083D" w:rsidR="00C64B2C" w:rsidRPr="00657820" w:rsidRDefault="00C64B2C" w:rsidP="00EE44C0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pacing w:val="5"/>
          <w:sz w:val="28"/>
          <w:szCs w:val="28"/>
          <w:cs/>
          <w:lang w:val="en-US"/>
        </w:rPr>
        <w:t xml:space="preserve">ในการรับรู้รายการเมื่อเริ่มแรก </w:t>
      </w:r>
      <w:r w:rsidR="00342CAC" w:rsidRPr="00657820">
        <w:rPr>
          <w:rFonts w:asciiTheme="majorBidi" w:hAnsiTheme="majorBidi" w:cstheme="majorBidi"/>
          <w:spacing w:val="5"/>
          <w:sz w:val="28"/>
          <w:szCs w:val="28"/>
          <w:cs/>
          <w:lang w:val="en-US"/>
        </w:rPr>
        <w:t>กลุ่มบริษัท</w:t>
      </w:r>
      <w:r w:rsidRPr="00657820">
        <w:rPr>
          <w:rFonts w:asciiTheme="majorBidi" w:eastAsia="Arial Unicode MS" w:hAnsiTheme="majorBidi" w:cstheme="majorBidi"/>
          <w:spacing w:val="5"/>
          <w:sz w:val="28"/>
          <w:szCs w:val="28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FVPL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สำหรับสินทรัพย์ทางการเงินที่วัดมูลค่าด้วย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FVPL </w:t>
      </w:r>
      <w:r w:rsidR="00342CAC" w:rsidRPr="0065782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5E758EC" w14:textId="58622466" w:rsidR="00C64B2C" w:rsidRPr="00657820" w:rsidRDefault="00C64B2C" w:rsidP="00EE44C0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342CA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(SPPI)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หรือไม่</w:t>
      </w:r>
    </w:p>
    <w:p w14:paraId="1B2CA8EB" w14:textId="77777777" w:rsidR="00D74CD5" w:rsidRPr="00657820" w:rsidRDefault="00D74CD5">
      <w:pPr>
        <w:overflowPunct/>
        <w:autoSpaceDE/>
        <w:autoSpaceDN/>
        <w:adjustRightInd/>
        <w:textAlignment w:val="auto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cs/>
        </w:rPr>
        <w:br w:type="page"/>
      </w:r>
    </w:p>
    <w:p w14:paraId="0BABFDB9" w14:textId="5CB8088B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ตราสารหนี้</w:t>
      </w:r>
    </w:p>
    <w:p w14:paraId="600FC7FA" w14:textId="64CE5FA2" w:rsidR="00C64B2C" w:rsidRPr="00657820" w:rsidRDefault="00C64B2C" w:rsidP="00EE44C0">
      <w:pPr>
        <w:spacing w:after="24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การวัดมูลค่าในภายหลังของตราสารหนี้ขึ้นอยู่กับโมเดลธุรกิจของกลุ่ม</w:t>
      </w:r>
      <w:r w:rsidR="00342CAC"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sz w:val="28"/>
          <w:cs/>
        </w:rPr>
        <w:t>ในการจัดการสินทรัพย์ทางการเงิน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และลักษณะของกระแสเงินสดตามสัญญาของสินทรัพย์ทางการเงิน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32536C">
        <w:rPr>
          <w:rFonts w:asciiTheme="majorBidi" w:hAnsiTheme="majorBidi" w:cstheme="majorBidi"/>
          <w:sz w:val="28"/>
          <w:lang w:val="en-GB"/>
        </w:rPr>
        <w:t>3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ประเภทดังนี้</w:t>
      </w:r>
    </w:p>
    <w:p w14:paraId="5877ACAB" w14:textId="331AAC87" w:rsidR="00C64B2C" w:rsidRPr="00657820" w:rsidRDefault="00C64B2C" w:rsidP="00EC50B5">
      <w:pPr>
        <w:numPr>
          <w:ilvl w:val="0"/>
          <w:numId w:val="18"/>
        </w:numPr>
        <w:overflowPunct/>
        <w:autoSpaceDE/>
        <w:autoSpaceDN/>
        <w:adjustRightInd/>
        <w:spacing w:after="240"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ราคาทุนตัดจำหน่าย</w:t>
      </w:r>
      <w:r w:rsidRPr="00657820">
        <w:rPr>
          <w:rFonts w:asciiTheme="majorBidi" w:hAnsiTheme="majorBidi" w:cstheme="majorBidi"/>
          <w:sz w:val="28"/>
          <w:lang w:val="en-GB"/>
        </w:rPr>
        <w:t xml:space="preserve"> - </w:t>
      </w:r>
      <w:r w:rsidRPr="00657820">
        <w:rPr>
          <w:rFonts w:asciiTheme="majorBidi" w:hAnsiTheme="majorBidi" w:cstheme="majorBidi"/>
          <w:sz w:val="28"/>
          <w:cs/>
        </w:rPr>
        <w:t>สินทรัพย์ทางการเงินที่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ถือไว้เพื่อรับชำระกระแสเงินสดตามสัญญาซึ่งประกอบด้วย</w:t>
      </w:r>
      <w:r w:rsidR="00E615F3">
        <w:rPr>
          <w:rFonts w:asciiTheme="majorBidi" w:hAnsiTheme="majorBidi" w:cstheme="majorBidi" w:hint="cs"/>
          <w:sz w:val="28"/>
          <w:cs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>เงินต้นและดอกเบี้ยเท่านั้น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</w:t>
      </w:r>
      <w:r w:rsidR="00E615F3">
        <w:rPr>
          <w:rFonts w:asciiTheme="majorBidi" w:hAnsiTheme="majorBidi" w:cstheme="majorBidi" w:hint="cs"/>
          <w:sz w:val="28"/>
          <w:cs/>
        </w:rPr>
        <w:t xml:space="preserve">    </w:t>
      </w:r>
      <w:r w:rsidRPr="00657820">
        <w:rPr>
          <w:rFonts w:asciiTheme="majorBidi" w:hAnsiTheme="majorBidi" w:cstheme="majorBidi"/>
          <w:sz w:val="28"/>
          <w:cs/>
        </w:rPr>
        <w:t>ตามวิธีอัตราดอกเบี้ยที่แท้จริงและแสดงในรายการ</w:t>
      </w:r>
      <w:r w:rsidR="004C7135" w:rsidRPr="00657820">
        <w:rPr>
          <w:rFonts w:asciiTheme="majorBidi" w:hAnsiTheme="majorBidi" w:cstheme="majorBidi"/>
          <w:sz w:val="28"/>
          <w:cs/>
        </w:rPr>
        <w:t xml:space="preserve">รายได้อื่น </w:t>
      </w:r>
      <w:r w:rsidRPr="00657820">
        <w:rPr>
          <w:rFonts w:asciiTheme="majorBidi" w:hAnsiTheme="majorBidi" w:cstheme="majorBidi"/>
          <w:sz w:val="28"/>
          <w:cs/>
        </w:rPr>
        <w:t>กำไรหรือขาดทุนที่เกิดขึ้นจากการตัดรายการจะรับรู้โดยตรงในกำไร</w:t>
      </w:r>
      <w:r w:rsidRPr="00657820">
        <w:rPr>
          <w:rFonts w:asciiTheme="majorBidi" w:hAnsiTheme="majorBidi" w:cstheme="majorBidi"/>
          <w:spacing w:val="10"/>
          <w:sz w:val="28"/>
          <w:cs/>
        </w:rPr>
        <w:t>หรือขาดทุน</w:t>
      </w:r>
      <w:r w:rsidRPr="00657820">
        <w:rPr>
          <w:rFonts w:asciiTheme="majorBidi" w:hAnsiTheme="majorBidi" w:cstheme="majorBidi"/>
          <w:spacing w:val="10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10"/>
          <w:sz w:val="28"/>
          <w:cs/>
        </w:rPr>
        <w:t>และแสดงรายการในกำไร/(ขาดทุน)อื่นพร้อมกับกำไร</w:t>
      </w:r>
      <w:r w:rsidRPr="00657820">
        <w:rPr>
          <w:rFonts w:asciiTheme="majorBidi" w:hAnsiTheme="majorBidi" w:cstheme="majorBidi"/>
          <w:spacing w:val="10"/>
          <w:sz w:val="28"/>
          <w:lang w:val="en-GB"/>
        </w:rPr>
        <w:t>/</w:t>
      </w:r>
      <w:r w:rsidRPr="00657820">
        <w:rPr>
          <w:rFonts w:asciiTheme="majorBidi" w:hAnsiTheme="majorBidi" w:cstheme="majorBidi"/>
          <w:spacing w:val="10"/>
          <w:sz w:val="28"/>
          <w:cs/>
        </w:rPr>
        <w:t>ขาดทุนจากอัตราแลกเปลี่ยน รายการขาดทุนจาก</w:t>
      </w:r>
      <w:r w:rsidRPr="00657820">
        <w:rPr>
          <w:rFonts w:asciiTheme="majorBidi" w:hAnsiTheme="majorBidi" w:cstheme="majorBidi"/>
          <w:spacing w:val="4"/>
          <w:sz w:val="28"/>
          <w:cs/>
        </w:rPr>
        <w:t>การ</w:t>
      </w:r>
      <w:r w:rsidRPr="00657820">
        <w:rPr>
          <w:rFonts w:asciiTheme="majorBidi" w:hAnsiTheme="majorBidi" w:cstheme="majorBidi"/>
          <w:sz w:val="28"/>
          <w:cs/>
        </w:rPr>
        <w:t>ด้อยค่าแสดงเป็นรายการแยกต่างหากใน</w:t>
      </w:r>
      <w:r w:rsidR="00ED5740" w:rsidRPr="00657820">
        <w:rPr>
          <w:rFonts w:asciiTheme="majorBidi" w:hAnsiTheme="majorBidi" w:cstheme="majorBidi"/>
          <w:sz w:val="28"/>
          <w:cs/>
        </w:rPr>
        <w:t>งบกำไรขาดทุนเบ็ดเสร็จ</w:t>
      </w:r>
    </w:p>
    <w:p w14:paraId="63D94982" w14:textId="09D7DA45" w:rsidR="005626C7" w:rsidRPr="005626C7" w:rsidRDefault="00C64B2C">
      <w:pPr>
        <w:numPr>
          <w:ilvl w:val="0"/>
          <w:numId w:val="18"/>
        </w:numPr>
        <w:overflowPunct/>
        <w:autoSpaceDE/>
        <w:autoSpaceDN/>
        <w:adjustRightInd/>
        <w:spacing w:after="240"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5626C7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Pr="005626C7">
        <w:rPr>
          <w:rFonts w:asciiTheme="majorBidi" w:hAnsiTheme="majorBidi" w:cstheme="majorBidi"/>
          <w:sz w:val="28"/>
          <w:lang w:val="en-GB"/>
        </w:rPr>
        <w:t xml:space="preserve"> (FVOCI) – </w:t>
      </w:r>
      <w:r w:rsidRPr="005626C7">
        <w:rPr>
          <w:rFonts w:asciiTheme="majorBidi" w:hAnsiTheme="majorBidi" w:cstheme="majorBidi"/>
          <w:sz w:val="28"/>
          <w:cs/>
        </w:rPr>
        <w:t>สินทรัพย์ทางการเงินที่</w:t>
      </w:r>
      <w:r w:rsidR="00342CAC" w:rsidRPr="005626C7">
        <w:rPr>
          <w:rFonts w:asciiTheme="majorBidi" w:hAnsiTheme="majorBidi" w:cstheme="majorBidi"/>
          <w:sz w:val="28"/>
          <w:cs/>
        </w:rPr>
        <w:t>กลุ่มบริษัท</w:t>
      </w:r>
      <w:r w:rsidRPr="005626C7">
        <w:rPr>
          <w:rFonts w:asciiTheme="majorBidi" w:hAnsiTheme="majorBidi" w:cstheme="majorBidi"/>
          <w:sz w:val="28"/>
          <w:cs/>
        </w:rPr>
        <w:t>ถือไว้เพื่อ ก) รับชำระ</w:t>
      </w:r>
      <w:r w:rsidR="005626C7" w:rsidRPr="005626C7">
        <w:rPr>
          <w:rFonts w:asciiTheme="majorBidi" w:hAnsiTheme="majorBidi" w:cstheme="majorBidi" w:hint="cs"/>
          <w:sz w:val="28"/>
          <w:cs/>
        </w:rPr>
        <w:t xml:space="preserve">     </w:t>
      </w:r>
      <w:r w:rsidRPr="005626C7">
        <w:rPr>
          <w:rFonts w:asciiTheme="majorBidi" w:hAnsiTheme="majorBidi" w:cstheme="majorBidi"/>
          <w:sz w:val="28"/>
          <w:cs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626C7">
        <w:rPr>
          <w:rFonts w:asciiTheme="majorBidi" w:hAnsiTheme="majorBidi" w:cstheme="majorBidi"/>
          <w:sz w:val="28"/>
          <w:lang w:val="en-GB"/>
        </w:rPr>
        <w:t xml:space="preserve">FVOCI </w:t>
      </w:r>
      <w:r w:rsidRPr="005626C7">
        <w:rPr>
          <w:rFonts w:asciiTheme="majorBidi" w:hAnsiTheme="majorBidi" w:cstheme="majorBidi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5626C7">
        <w:rPr>
          <w:rFonts w:asciiTheme="majorBidi" w:hAnsiTheme="majorBidi" w:cstheme="majorBidi"/>
          <w:sz w:val="28"/>
          <w:lang w:val="en-GB"/>
        </w:rPr>
        <w:t xml:space="preserve">1) </w:t>
      </w:r>
      <w:r w:rsidRPr="005626C7">
        <w:rPr>
          <w:rFonts w:asciiTheme="majorBidi" w:hAnsiTheme="majorBidi" w:cstheme="majorBidi"/>
          <w:sz w:val="28"/>
          <w:cs/>
        </w:rPr>
        <w:t>รายการขาดทุน</w:t>
      </w:r>
      <w:r w:rsidRPr="005626C7">
        <w:rPr>
          <w:rFonts w:asciiTheme="majorBidi" w:hAnsiTheme="majorBidi" w:cstheme="majorBidi"/>
          <w:sz w:val="28"/>
          <w:lang w:val="en-GB"/>
        </w:rPr>
        <w:t>/</w:t>
      </w:r>
      <w:r w:rsidRPr="005626C7">
        <w:rPr>
          <w:rFonts w:asciiTheme="majorBidi" w:hAnsiTheme="majorBidi" w:cstheme="majorBidi"/>
          <w:sz w:val="28"/>
          <w:cs/>
        </w:rPr>
        <w:t xml:space="preserve">กำไรจากการด้อยค่า </w:t>
      </w:r>
      <w:r w:rsidRPr="005626C7">
        <w:rPr>
          <w:rFonts w:asciiTheme="majorBidi" w:hAnsiTheme="majorBidi" w:cstheme="majorBidi"/>
          <w:sz w:val="28"/>
          <w:lang w:val="en-GB"/>
        </w:rPr>
        <w:t xml:space="preserve">2) </w:t>
      </w:r>
      <w:r w:rsidRPr="005626C7">
        <w:rPr>
          <w:rFonts w:asciiTheme="majorBidi" w:hAnsiTheme="majorBidi" w:cstheme="majorBidi"/>
          <w:sz w:val="28"/>
          <w:cs/>
        </w:rPr>
        <w:t>รายได้ดอกเบี้ยที่คำนวณตามวิธีอัตราดอกเบี้ยที่แท้จริง และ</w:t>
      </w:r>
      <w:r w:rsidRPr="005626C7">
        <w:rPr>
          <w:rFonts w:asciiTheme="majorBidi" w:hAnsiTheme="majorBidi" w:cstheme="majorBidi"/>
          <w:sz w:val="28"/>
          <w:lang w:val="en-GB"/>
        </w:rPr>
        <w:t xml:space="preserve"> 3) </w:t>
      </w:r>
      <w:r w:rsidRPr="005626C7">
        <w:rPr>
          <w:rFonts w:asciiTheme="majorBidi" w:hAnsiTheme="majorBidi" w:cstheme="majorBidi"/>
          <w:sz w:val="28"/>
          <w:cs/>
        </w:rPr>
        <w:t>กำไรขาดทุนจากอัตราแลกเปลี่ยน</w:t>
      </w:r>
      <w:r w:rsidRPr="005626C7">
        <w:rPr>
          <w:rFonts w:asciiTheme="majorBidi" w:hAnsiTheme="majorBidi" w:cstheme="majorBidi"/>
          <w:sz w:val="28"/>
          <w:lang w:val="en-GB"/>
        </w:rPr>
        <w:t xml:space="preserve"> </w:t>
      </w:r>
      <w:r w:rsidRPr="005626C7">
        <w:rPr>
          <w:rFonts w:asciiTheme="majorBidi" w:hAnsiTheme="majorBidi" w:cstheme="majorBidi"/>
          <w:sz w:val="28"/>
          <w:cs/>
        </w:rPr>
        <w:t>จะรับรู้ในกำไรหรือขาดทุน</w:t>
      </w:r>
      <w:r w:rsidR="00D96D8F" w:rsidRPr="005626C7">
        <w:rPr>
          <w:rFonts w:asciiTheme="majorBidi" w:hAnsiTheme="majorBidi" w:cstheme="majorBidi"/>
          <w:sz w:val="28"/>
          <w:cs/>
        </w:rPr>
        <w:t xml:space="preserve"> </w:t>
      </w:r>
      <w:r w:rsidRPr="005626C7">
        <w:rPr>
          <w:rFonts w:asciiTheme="majorBidi" w:hAnsiTheme="majorBidi" w:cstheme="majorBidi"/>
          <w:sz w:val="28"/>
          <w:cs/>
        </w:rPr>
        <w:t>เมื่อ</w:t>
      </w:r>
      <w:r w:rsidR="00342CAC" w:rsidRPr="005626C7">
        <w:rPr>
          <w:rFonts w:asciiTheme="majorBidi" w:hAnsiTheme="majorBidi" w:cstheme="majorBidi"/>
          <w:sz w:val="28"/>
          <w:cs/>
        </w:rPr>
        <w:t>กลุ่มบริษัท</w:t>
      </w:r>
      <w:r w:rsidRPr="005626C7">
        <w:rPr>
          <w:rFonts w:asciiTheme="majorBidi" w:hAnsiTheme="majorBidi" w:cstheme="majorBidi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รายได้ดอกเบี้ยจะแสดงในรายการรายได้อื่นรายการขาดทุนจากการด้อยค่าแสดงเป็นรายการแยกต่างหากใน</w:t>
      </w:r>
      <w:r w:rsidR="00ED76C2" w:rsidRPr="005626C7">
        <w:rPr>
          <w:rFonts w:asciiTheme="majorBidi" w:hAnsiTheme="majorBidi" w:cstheme="majorBidi"/>
          <w:sz w:val="28"/>
          <w:cs/>
        </w:rPr>
        <w:t>งบกำไรขาดทุนเบ็ดเสร็จ</w:t>
      </w:r>
    </w:p>
    <w:p w14:paraId="7BDA726F" w14:textId="411D7570" w:rsidR="00C64B2C" w:rsidRPr="005626C7" w:rsidRDefault="00C64B2C">
      <w:pPr>
        <w:numPr>
          <w:ilvl w:val="0"/>
          <w:numId w:val="18"/>
        </w:numPr>
        <w:overflowPunct/>
        <w:autoSpaceDE/>
        <w:autoSpaceDN/>
        <w:adjustRightInd/>
        <w:spacing w:after="240"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5626C7">
        <w:rPr>
          <w:rFonts w:asciiTheme="majorBidi" w:hAnsiTheme="majorBidi" w:cstheme="majorBidi"/>
          <w:sz w:val="28"/>
          <w:cs/>
        </w:rPr>
        <w:t>มูลค่ายุติธรรมผ่านกำไรหรือขาดทุน</w:t>
      </w:r>
      <w:r w:rsidRPr="005626C7">
        <w:rPr>
          <w:rFonts w:asciiTheme="majorBidi" w:hAnsiTheme="majorBidi" w:cstheme="majorBidi"/>
          <w:sz w:val="28"/>
          <w:lang w:val="en-GB"/>
        </w:rPr>
        <w:t xml:space="preserve"> (FVPL) – </w:t>
      </w:r>
      <w:r w:rsidR="00342CAC" w:rsidRPr="005626C7">
        <w:rPr>
          <w:rFonts w:asciiTheme="majorBidi" w:hAnsiTheme="majorBidi" w:cstheme="majorBidi"/>
          <w:sz w:val="28"/>
          <w:cs/>
        </w:rPr>
        <w:t>กลุ่มบริษัท</w:t>
      </w:r>
      <w:r w:rsidRPr="005626C7">
        <w:rPr>
          <w:rFonts w:asciiTheme="majorBidi" w:hAnsiTheme="majorBidi" w:cstheme="majorBidi"/>
          <w:sz w:val="28"/>
          <w:cs/>
        </w:rPr>
        <w:t>จะวัดมูลค่าสินทรัพย์ทางการเงินอื่นที่ไม่เข้าเงื่อนไข</w:t>
      </w:r>
      <w:r w:rsidR="005626C7">
        <w:rPr>
          <w:rFonts w:asciiTheme="majorBidi" w:hAnsiTheme="majorBidi" w:cstheme="majorBidi" w:hint="cs"/>
          <w:sz w:val="28"/>
          <w:cs/>
        </w:rPr>
        <w:t xml:space="preserve">             </w:t>
      </w:r>
      <w:r w:rsidRPr="005626C7">
        <w:rPr>
          <w:rFonts w:asciiTheme="majorBidi" w:hAnsiTheme="majorBidi" w:cstheme="majorBidi"/>
          <w:sz w:val="28"/>
          <w:cs/>
        </w:rPr>
        <w:t xml:space="preserve">การวัดมูลค่าด้วยราคาทุนตัดจำหน่ายหรือ </w:t>
      </w:r>
      <w:r w:rsidRPr="005626C7">
        <w:rPr>
          <w:rFonts w:asciiTheme="majorBidi" w:hAnsiTheme="majorBidi" w:cstheme="majorBidi"/>
          <w:sz w:val="28"/>
          <w:lang w:val="en-GB"/>
        </w:rPr>
        <w:t xml:space="preserve">FVOCI </w:t>
      </w:r>
      <w:r w:rsidRPr="005626C7">
        <w:rPr>
          <w:rFonts w:asciiTheme="majorBidi" w:hAnsiTheme="majorBidi" w:cstheme="majorBidi"/>
          <w:sz w:val="28"/>
          <w:cs/>
        </w:rPr>
        <w:t>ข้างต้น ด้วย</w:t>
      </w:r>
      <w:r w:rsidRPr="005626C7">
        <w:rPr>
          <w:rFonts w:asciiTheme="majorBidi" w:hAnsiTheme="majorBidi" w:cstheme="majorBidi"/>
          <w:sz w:val="28"/>
          <w:lang w:val="en-GB"/>
        </w:rPr>
        <w:t xml:space="preserve"> FVPL </w:t>
      </w:r>
      <w:r w:rsidRPr="005626C7">
        <w:rPr>
          <w:rFonts w:asciiTheme="majorBidi" w:hAnsiTheme="majorBidi" w:cstheme="majorBidi"/>
          <w:sz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A9EEB3E" w14:textId="77777777" w:rsidR="00C64B2C" w:rsidRPr="00657820" w:rsidRDefault="00C64B2C" w:rsidP="00900FF8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ตราสารทุน</w:t>
      </w:r>
    </w:p>
    <w:p w14:paraId="1E9D4C1A" w14:textId="79B6BD55" w:rsidR="00C64B2C" w:rsidRPr="00657820" w:rsidRDefault="00342CAC" w:rsidP="00900FF8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วัดมูลค่าตราสารทุนด้วยมูลค่ายุติธรรม ในกรณีที่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เลือกรับรู้กำไร/ขาดทุนจากมูลค่ายุติธรรมใน</w:t>
      </w:r>
      <w:r w:rsidR="005626C7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         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กำไรขาดทุนเบ็ดเสร็จอื่น 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</w:rPr>
        <w:t>(FVOCI)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 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มีสิทธิได้รับเงินปันผลนั้น</w:t>
      </w:r>
    </w:p>
    <w:p w14:paraId="4638C9D6" w14:textId="792A9753" w:rsidR="00C64B2C" w:rsidRPr="00657820" w:rsidRDefault="00C64B2C" w:rsidP="00900FF8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57820">
        <w:rPr>
          <w:rFonts w:asciiTheme="majorBidi" w:hAnsiTheme="majorBidi" w:cstheme="majorBidi"/>
          <w:sz w:val="28"/>
        </w:rPr>
        <w:t>FVPL</w:t>
      </w:r>
      <w:r w:rsidRPr="00657820">
        <w:rPr>
          <w:rFonts w:asciiTheme="majorBidi" w:hAnsiTheme="majorBidi" w:cstheme="majorBidi"/>
          <w:sz w:val="28"/>
          <w:cs/>
        </w:rPr>
        <w:t xml:space="preserve"> จะรับรู้ในรายการกำไร</w:t>
      </w:r>
      <w:r w:rsidR="0060590D" w:rsidRPr="00657820">
        <w:rPr>
          <w:rFonts w:asciiTheme="majorBidi" w:hAnsiTheme="majorBidi" w:cstheme="majorBidi"/>
          <w:sz w:val="28"/>
          <w:cs/>
        </w:rPr>
        <w:t>หรือ</w:t>
      </w:r>
      <w:r w:rsidRPr="00657820">
        <w:rPr>
          <w:rFonts w:asciiTheme="majorBidi" w:hAnsiTheme="majorBidi" w:cstheme="majorBidi"/>
          <w:sz w:val="28"/>
          <w:cs/>
        </w:rPr>
        <w:t>ขาดทุน</w:t>
      </w:r>
      <w:r w:rsidR="00F47F3A">
        <w:rPr>
          <w:rFonts w:asciiTheme="majorBidi" w:hAnsiTheme="majorBidi" w:cstheme="majorBidi" w:hint="cs"/>
          <w:sz w:val="28"/>
          <w:cs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>ใน</w:t>
      </w:r>
      <w:r w:rsidR="00360052" w:rsidRPr="00657820">
        <w:rPr>
          <w:rFonts w:asciiTheme="majorBidi" w:hAnsiTheme="majorBidi" w:cstheme="majorBidi"/>
          <w:sz w:val="28"/>
          <w:cs/>
        </w:rPr>
        <w:t>งบกำไรขาดทุนเบ็ดเสร็จ</w:t>
      </w:r>
    </w:p>
    <w:p w14:paraId="6BE27D58" w14:textId="2B8AD337" w:rsidR="00DA2008" w:rsidRPr="00657820" w:rsidRDefault="00C64B2C" w:rsidP="0032536C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EBA65C4" w14:textId="77777777" w:rsidR="00657820" w:rsidRPr="00657820" w:rsidRDefault="006578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br w:type="page"/>
      </w:r>
    </w:p>
    <w:p w14:paraId="6AEF82EA" w14:textId="4888213F" w:rsidR="00DA2008" w:rsidRPr="00657820" w:rsidRDefault="00DA2008" w:rsidP="00900FF8">
      <w:pPr>
        <w:spacing w:before="120" w:after="120" w:line="276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t>หนี้สินทางการเงิน</w:t>
      </w:r>
    </w:p>
    <w:p w14:paraId="2AC6D2FA" w14:textId="71651674" w:rsidR="00645556" w:rsidRPr="00657820" w:rsidRDefault="00645556" w:rsidP="00900FF8">
      <w:pPr>
        <w:pStyle w:val="Style1"/>
        <w:spacing w:after="240"/>
        <w:ind w:hanging="144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การจัดประเภท</w:t>
      </w:r>
    </w:p>
    <w:p w14:paraId="7C649142" w14:textId="53B40587" w:rsidR="00645556" w:rsidRPr="00657820" w:rsidRDefault="00645556" w:rsidP="00900FF8">
      <w:pPr>
        <w:pStyle w:val="Style1"/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จะพิจารณาจัดประเภทเครื่องมือทางการเงินที่กลุ่ม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เป็นผู้ออกเป็นหนี้สินทางการเงินหรือตราสารทุน</w:t>
      </w:r>
      <w:r w:rsidR="00AF6FD3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      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โดยพิจารณาภาระผูกพันตามสัญญา ดังนี้</w:t>
      </w:r>
    </w:p>
    <w:p w14:paraId="39259DC4" w14:textId="0640C34C" w:rsidR="00645556" w:rsidRPr="00657820" w:rsidRDefault="00645556" w:rsidP="00EC50B5">
      <w:pPr>
        <w:pStyle w:val="Style1"/>
        <w:numPr>
          <w:ilvl w:val="0"/>
          <w:numId w:val="21"/>
        </w:numPr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="00AF6FD3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หนี้สินทางการเงิน เว้นแต่ว่าการชำระนั้นสามารถชำระโดยการออกตราสารทุนของกลุ่ม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เองด้วยจำนวนตราสารทุนที่คงที่ เพื่อแลกเปลี่ยนกับจำนวนเงินที่คงที่</w:t>
      </w:r>
    </w:p>
    <w:p w14:paraId="060CDD7F" w14:textId="03588185" w:rsidR="00645556" w:rsidRPr="00657820" w:rsidRDefault="00645556" w:rsidP="00EC50B5">
      <w:pPr>
        <w:pStyle w:val="Style1"/>
        <w:numPr>
          <w:ilvl w:val="0"/>
          <w:numId w:val="21"/>
        </w:numPr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69A0D9B" w14:textId="215E232E" w:rsidR="00645556" w:rsidRPr="00657820" w:rsidRDefault="00645556" w:rsidP="00645556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เงินกู้ยืมจัดประเภทเป็นหนี้สินหมุนเวียนเมื่อกลุ่ม</w:t>
      </w:r>
      <w:r w:rsidR="004305A7" w:rsidRPr="00657820">
        <w:rPr>
          <w:rFonts w:asciiTheme="majorBidi" w:eastAsia="Arial Unicode MS" w:hAnsiTheme="majorBidi" w:cstheme="majorBidi"/>
          <w:sz w:val="28"/>
          <w:cs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ไม่มีสิทธิอันปราศจากเงื่อนไขให้เลื่อนชำระหนี้ออกไปอีกเป็นเวลา</w:t>
      </w:r>
      <w:r w:rsidR="00873E9A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ไม่น้อยกว่า </w:t>
      </w:r>
      <w:r w:rsidR="00110830" w:rsidRPr="00657820">
        <w:rPr>
          <w:rFonts w:asciiTheme="majorBidi" w:eastAsia="Arial Unicode MS" w:hAnsiTheme="majorBidi" w:cstheme="majorBidi"/>
          <w:sz w:val="28"/>
          <w:lang w:val="en-GB"/>
        </w:rPr>
        <w:t>12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 เดือน นับจากวันสิ้นรอบระยะเวลารายงาน</w:t>
      </w:r>
    </w:p>
    <w:p w14:paraId="1D4EB806" w14:textId="327A5F8C" w:rsidR="00645556" w:rsidRPr="00657820" w:rsidRDefault="00645556" w:rsidP="00BE6859">
      <w:pPr>
        <w:pStyle w:val="Style1"/>
        <w:spacing w:after="240"/>
        <w:ind w:hanging="144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การวัดมูลค่า</w:t>
      </w:r>
    </w:p>
    <w:p w14:paraId="61723227" w14:textId="0A0C6583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ในการรับรู้รายการเมื่อเริ่มแรกกลุ่ม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วัดมูลค่าเครื่องมือทางการเงินดังกล่าวด้วยมูลค่ายุติธรรมผ่านกำไรหรือขาดทุน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(FVPL) /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ยกเว้นหุ้นกู้แปลงสภาพซึ่งกลุ่ม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ได้รับรู้ 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ที่ไม่สามารถแปลงสภาพได้ที่มีลักษณะคล้ายคลึงกัน และวัดมูลค่าในภายหลังด้วยราคาทุนตัดจำหน่าย และ </w:t>
      </w:r>
      <w:r w:rsidR="00A872FC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ข) ส่วนของสิทธิในการแปลงสภาพ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 / </w:t>
      </w:r>
      <w:r w:rsidR="00E317FA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จะรับรู้เป็นสัญญาอนุพันธ์ ซึ่งวัดมูลค่าในภายหลังด้วย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>FVPL</w:t>
      </w:r>
    </w:p>
    <w:p w14:paraId="3CBF58FE" w14:textId="77777777" w:rsidR="00AA5C5C" w:rsidRDefault="00AA5C5C">
      <w:pPr>
        <w:overflowPunct/>
        <w:autoSpaceDE/>
        <w:autoSpaceDN/>
        <w:adjustRightInd/>
        <w:textAlignment w:val="auto"/>
        <w:rPr>
          <w:rFonts w:asciiTheme="majorBidi" w:eastAsia="Arial Unicode MS" w:hAnsiTheme="majorBidi" w:cstheme="majorBidi"/>
          <w:i/>
          <w:iCs/>
          <w:sz w:val="28"/>
          <w:cs/>
        </w:rPr>
      </w:pPr>
      <w:r>
        <w:rPr>
          <w:rFonts w:asciiTheme="majorBidi" w:eastAsia="Arial Unicode MS" w:hAnsiTheme="majorBidi" w:cstheme="majorBidi"/>
          <w:i/>
          <w:iCs/>
          <w:sz w:val="28"/>
          <w:cs/>
        </w:rPr>
        <w:br w:type="page"/>
      </w:r>
    </w:p>
    <w:p w14:paraId="57EAFDFB" w14:textId="79152F2A" w:rsidR="00645556" w:rsidRPr="00657820" w:rsidRDefault="00645556" w:rsidP="00F063C7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453EEAD9" w14:textId="17D902FF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7E9206" w14:textId="0D7AA445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มีการเจรจาต่อรองหรือเปลี่ยนแปลงเงื่อนไขของหนี้สินทางการเงิน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จะต้องพิจารณาว่า</w:t>
      </w:r>
      <w:r w:rsidR="0061659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        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9326DC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หรือค่าใช้จ่าย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อื่นในกำไร</w:t>
      </w:r>
      <w:r w:rsidR="00841C6F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หรือ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ขาดทุน </w:t>
      </w:r>
    </w:p>
    <w:p w14:paraId="61B4B5C9" w14:textId="4D0A0501" w:rsidR="00645556" w:rsidRPr="00657820" w:rsidRDefault="00645556" w:rsidP="004D5482">
      <w:pPr>
        <w:pStyle w:val="Style1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พิจารณาแล้วว่าการต่อรองเงื่อนไขดังกล่าวไม่เข้าเงื่อนไขของการตัดรายการ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(Original effective interest rate)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ของหนี้สินทางการเงินนั้น และ</w:t>
      </w:r>
      <w:r w:rsidRPr="00D25191">
        <w:rPr>
          <w:rFonts w:asciiTheme="majorBidi" w:eastAsia="Arial Unicode MS" w:hAnsiTheme="majorBidi" w:cs="Angsana New"/>
          <w:sz w:val="28"/>
          <w:szCs w:val="28"/>
          <w:cs/>
          <w:lang w:val="en-US"/>
        </w:rPr>
        <w:t>รับรู้ส่วนต่างในรายการกำไรหรือ</w:t>
      </w:r>
      <w:r w:rsidR="00D25191" w:rsidRPr="00D25191">
        <w:rPr>
          <w:rFonts w:asciiTheme="majorBidi" w:eastAsia="Arial Unicode MS" w:hAnsiTheme="majorBidi" w:cs="Angsana New" w:hint="cs"/>
          <w:sz w:val="28"/>
          <w:szCs w:val="28"/>
          <w:cs/>
          <w:lang w:val="en-US"/>
        </w:rPr>
        <w:t>ค่าใช้จ่ายอื่นในกำไรหรือขาดทุน</w:t>
      </w:r>
    </w:p>
    <w:p w14:paraId="0A02BAD2" w14:textId="719BF237" w:rsidR="00F647F7" w:rsidRPr="00657820" w:rsidRDefault="00F647F7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ที่ดิน อาคารและอุปกรณ์</w:t>
      </w:r>
    </w:p>
    <w:p w14:paraId="25C5B167" w14:textId="2AD405DC" w:rsidR="00F64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</w:t>
      </w:r>
      <w:r w:rsidR="00BE385E" w:rsidRPr="00657820">
        <w:rPr>
          <w:rFonts w:asciiTheme="majorBidi" w:hAnsiTheme="majorBidi" w:cstheme="majorBidi"/>
          <w:spacing w:val="-2"/>
          <w:sz w:val="28"/>
        </w:rPr>
        <w:t xml:space="preserve">   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และค่าเผื่อการด้อยค่าของสินทรัพย์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ถ้ามี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)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ถ้ามี</w:t>
      </w:r>
      <w:r w:rsidR="001E72F7" w:rsidRPr="00657820">
        <w:rPr>
          <w:rFonts w:asciiTheme="majorBidi" w:hAnsiTheme="majorBidi" w:cstheme="majorBidi"/>
          <w:spacing w:val="-2"/>
          <w:sz w:val="28"/>
        </w:rPr>
        <w:t>)</w:t>
      </w:r>
    </w:p>
    <w:p w14:paraId="2C338F37" w14:textId="685097FD" w:rsidR="00251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กลุ่มบริษัทบันทึกมูลค่าเริ่มแรกของที่ดิน อาคารและส่วนปรับปรุงอาคารในราคาทุน ณ วันที่ได้สินทรัพย์มา หลังจากนั้น</w:t>
      </w:r>
      <w:r w:rsidR="00BE385E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กลุ่มบริษัทจัดให้มีการประเมินราคาที่ดิน อาคารและส่วนปรับปรุงอาคารโดยผู้ประเมินราคาอิสระและบันทึกสินทรัพย์ดังกล่าวในราคาที่ตีใหม่ ทั้งนี้</w:t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109FFCE" w14:textId="33A6F760" w:rsidR="00F64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7A75EFA" w14:textId="511D043B" w:rsidR="00340A25" w:rsidRPr="00657820" w:rsidRDefault="00F647F7" w:rsidP="001E72F7">
      <w:pPr>
        <w:spacing w:after="120"/>
        <w:ind w:left="99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lang w:val="en-GB"/>
        </w:rPr>
        <w:t>-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” </w:t>
      </w:r>
      <w:r w:rsidRPr="00657820">
        <w:rPr>
          <w:rFonts w:asciiTheme="majorBidi" w:hAnsiTheme="majorBidi" w:cstheme="majorBidi"/>
          <w:spacing w:val="-2"/>
          <w:sz w:val="28"/>
          <w:cs/>
        </w:rPr>
        <w:t>ในส่วนของผู้ถือหุ้น อย่างไรก็ตาม</w:t>
      </w:r>
      <w:r w:rsidR="00861570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หากสินทรัพย์นั้นเคยมีการ</w:t>
      </w:r>
      <w:r w:rsidR="00B86143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AF347D4" w14:textId="5B423612" w:rsidR="00F647F7" w:rsidRPr="00657820" w:rsidRDefault="00F647F7" w:rsidP="00843634">
      <w:pPr>
        <w:spacing w:after="120"/>
        <w:ind w:left="993" w:hanging="547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lang w:val="en-GB"/>
        </w:rPr>
        <w:t>-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”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” </w:t>
      </w:r>
    </w:p>
    <w:p w14:paraId="15694BBC" w14:textId="789D5D0E" w:rsidR="0074318A" w:rsidRPr="00657820" w:rsidRDefault="00F647F7" w:rsidP="004522B2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สำหรับที่ดิน อาคารและอุปกรณ์ที่ได้มาจากการซื้อธุรกิจ </w:t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บันทึกต้นทุนเริ่มแรกของที่ดิน อาคารและอุปกรณ์ที่ได้มาจากการรวมธุรกิจตามมูลค่ายุติธรรมของสินทรัพย์นั้น ณ วันซื้อธุรกิจ</w:t>
      </w:r>
    </w:p>
    <w:p w14:paraId="78C5F6E6" w14:textId="11778E74" w:rsidR="00F647F7" w:rsidRPr="00657820" w:rsidRDefault="00F647F7" w:rsidP="00311F2D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ค่าเสื่อมราคาของ</w:t>
      </w:r>
      <w:r w:rsidR="00E96495">
        <w:rPr>
          <w:rFonts w:asciiTheme="majorBidi" w:hAnsiTheme="majorBidi" w:cstheme="majorBidi" w:hint="cs"/>
          <w:spacing w:val="-2"/>
          <w:sz w:val="28"/>
          <w:cs/>
        </w:rPr>
        <w:t xml:space="preserve">ส่วนปรับปรุงที่ดิน 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อาคารและอุปกรณ์</w:t>
      </w:r>
      <w:r w:rsidR="00520EFD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โดยทั่วไป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คำนวณจากราคาทุนหรือราคาที่ตีใหม่ของสินทรัพย์โดยวิธีเส้นตรงตามอายุการใ</w:t>
      </w:r>
      <w:r w:rsidR="001E1830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ช</w:t>
      </w:r>
      <w:r w:rsidR="00A333C4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้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ประโยชน์โดยประมาณดังนี้</w:t>
      </w:r>
    </w:p>
    <w:tbl>
      <w:tblPr>
        <w:tblW w:w="8010" w:type="dxa"/>
        <w:tblInd w:w="900" w:type="dxa"/>
        <w:tblLook w:val="01E0" w:firstRow="1" w:lastRow="1" w:firstColumn="1" w:lastColumn="1" w:noHBand="0" w:noVBand="0"/>
      </w:tblPr>
      <w:tblGrid>
        <w:gridCol w:w="4860"/>
        <w:gridCol w:w="1374"/>
        <w:gridCol w:w="1776"/>
      </w:tblGrid>
      <w:tr w:rsidR="00F647F7" w:rsidRPr="00657820" w14:paraId="006D381C" w14:textId="77777777" w:rsidTr="00B564DA">
        <w:trPr>
          <w:trHeight w:val="389"/>
        </w:trPr>
        <w:tc>
          <w:tcPr>
            <w:tcW w:w="4860" w:type="dxa"/>
          </w:tcPr>
          <w:p w14:paraId="5D9DC62C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ส่วนปรับปรุงที่ดิน</w:t>
            </w:r>
          </w:p>
        </w:tc>
        <w:tc>
          <w:tcPr>
            <w:tcW w:w="1374" w:type="dxa"/>
          </w:tcPr>
          <w:p w14:paraId="08C86020" w14:textId="483660AB" w:rsidR="00F647F7" w:rsidRPr="00D27969" w:rsidRDefault="00422DE0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</w:rPr>
              <w:t>5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23</w:t>
            </w:r>
          </w:p>
        </w:tc>
        <w:tc>
          <w:tcPr>
            <w:tcW w:w="1776" w:type="dxa"/>
          </w:tcPr>
          <w:p w14:paraId="0A1C72CF" w14:textId="5BC6C6BC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2FEF606D" w14:textId="77777777" w:rsidTr="00B564DA">
        <w:trPr>
          <w:trHeight w:val="389"/>
        </w:trPr>
        <w:tc>
          <w:tcPr>
            <w:tcW w:w="4860" w:type="dxa"/>
          </w:tcPr>
          <w:p w14:paraId="790E3387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4" w:type="dxa"/>
          </w:tcPr>
          <w:p w14:paraId="30DBCC70" w14:textId="3B71EEEB" w:rsidR="00F647F7" w:rsidRPr="00D27969" w:rsidRDefault="00422DE0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</w:rPr>
              <w:t>1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CD52D8" w:rsidRPr="00D27969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A968F3" w:rsidRPr="00D27969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</w:p>
        </w:tc>
        <w:tc>
          <w:tcPr>
            <w:tcW w:w="1776" w:type="dxa"/>
          </w:tcPr>
          <w:p w14:paraId="7B3EB695" w14:textId="7C52DC70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56C7C7E7" w14:textId="77777777" w:rsidTr="00B564DA">
        <w:trPr>
          <w:trHeight w:val="401"/>
        </w:trPr>
        <w:tc>
          <w:tcPr>
            <w:tcW w:w="4860" w:type="dxa"/>
          </w:tcPr>
          <w:p w14:paraId="0D52F777" w14:textId="2637EF4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74" w:type="dxa"/>
          </w:tcPr>
          <w:p w14:paraId="42EC36BE" w14:textId="74566AD0" w:rsidR="00F647F7" w:rsidRPr="00D27969" w:rsidRDefault="00EE7ABF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3 </w:t>
            </w:r>
            <w:r w:rsidR="00CD52D8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 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7AFCFECC" w14:textId="310485CC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67EBDA33" w14:textId="77777777" w:rsidTr="00B564DA">
        <w:trPr>
          <w:trHeight w:val="389"/>
        </w:trPr>
        <w:tc>
          <w:tcPr>
            <w:tcW w:w="4860" w:type="dxa"/>
          </w:tcPr>
          <w:p w14:paraId="494CC30E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74" w:type="dxa"/>
          </w:tcPr>
          <w:p w14:paraId="20E3DDA2" w14:textId="428441EA" w:rsidR="00F647F7" w:rsidRPr="00D27969" w:rsidRDefault="00B837DD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3 </w:t>
            </w:r>
            <w:r w:rsidR="00CD52D8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 </w:t>
            </w:r>
            <w:r w:rsidR="00A968F3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60BA58C1" w14:textId="365A9E3F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283584A9" w14:textId="77777777" w:rsidTr="00B564DA">
        <w:trPr>
          <w:trHeight w:val="389"/>
        </w:trPr>
        <w:tc>
          <w:tcPr>
            <w:tcW w:w="4860" w:type="dxa"/>
          </w:tcPr>
          <w:p w14:paraId="608A879F" w14:textId="3650ED48" w:rsidR="00F647F7" w:rsidRPr="00657820" w:rsidRDefault="002155AD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</w:t>
            </w:r>
            <w:r w:rsidR="00F647F7"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374" w:type="dxa"/>
          </w:tcPr>
          <w:p w14:paraId="3D81CF4E" w14:textId="5F9B15F6" w:rsidR="00F647F7" w:rsidRPr="00D27969" w:rsidRDefault="00ED1597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1 - </w:t>
            </w:r>
            <w:r w:rsidR="00B564DA"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37FAB66F" w14:textId="6ECD1BE3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610C9E15" w14:textId="77777777" w:rsidTr="00B564DA">
        <w:trPr>
          <w:trHeight w:val="389"/>
        </w:trPr>
        <w:tc>
          <w:tcPr>
            <w:tcW w:w="4860" w:type="dxa"/>
          </w:tcPr>
          <w:p w14:paraId="282F140C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74" w:type="dxa"/>
          </w:tcPr>
          <w:p w14:paraId="3120E33B" w14:textId="3EE64BCA" w:rsidR="00F647F7" w:rsidRPr="00D27969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2155AD" w:rsidRPr="00D27969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Pr="00D27969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2155AD" w:rsidRPr="00D27969">
              <w:rPr>
                <w:rFonts w:asciiTheme="majorBidi" w:hAnsiTheme="majorBidi" w:cstheme="majorBidi"/>
                <w:spacing w:val="-2"/>
                <w:sz w:val="28"/>
              </w:rPr>
              <w:t>20</w:t>
            </w:r>
          </w:p>
        </w:tc>
        <w:tc>
          <w:tcPr>
            <w:tcW w:w="1776" w:type="dxa"/>
          </w:tcPr>
          <w:p w14:paraId="55BA243A" w14:textId="655842A1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504888DC" w14:textId="77777777" w:rsidTr="00B564DA">
        <w:trPr>
          <w:trHeight w:val="401"/>
        </w:trPr>
        <w:tc>
          <w:tcPr>
            <w:tcW w:w="4860" w:type="dxa"/>
          </w:tcPr>
          <w:p w14:paraId="3C1983BD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ยานพาหนะ</w:t>
            </w:r>
          </w:p>
        </w:tc>
        <w:tc>
          <w:tcPr>
            <w:tcW w:w="1374" w:type="dxa"/>
          </w:tcPr>
          <w:p w14:paraId="39DFCA05" w14:textId="4702EA04" w:rsidR="00F647F7" w:rsidRPr="00D27969" w:rsidRDefault="00907796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</w:rPr>
              <w:t>5</w:t>
            </w:r>
          </w:p>
        </w:tc>
        <w:tc>
          <w:tcPr>
            <w:tcW w:w="1776" w:type="dxa"/>
          </w:tcPr>
          <w:p w14:paraId="5955EBEB" w14:textId="42197151" w:rsidR="00F647F7" w:rsidRPr="00657820" w:rsidRDefault="00F647F7" w:rsidP="00B564DA">
            <w:pPr>
              <w:tabs>
                <w:tab w:val="left" w:pos="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07126D30" w14:textId="77777777" w:rsidTr="00B564DA">
        <w:trPr>
          <w:trHeight w:val="389"/>
        </w:trPr>
        <w:tc>
          <w:tcPr>
            <w:tcW w:w="4860" w:type="dxa"/>
          </w:tcPr>
          <w:p w14:paraId="09B74EBF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374" w:type="dxa"/>
          </w:tcPr>
          <w:p w14:paraId="58549B4D" w14:textId="28D3AFFC" w:rsidR="00F647F7" w:rsidRPr="00D27969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D27969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40D6AF5E" w14:textId="651D03D2" w:rsidR="00F647F7" w:rsidRPr="00657820" w:rsidRDefault="00F647F7" w:rsidP="00B564DA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</w:tbl>
    <w:p w14:paraId="4F1BE0EB" w14:textId="4B4B90A7" w:rsidR="00586563" w:rsidRPr="00657820" w:rsidRDefault="00520EFD" w:rsidP="00586563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อุปกรณ์ที่เกี่ยวข้องกับการบำบัดน้ำ</w:t>
      </w:r>
      <w:r w:rsidR="00FA732F" w:rsidRPr="00657820">
        <w:rPr>
          <w:rFonts w:asciiTheme="majorBidi" w:hAnsiTheme="majorBidi" w:cstheme="majorBidi"/>
          <w:spacing w:val="-2"/>
          <w:sz w:val="28"/>
          <w:cs/>
        </w:rPr>
        <w:t>และท่อส่งน้ำ</w:t>
      </w:r>
      <w:r w:rsidR="00A9277E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FA732F" w:rsidRPr="00657820">
        <w:rPr>
          <w:rFonts w:asciiTheme="majorBidi" w:hAnsiTheme="majorBidi" w:cstheme="majorBidi"/>
          <w:spacing w:val="-2"/>
          <w:sz w:val="28"/>
          <w:cs/>
        </w:rPr>
        <w:t>(บางส่วน)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เลือกใช้วิธีการคิดค่าเสื่อมราคาด้วยวิธีจำนวนผลผลิต โดยวิธีจำนวนผลผลิต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</w:t>
      </w:r>
    </w:p>
    <w:p w14:paraId="68F37B37" w14:textId="7E953FBB" w:rsidR="00F647F7" w:rsidRPr="00657820" w:rsidRDefault="00F647F7" w:rsidP="00F647F7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AD055" w14:textId="1B59C4ED" w:rsidR="00577ADB" w:rsidRPr="00657820" w:rsidRDefault="00EA57EF" w:rsidP="00843634">
      <w:pPr>
        <w:spacing w:before="24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ตัดรายการสินทรัพย์นั้นออกจากบัญชี</w:t>
      </w:r>
    </w:p>
    <w:p w14:paraId="16F627CB" w14:textId="35B729F1" w:rsidR="00D828A0" w:rsidRPr="00657820" w:rsidRDefault="00D828A0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การรวมธุรกิจและค่าความนิยม</w:t>
      </w:r>
    </w:p>
    <w:p w14:paraId="7C615F80" w14:textId="77777777" w:rsidR="00D828A0" w:rsidRPr="00657820" w:rsidRDefault="00D828A0" w:rsidP="00D828A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กลุ่มบริษัทบันทึกบัญชีสำหรับการรวมธุรกิจโดยถือปฏิบัติตามวิธีซื้อ กลุ่มบริษัท </w:t>
      </w:r>
      <w:r w:rsidRPr="00657820">
        <w:rPr>
          <w:rFonts w:asciiTheme="majorBidi" w:hAnsiTheme="majorBidi" w:cstheme="majorBidi"/>
          <w:spacing w:val="-2"/>
          <w:sz w:val="28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ผู้ถูกซื้อในการรวมธุรกิจแต่ละครั้ง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3E9999A7" w14:textId="3F6A575B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กลุ่มบริษัทบันทึกต้นทุนที่เกี่ยวข้องกับการซื้อธุรกิจเป็นค่าใช้จ่ายใน</w:t>
      </w:r>
      <w:r w:rsidR="008E310E">
        <w:rPr>
          <w:rFonts w:asciiTheme="majorBidi" w:hAnsiTheme="majorBidi" w:cstheme="majorBidi" w:hint="cs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pacing w:val="-2"/>
          <w:sz w:val="28"/>
          <w:cs/>
        </w:rPr>
        <w:t>ที่ต้นทุนดังกล่าวเกิดขึ้นและเมื่อได้รับบริการ</w:t>
      </w:r>
    </w:p>
    <w:p w14:paraId="25A861BA" w14:textId="77777777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สูงกว่านี้เป็นกำไรในส่วนของกำไรหรือขาดทุนทันที</w:t>
      </w:r>
    </w:p>
    <w:p w14:paraId="47B9F00A" w14:textId="77777777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705EE5B" w14:textId="77777777" w:rsidR="006D0F1D" w:rsidRDefault="006D0F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  <w:cs/>
        </w:rPr>
      </w:pPr>
      <w:r>
        <w:rPr>
          <w:rFonts w:asciiTheme="majorBidi" w:hAnsiTheme="majorBidi" w:cstheme="majorBidi"/>
          <w:spacing w:val="-2"/>
          <w:sz w:val="28"/>
          <w:cs/>
        </w:rPr>
        <w:br w:type="page"/>
      </w:r>
    </w:p>
    <w:p w14:paraId="433A96CF" w14:textId="279C0203" w:rsidR="00D828A0" w:rsidRPr="00657820" w:rsidRDefault="00D828A0" w:rsidP="0032536C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</w:t>
      </w:r>
      <w:r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รวมกิจการ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02A7478A" w14:textId="3A5055C8" w:rsidR="00F647F7" w:rsidRPr="00657820" w:rsidRDefault="00F647F7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ต้นทุนการกู้ยืม</w:t>
      </w:r>
    </w:p>
    <w:p w14:paraId="667039DE" w14:textId="1E9E2712" w:rsidR="00340A25" w:rsidRPr="00657820" w:rsidRDefault="00F647F7" w:rsidP="00843634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มุ่งประสงค์ ส่วนต้นทุนการกู้ยืมอื่นถือเป็นค่าใช้จ่ายใน</w:t>
      </w:r>
      <w:r w:rsidR="008E310E">
        <w:rPr>
          <w:rFonts w:asciiTheme="majorBidi" w:hAnsiTheme="majorBidi" w:cstheme="majorBidi" w:hint="cs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pacing w:val="-2"/>
          <w:sz w:val="28"/>
          <w:cs/>
        </w:rPr>
        <w:t>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</w:p>
    <w:p w14:paraId="67393540" w14:textId="0C8F0100" w:rsidR="00D97470" w:rsidRPr="00657820" w:rsidRDefault="008404E2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สินทรัพย์สิทธิการใช้และหนี้สินตามสัญญาเช่า</w:t>
      </w:r>
    </w:p>
    <w:p w14:paraId="0E69FE1A" w14:textId="76A230BB" w:rsidR="0074318A" w:rsidRPr="00657820" w:rsidRDefault="00D97470" w:rsidP="004522B2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</w:t>
      </w:r>
      <w:r w:rsidR="00E645C5">
        <w:rPr>
          <w:rFonts w:asciiTheme="majorBidi" w:hAnsiTheme="majorBidi" w:cstheme="majorBidi" w:hint="cs"/>
          <w:spacing w:val="-2"/>
          <w:sz w:val="28"/>
          <w:cs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ช่วงเวลาหนึ่งเพื่อเป็นการแลกเปลี่ยนกับสิ่งตอบแทน</w:t>
      </w:r>
    </w:p>
    <w:p w14:paraId="1C75D218" w14:textId="7B548800" w:rsidR="00D97470" w:rsidRPr="007E2A23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7E2A23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กลุ่มบริษัทในฐานะผู้เช่า</w:t>
      </w:r>
    </w:p>
    <w:p w14:paraId="625759D8" w14:textId="307A6C4A" w:rsidR="00D97470" w:rsidRPr="00657820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</w:p>
    <w:p w14:paraId="4C1EAC2E" w14:textId="77777777" w:rsidR="00D97470" w:rsidRPr="00657820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 xml:space="preserve">สินทรัพย์สิทธิการใช้ </w:t>
      </w:r>
    </w:p>
    <w:p w14:paraId="4FC02C17" w14:textId="7B168204" w:rsidR="00156898" w:rsidRPr="00657820" w:rsidRDefault="00D97470" w:rsidP="00B35187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</w:t>
      </w:r>
      <w:r w:rsidR="005D644A">
        <w:rPr>
          <w:rFonts w:asciiTheme="majorBidi" w:hAnsiTheme="majorBidi" w:cstheme="majorBidi"/>
          <w:spacing w:val="-2"/>
          <w:sz w:val="28"/>
        </w:rPr>
        <w:t xml:space="preserve">        </w:t>
      </w:r>
      <w:r w:rsidRPr="00657820">
        <w:rPr>
          <w:rFonts w:asciiTheme="majorBidi" w:hAnsiTheme="majorBidi" w:cstheme="majorBidi"/>
          <w:spacing w:val="-2"/>
          <w:sz w:val="28"/>
          <w:cs/>
        </w:rPr>
        <w:t>ด้วยการวัดมูลค่าของหนี้สินตามสัญญาเช่าใหม่</w:t>
      </w:r>
      <w:r w:rsidR="00B35187" w:rsidRPr="0065782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ต้นทุนในการรื้อถอน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4BC56E1A" w14:textId="77777777" w:rsidR="006D0F1D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</w:p>
    <w:p w14:paraId="40C30C0B" w14:textId="77777777" w:rsidR="006D0F1D" w:rsidRDefault="006D0F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</w:rPr>
      </w:pPr>
      <w:r>
        <w:rPr>
          <w:rFonts w:asciiTheme="majorBidi" w:hAnsiTheme="majorBidi" w:cstheme="majorBidi"/>
          <w:spacing w:val="-2"/>
          <w:sz w:val="28"/>
        </w:rPr>
        <w:br w:type="page"/>
      </w:r>
    </w:p>
    <w:p w14:paraId="1A683DDB" w14:textId="15B1D2B2" w:rsidR="00D97470" w:rsidRPr="00657820" w:rsidRDefault="006D0F1D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>
        <w:rPr>
          <w:rFonts w:asciiTheme="majorBidi" w:hAnsiTheme="majorBidi" w:cstheme="majorBidi"/>
          <w:spacing w:val="-2"/>
          <w:sz w:val="28"/>
          <w:cs/>
        </w:rPr>
        <w:tab/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ประโยชน์โดยประมาณของสินทรัพย์สิทธิการใช้แล้วแต่ระยะเวลาใดจะสั้นกว่าดังนี้</w:t>
      </w:r>
    </w:p>
    <w:tbl>
      <w:tblPr>
        <w:tblW w:w="0" w:type="auto"/>
        <w:tblInd w:w="1350" w:type="dxa"/>
        <w:tblLayout w:type="fixed"/>
        <w:tblLook w:val="04A0" w:firstRow="1" w:lastRow="0" w:firstColumn="1" w:lastColumn="0" w:noHBand="0" w:noVBand="1"/>
      </w:tblPr>
      <w:tblGrid>
        <w:gridCol w:w="4410"/>
        <w:gridCol w:w="1357"/>
        <w:gridCol w:w="1720"/>
      </w:tblGrid>
      <w:tr w:rsidR="00D97470" w:rsidRPr="00657820" w14:paraId="5DEAF086" w14:textId="77777777" w:rsidTr="00780C0E">
        <w:tc>
          <w:tcPr>
            <w:tcW w:w="4410" w:type="dxa"/>
            <w:hideMark/>
          </w:tcPr>
          <w:p w14:paraId="610F44BF" w14:textId="291A8FC6" w:rsidR="00D97470" w:rsidRPr="00657820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ที่ดินและส่วนปรับปรุงที่ดิน</w:t>
            </w:r>
          </w:p>
        </w:tc>
        <w:tc>
          <w:tcPr>
            <w:tcW w:w="1357" w:type="dxa"/>
          </w:tcPr>
          <w:p w14:paraId="21CD31F3" w14:textId="558038C7" w:rsidR="00D97470" w:rsidRPr="00F6381E" w:rsidRDefault="00531B45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>
              <w:rPr>
                <w:rFonts w:asciiTheme="majorBidi" w:eastAsia="Malgun Gothic" w:hAnsiTheme="majorBidi" w:cstheme="majorBidi"/>
                <w:color w:val="auto"/>
                <w:spacing w:val="-2"/>
              </w:rPr>
              <w:t>1</w:t>
            </w:r>
            <w:r w:rsidR="00566472" w:rsidRPr="00F6381E">
              <w:rPr>
                <w:rFonts w:asciiTheme="majorBidi" w:eastAsia="Malgun Gothic" w:hAnsiTheme="majorBidi" w:cstheme="majorBidi"/>
                <w:color w:val="auto"/>
                <w:spacing w:val="-2"/>
              </w:rPr>
              <w:t xml:space="preserve"> </w:t>
            </w:r>
            <w:r w:rsidR="00560F21" w:rsidRPr="00F6381E">
              <w:rPr>
                <w:rFonts w:asciiTheme="majorBidi" w:eastAsia="Malgun Gothic" w:hAnsiTheme="majorBidi" w:cstheme="majorBidi"/>
                <w:color w:val="auto"/>
                <w:spacing w:val="-2"/>
              </w:rPr>
              <w:t>-</w:t>
            </w:r>
            <w:r w:rsidR="00566472" w:rsidRPr="00F6381E">
              <w:rPr>
                <w:rFonts w:asciiTheme="majorBidi" w:eastAsia="Malgun Gothic" w:hAnsiTheme="majorBidi" w:cstheme="majorBidi"/>
                <w:color w:val="auto"/>
                <w:spacing w:val="-2"/>
              </w:rPr>
              <w:t xml:space="preserve"> </w:t>
            </w:r>
            <w:r w:rsidR="00560F21" w:rsidRPr="00F6381E">
              <w:rPr>
                <w:rFonts w:asciiTheme="majorBidi" w:eastAsia="Malgun Gothic" w:hAnsiTheme="majorBidi" w:cstheme="majorBidi"/>
                <w:color w:val="auto"/>
                <w:spacing w:val="-2"/>
              </w:rPr>
              <w:t>30</w:t>
            </w:r>
          </w:p>
        </w:tc>
        <w:tc>
          <w:tcPr>
            <w:tcW w:w="1720" w:type="dxa"/>
            <w:hideMark/>
          </w:tcPr>
          <w:p w14:paraId="5801F398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2ED8DCA4" w14:textId="77777777" w:rsidTr="00780C0E">
        <w:tc>
          <w:tcPr>
            <w:tcW w:w="4410" w:type="dxa"/>
          </w:tcPr>
          <w:p w14:paraId="191A2A83" w14:textId="57F02A24" w:rsidR="00D97470" w:rsidRPr="00657820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อาคารและส่วนปรับปรุงอาคาร</w:t>
            </w:r>
          </w:p>
        </w:tc>
        <w:tc>
          <w:tcPr>
            <w:tcW w:w="1357" w:type="dxa"/>
          </w:tcPr>
          <w:p w14:paraId="1BDD914C" w14:textId="3243F098" w:rsidR="00D97470" w:rsidRPr="00F6381E" w:rsidRDefault="00566472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F6381E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531B45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2</w:t>
            </w:r>
          </w:p>
        </w:tc>
        <w:tc>
          <w:tcPr>
            <w:tcW w:w="1720" w:type="dxa"/>
          </w:tcPr>
          <w:p w14:paraId="1E1BE2CF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71CBCD03" w14:textId="77777777" w:rsidTr="00780C0E">
        <w:tc>
          <w:tcPr>
            <w:tcW w:w="4410" w:type="dxa"/>
          </w:tcPr>
          <w:p w14:paraId="50955752" w14:textId="3C14EB37" w:rsidR="00D97470" w:rsidRPr="00657820" w:rsidRDefault="003E42C7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อุปกรณ์</w:t>
            </w:r>
            <w:r w:rsidR="00605082"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สำนักงาน</w:t>
            </w:r>
          </w:p>
        </w:tc>
        <w:tc>
          <w:tcPr>
            <w:tcW w:w="1357" w:type="dxa"/>
          </w:tcPr>
          <w:p w14:paraId="0C43B32B" w14:textId="1E7C23A5" w:rsidR="00D97470" w:rsidRPr="00F6381E" w:rsidRDefault="00531B45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4</w:t>
            </w:r>
          </w:p>
        </w:tc>
        <w:tc>
          <w:tcPr>
            <w:tcW w:w="1720" w:type="dxa"/>
          </w:tcPr>
          <w:p w14:paraId="1C3D2BF3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1DD8083B" w14:textId="77777777" w:rsidTr="00780C0E">
        <w:tc>
          <w:tcPr>
            <w:tcW w:w="4410" w:type="dxa"/>
          </w:tcPr>
          <w:p w14:paraId="3284CDB9" w14:textId="77777777" w:rsidR="00D97470" w:rsidRPr="00657820" w:rsidRDefault="00D97470" w:rsidP="00311F2D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2BD4FFC2" w14:textId="3C0630D4" w:rsidR="00D97470" w:rsidRPr="00F6381E" w:rsidRDefault="00531B45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4</w:t>
            </w:r>
            <w:r w:rsidR="00566472" w:rsidRPr="00F6381E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560F21" w:rsidRPr="00F6381E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-</w:t>
            </w:r>
            <w:r w:rsidR="00566472" w:rsidRPr="00F6381E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560F21" w:rsidRPr="00F6381E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25648F3E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</w:tbl>
    <w:p w14:paraId="03C07696" w14:textId="4D214411" w:rsidR="005252CF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tab/>
      </w:r>
      <w:r w:rsidR="00070D52" w:rsidRPr="00657820">
        <w:rPr>
          <w:rFonts w:asciiTheme="majorBidi" w:hAnsiTheme="majorBidi" w:cstheme="majorBidi"/>
          <w:spacing w:val="-2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070D52" w:rsidRPr="00657820">
        <w:rPr>
          <w:rFonts w:asciiTheme="majorBidi" w:hAnsiTheme="majorBidi" w:cstheme="majorBidi"/>
          <w:spacing w:val="-2"/>
          <w:sz w:val="28"/>
          <w:cs/>
        </w:rPr>
        <w:t>ประโยชน์โดยประมาณของสินทรัพย์</w:t>
      </w:r>
    </w:p>
    <w:p w14:paraId="0991FFFC" w14:textId="475BB284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41160F75" w14:textId="575B038F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9F1F74">
        <w:rPr>
          <w:rFonts w:asciiTheme="majorBidi" w:hAnsiTheme="majorBidi" w:cstheme="majorBidi" w:hint="cs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065BDC17" w14:textId="5939DA6C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="008E14DD" w:rsidRPr="00657820">
        <w:rPr>
          <w:rFonts w:asciiTheme="majorBidi" w:hAnsiTheme="majorBidi" w:cstheme="majorBidi"/>
          <w:spacing w:val="-2"/>
          <w:sz w:val="28"/>
        </w:rPr>
        <w:t xml:space="preserve">     </w:t>
      </w:r>
      <w:r w:rsidRPr="00657820">
        <w:rPr>
          <w:rFonts w:asciiTheme="majorBidi" w:hAnsiTheme="majorBidi" w:cstheme="majorBidi"/>
          <w:spacing w:val="-2"/>
          <w:sz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0D171701" w14:textId="518697F3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DA4121" w14:textId="1B7D450B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สัญญาเช่าที่มีอายุสัญญาเช่า </w:t>
      </w:r>
      <w:r w:rsidRPr="00657820">
        <w:rPr>
          <w:rFonts w:asciiTheme="majorBidi" w:hAnsiTheme="majorBidi" w:cstheme="majorBidi"/>
          <w:spacing w:val="-2"/>
          <w:sz w:val="28"/>
        </w:rPr>
        <w:t xml:space="preserve">12 </w:t>
      </w:r>
      <w:r w:rsidRPr="00657820">
        <w:rPr>
          <w:rFonts w:asciiTheme="majorBidi" w:hAnsiTheme="majorBidi" w:cstheme="majorBidi"/>
          <w:spacing w:val="-2"/>
          <w:sz w:val="28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AD4939F" w14:textId="77777777" w:rsidR="00181E3C" w:rsidRDefault="003E291F" w:rsidP="005544F8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spacing w:val="-2"/>
          <w:sz w:val="28"/>
        </w:rPr>
        <w:tab/>
      </w:r>
    </w:p>
    <w:p w14:paraId="38735F88" w14:textId="77777777" w:rsidR="00181E3C" w:rsidRDefault="00181E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pacing w:val="-2"/>
          <w:sz w:val="28"/>
        </w:rPr>
      </w:pPr>
      <w:r>
        <w:rPr>
          <w:rFonts w:asciiTheme="majorBidi" w:hAnsiTheme="majorBidi" w:cstheme="majorBidi"/>
          <w:i/>
          <w:iCs/>
          <w:spacing w:val="-2"/>
          <w:sz w:val="28"/>
        </w:rPr>
        <w:br w:type="page"/>
      </w:r>
    </w:p>
    <w:p w14:paraId="2FAF9AC1" w14:textId="779B1085" w:rsidR="00D97470" w:rsidRPr="00657820" w:rsidRDefault="00181E3C" w:rsidP="005544F8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i/>
          <w:i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ab/>
      </w:r>
      <w:r w:rsidR="00D97470"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สัญญาเช่าระยะยาว</w:t>
      </w:r>
    </w:p>
    <w:p w14:paraId="7ED09D0D" w14:textId="797F0793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</w:t>
      </w:r>
      <w:r w:rsidR="00621D14" w:rsidRPr="00657820">
        <w:rPr>
          <w:rFonts w:asciiTheme="majorBidi" w:hAnsiTheme="majorBidi" w:cstheme="majorBidi"/>
          <w:spacing w:val="-2"/>
          <w:sz w:val="28"/>
          <w:cs/>
        </w:rPr>
        <w:t>ประโยชน์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ของสินทรัพย์ที่เช่า </w:t>
      </w:r>
    </w:p>
    <w:p w14:paraId="2425EBBE" w14:textId="77777777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DD1A0C7" w14:textId="5740D33A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สิทธิการเช่า</w:t>
      </w:r>
    </w:p>
    <w:p w14:paraId="3ADA86CF" w14:textId="0F5CAF4A" w:rsidR="002B444F" w:rsidRPr="00657820" w:rsidRDefault="00B800E4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="002B444F" w:rsidRPr="00657820">
        <w:rPr>
          <w:rFonts w:asciiTheme="majorBidi" w:hAnsiTheme="majorBidi" w:cstheme="majorBidi"/>
          <w:spacing w:val="-2"/>
          <w:sz w:val="28"/>
          <w:cs/>
        </w:rPr>
        <w:t>สิทธิการเช่าแสดงมูลค่าตามราคาทุนหักค่าตัดจำหน่ายสะสมและค่าเผื่อการด้อยค่าสะสม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E11DA71" w14:textId="5E3964B0" w:rsidR="00577ADB" w:rsidRPr="00657820" w:rsidRDefault="00B800E4" w:rsidP="00B800E4">
      <w:pPr>
        <w:tabs>
          <w:tab w:val="left" w:pos="1440"/>
        </w:tabs>
        <w:spacing w:before="80" w:after="120" w:line="420" w:lineRule="exact"/>
        <w:ind w:left="360" w:hanging="547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="002B444F" w:rsidRPr="00657820">
        <w:rPr>
          <w:rFonts w:asciiTheme="majorBidi" w:hAnsiTheme="majorBidi" w:cstheme="majorBidi"/>
          <w:spacing w:val="-2"/>
          <w:sz w:val="28"/>
          <w:cs/>
        </w:rPr>
        <w:t>สิทธิการเช่าตัดจำหน่ายตามระยะเวลาของสัญญาเช่าแต่ละสัญญา</w:t>
      </w:r>
      <w:r w:rsidR="002B444F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ค่าตัดจำหน่ายจะถูกรับรู้ในส่วนกำไรหรือขาดทุน</w:t>
      </w:r>
    </w:p>
    <w:p w14:paraId="390442AD" w14:textId="3455B354" w:rsidR="00F647F7" w:rsidRPr="00657820" w:rsidRDefault="00F647F7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สินทรัพย์ไม่มีตัวตน</w:t>
      </w:r>
    </w:p>
    <w:p w14:paraId="737EAC01" w14:textId="40635FF8" w:rsidR="00F647F7" w:rsidRPr="00657820" w:rsidRDefault="00EA57EF" w:rsidP="00D9747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</w:t>
      </w:r>
      <w:r w:rsidR="009C2295" w:rsidRPr="00657820">
        <w:rPr>
          <w:rFonts w:asciiTheme="majorBidi" w:hAnsiTheme="majorBidi" w:cstheme="majorBidi"/>
          <w:spacing w:val="-2"/>
          <w:sz w:val="28"/>
        </w:rPr>
        <w:t xml:space="preserve">  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ณ วันที่ซื้อธุรกิจ ส่วนสินทรัพย์ไม่มีตัวตนที่ได้มาจากการอื่น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BA064E">
        <w:rPr>
          <w:rFonts w:asciiTheme="majorBidi" w:hAnsiTheme="majorBidi" w:cstheme="majorBidi"/>
          <w:spacing w:val="-2"/>
          <w:sz w:val="28"/>
        </w:rPr>
        <w:t xml:space="preserve">     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การด้อยค่าสะสม (ถ้ามี) ของสินทรัพย์นั้น</w:t>
      </w:r>
    </w:p>
    <w:p w14:paraId="5D99954D" w14:textId="4CC7587A" w:rsidR="0099772D" w:rsidRPr="00657820" w:rsidRDefault="00EA57EF" w:rsidP="00D9747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ตัดจำหน่ายสินทรัพย์ไม่มีตัวตนที่มีอายุการใ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ประโยชน์จำกัดอย่างมีระบบตลอดอายุการใ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ประโยชน์ของสินทรัพย์นั้น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</w:t>
      </w:r>
      <w:r w:rsidR="00597996" w:rsidRPr="00657820">
        <w:rPr>
          <w:rFonts w:asciiTheme="majorBidi" w:hAnsiTheme="majorBidi" w:cstheme="majorBidi"/>
          <w:spacing w:val="-2"/>
          <w:sz w:val="28"/>
          <w:cs/>
        </w:rPr>
        <w:t>รอบระยะเวลาบัญชี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เป็นอย่างน้อย </w:t>
      </w:r>
      <w:r w:rsidR="00E72938" w:rsidRPr="00657820">
        <w:rPr>
          <w:rFonts w:asciiTheme="majorBidi" w:hAnsiTheme="majorBidi" w:cstheme="majorBidi"/>
          <w:spacing w:val="-2"/>
          <w:sz w:val="28"/>
          <w:cs/>
        </w:rPr>
        <w:t xml:space="preserve">     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ค่าตัดจำหน่ายรับรู้เป็นค่าใช้จ่ายในส่วนของกำไรหรือขาดทุน</w:t>
      </w:r>
    </w:p>
    <w:p w14:paraId="20FFC6D1" w14:textId="4064BC58" w:rsidR="00F647F7" w:rsidRPr="00657820" w:rsidRDefault="00F647F7" w:rsidP="00780C0E">
      <w:pPr>
        <w:spacing w:after="120"/>
        <w:ind w:firstLine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สินทรัพย์ไม่มีตัวตนที่มีอายุการใ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Pr="00657820">
        <w:rPr>
          <w:rFonts w:asciiTheme="majorBidi" w:hAnsiTheme="majorBidi" w:cstheme="majorBidi"/>
          <w:spacing w:val="-2"/>
          <w:sz w:val="28"/>
          <w:cs/>
        </w:rPr>
        <w:t>ประโยชน์จำกัดมีดังนี้</w:t>
      </w:r>
    </w:p>
    <w:tbl>
      <w:tblPr>
        <w:tblW w:w="8532" w:type="dxa"/>
        <w:jc w:val="center"/>
        <w:tblLook w:val="01E0" w:firstRow="1" w:lastRow="1" w:firstColumn="1" w:lastColumn="1" w:noHBand="0" w:noVBand="0"/>
      </w:tblPr>
      <w:tblGrid>
        <w:gridCol w:w="5040"/>
        <w:gridCol w:w="270"/>
        <w:gridCol w:w="3222"/>
      </w:tblGrid>
      <w:tr w:rsidR="00F647F7" w:rsidRPr="0097456B" w14:paraId="1CB262F5" w14:textId="77777777" w:rsidTr="00780C0E">
        <w:trPr>
          <w:jc w:val="center"/>
        </w:trPr>
        <w:tc>
          <w:tcPr>
            <w:tcW w:w="5040" w:type="dxa"/>
          </w:tcPr>
          <w:p w14:paraId="0F7B1054" w14:textId="77777777" w:rsidR="00F647F7" w:rsidRPr="0097456B" w:rsidRDefault="00F647F7" w:rsidP="00B564DA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87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bookmarkStart w:id="0" w:name="_Hlk64715851"/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270" w:type="dxa"/>
          </w:tcPr>
          <w:p w14:paraId="7F2E162B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26155D8B" w14:textId="085185AA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="006F3843" w:rsidRPr="0097456B">
              <w:rPr>
                <w:rFonts w:asciiTheme="majorBidi" w:hAnsiTheme="majorBidi" w:cstheme="majorBidi"/>
                <w:spacing w:val="-2"/>
                <w:sz w:val="28"/>
              </w:rPr>
              <w:t xml:space="preserve"> - 10</w:t>
            </w: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ปี</w:t>
            </w:r>
          </w:p>
        </w:tc>
      </w:tr>
      <w:tr w:rsidR="00F647F7" w:rsidRPr="0097456B" w14:paraId="76E6988B" w14:textId="77777777" w:rsidTr="00780C0E">
        <w:trPr>
          <w:jc w:val="center"/>
        </w:trPr>
        <w:tc>
          <w:tcPr>
            <w:tcW w:w="5040" w:type="dxa"/>
          </w:tcPr>
          <w:p w14:paraId="028B1318" w14:textId="77777777" w:rsidR="00F647F7" w:rsidRPr="0097456B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270" w:type="dxa"/>
          </w:tcPr>
          <w:p w14:paraId="2C683B23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35B18921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97456B" w14:paraId="7452E8AC" w14:textId="77777777" w:rsidTr="00780C0E">
        <w:trPr>
          <w:jc w:val="center"/>
        </w:trPr>
        <w:tc>
          <w:tcPr>
            <w:tcW w:w="5040" w:type="dxa"/>
          </w:tcPr>
          <w:p w14:paraId="0776F95F" w14:textId="77777777" w:rsidR="00F647F7" w:rsidRPr="0097456B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270" w:type="dxa"/>
          </w:tcPr>
          <w:p w14:paraId="7A496223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6C46D47E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97456B" w14:paraId="7EFAA92C" w14:textId="77777777" w:rsidTr="00780C0E">
        <w:trPr>
          <w:jc w:val="center"/>
        </w:trPr>
        <w:tc>
          <w:tcPr>
            <w:tcW w:w="5040" w:type="dxa"/>
          </w:tcPr>
          <w:p w14:paraId="2BB4F4EA" w14:textId="77777777" w:rsidR="00F647F7" w:rsidRPr="0097456B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270" w:type="dxa"/>
          </w:tcPr>
          <w:p w14:paraId="5824742C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</w:p>
        </w:tc>
        <w:tc>
          <w:tcPr>
            <w:tcW w:w="3222" w:type="dxa"/>
          </w:tcPr>
          <w:p w14:paraId="09899A8C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5C44C6" w:rsidRPr="0097456B" w14:paraId="54494EBF" w14:textId="77777777" w:rsidTr="00780C0E">
        <w:trPr>
          <w:jc w:val="center"/>
        </w:trPr>
        <w:tc>
          <w:tcPr>
            <w:tcW w:w="5040" w:type="dxa"/>
          </w:tcPr>
          <w:p w14:paraId="7AEAD4C9" w14:textId="1D6EC933" w:rsidR="005C44C6" w:rsidRPr="0097456B" w:rsidRDefault="007279C5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270" w:type="dxa"/>
          </w:tcPr>
          <w:p w14:paraId="1DF21FA1" w14:textId="77777777" w:rsidR="005C44C6" w:rsidRPr="0097456B" w:rsidRDefault="005C44C6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3222" w:type="dxa"/>
          </w:tcPr>
          <w:p w14:paraId="6CB419A9" w14:textId="60DB47CD" w:rsidR="005C44C6" w:rsidRPr="0097456B" w:rsidRDefault="00FB535E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</w:rPr>
              <w:t xml:space="preserve">5 - </w:t>
            </w:r>
            <w:r w:rsidR="00154FBB" w:rsidRPr="0097456B">
              <w:rPr>
                <w:rFonts w:asciiTheme="majorBidi" w:hAnsiTheme="majorBidi" w:cstheme="majorBidi"/>
                <w:spacing w:val="-2"/>
                <w:sz w:val="28"/>
              </w:rPr>
              <w:t xml:space="preserve">30 </w:t>
            </w:r>
            <w:r w:rsidR="00154FBB"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97456B" w14:paraId="7559F451" w14:textId="77777777" w:rsidTr="00780C0E">
        <w:trPr>
          <w:jc w:val="center"/>
        </w:trPr>
        <w:tc>
          <w:tcPr>
            <w:tcW w:w="5040" w:type="dxa"/>
          </w:tcPr>
          <w:p w14:paraId="713905A7" w14:textId="77777777" w:rsidR="00F647F7" w:rsidRPr="0097456B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สัญญาที่ทำกับลูกค้า</w:t>
            </w:r>
          </w:p>
        </w:tc>
        <w:tc>
          <w:tcPr>
            <w:tcW w:w="270" w:type="dxa"/>
          </w:tcPr>
          <w:p w14:paraId="339ABD7F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52648548" w14:textId="77777777" w:rsidR="00F647F7" w:rsidRPr="0097456B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ปี</w:t>
            </w:r>
          </w:p>
        </w:tc>
      </w:tr>
      <w:tr w:rsidR="00520EFD" w:rsidRPr="00657820" w14:paraId="21350711" w14:textId="77777777" w:rsidTr="00780C0E">
        <w:trPr>
          <w:jc w:val="center"/>
        </w:trPr>
        <w:tc>
          <w:tcPr>
            <w:tcW w:w="5040" w:type="dxa"/>
          </w:tcPr>
          <w:p w14:paraId="718CBC96" w14:textId="4C328043" w:rsidR="00520EFD" w:rsidRPr="0097456B" w:rsidRDefault="00520EFD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อนุสิทธิบัตร</w:t>
            </w:r>
          </w:p>
        </w:tc>
        <w:tc>
          <w:tcPr>
            <w:tcW w:w="270" w:type="dxa"/>
          </w:tcPr>
          <w:p w14:paraId="3F2BC233" w14:textId="77777777" w:rsidR="00520EFD" w:rsidRPr="0097456B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0CC5F42D" w14:textId="2AC4D28F" w:rsidR="00520EFD" w:rsidRPr="0097456B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97456B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</w:tbl>
    <w:bookmarkEnd w:id="0"/>
    <w:p w14:paraId="384525EC" w14:textId="3B32B029" w:rsidR="00F647F7" w:rsidRPr="00657820" w:rsidRDefault="00F647F7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รายการธุรกิจกับบุคคลหรือกิจการที่เกี่ยวข้องกัน</w:t>
      </w:r>
    </w:p>
    <w:p w14:paraId="4FCCACC5" w14:textId="4C808B17" w:rsidR="00F647F7" w:rsidRPr="00657820" w:rsidRDefault="00F647F7" w:rsidP="00C6545C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A0CD9D4" w14:textId="5FF81D15" w:rsidR="00F647F7" w:rsidRPr="00657820" w:rsidRDefault="00F647F7" w:rsidP="00C6545C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="00BC3713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F6F183F" w14:textId="6D2E7D86" w:rsidR="000D21E7" w:rsidRPr="00657820" w:rsidRDefault="000D21E7" w:rsidP="009D579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</w:t>
      </w:r>
      <w:r w:rsidR="00790DF5"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ด้อยค่าของสินทรัพย์</w:t>
      </w:r>
    </w:p>
    <w:p w14:paraId="11EDD4A5" w14:textId="77777777" w:rsidR="002623AC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>ที่ดิน อาคารและอุปกรณ์ หรือ สินทรัพย์ที่ไม่มีตัวตนอื่น</w:t>
      </w:r>
    </w:p>
    <w:p w14:paraId="54020619" w14:textId="568270B4" w:rsidR="002623AC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   </w:t>
      </w:r>
      <w:r w:rsidR="00924386" w:rsidRPr="00657820">
        <w:rPr>
          <w:rFonts w:asciiTheme="majorBidi" w:hAnsiTheme="majorBidi" w:cstheme="majorBidi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 xml:space="preserve">ไม่มีตัวตนอื่นหากมีข้อบ่งชี้ว่าสินทรัพย์ดังกล่าวอาจด้อยค่าและจะทำการประเมินการด้อยค่าของค่าความนิยมเป็นรายปี  </w:t>
      </w:r>
      <w:r w:rsidR="007B521C" w:rsidRPr="00657820">
        <w:rPr>
          <w:rFonts w:asciiTheme="majorBidi" w:hAnsiTheme="majorBidi" w:cstheme="majorBidi"/>
          <w:sz w:val="28"/>
          <w:cs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37793D">
        <w:rPr>
          <w:rFonts w:asciiTheme="majorBidi" w:hAnsiTheme="majorBidi" w:cstheme="majorBidi" w:hint="cs"/>
          <w:sz w:val="28"/>
          <w:cs/>
        </w:rPr>
        <w:t xml:space="preserve">     </w:t>
      </w:r>
      <w:r w:rsidRPr="00657820">
        <w:rPr>
          <w:rFonts w:asciiTheme="majorBidi" w:hAnsiTheme="majorBidi" w:cstheme="majorBidi"/>
          <w:sz w:val="28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4929FFE" w14:textId="6E1D14C3" w:rsidR="0099772D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กลุ่มบริษัทจะรับรู้รายการขาดทุนจากการด้อยค่าในส่วนของกำไรหรือขาดทุน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  </w:t>
      </w:r>
      <w:r w:rsidR="00D9536C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041E0F1E" w14:textId="451674EF" w:rsidR="000D7C0B" w:rsidRDefault="00347130" w:rsidP="00841CB2">
      <w:pPr>
        <w:spacing w:after="160"/>
        <w:ind w:left="36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   </w:t>
      </w:r>
      <w:r w:rsidR="00934684" w:rsidRPr="00657820">
        <w:rPr>
          <w:rFonts w:asciiTheme="majorBidi" w:hAnsiTheme="majorBidi" w:cstheme="majorBidi"/>
          <w:sz w:val="28"/>
          <w:cs/>
        </w:rPr>
        <w:t xml:space="preserve"> </w:t>
      </w:r>
      <w:r w:rsidR="009F1F74">
        <w:rPr>
          <w:rFonts w:asciiTheme="majorBidi" w:hAnsiTheme="majorBidi" w:cstheme="majorBidi" w:hint="cs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z w:val="28"/>
          <w:cs/>
        </w:rPr>
        <w:t>ก่อนได้หมดไปหรือลดลง กลุ่มบริษัทจะประมาณมูลค่าที่คาดว่าจะได้รับคืนของสินทรัพย์นั้นและ</w:t>
      </w:r>
      <w:r w:rsidR="00052B60">
        <w:rPr>
          <w:rFonts w:asciiTheme="majorBidi" w:hAnsiTheme="majorBidi" w:cstheme="majorBidi"/>
          <w:sz w:val="28"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>จะกลับรายการ</w:t>
      </w:r>
      <w:r w:rsidR="009F1F74">
        <w:rPr>
          <w:rFonts w:asciiTheme="majorBidi" w:hAnsiTheme="majorBidi" w:cstheme="majorBidi" w:hint="cs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ผลขาดทุนจากการด้อยค่าที่รับรู้ใน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z w:val="28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</w:t>
      </w:r>
      <w:r w:rsidR="0037793D">
        <w:rPr>
          <w:rFonts w:asciiTheme="majorBidi" w:hAnsiTheme="majorBidi" w:cstheme="majorBidi" w:hint="cs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ภายหลังจากการรับรู้ผลขาดทุนจากการด้อยค่าครั้งล่าสุดโดยมูลค่าตามบัญชีของสินทรัพย์ที่เพิ่มขึ้นจากการกลับรายการ</w:t>
      </w:r>
      <w:r w:rsidR="009F1F74">
        <w:rPr>
          <w:rFonts w:asciiTheme="majorBidi" w:hAnsiTheme="majorBidi" w:cstheme="majorBidi" w:hint="cs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hAnsiTheme="majorBidi" w:cstheme="majorBidi"/>
          <w:sz w:val="28"/>
          <w:cs/>
        </w:rPr>
        <w:t>ก่อน</w:t>
      </w:r>
      <w:r w:rsidR="00432C18">
        <w:rPr>
          <w:rFonts w:asciiTheme="majorBidi" w:hAnsiTheme="majorBidi" w:cstheme="majorBidi" w:hint="cs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ๆ กลุ่มบริษัทจะบันทึกกลับรายการผลขาดทุนจากการด้อยค่าของสินทรัพย์</w:t>
      </w:r>
      <w:r w:rsidR="00B42B68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</w:t>
      </w:r>
      <w:r w:rsidR="00052B6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>มูลค่าตามบัญชีที่ควรจะถือเป็นการตีราคาสินทรัพย์เพิ่ม</w:t>
      </w:r>
      <w:r w:rsidR="000D7C0B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01D4A2D2" w14:textId="0CDDAFDE" w:rsidR="00347130" w:rsidRPr="00657820" w:rsidRDefault="00347130" w:rsidP="004B34B7">
      <w:pPr>
        <w:overflowPunct/>
        <w:autoSpaceDE/>
        <w:autoSpaceDN/>
        <w:adjustRightInd/>
        <w:spacing w:after="240" w:line="192" w:lineRule="auto"/>
        <w:ind w:left="360"/>
        <w:textAlignment w:val="auto"/>
        <w:rPr>
          <w:rFonts w:asciiTheme="majorBidi" w:hAnsiTheme="majorBidi" w:cstheme="majorBidi"/>
          <w:i/>
          <w:iCs/>
          <w:sz w:val="28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สินทรัพย์ทางการเงินอื่น</w:t>
      </w:r>
    </w:p>
    <w:p w14:paraId="5576F115" w14:textId="11878762" w:rsidR="00347130" w:rsidRPr="00657820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57820">
        <w:rPr>
          <w:rFonts w:asciiTheme="majorBidi" w:hAnsiTheme="majorBidi" w:cstheme="majorBidi"/>
          <w:sz w:val="28"/>
        </w:rPr>
        <w:t xml:space="preserve">FVOCI </w:t>
      </w:r>
      <w:r w:rsidR="00380AAE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ใช้วิธีการทั่วไป (</w:t>
      </w:r>
      <w:r w:rsidRPr="00657820">
        <w:rPr>
          <w:rFonts w:asciiTheme="majorBidi" w:hAnsiTheme="majorBidi" w:cstheme="majorBidi"/>
          <w:sz w:val="28"/>
        </w:rPr>
        <w:t xml:space="preserve">General approach) </w:t>
      </w:r>
      <w:r w:rsidRPr="00657820">
        <w:rPr>
          <w:rFonts w:asciiTheme="majorBidi" w:hAnsiTheme="majorBidi" w:cstheme="majorBidi"/>
          <w:sz w:val="28"/>
          <w:cs/>
        </w:rPr>
        <w:t xml:space="preserve">ตาม </w:t>
      </w:r>
      <w:r w:rsidRPr="00657820">
        <w:rPr>
          <w:rFonts w:asciiTheme="majorBidi" w:hAnsiTheme="majorBidi" w:cstheme="majorBidi"/>
          <w:sz w:val="28"/>
        </w:rPr>
        <w:t xml:space="preserve">TFRS 9 </w:t>
      </w:r>
      <w:r w:rsidRPr="00657820">
        <w:rPr>
          <w:rFonts w:asciiTheme="majorBidi" w:hAnsiTheme="majorBidi" w:cstheme="majorBidi"/>
          <w:sz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657820">
        <w:rPr>
          <w:rFonts w:asciiTheme="majorBidi" w:hAnsiTheme="majorBidi" w:cstheme="majorBidi"/>
          <w:sz w:val="28"/>
        </w:rPr>
        <w:t xml:space="preserve">12 </w:t>
      </w:r>
      <w:r w:rsidRPr="00657820">
        <w:rPr>
          <w:rFonts w:asciiTheme="majorBidi" w:hAnsiTheme="majorBidi" w:cstheme="majorBidi"/>
          <w:sz w:val="28"/>
          <w:cs/>
        </w:rPr>
        <w:t>เดือนหรือตลอดอายุสินทรัพย์ ขึ้นอยู่กับว่ามีการเพิ่มขึ้น</w:t>
      </w:r>
    </w:p>
    <w:p w14:paraId="63B978C3" w14:textId="7075EBF3" w:rsidR="00347130" w:rsidRPr="00657820" w:rsidRDefault="006A39A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347130" w:rsidRPr="00657820">
        <w:rPr>
          <w:rFonts w:asciiTheme="majorBidi" w:hAnsiTheme="majorBidi" w:cstheme="majorBidi"/>
          <w:sz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878F40A" w14:textId="01922D48" w:rsidR="00347130" w:rsidRPr="00777F7C" w:rsidRDefault="006A39A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กลุ่มบริษัท</w:t>
      </w:r>
      <w:r w:rsidR="00347130" w:rsidRPr="00777F7C">
        <w:rPr>
          <w:rFonts w:asciiTheme="majorBidi" w:hAnsiTheme="majorBidi" w:cstheme="majorBidi"/>
          <w:sz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B42B68">
        <w:rPr>
          <w:rFonts w:asciiTheme="majorBidi" w:hAnsiTheme="majorBidi" w:cstheme="majorBidi"/>
          <w:sz w:val="28"/>
        </w:rPr>
        <w:t xml:space="preserve">    </w:t>
      </w:r>
      <w:r w:rsidR="00347130" w:rsidRPr="00777F7C">
        <w:rPr>
          <w:rFonts w:asciiTheme="majorBidi" w:hAnsiTheme="majorBidi" w:cstheme="majorBidi"/>
          <w:sz w:val="28"/>
          <w:cs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B42B68">
        <w:rPr>
          <w:rFonts w:asciiTheme="majorBidi" w:hAnsiTheme="majorBidi" w:cstheme="majorBidi"/>
          <w:sz w:val="28"/>
        </w:rPr>
        <w:t xml:space="preserve">  </w:t>
      </w:r>
      <w:r w:rsidR="00347130" w:rsidRPr="00777F7C">
        <w:rPr>
          <w:rFonts w:asciiTheme="majorBidi" w:hAnsiTheme="majorBidi" w:cstheme="majorBidi"/>
          <w:sz w:val="28"/>
          <w:cs/>
        </w:rPr>
        <w:t>เงินสดที่คาด</w:t>
      </w:r>
      <w:r w:rsidR="00347130" w:rsidRPr="00777F7C">
        <w:rPr>
          <w:rFonts w:asciiTheme="majorBidi" w:hAnsiTheme="majorBidi" w:cstheme="majorBidi"/>
          <w:spacing w:val="6"/>
          <w:sz w:val="28"/>
          <w:cs/>
        </w:rPr>
        <w:t>ว่าจะไม่ได้รับ หมายถึงผลต่างระหว่างกระแสเงินสดตามสัญญาทั้งหมดและกระแสเงินสดซึ่งกลุ่ม</w:t>
      </w:r>
      <w:r w:rsidR="007A7F36" w:rsidRPr="00777F7C">
        <w:rPr>
          <w:rFonts w:asciiTheme="majorBidi" w:hAnsiTheme="majorBidi" w:cstheme="majorBidi"/>
          <w:spacing w:val="6"/>
          <w:sz w:val="28"/>
          <w:cs/>
        </w:rPr>
        <w:t>บริษัท</w:t>
      </w:r>
      <w:r w:rsidR="00347130" w:rsidRPr="00777F7C">
        <w:rPr>
          <w:rFonts w:asciiTheme="majorBidi" w:hAnsiTheme="majorBidi" w:cstheme="majorBidi"/>
          <w:spacing w:val="6"/>
          <w:sz w:val="28"/>
          <w:cs/>
        </w:rPr>
        <w:t>คาดว่าจะได้รับ</w:t>
      </w:r>
      <w:r w:rsidR="00347130" w:rsidRPr="00777F7C">
        <w:rPr>
          <w:rFonts w:asciiTheme="majorBidi" w:hAnsiTheme="majorBidi" w:cstheme="majorBidi"/>
          <w:sz w:val="28"/>
          <w:cs/>
        </w:rPr>
        <w:t xml:space="preserve">คิดลดด้วยอัตราดอกเบี้ยที่แท้จริงเมื่อแรกเริ่มของสัญญา </w:t>
      </w:r>
    </w:p>
    <w:p w14:paraId="2DA173E9" w14:textId="6B4287A0" w:rsidR="00347130" w:rsidRPr="00777F7C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กลุ่ม</w:t>
      </w:r>
      <w:r w:rsidR="006A39A0" w:rsidRPr="00777F7C">
        <w:rPr>
          <w:rFonts w:asciiTheme="majorBidi" w:hAnsiTheme="majorBidi" w:cstheme="majorBidi"/>
          <w:sz w:val="28"/>
          <w:cs/>
        </w:rPr>
        <w:t>บริษัท</w:t>
      </w:r>
      <w:r w:rsidRPr="00777F7C">
        <w:rPr>
          <w:rFonts w:asciiTheme="majorBidi" w:hAnsiTheme="majorBidi" w:cstheme="majorBidi"/>
          <w:sz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41FC763" w14:textId="77777777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23104C6" w14:textId="77777777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มูลค่าเงินตามเวลา</w:t>
      </w:r>
    </w:p>
    <w:p w14:paraId="7D90D14E" w14:textId="31DC1BD0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77F7C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</w:t>
      </w: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การคาดการณ์ไปในอนาคต</w:t>
      </w:r>
    </w:p>
    <w:p w14:paraId="1971C0BA" w14:textId="0531C608" w:rsidR="00347130" w:rsidRPr="00777F7C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1810B283" w14:textId="0416E9A6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ผลประโยชน์ของพนักงาน</w:t>
      </w:r>
    </w:p>
    <w:p w14:paraId="539CF9E5" w14:textId="77777777" w:rsidR="000D21E7" w:rsidRPr="009E172F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9E172F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482BA9C5" w14:textId="2160512F" w:rsidR="000D21E7" w:rsidRPr="00657820" w:rsidRDefault="0073185E" w:rsidP="00311F2D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1CD3C4" w14:textId="77777777" w:rsidR="000D21E7" w:rsidRPr="00657820" w:rsidRDefault="000D21E7" w:rsidP="00BE7A22">
      <w:pPr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ผลประโยชน์หลังออกจากงานของพนักงาน </w:t>
      </w:r>
    </w:p>
    <w:p w14:paraId="42F4E0F1" w14:textId="07174E52" w:rsidR="000D21E7" w:rsidRPr="00657820" w:rsidRDefault="000D21E7" w:rsidP="00311F2D">
      <w:pPr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4766561E" w14:textId="1DEDF60B" w:rsidR="000D21E7" w:rsidRPr="00657820" w:rsidRDefault="0073185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E600BF">
        <w:rPr>
          <w:rFonts w:asciiTheme="majorBidi" w:hAnsiTheme="majorBidi" w:cstheme="majorBidi" w:hint="cs"/>
          <w:sz w:val="28"/>
          <w:cs/>
        </w:rPr>
        <w:t>จะจ่ายสมทบให้กับกองทุนสำรองเลี้ยงชีพตามสัญญา 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004E2A">
        <w:rPr>
          <w:rFonts w:asciiTheme="majorBidi" w:hAnsiTheme="majorBidi" w:cstheme="majorBidi" w:hint="cs"/>
          <w:sz w:val="28"/>
          <w:cs/>
        </w:rPr>
        <w:t>พนักงานเมื่อถึงกำหนดช</w:t>
      </w:r>
      <w:r w:rsidR="000C69A4">
        <w:rPr>
          <w:rFonts w:asciiTheme="majorBidi" w:hAnsiTheme="majorBidi" w:cstheme="majorBidi" w:hint="cs"/>
          <w:sz w:val="28"/>
          <w:cs/>
        </w:rPr>
        <w:t>ำร</w:t>
      </w:r>
      <w:r w:rsidR="00004E2A">
        <w:rPr>
          <w:rFonts w:asciiTheme="majorBidi" w:hAnsiTheme="majorBidi" w:cstheme="majorBidi" w:hint="cs"/>
          <w:sz w:val="28"/>
          <w:cs/>
        </w:rPr>
        <w:t>ะ</w:t>
      </w:r>
    </w:p>
    <w:p w14:paraId="79B25E1B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C028B33" w14:textId="77777777" w:rsidR="000D21E7" w:rsidRPr="00657820" w:rsidRDefault="000D21E7" w:rsidP="00BE7A22">
      <w:pPr>
        <w:ind w:left="36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 xml:space="preserve">โครงการผลประโยชน์หลังออกจากงาน </w:t>
      </w:r>
    </w:p>
    <w:p w14:paraId="48A2F63F" w14:textId="6AA0BDD4" w:rsidR="000D21E7" w:rsidRPr="00657820" w:rsidRDefault="0073185E" w:rsidP="00305396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05396" w:rsidRPr="00657820">
        <w:rPr>
          <w:rFonts w:asciiTheme="majorBidi" w:hAnsiTheme="majorBidi" w:cstheme="majorBidi"/>
          <w:sz w:val="28"/>
          <w:cs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ซึ่ง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ถือว่า</w:t>
      </w:r>
      <w:r w:rsidR="00DE064C">
        <w:rPr>
          <w:rFonts w:asciiTheme="majorBidi" w:hAnsiTheme="majorBidi" w:cstheme="majorBidi" w:hint="cs"/>
          <w:sz w:val="28"/>
          <w:cs/>
        </w:rPr>
        <w:t xml:space="preserve">        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เงินชดเชยดังกล่าวเป็นโครงการผลประโยชน์หลังออกจากงานสำหรับพนักงาน </w:t>
      </w:r>
    </w:p>
    <w:p w14:paraId="2ECDBD1C" w14:textId="14EF2A41" w:rsidR="000D21E7" w:rsidRPr="00657820" w:rsidRDefault="0073185E" w:rsidP="00BE1ED9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คำนวณหนี้สินตามโครงการผลประโยชน์หลังออกจากงานของพนักงาน</w:t>
      </w:r>
      <w:r w:rsidR="00BE1ED9" w:rsidRPr="00657820">
        <w:rPr>
          <w:rFonts w:asciiTheme="majorBidi" w:hAnsiTheme="majorBidi" w:cstheme="majorBidi"/>
          <w:sz w:val="28"/>
          <w:cs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โดยใช้วิธีคิดลดแต่ละหน่วย</w:t>
      </w:r>
      <w:r w:rsidR="00FB13A9">
        <w:rPr>
          <w:rFonts w:asciiTheme="majorBidi" w:hAnsiTheme="majorBidi" w:cstheme="majorBidi"/>
          <w:sz w:val="28"/>
        </w:rPr>
        <w:t xml:space="preserve">       </w:t>
      </w:r>
      <w:r w:rsidR="000D21E7" w:rsidRPr="00657820">
        <w:rPr>
          <w:rFonts w:asciiTheme="majorBidi" w:hAnsiTheme="majorBidi" w:cstheme="majorBidi"/>
          <w:sz w:val="28"/>
          <w:cs/>
        </w:rPr>
        <w:t>ที่ประมาณการไว้ (</w:t>
      </w:r>
      <w:r w:rsidR="000D21E7" w:rsidRPr="00657820">
        <w:rPr>
          <w:rFonts w:asciiTheme="majorBidi" w:hAnsiTheme="majorBidi" w:cstheme="majorBidi"/>
          <w:sz w:val="28"/>
          <w:lang w:val="en-GB"/>
        </w:rPr>
        <w:t>Projected Unit Credit Method)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DC9611" w14:textId="70FF56C8" w:rsidR="0012146B" w:rsidRPr="00657820" w:rsidRDefault="000D21E7" w:rsidP="00BE1ED9">
      <w:pPr>
        <w:spacing w:after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="00B457AC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ของพนักงานจะรับรู้ทันทีในกำไรขาดทุนเบ็ดเสร็จอื่น</w:t>
      </w:r>
    </w:p>
    <w:p w14:paraId="5451D060" w14:textId="20B412E8" w:rsidR="00D33A2E" w:rsidRPr="00657820" w:rsidRDefault="00D33A2E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หุ้นกู้แปลงสภาพ</w:t>
      </w:r>
    </w:p>
    <w:p w14:paraId="61B3E344" w14:textId="3634C29A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หุ้นกู้แปลงสภาพแสดงองค์ประกอบที่เป็นหนี้สินและส่วนที่เป็นของเจ้าของแยกจากกันในงบฐานะการเงิน</w:t>
      </w:r>
      <w:r w:rsidR="00311F2D"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บริษัทได้แยกแสดงองค์ประกอบดังกล่าว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</w:p>
    <w:p w14:paraId="4D22933A" w14:textId="5AFCBF14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</w:t>
      </w:r>
      <w:r w:rsidR="00FB13A9">
        <w:rPr>
          <w:rFonts w:asciiTheme="majorBidi" w:hAnsiTheme="majorBidi" w:cstheme="majorBidi"/>
          <w:spacing w:val="-2"/>
          <w:sz w:val="28"/>
        </w:rPr>
        <w:t xml:space="preserve">   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276E4A6" w14:textId="6890CAE8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โดยค่าใช้จ่ายในการออกหุ้นกู้ส่วนขององค์ประกอบที่เป็นหนี้สินให้บันทึกหักจากหุ้นกู้แปลงสภาพ </w:t>
      </w:r>
      <w:r w:rsidR="00AE676F" w:rsidRPr="00657820">
        <w:rPr>
          <w:rFonts w:asciiTheme="majorBidi" w:hAnsiTheme="majorBidi" w:cstheme="majorBidi"/>
          <w:spacing w:val="-2"/>
          <w:sz w:val="28"/>
        </w:rPr>
        <w:t>-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</w:t>
      </w:r>
      <w:r w:rsidR="00A541BE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ส่วนของหุ้นกู้แปลงสภาพองค์ประกอบที่เป็นทุนโดยไม่ต้องตัดจำหน่าย</w:t>
      </w:r>
    </w:p>
    <w:p w14:paraId="1A75DB2D" w14:textId="239FFE62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ประมาณการหนี้สิน</w:t>
      </w:r>
    </w:p>
    <w:p w14:paraId="36660E63" w14:textId="247A0B60" w:rsidR="0073185E" w:rsidRPr="00777F7C" w:rsidRDefault="0073185E" w:rsidP="00777F7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ว่า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จะเสียทรัพยากรเชิงเศรษฐกิจไปเพื่อปลดเปลื้องภาระผูกพันนั้นและ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สามารถประมาณมูลค่าภาระผูกพันนั้นได้อย่างน่าเชื่อถือ</w:t>
      </w:r>
    </w:p>
    <w:p w14:paraId="65C374CA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0EBCD7C1" w14:textId="06AF32DE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ภาษีเงินได้</w:t>
      </w:r>
    </w:p>
    <w:p w14:paraId="7DADCC6B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8825C0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ภาษีเงินได้ปัจจุบัน</w:t>
      </w:r>
    </w:p>
    <w:p w14:paraId="751CFA68" w14:textId="18FB945A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</w:t>
      </w:r>
      <w:r w:rsidR="00E142B7">
        <w:rPr>
          <w:rFonts w:asciiTheme="majorBidi" w:hAnsiTheme="majorBidi" w:cstheme="majorBidi"/>
          <w:sz w:val="28"/>
        </w:rPr>
        <w:t xml:space="preserve">    </w:t>
      </w:r>
      <w:r w:rsidR="000D21E7" w:rsidRPr="00657820">
        <w:rPr>
          <w:rFonts w:asciiTheme="majorBidi" w:hAnsiTheme="majorBidi" w:cstheme="majorBidi"/>
          <w:sz w:val="28"/>
          <w:cs/>
        </w:rPr>
        <w:t>กำไรทางภาษีตามหลักเกณฑ์ที่กำหนดในกฎหมายภาษีอากร</w:t>
      </w:r>
    </w:p>
    <w:p w14:paraId="73BF68CE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ภาษีเงินได้รอการตัดบัญชี</w:t>
      </w:r>
    </w:p>
    <w:p w14:paraId="11249EF3" w14:textId="12255118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5244B9" w:rsidRPr="00657820">
        <w:rPr>
          <w:rFonts w:asciiTheme="majorBidi" w:hAnsiTheme="majorBidi" w:cstheme="majorBidi"/>
          <w:sz w:val="28"/>
        </w:rPr>
        <w:t xml:space="preserve">    </w:t>
      </w:r>
      <w:r w:rsidR="000D21E7" w:rsidRPr="00657820">
        <w:rPr>
          <w:rFonts w:asciiTheme="majorBidi" w:hAnsiTheme="majorBidi" w:cstheme="majorBidi"/>
          <w:sz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4F28A59" w14:textId="363671B0" w:rsidR="000D21E7" w:rsidRPr="00657820" w:rsidRDefault="0073185E" w:rsidP="00311F2D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</w:t>
      </w:r>
      <w:r w:rsidR="00EB7CDA" w:rsidRPr="00657820">
        <w:rPr>
          <w:rFonts w:asciiTheme="majorBidi" w:hAnsiTheme="majorBidi" w:cstheme="majorBidi"/>
          <w:sz w:val="28"/>
        </w:rPr>
        <w:t xml:space="preserve">  </w:t>
      </w:r>
      <w:r w:rsidR="000D21E7" w:rsidRPr="00657820">
        <w:rPr>
          <w:rFonts w:asciiTheme="majorBidi" w:hAnsiTheme="majorBidi" w:cstheme="majorBidi"/>
          <w:sz w:val="28"/>
          <w:cs/>
        </w:rPr>
        <w:t>ไปได้ค่อนข้างแน่ที่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B24968" w14:textId="2E35469E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D21E7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หากมีความเป็นไปได้ค่อนข้างแน่ว่า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B6E2C9" w14:textId="7E800CE3" w:rsidR="006A2C82" w:rsidRPr="00657820" w:rsidRDefault="0073185E" w:rsidP="00BE7A22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BD83D4" w14:textId="12657BF1" w:rsidR="00CF5B86" w:rsidRPr="00657820" w:rsidRDefault="00CF5B86" w:rsidP="00CF5B86">
      <w:pPr>
        <w:ind w:left="360"/>
        <w:jc w:val="thaiDistribute"/>
        <w:rPr>
          <w:rFonts w:asciiTheme="majorBidi" w:eastAsia="Arial Unicode MS" w:hAnsiTheme="majorBidi" w:cstheme="majorBidi"/>
          <w:sz w:val="28"/>
        </w:rPr>
      </w:pPr>
      <w:r w:rsidRPr="00657820">
        <w:rPr>
          <w:rFonts w:asciiTheme="majorBidi" w:eastAsia="Arial Unicode MS" w:hAnsiTheme="majorBidi" w:cstheme="majorBidi"/>
          <w:spacing w:val="-2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42CAC" w:rsidRPr="00657820">
        <w:rPr>
          <w:rFonts w:asciiTheme="majorBidi" w:eastAsia="Arial Unicode MS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pacing w:val="-2"/>
          <w:sz w:val="28"/>
          <w:cs/>
        </w:rPr>
        <w:t>จะมีกำไรทางภาษีเพียงพอ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ที่จะนำจำนวนผลต่างชั่วคราวนั้นมาใช้ประโยชน์ </w:t>
      </w:r>
    </w:p>
    <w:p w14:paraId="6C77497C" w14:textId="77777777" w:rsidR="00CF5B86" w:rsidRPr="00657820" w:rsidRDefault="00CF5B86" w:rsidP="00CF5B86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4BF74276" w14:textId="6369AADE" w:rsidR="00CF5B86" w:rsidRPr="00657820" w:rsidRDefault="00CF5B86" w:rsidP="00CF5B86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eastAsia="Arial Unicode MS" w:hAnsiTheme="majorBidi" w:cstheme="majorBidi"/>
          <w:sz w:val="28"/>
          <w:cs/>
        </w:rPr>
        <w:t>ปัจจุบันมาหักกลบกับหนี้สินภาษีเงินได้ของ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eastAsia="Arial Unicode MS" w:hAnsiTheme="majorBidi" w:cstheme="majorBidi"/>
          <w:sz w:val="28"/>
          <w:cs/>
        </w:rPr>
        <w:t>ปัจจุบัน และทั้งสินทรัพย์และหนี้สินภาษีเงินได้ของ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eastAsia="Arial Unicode MS" w:hAnsiTheme="majorBidi" w:cstheme="majorBidi"/>
          <w:sz w:val="28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C268B9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Pr="00657820">
        <w:rPr>
          <w:rFonts w:asciiTheme="majorBidi" w:eastAsia="Arial Unicode MS" w:hAnsiTheme="majorBidi" w:cstheme="majorBidi"/>
          <w:sz w:val="28"/>
          <w:cs/>
        </w:rPr>
        <w:t>ปัจจุบันด้วยยอดสุทธิ</w:t>
      </w:r>
    </w:p>
    <w:p w14:paraId="7ADEB18C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7A0EC736" w14:textId="6AC3BE7A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การวัดมูลค่ายุติธรรม</w:t>
      </w:r>
    </w:p>
    <w:p w14:paraId="23FD6E96" w14:textId="5BD2948D" w:rsidR="000D21E7" w:rsidRPr="00657820" w:rsidRDefault="000D21E7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EB7CDA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ที่เกี่ยวข้องกำหนดให้ต้องวัดมูลค่าด้วยมูลค่ายุติธรรม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C882FA8" w14:textId="198EB941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4148D0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1F991E98" w14:textId="77777777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376989" w14:textId="1365B860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>2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78D88F13" w14:textId="77777777" w:rsidR="000D21E7" w:rsidRPr="00657820" w:rsidRDefault="000D21E7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>3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B60E24B" w14:textId="27313ED1" w:rsidR="00DC4C2A" w:rsidRPr="00657820" w:rsidRDefault="000D21E7" w:rsidP="0055413B">
      <w:pPr>
        <w:spacing w:after="1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ณ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3D27282" w14:textId="77777777" w:rsidR="002A3397" w:rsidRDefault="002A33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7F4B1855" w14:textId="72983266" w:rsidR="00662B0B" w:rsidRPr="00657820" w:rsidRDefault="00662B0B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การรับรู้รายได้</w:t>
      </w:r>
    </w:p>
    <w:p w14:paraId="7EF17680" w14:textId="2E7187DB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รายได้จากการขาย</w:t>
      </w:r>
    </w:p>
    <w:p w14:paraId="105C15FF" w14:textId="26D74081" w:rsidR="005252CF" w:rsidRPr="00657820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  <w:r w:rsidR="002229F7" w:rsidRPr="00657820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37C4971A" w14:textId="681FE4C3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รายได้จากการให้บริการ</w:t>
      </w:r>
    </w:p>
    <w:p w14:paraId="2DFD6C9F" w14:textId="6D588B5D" w:rsidR="003F55EA" w:rsidRPr="00657820" w:rsidRDefault="003F55EA" w:rsidP="00D24DA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รายได้ค่าดำเนินงานขายจากการค้าส่งแก๊ส อัตราค่าบริการและระยะเวลาเป็นไปตามที่กำหนดในข้อตกลง ส่วนลดที่ให้กับคู่ค้าถูกพิจารณาเป็นลูกค้าของกลุ่มบริษัท รายได้จากการให้บริการ คิดจากส่วนต่างของราคาขายกับราคาทุนของสินค้า</w:t>
      </w:r>
    </w:p>
    <w:p w14:paraId="7F7573AB" w14:textId="2E6D30FF" w:rsidR="00D24DA6" w:rsidRPr="00657820" w:rsidRDefault="00D24DA6" w:rsidP="00D24DA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รายได้จากการให้บริการน้ำประปารับรู้เมื่อกลุ่มบริษัทได้จัดส่งน้ำประปาให้แก่ลูกค้า โดยรายได้จากการขายน้ำประปาแสดงมูลค่าตามราคาในใบกำกับสินค้าโดยไม่รวมภาษีมูลค่าเพิ่มสำหรับปริมาณน้ำประปาที่ได้ส่งมอบหลังจากหักส่วนลดแล้ว</w:t>
      </w:r>
    </w:p>
    <w:p w14:paraId="72FCCEB0" w14:textId="1A23A896" w:rsidR="007D7CB8" w:rsidRPr="00657820" w:rsidRDefault="007D7CB8" w:rsidP="007D7CB8">
      <w:pPr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รายได้จากการให้บริการจัดการน้ำเสีย ตามเงื่อนไขที่ระบุในสัญญาการให้บริการ ตลอดช่วงเวลาที่ปฏิบัติตามภาระที่ต้องปฏิบัติ (</w:t>
      </w:r>
      <w:r w:rsidRPr="00657820">
        <w:rPr>
          <w:rFonts w:asciiTheme="majorBidi" w:hAnsiTheme="majorBidi" w:cstheme="majorBidi"/>
          <w:spacing w:val="-2"/>
          <w:sz w:val="28"/>
        </w:rPr>
        <w:t xml:space="preserve">over time) </w:t>
      </w:r>
      <w:r w:rsidRPr="00657820">
        <w:rPr>
          <w:rFonts w:asciiTheme="majorBidi" w:hAnsiTheme="majorBidi" w:cstheme="majorBidi"/>
          <w:spacing w:val="-2"/>
          <w:sz w:val="28"/>
          <w:cs/>
        </w:rPr>
        <w:t>เมื่อได้ให้บริการแก่ลูกค้าตามสัญญาแล้ว ในกรณีที่กลุ่ม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ได้รับสิ่งตอบแทนเกินกว่าบริการที่ให้ 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จะรับรู้สิ่งตอบแทนส่วนเกินดังกล่าวเป็นเงินรับล่วงหน้า ในทางกลับกัน ถ้ากลุ่ม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ได้รับสิ่งตอบแทนน้อยกว่าบริการที่ให้ </w:t>
      </w:r>
      <w:r w:rsidR="006C051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จะรับรู้สิ่งตอบแทนส่วนต่ำดังกล่าวเป็นรายได้ค้างรับ</w:t>
      </w:r>
    </w:p>
    <w:p w14:paraId="0A69276B" w14:textId="77777777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รายได้ค่าบริหารจัดการ</w:t>
      </w:r>
    </w:p>
    <w:p w14:paraId="7F19E761" w14:textId="77777777" w:rsidR="00662B0B" w:rsidRPr="00657820" w:rsidRDefault="00662B0B" w:rsidP="00662B0B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FCE82F1" w14:textId="77777777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ดอกเบี้ยรับ</w:t>
      </w:r>
    </w:p>
    <w:p w14:paraId="50821BCF" w14:textId="242D5F2F" w:rsidR="00662B0B" w:rsidRPr="00657820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2D8036F" w14:textId="764C2956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ข้อมูลจำแนกตามส่วนงาน</w:t>
      </w:r>
    </w:p>
    <w:p w14:paraId="10771030" w14:textId="121D6305" w:rsidR="00B22D26" w:rsidRPr="00657820" w:rsidRDefault="000D21E7" w:rsidP="0055413B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เชิงกลยุทธ์</w:t>
      </w:r>
    </w:p>
    <w:p w14:paraId="4F563B48" w14:textId="77777777" w:rsidR="002A3397" w:rsidRDefault="002A33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5322FC0E" w14:textId="4AD4F6CC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 xml:space="preserve">กำไร (ขาดทุน) ต่อหุ้น </w:t>
      </w:r>
    </w:p>
    <w:p w14:paraId="002C964F" w14:textId="4C1BBEE1" w:rsidR="0012146B" w:rsidRPr="00657820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498EF36B" w14:textId="2405DB88" w:rsidR="000D21E7" w:rsidRPr="00657820" w:rsidRDefault="000D21E7" w:rsidP="00BB5BEC">
      <w:pPr>
        <w:pStyle w:val="ListParagraph"/>
        <w:numPr>
          <w:ilvl w:val="1"/>
          <w:numId w:val="1"/>
        </w:numPr>
        <w:spacing w:before="240" w:after="24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การใช้ดุลยพินิจและประมาณการทางบัญชีที่สำคัญ</w:t>
      </w:r>
    </w:p>
    <w:p w14:paraId="0C1D3BD9" w14:textId="54A56555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EA382C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การใช้</w:t>
      </w:r>
      <w:r w:rsidR="0073185E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ดุลยพินิจและการประมาณการที่สำคัญมีดังนี้</w:t>
      </w:r>
    </w:p>
    <w:p w14:paraId="588DABE1" w14:textId="77777777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ที่ดิน อาคารและอุปกรณ์และค่าเสื่อมราคา</w:t>
      </w:r>
    </w:p>
    <w:p w14:paraId="4E07AB7B" w14:textId="2D8E8017" w:rsidR="00623C4C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DF3C99" w:rsidRPr="00657820">
        <w:rPr>
          <w:rFonts w:asciiTheme="majorBidi" w:hAnsiTheme="majorBidi" w:cstheme="majorBidi"/>
          <w:sz w:val="28"/>
          <w:cs/>
        </w:rPr>
        <w:t>ช้</w:t>
      </w:r>
      <w:r w:rsidRPr="00657820">
        <w:rPr>
          <w:rFonts w:asciiTheme="majorBidi" w:hAnsiTheme="majorBidi" w:cstheme="majorBidi"/>
          <w:sz w:val="28"/>
          <w:cs/>
        </w:rPr>
        <w:t>ประโยชน์และ</w:t>
      </w:r>
      <w:r w:rsidR="00EA382C"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>มูลค่าคงเหลือเมื่อเลิกใช้งานของอาคารและอุปกรณ์ และต้องทบทวนอายุการใ</w:t>
      </w:r>
      <w:r w:rsidR="00DF3C99" w:rsidRPr="00657820">
        <w:rPr>
          <w:rFonts w:asciiTheme="majorBidi" w:hAnsiTheme="majorBidi" w:cstheme="majorBidi"/>
          <w:sz w:val="28"/>
          <w:cs/>
        </w:rPr>
        <w:t>ช้</w:t>
      </w:r>
      <w:r w:rsidRPr="00657820">
        <w:rPr>
          <w:rFonts w:asciiTheme="majorBidi" w:hAnsiTheme="majorBidi" w:cstheme="majorBidi"/>
          <w:sz w:val="28"/>
          <w:cs/>
        </w:rPr>
        <w:t>ประโยชน์และมูลค่าคงเหลือใหม่หากมี</w:t>
      </w:r>
      <w:r w:rsidR="00EA382C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การเปลี่ยนแปลงเกิดขึ้น</w:t>
      </w:r>
    </w:p>
    <w:p w14:paraId="174A783C" w14:textId="61C63D65" w:rsidR="000D21E7" w:rsidRPr="00270E8A" w:rsidRDefault="0073185E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แสดงมูลค่าของที่ดิน อาคารและส่วนปรับปรุงอาคารด้วยราคาที่ตีใหม่ซึ่งราคาที่ตีใหม่นี้ได้ประเมินโดยผู้ประเมินราคาอิสระโดยใช้วิธีเปรียบเทียบราคาตลาดสำหรับที่ดินและวิธีวิเคราะห์มูลค่าจากต้นทุนสำหรับอาคารและส่วนปรับปรุงอาคาร ซึ่งการประเมินมูลค่าดังกล่าวต้องอาศัยข้อสมมติฐานและการประมาณการบางประการ</w:t>
      </w:r>
      <w:r w:rsidR="000D21E7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ตามที่อธิบายไว้ในหมายเหตุข้อ </w:t>
      </w:r>
      <w:r w:rsidR="007057B2" w:rsidRPr="00657820">
        <w:rPr>
          <w:rFonts w:asciiTheme="majorBidi" w:hAnsiTheme="majorBidi" w:cstheme="majorBidi"/>
          <w:sz w:val="28"/>
          <w:lang w:val="en-GB"/>
        </w:rPr>
        <w:t>1</w:t>
      </w:r>
      <w:r w:rsidR="00270E8A">
        <w:rPr>
          <w:rFonts w:asciiTheme="majorBidi" w:hAnsiTheme="majorBidi" w:cstheme="majorBidi"/>
          <w:sz w:val="28"/>
        </w:rPr>
        <w:t>5</w:t>
      </w:r>
    </w:p>
    <w:p w14:paraId="77FE00B3" w14:textId="09D6BB73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นอกจากนี้ฝ่ายบริหารจำเป็นต้อง</w:t>
      </w:r>
      <w:r w:rsidR="0073185E" w:rsidRPr="00657820">
        <w:rPr>
          <w:rFonts w:asciiTheme="majorBidi" w:hAnsiTheme="majorBidi" w:cstheme="majorBidi"/>
          <w:sz w:val="28"/>
          <w:cs/>
        </w:rPr>
        <w:t>ทดสอบ</w:t>
      </w:r>
      <w:r w:rsidRPr="00657820">
        <w:rPr>
          <w:rFonts w:asciiTheme="majorBidi" w:hAnsiTheme="majorBidi" w:cstheme="majorBidi"/>
          <w:sz w:val="28"/>
          <w:cs/>
        </w:rPr>
        <w:t>การด้อยค่าของที่ดิน อาคารและอุปกรณ์ในแต่ละช่วงเวลาและบันทึกขาดทุนจาก</w:t>
      </w:r>
      <w:r w:rsidR="0011062C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>การด้อยค่า</w:t>
      </w:r>
      <w:r w:rsidR="002B096E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</w:t>
      </w:r>
      <w:r w:rsidR="0073185E" w:rsidRPr="00657820">
        <w:rPr>
          <w:rFonts w:asciiTheme="majorBidi" w:hAnsiTheme="majorBidi" w:cstheme="majorBidi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DCE6F" w14:textId="77777777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ค่าความนิยมและสินทรัพย์ไม่มีตัวตน</w:t>
      </w:r>
    </w:p>
    <w:p w14:paraId="1D955876" w14:textId="0DE1DF15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</w:t>
      </w:r>
      <w:r w:rsidR="006922CB" w:rsidRPr="00657820">
        <w:rPr>
          <w:rFonts w:asciiTheme="majorBidi" w:hAnsiTheme="majorBidi" w:cstheme="majorBidi"/>
          <w:sz w:val="28"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1062C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ๆ</w:t>
      </w:r>
    </w:p>
    <w:p w14:paraId="218EA1E9" w14:textId="77777777" w:rsidR="00084D5E" w:rsidRDefault="00084D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84D2BEA" w14:textId="479E5E26" w:rsidR="00D5121C" w:rsidRPr="00657820" w:rsidRDefault="009B2480" w:rsidP="007B19F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39A97EE" w14:textId="07423F58" w:rsidR="00D5121C" w:rsidRPr="004C5321" w:rsidRDefault="00E323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4C5321">
        <w:rPr>
          <w:rFonts w:asciiTheme="majorBidi" w:hAnsiTheme="majorBidi" w:cstheme="majorBidi"/>
          <w:sz w:val="28"/>
        </w:rPr>
        <w:t xml:space="preserve">31 </w:t>
      </w:r>
      <w:r w:rsidRPr="004C5321">
        <w:rPr>
          <w:rFonts w:asciiTheme="majorBidi" w:hAnsiTheme="majorBidi" w:cstheme="majorBidi"/>
          <w:sz w:val="28"/>
          <w:cs/>
        </w:rPr>
        <w:t xml:space="preserve">ธันวาคม </w:t>
      </w:r>
      <w:r w:rsidRPr="004C5321">
        <w:rPr>
          <w:rFonts w:asciiTheme="majorBidi" w:hAnsiTheme="majorBidi" w:cstheme="majorBidi"/>
          <w:sz w:val="28"/>
        </w:rPr>
        <w:t>256</w:t>
      </w:r>
      <w:r w:rsidR="00463AF0" w:rsidRPr="004C5321">
        <w:rPr>
          <w:rFonts w:asciiTheme="majorBidi" w:hAnsiTheme="majorBidi" w:cstheme="majorBidi"/>
          <w:sz w:val="28"/>
        </w:rPr>
        <w:t>7</w:t>
      </w:r>
      <w:r w:rsidRPr="004C5321">
        <w:rPr>
          <w:rFonts w:asciiTheme="majorBidi" w:hAnsiTheme="majorBidi" w:cstheme="majorBidi"/>
          <w:sz w:val="28"/>
        </w:rPr>
        <w:t xml:space="preserve"> </w:t>
      </w:r>
      <w:r w:rsidRPr="004C5321">
        <w:rPr>
          <w:rFonts w:asciiTheme="majorBidi" w:hAnsiTheme="majorBidi" w:cstheme="majorBidi"/>
          <w:sz w:val="28"/>
          <w:cs/>
        </w:rPr>
        <w:t>และ</w:t>
      </w:r>
      <w:r w:rsidR="00861570" w:rsidRPr="004C5321">
        <w:rPr>
          <w:rFonts w:asciiTheme="majorBidi" w:hAnsiTheme="majorBidi" w:cstheme="majorBidi"/>
          <w:sz w:val="28"/>
        </w:rPr>
        <w:t xml:space="preserve"> </w:t>
      </w:r>
      <w:r w:rsidRPr="004C5321">
        <w:rPr>
          <w:rFonts w:asciiTheme="majorBidi" w:hAnsiTheme="majorBidi" w:cstheme="majorBidi"/>
          <w:sz w:val="28"/>
        </w:rPr>
        <w:t>256</w:t>
      </w:r>
      <w:r w:rsidR="00463AF0" w:rsidRPr="004C5321">
        <w:rPr>
          <w:rFonts w:asciiTheme="majorBidi" w:hAnsiTheme="majorBidi" w:cstheme="majorBidi"/>
          <w:sz w:val="28"/>
        </w:rPr>
        <w:t>6</w:t>
      </w:r>
      <w:r w:rsidR="009B2480" w:rsidRPr="004C5321">
        <w:rPr>
          <w:rFonts w:asciiTheme="majorBidi" w:hAnsiTheme="majorBidi" w:cstheme="majorBidi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="009B2480" w:rsidRPr="004C5321">
        <w:rPr>
          <w:rFonts w:asciiTheme="majorBidi" w:hAnsiTheme="majorBidi" w:cstheme="majorBidi"/>
          <w:color w:val="000000"/>
          <w:sz w:val="28"/>
        </w:rPr>
        <w:t xml:space="preserve"> </w:t>
      </w:r>
      <w:r w:rsidR="009B2480" w:rsidRPr="004C5321">
        <w:rPr>
          <w:rFonts w:asciiTheme="majorBidi" w:hAnsiTheme="majorBidi" w:cstheme="majorBidi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</w:t>
      </w:r>
      <w:r w:rsidR="00D51B91" w:rsidRPr="004C5321">
        <w:rPr>
          <w:rFonts w:asciiTheme="majorBidi" w:hAnsiTheme="majorBidi" w:cstheme="majorBidi"/>
          <w:color w:val="000000"/>
          <w:sz w:val="28"/>
          <w:cs/>
        </w:rPr>
        <w:t xml:space="preserve">      </w:t>
      </w:r>
      <w:r w:rsidR="009B2480" w:rsidRPr="004C5321">
        <w:rPr>
          <w:rFonts w:asciiTheme="majorBidi" w:hAnsiTheme="majorBidi" w:cstheme="majorBidi"/>
          <w:color w:val="000000"/>
          <w:sz w:val="28"/>
          <w:cs/>
        </w:rPr>
        <w:t>เกี่ยวข้องกันเหล่านั้นซึ่งเป็นไปตามปกติธุรกิจ</w:t>
      </w:r>
      <w:r w:rsidR="008602E9" w:rsidRPr="004C5321">
        <w:rPr>
          <w:rFonts w:asciiTheme="majorBidi" w:hAnsiTheme="majorBidi" w:cstheme="majorBidi"/>
          <w:color w:val="000000"/>
          <w:sz w:val="28"/>
        </w:rPr>
        <w:t xml:space="preserve"> </w:t>
      </w:r>
      <w:r w:rsidR="009B2480" w:rsidRPr="004C5321">
        <w:rPr>
          <w:rFonts w:asciiTheme="majorBidi" w:hAnsiTheme="majorBidi" w:cstheme="majorBidi"/>
          <w:color w:val="000000"/>
          <w:sz w:val="28"/>
          <w:cs/>
        </w:rPr>
        <w:t xml:space="preserve">โดยสามารถสรุปได้ดังนี้ </w:t>
      </w:r>
    </w:p>
    <w:p w14:paraId="0CC38332" w14:textId="77777777" w:rsidR="00D5121C" w:rsidRPr="004C5321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>1.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การขายสินค้าระหว่างกันกำหนดราคาตามราคาตลาด </w:t>
      </w:r>
    </w:p>
    <w:p w14:paraId="438CC0D9" w14:textId="77777777" w:rsidR="00D5121C" w:rsidRPr="004C5321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>2</w:t>
      </w:r>
      <w:r w:rsidRPr="004C5321">
        <w:rPr>
          <w:rFonts w:asciiTheme="majorBidi" w:hAnsiTheme="majorBidi" w:cstheme="majorBidi"/>
          <w:color w:val="000000"/>
          <w:sz w:val="28"/>
          <w:lang w:val="en-GB"/>
        </w:rPr>
        <w:t xml:space="preserve">. </w:t>
      </w:r>
      <w:r w:rsidRPr="004C5321">
        <w:rPr>
          <w:rFonts w:asciiTheme="majorBidi" w:hAnsiTheme="majorBidi" w:cstheme="majorBidi"/>
          <w:color w:val="000000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D376DF3" w14:textId="02BF4A75" w:rsidR="001C0310" w:rsidRPr="004C5321" w:rsidRDefault="001C0310" w:rsidP="001C0310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 xml:space="preserve">3. 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="00661D81" w:rsidRPr="007574E7">
        <w:rPr>
          <w:rFonts w:asciiTheme="majorBidi" w:hAnsiTheme="majorBidi" w:cstheme="majorBidi"/>
          <w:color w:val="000000"/>
          <w:sz w:val="28"/>
        </w:rPr>
        <w:t xml:space="preserve">0.075 </w:t>
      </w:r>
      <w:r w:rsidR="00D40BF5" w:rsidRPr="007574E7">
        <w:rPr>
          <w:rFonts w:asciiTheme="majorBidi" w:hAnsiTheme="majorBidi" w:cstheme="majorBidi"/>
          <w:color w:val="000000"/>
          <w:sz w:val="28"/>
          <w:cs/>
        </w:rPr>
        <w:t>-</w:t>
      </w:r>
      <w:r w:rsidR="00661D81" w:rsidRPr="007574E7">
        <w:rPr>
          <w:rFonts w:asciiTheme="majorBidi" w:hAnsiTheme="majorBidi" w:cstheme="majorBidi"/>
          <w:color w:val="000000"/>
          <w:sz w:val="28"/>
        </w:rPr>
        <w:t xml:space="preserve"> </w:t>
      </w:r>
      <w:r w:rsidR="00C95669" w:rsidRPr="007574E7">
        <w:rPr>
          <w:rFonts w:asciiTheme="majorBidi" w:hAnsiTheme="majorBidi" w:cstheme="majorBidi"/>
          <w:color w:val="000000"/>
          <w:sz w:val="28"/>
        </w:rPr>
        <w:t>7.05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ต่อปี</w:t>
      </w:r>
      <w:r w:rsidRPr="004C5321">
        <w:rPr>
          <w:rFonts w:asciiTheme="majorBidi" w:hAnsiTheme="majorBidi" w:cstheme="majorBidi"/>
          <w:color w:val="000000"/>
          <w:sz w:val="28"/>
        </w:rPr>
        <w:t xml:space="preserve"> (256</w:t>
      </w:r>
      <w:r w:rsidR="00463AF0" w:rsidRPr="004C5321">
        <w:rPr>
          <w:rFonts w:asciiTheme="majorBidi" w:hAnsiTheme="majorBidi" w:cstheme="majorBidi"/>
          <w:color w:val="000000"/>
          <w:sz w:val="28"/>
        </w:rPr>
        <w:t>6</w:t>
      </w:r>
      <w:r w:rsidRPr="004C5321">
        <w:rPr>
          <w:rFonts w:asciiTheme="majorBidi" w:hAnsiTheme="majorBidi" w:cstheme="majorBidi"/>
          <w:color w:val="000000"/>
          <w:sz w:val="28"/>
        </w:rPr>
        <w:t xml:space="preserve">: </w:t>
      </w:r>
      <w:r w:rsidRPr="004C5321">
        <w:rPr>
          <w:rFonts w:asciiTheme="majorBidi" w:hAnsiTheme="majorBidi" w:cstheme="majorBidi"/>
          <w:color w:val="000000"/>
          <w:sz w:val="28"/>
          <w:cs/>
        </w:rPr>
        <w:t>ร้อยละ</w:t>
      </w:r>
      <w:r w:rsidRPr="004C5321">
        <w:rPr>
          <w:rFonts w:asciiTheme="majorBidi" w:hAnsiTheme="majorBidi" w:cstheme="majorBidi"/>
          <w:color w:val="000000"/>
          <w:sz w:val="28"/>
        </w:rPr>
        <w:t xml:space="preserve"> </w:t>
      </w:r>
      <w:bookmarkStart w:id="1" w:name="_Hlk85451316"/>
      <w:r w:rsidRPr="004C5321">
        <w:rPr>
          <w:rFonts w:asciiTheme="majorBidi" w:hAnsiTheme="majorBidi" w:cstheme="majorBidi"/>
          <w:color w:val="000000"/>
          <w:sz w:val="28"/>
        </w:rPr>
        <w:t>0.075</w:t>
      </w:r>
      <w:r w:rsidR="007F09A0" w:rsidRPr="004C5321">
        <w:rPr>
          <w:rFonts w:asciiTheme="majorBidi" w:hAnsiTheme="majorBidi" w:cstheme="majorBidi"/>
          <w:color w:val="000000"/>
          <w:sz w:val="28"/>
        </w:rPr>
        <w:t xml:space="preserve">              </w:t>
      </w:r>
      <w:r w:rsidRPr="004C5321">
        <w:rPr>
          <w:rFonts w:asciiTheme="majorBidi" w:hAnsiTheme="majorBidi" w:cstheme="majorBidi"/>
          <w:color w:val="000000"/>
          <w:sz w:val="28"/>
        </w:rPr>
        <w:t xml:space="preserve"> - </w:t>
      </w:r>
      <w:r w:rsidR="00463AF0" w:rsidRPr="004C5321">
        <w:rPr>
          <w:rFonts w:asciiTheme="majorBidi" w:hAnsiTheme="majorBidi" w:cstheme="majorBidi"/>
          <w:color w:val="000000"/>
          <w:sz w:val="28"/>
        </w:rPr>
        <w:t>7.05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</w:t>
      </w:r>
      <w:bookmarkEnd w:id="1"/>
      <w:r w:rsidRPr="004C5321">
        <w:rPr>
          <w:rFonts w:asciiTheme="majorBidi" w:hAnsiTheme="majorBidi" w:cstheme="majorBidi"/>
          <w:color w:val="000000"/>
          <w:sz w:val="28"/>
          <w:cs/>
        </w:rPr>
        <w:t>ต่อปี</w:t>
      </w:r>
      <w:r w:rsidRPr="004C5321">
        <w:rPr>
          <w:rFonts w:asciiTheme="majorBidi" w:hAnsiTheme="majorBidi" w:cstheme="majorBidi"/>
          <w:color w:val="000000"/>
          <w:sz w:val="28"/>
        </w:rPr>
        <w:t>)</w:t>
      </w:r>
    </w:p>
    <w:p w14:paraId="1A39981B" w14:textId="2E740B57" w:rsidR="00E25AD6" w:rsidRPr="004C5321" w:rsidRDefault="0073519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 xml:space="preserve">4. </w:t>
      </w:r>
      <w:r w:rsidR="00C54F68" w:rsidRPr="004C5321">
        <w:rPr>
          <w:rFonts w:asciiTheme="majorBidi" w:hAnsiTheme="majorBidi" w:cstheme="majorBidi"/>
          <w:color w:val="000000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661D81" w:rsidRPr="007574E7">
        <w:rPr>
          <w:rFonts w:asciiTheme="majorBidi" w:hAnsiTheme="majorBidi" w:cstheme="majorBidi"/>
          <w:color w:val="000000"/>
          <w:sz w:val="28"/>
        </w:rPr>
        <w:t>0.075</w:t>
      </w:r>
      <w:r w:rsidR="00C54F68" w:rsidRPr="004C5321">
        <w:rPr>
          <w:rFonts w:asciiTheme="majorBidi" w:hAnsiTheme="majorBidi" w:cstheme="majorBidi"/>
          <w:color w:val="000000"/>
          <w:sz w:val="28"/>
        </w:rPr>
        <w:t xml:space="preserve"> </w:t>
      </w:r>
      <w:r w:rsidR="00C54F68" w:rsidRPr="004C5321">
        <w:rPr>
          <w:rFonts w:asciiTheme="majorBidi" w:hAnsiTheme="majorBidi" w:cstheme="majorBidi"/>
          <w:color w:val="000000"/>
          <w:sz w:val="28"/>
          <w:cs/>
        </w:rPr>
        <w:t xml:space="preserve">ต่อปี </w:t>
      </w:r>
      <w:r w:rsidR="004A5ACD" w:rsidRPr="004C5321">
        <w:rPr>
          <w:rFonts w:asciiTheme="majorBidi" w:hAnsiTheme="majorBidi" w:cstheme="majorBidi"/>
          <w:color w:val="000000"/>
          <w:sz w:val="28"/>
          <w:cs/>
        </w:rPr>
        <w:t>(</w:t>
      </w:r>
      <w:r w:rsidR="004A5ACD" w:rsidRPr="004C5321">
        <w:rPr>
          <w:rFonts w:asciiTheme="majorBidi" w:hAnsiTheme="majorBidi" w:cstheme="majorBidi"/>
          <w:color w:val="000000"/>
          <w:sz w:val="28"/>
        </w:rPr>
        <w:t>256</w:t>
      </w:r>
      <w:r w:rsidR="00463AF0" w:rsidRPr="004C5321">
        <w:rPr>
          <w:rFonts w:asciiTheme="majorBidi" w:hAnsiTheme="majorBidi" w:cstheme="majorBidi"/>
          <w:color w:val="000000"/>
          <w:sz w:val="28"/>
        </w:rPr>
        <w:t>6</w:t>
      </w:r>
      <w:r w:rsidR="004A5ACD" w:rsidRPr="004C5321">
        <w:rPr>
          <w:rFonts w:asciiTheme="majorBidi" w:hAnsiTheme="majorBidi" w:cstheme="majorBidi"/>
          <w:color w:val="000000"/>
          <w:sz w:val="28"/>
        </w:rPr>
        <w:t xml:space="preserve">: </w:t>
      </w:r>
      <w:r w:rsidR="004A5ACD" w:rsidRPr="004C5321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="004A5ACD" w:rsidRPr="004C5321">
        <w:rPr>
          <w:rFonts w:asciiTheme="majorBidi" w:hAnsiTheme="majorBidi" w:cstheme="majorBidi"/>
          <w:color w:val="000000"/>
          <w:sz w:val="28"/>
        </w:rPr>
        <w:t xml:space="preserve">0.075 </w:t>
      </w:r>
      <w:r w:rsidR="004A5ACD" w:rsidRPr="004C5321">
        <w:rPr>
          <w:rFonts w:asciiTheme="majorBidi" w:hAnsiTheme="majorBidi" w:cstheme="majorBidi"/>
          <w:color w:val="000000"/>
          <w:sz w:val="28"/>
          <w:cs/>
        </w:rPr>
        <w:t>ต่อปี)</w:t>
      </w:r>
    </w:p>
    <w:p w14:paraId="17613FDB" w14:textId="54D569B8" w:rsidR="00E863DF" w:rsidRPr="004C5321" w:rsidRDefault="00E863DF" w:rsidP="000C3CB9">
      <w:pPr>
        <w:tabs>
          <w:tab w:val="left" w:pos="720"/>
          <w:tab w:val="left" w:pos="810"/>
        </w:tabs>
        <w:spacing w:before="120" w:after="120"/>
        <w:ind w:left="540" w:right="-7" w:hanging="18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 xml:space="preserve">5. 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เงินกู้ยืมระยะสั้นจากบุคคลและกิจการที่เกี่ยวข้องกันคิดดอกเบี้ยในอัตราร้อยละ </w:t>
      </w:r>
      <w:r w:rsidR="00661D81" w:rsidRPr="007574E7">
        <w:rPr>
          <w:rFonts w:asciiTheme="majorBidi" w:hAnsiTheme="majorBidi" w:cstheme="majorBidi"/>
          <w:color w:val="000000"/>
          <w:sz w:val="28"/>
        </w:rPr>
        <w:t xml:space="preserve">0.075 </w:t>
      </w:r>
      <w:r w:rsidR="007574E7" w:rsidRPr="007574E7">
        <w:rPr>
          <w:rFonts w:asciiTheme="majorBidi" w:hAnsiTheme="majorBidi" w:cstheme="majorBidi"/>
          <w:color w:val="000000"/>
          <w:sz w:val="28"/>
        </w:rPr>
        <w:t>-</w:t>
      </w:r>
      <w:r w:rsidR="00661D81" w:rsidRPr="007574E7">
        <w:rPr>
          <w:rFonts w:asciiTheme="majorBidi" w:hAnsiTheme="majorBidi" w:cstheme="majorBidi"/>
          <w:color w:val="000000"/>
          <w:sz w:val="28"/>
        </w:rPr>
        <w:t xml:space="preserve"> </w:t>
      </w:r>
      <w:r w:rsidR="00E70810">
        <w:rPr>
          <w:rFonts w:asciiTheme="majorBidi" w:hAnsiTheme="majorBidi" w:cstheme="majorBidi"/>
          <w:color w:val="000000"/>
          <w:sz w:val="28"/>
        </w:rPr>
        <w:t>7.05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ต่อปี (</w:t>
      </w:r>
      <w:r w:rsidRPr="004C5321">
        <w:rPr>
          <w:rFonts w:asciiTheme="majorBidi" w:hAnsiTheme="majorBidi" w:cstheme="majorBidi"/>
          <w:color w:val="000000"/>
          <w:sz w:val="28"/>
        </w:rPr>
        <w:t>256</w:t>
      </w:r>
      <w:r w:rsidR="00386755" w:rsidRPr="004C5321">
        <w:rPr>
          <w:rFonts w:asciiTheme="majorBidi" w:hAnsiTheme="majorBidi" w:cstheme="majorBidi"/>
          <w:color w:val="000000"/>
          <w:sz w:val="28"/>
        </w:rPr>
        <w:t>6</w:t>
      </w:r>
      <w:r w:rsidRPr="004C5321">
        <w:rPr>
          <w:rFonts w:asciiTheme="majorBidi" w:hAnsiTheme="majorBidi" w:cstheme="majorBidi"/>
          <w:color w:val="000000"/>
          <w:sz w:val="28"/>
        </w:rPr>
        <w:t xml:space="preserve">: 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Pr="004C5321">
        <w:rPr>
          <w:rFonts w:asciiTheme="majorBidi" w:hAnsiTheme="majorBidi" w:cstheme="majorBidi"/>
          <w:color w:val="000000"/>
          <w:sz w:val="28"/>
        </w:rPr>
        <w:t xml:space="preserve">0.075 </w:t>
      </w:r>
      <w:r w:rsidR="000C3CB9" w:rsidRPr="004C5321">
        <w:rPr>
          <w:rFonts w:asciiTheme="majorBidi" w:hAnsiTheme="majorBidi" w:cstheme="majorBidi" w:hint="cs"/>
          <w:color w:val="000000"/>
          <w:sz w:val="28"/>
          <w:cs/>
        </w:rPr>
        <w:t xml:space="preserve">    </w:t>
      </w:r>
      <w:r w:rsidRPr="004C5321">
        <w:rPr>
          <w:rFonts w:asciiTheme="majorBidi" w:hAnsiTheme="majorBidi" w:cstheme="majorBidi"/>
          <w:color w:val="000000"/>
          <w:sz w:val="28"/>
        </w:rPr>
        <w:t>- 6.</w:t>
      </w:r>
      <w:r w:rsidR="00CB71EA" w:rsidRPr="004C5321">
        <w:rPr>
          <w:rFonts w:asciiTheme="majorBidi" w:hAnsiTheme="majorBidi" w:cstheme="majorBidi"/>
          <w:color w:val="000000"/>
          <w:sz w:val="28"/>
        </w:rPr>
        <w:t>2</w:t>
      </w:r>
      <w:r w:rsidRPr="004C5321">
        <w:rPr>
          <w:rFonts w:asciiTheme="majorBidi" w:hAnsiTheme="majorBidi" w:cstheme="majorBidi"/>
          <w:color w:val="000000"/>
          <w:sz w:val="28"/>
        </w:rPr>
        <w:t>5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ต่อปี)</w:t>
      </w:r>
    </w:p>
    <w:p w14:paraId="582974AD" w14:textId="3174A261" w:rsidR="000125DE" w:rsidRPr="004C5321" w:rsidRDefault="000125DE" w:rsidP="000125DE">
      <w:pPr>
        <w:tabs>
          <w:tab w:val="left" w:pos="720"/>
          <w:tab w:val="left" w:pos="810"/>
        </w:tabs>
        <w:spacing w:before="120" w:after="120"/>
        <w:ind w:left="360" w:right="-7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</w:rPr>
        <w:t xml:space="preserve">6. 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เงินกู้ยืมระยะยาวจากกิจการที่เกี่ยวข้องกันคิดดอกเบี้ยในอัตราร้อยละ </w:t>
      </w:r>
      <w:r w:rsidRPr="007574E7">
        <w:rPr>
          <w:rFonts w:asciiTheme="majorBidi" w:hAnsiTheme="majorBidi" w:cstheme="majorBidi"/>
          <w:color w:val="000000"/>
          <w:sz w:val="28"/>
        </w:rPr>
        <w:t>7.00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 ต่อปี (</w:t>
      </w:r>
      <w:r w:rsidRPr="004C5321">
        <w:rPr>
          <w:rFonts w:asciiTheme="majorBidi" w:hAnsiTheme="majorBidi" w:cstheme="majorBidi"/>
          <w:color w:val="000000"/>
          <w:sz w:val="28"/>
        </w:rPr>
        <w:t>256</w:t>
      </w:r>
      <w:r w:rsidR="00386755" w:rsidRPr="004C5321">
        <w:rPr>
          <w:rFonts w:asciiTheme="majorBidi" w:hAnsiTheme="majorBidi" w:cstheme="majorBidi"/>
          <w:color w:val="000000"/>
          <w:sz w:val="28"/>
        </w:rPr>
        <w:t>6</w:t>
      </w:r>
      <w:r w:rsidRPr="004C5321">
        <w:rPr>
          <w:rFonts w:asciiTheme="majorBidi" w:hAnsiTheme="majorBidi" w:cstheme="majorBidi"/>
          <w:color w:val="000000"/>
          <w:sz w:val="28"/>
        </w:rPr>
        <w:t xml:space="preserve">: </w:t>
      </w:r>
      <w:r w:rsidRPr="004C5321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Pr="004C5321">
        <w:rPr>
          <w:rFonts w:asciiTheme="majorBidi" w:hAnsiTheme="majorBidi" w:cstheme="majorBidi"/>
          <w:color w:val="000000"/>
          <w:sz w:val="28"/>
        </w:rPr>
        <w:t xml:space="preserve">7.00 </w:t>
      </w:r>
      <w:r w:rsidRPr="004C5321">
        <w:rPr>
          <w:rFonts w:asciiTheme="majorBidi" w:hAnsiTheme="majorBidi" w:cstheme="majorBidi"/>
          <w:color w:val="000000"/>
          <w:sz w:val="28"/>
          <w:cs/>
        </w:rPr>
        <w:t>ต่อปี)</w:t>
      </w:r>
    </w:p>
    <w:p w14:paraId="5CD8B1B7" w14:textId="73E04E08" w:rsidR="00E668BF" w:rsidRPr="004C5321" w:rsidRDefault="000125D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4C5321">
        <w:rPr>
          <w:rFonts w:asciiTheme="majorBidi" w:hAnsiTheme="majorBidi" w:cstheme="majorBidi"/>
          <w:color w:val="000000"/>
          <w:sz w:val="28"/>
          <w:lang w:val="en-GB"/>
        </w:rPr>
        <w:t>7</w:t>
      </w:r>
      <w:r w:rsidR="009B2480" w:rsidRPr="004C5321">
        <w:rPr>
          <w:rFonts w:asciiTheme="majorBidi" w:hAnsiTheme="majorBidi" w:cstheme="majorBidi"/>
          <w:color w:val="000000"/>
          <w:sz w:val="28"/>
          <w:lang w:val="en-GB"/>
        </w:rPr>
        <w:t xml:space="preserve">. </w:t>
      </w:r>
      <w:r w:rsidR="009B2480" w:rsidRPr="004C5321">
        <w:rPr>
          <w:rFonts w:asciiTheme="majorBidi" w:hAnsiTheme="majorBidi" w:cstheme="majorBidi"/>
          <w:color w:val="000000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5122348" w14:textId="0F7A3D60" w:rsidR="00D5121C" w:rsidRPr="000C3CB9" w:rsidRDefault="00E668BF" w:rsidP="00E668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br w:type="page"/>
      </w:r>
    </w:p>
    <w:p w14:paraId="7E69CC2D" w14:textId="6C648DF3" w:rsidR="00CA7BF7" w:rsidRPr="004C5321" w:rsidRDefault="009B2480" w:rsidP="00CA7BF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C5321">
        <w:rPr>
          <w:rFonts w:asciiTheme="majorBidi" w:hAnsiTheme="majorBidi" w:cstheme="majorBidi"/>
          <w:color w:val="000000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</w:t>
      </w:r>
      <w:r w:rsidR="002573E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C5321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70"/>
        <w:gridCol w:w="4590"/>
      </w:tblGrid>
      <w:tr w:rsidR="00D5121C" w:rsidRPr="00657820" w14:paraId="6C4DDFC2" w14:textId="77777777" w:rsidTr="00C60890">
        <w:trPr>
          <w:trHeight w:val="20"/>
          <w:tblHeader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049F7E81" w:rsidR="00D5121C" w:rsidRPr="00657820" w:rsidRDefault="009B248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="007C4967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</w:p>
        </w:tc>
        <w:tc>
          <w:tcPr>
            <w:tcW w:w="270" w:type="dxa"/>
          </w:tcPr>
          <w:p w14:paraId="145DD034" w14:textId="77777777" w:rsidR="00D5121C" w:rsidRPr="00657820" w:rsidRDefault="00D5121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657820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</w:tr>
      <w:tr w:rsidR="00C55752" w:rsidRPr="00657820" w14:paraId="37C42F87" w14:textId="77777777" w:rsidTr="00C60890">
        <w:trPr>
          <w:trHeight w:val="20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C55752" w:rsidRPr="00657820" w:rsidRDefault="00C55752" w:rsidP="00C5575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70" w:type="dxa"/>
          </w:tcPr>
          <w:p w14:paraId="1D982058" w14:textId="77777777" w:rsidR="00C55752" w:rsidRPr="00657820" w:rsidRDefault="00C55752" w:rsidP="00C55752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C55752" w:rsidRPr="00657820" w:rsidRDefault="00C55752" w:rsidP="00C5575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64B145E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1766D53B" w14:textId="51B75477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70" w:type="dxa"/>
          </w:tcPr>
          <w:p w14:paraId="5F0EFF04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D5A1A56" w14:textId="3088D232" w:rsidR="00BE1923" w:rsidRPr="00657820" w:rsidRDefault="00BE1923" w:rsidP="005F2C63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09EA02D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838D06B" w14:textId="41C16B81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70" w:type="dxa"/>
          </w:tcPr>
          <w:p w14:paraId="26A05531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FF0F4BE" w14:textId="7E5ED5F9" w:rsidR="00BE1923" w:rsidRPr="00657820" w:rsidRDefault="00BE192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6090C0A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FE0E96B" w14:textId="4F15BFC6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7267A1B5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CB39611" w14:textId="106AE015" w:rsidR="00BE1923" w:rsidRPr="00657820" w:rsidRDefault="00BE192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48930730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7A081D8" w14:textId="678831A4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3A2008D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8FC0D33" w14:textId="7D84E398" w:rsidR="00BE1923" w:rsidRPr="00657820" w:rsidRDefault="00BE1923" w:rsidP="005F2C63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A56DE" w:rsidRPr="00657820" w14:paraId="22C8941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0F4D6CF" w14:textId="67E7ED53" w:rsidR="007A56DE" w:rsidRPr="00657820" w:rsidRDefault="007A56DE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70" w:type="dxa"/>
          </w:tcPr>
          <w:p w14:paraId="0BE1AD3A" w14:textId="77777777" w:rsidR="007A56DE" w:rsidRPr="00657820" w:rsidRDefault="007A56DE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BBF3E5E" w14:textId="5ACE07F4" w:rsidR="007A56DE" w:rsidRPr="00657820" w:rsidRDefault="007A56DE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7A56DE" w:rsidRPr="00657820" w14:paraId="45DE6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24FE51A" w14:textId="765D8C12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70" w:type="dxa"/>
          </w:tcPr>
          <w:p w14:paraId="0E14FF33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8EF874" w14:textId="368B329E" w:rsidR="007A56DE" w:rsidRPr="00657820" w:rsidRDefault="007A56DE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7A56DE" w:rsidRPr="00657820" w14:paraId="65424228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8243D9" w14:textId="48938317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70" w:type="dxa"/>
          </w:tcPr>
          <w:p w14:paraId="6671E613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A9445B0" w14:textId="7CFBB962" w:rsidR="007A56DE" w:rsidRPr="00657820" w:rsidRDefault="007A56DE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7A56DE" w:rsidRPr="00657820" w14:paraId="608E62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8795FA" w14:textId="7FBABC8A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70" w:type="dxa"/>
          </w:tcPr>
          <w:p w14:paraId="2B9173FC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61B4E10" w14:textId="5E2982B8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39B0B68A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51593230" w14:textId="0AEAF3B0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70" w:type="dxa"/>
          </w:tcPr>
          <w:p w14:paraId="65E72D1B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0BA648F" w14:textId="1C228D9C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54BE1B6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5797E3" w14:textId="21B25633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70" w:type="dxa"/>
          </w:tcPr>
          <w:p w14:paraId="7A6AAB70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93FEEEE" w14:textId="4023E91A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262DDC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921630" w14:textId="7EB7D179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56A2BAB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51A1F42" w14:textId="17BCB294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โกลด์ ชอร์ส จำกัด</w:t>
            </w:r>
          </w:p>
        </w:tc>
      </w:tr>
      <w:tr w:rsidR="007A56DE" w:rsidRPr="00657820" w14:paraId="1206D5F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DAFF5A7" w14:textId="07FA6896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กรุงไทย แลนด์ 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</w:p>
        </w:tc>
        <w:tc>
          <w:tcPr>
            <w:tcW w:w="270" w:type="dxa"/>
          </w:tcPr>
          <w:p w14:paraId="226FDD63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88CF103" w14:textId="623FB2E0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บริษัทร่วมของบริษัท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7A56DE" w:rsidRPr="00657820" w14:paraId="180934C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9634B01" w14:textId="5A994A1D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141358A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DAFB03F" w14:textId="01A0FA1A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7A56DE" w:rsidRPr="00657820" w14:paraId="02481A3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C901A86" w14:textId="0E55DF0C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70" w:type="dxa"/>
          </w:tcPr>
          <w:p w14:paraId="0F563357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8FC4DF8" w14:textId="1E8C6B27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727201" w:rsidRPr="00657820" w14:paraId="64E6EB4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6B16CA10" w14:textId="21178560" w:rsidR="00727201" w:rsidRPr="00657820" w:rsidRDefault="00C87BEB" w:rsidP="001B7B16">
            <w:pPr>
              <w:ind w:left="162" w:right="-18" w:hanging="27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บริษัท รีโซแนนซ์ อินดัสเทรียล วอเตอร์ </w:t>
            </w:r>
            <w:r w:rsidR="00BA290E" w:rsidRPr="00657820">
              <w:rPr>
                <w:rFonts w:asciiTheme="majorBidi" w:hAnsiTheme="majorBidi" w:cstheme="majorBidi"/>
                <w:sz w:val="28"/>
                <w:lang w:val="en-GB"/>
              </w:rPr>
              <w:br/>
            </w: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อินฟราสทรัคเจอร์ เอเชีย จำกัด</w:t>
            </w:r>
          </w:p>
        </w:tc>
        <w:tc>
          <w:tcPr>
            <w:tcW w:w="270" w:type="dxa"/>
          </w:tcPr>
          <w:p w14:paraId="6452A612" w14:textId="77777777" w:rsidR="00727201" w:rsidRPr="00657820" w:rsidRDefault="00727201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D4695FF" w14:textId="3BB55098" w:rsidR="00727201" w:rsidRPr="00657820" w:rsidRDefault="00727201" w:rsidP="003C1FB9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ผู้ถือหุ้นของ</w:t>
            </w:r>
            <w:r w:rsidR="002B4E21"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  <w:p w14:paraId="51B9EDDC" w14:textId="59D1FEC5" w:rsidR="00727201" w:rsidRPr="00657820" w:rsidRDefault="00D416FD" w:rsidP="00CC6D3B">
            <w:pPr>
              <w:ind w:left="16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27201"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="00727201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BC2BA6" w:rsidRPr="00657820" w14:paraId="604EE6B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3E3A6CD" w14:textId="13EEDB5A" w:rsidR="00BC2BA6" w:rsidRPr="00657820" w:rsidRDefault="00F61466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70" w:type="dxa"/>
          </w:tcPr>
          <w:p w14:paraId="3F82E256" w14:textId="77777777" w:rsidR="00BC2BA6" w:rsidRPr="00657820" w:rsidRDefault="00BC2BA6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461E87EE" w14:textId="77777777" w:rsidR="00F61466" w:rsidRPr="00657820" w:rsidRDefault="00F61466" w:rsidP="00F61466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1B31CB3F" w14:textId="65D311FF" w:rsidR="00BC2BA6" w:rsidRPr="00657820" w:rsidRDefault="00B82862" w:rsidP="00F61466">
            <w:pPr>
              <w:ind w:left="221" w:hanging="18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61466"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="00F61466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727201" w:rsidRPr="00657820" w14:paraId="49786B0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0C58C38" w14:textId="77777777" w:rsidR="00727201" w:rsidRPr="00657820" w:rsidRDefault="00727201" w:rsidP="003C1FB9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273DAA76" w14:textId="2A574382" w:rsidR="00727201" w:rsidRPr="00657820" w:rsidRDefault="00727201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3C12BD7" w14:textId="77777777" w:rsidR="00727201" w:rsidRPr="00657820" w:rsidRDefault="00727201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3DA67C3" w14:textId="77777777" w:rsidR="00727201" w:rsidRPr="00657820" w:rsidRDefault="00727201" w:rsidP="003C1FB9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24BB88B6" w14:textId="0FA8CD20" w:rsidR="00727201" w:rsidRPr="00657820" w:rsidRDefault="00727201" w:rsidP="0077629C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DE1396" w:rsidRPr="00657820" w14:paraId="3931DB2A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BF1E072" w14:textId="6296FE8F" w:rsidR="00DE1396" w:rsidRPr="00657820" w:rsidRDefault="00DE1396" w:rsidP="00DE1396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ดับบลิวพี</w:t>
            </w:r>
            <w:r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 (มหาชน)</w:t>
            </w:r>
          </w:p>
        </w:tc>
        <w:tc>
          <w:tcPr>
            <w:tcW w:w="270" w:type="dxa"/>
          </w:tcPr>
          <w:p w14:paraId="493C553F" w14:textId="77777777" w:rsidR="00DE1396" w:rsidRPr="00657820" w:rsidRDefault="00DE1396" w:rsidP="00DE1396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5B093C8" w14:textId="77777777" w:rsidR="00DE1396" w:rsidRPr="00973F12" w:rsidRDefault="00DE1396" w:rsidP="00DE1396">
            <w:pPr>
              <w:tabs>
                <w:tab w:val="left" w:pos="720"/>
              </w:tabs>
              <w:ind w:left="141" w:hanging="141"/>
              <w:jc w:val="thaiDistribute"/>
              <w:rPr>
                <w:rFonts w:ascii="Angsana New" w:hAnsi="Angsana New"/>
                <w:sz w:val="28"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ผู้ถือหุ้นร่วมของบริษัท</w:t>
            </w:r>
            <w:r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="Angsana New" w:hAnsi="Angsana New" w:hint="cs"/>
                <w:sz w:val="28"/>
                <w:cs/>
              </w:rPr>
              <w:t>ออลล์ เอ็นเนอร์ยี่ แอนด์</w:t>
            </w:r>
            <w:r w:rsidRPr="00973F12">
              <w:rPr>
                <w:rFonts w:ascii="Angsana New" w:hAnsi="Angsana New"/>
                <w:sz w:val="28"/>
                <w:cs/>
              </w:rPr>
              <w:t xml:space="preserve"> </w:t>
            </w:r>
            <w:r w:rsidRPr="00973F12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2A9F37F1" w14:textId="6CF674F8" w:rsidR="00DE1396" w:rsidRPr="00657820" w:rsidRDefault="00DE1396" w:rsidP="002125EA">
            <w:pPr>
              <w:ind w:left="340" w:hanging="180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="Angsana New" w:hAnsi="Angsana New"/>
                <w:sz w:val="28"/>
                <w:cs/>
              </w:rPr>
              <w:t>ยูทิลิตี้ จำกัด (มหาชน)</w:t>
            </w:r>
          </w:p>
        </w:tc>
      </w:tr>
      <w:tr w:rsidR="00DE1396" w:rsidRPr="00657820" w14:paraId="69898C14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1D400C8" w14:textId="27D919BB" w:rsidR="00DE1396" w:rsidRPr="00657820" w:rsidRDefault="00DE1396" w:rsidP="00DE1396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270" w:type="dxa"/>
          </w:tcPr>
          <w:p w14:paraId="3D2EBCEB" w14:textId="77777777" w:rsidR="00DE1396" w:rsidRPr="00657820" w:rsidRDefault="00DE1396" w:rsidP="00DE1396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4512490F" w14:textId="4EBCE0D7" w:rsidR="00DE1396" w:rsidRPr="00657820" w:rsidRDefault="00DE1396" w:rsidP="00DE1396">
            <w:pPr>
              <w:ind w:left="221" w:hanging="180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ดับบลิวพี</w:t>
            </w:r>
            <w:r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(มหาชน)</w:t>
            </w:r>
          </w:p>
        </w:tc>
      </w:tr>
      <w:tr w:rsidR="00DE1396" w:rsidRPr="00657820" w14:paraId="14549030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8704734" w14:textId="3F0A8401" w:rsidR="00DE1396" w:rsidRPr="00657820" w:rsidRDefault="00DE1396" w:rsidP="00DE1396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192A5B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92A5B">
              <w:rPr>
                <w:rFonts w:asciiTheme="majorBidi" w:hAnsiTheme="majorBidi" w:cstheme="majorBidi" w:hint="eastAsia"/>
                <w:sz w:val="28"/>
              </w:rPr>
              <w:t> </w:t>
            </w:r>
            <w:r w:rsidRPr="00192A5B">
              <w:rPr>
                <w:rFonts w:asciiTheme="majorBidi" w:hAnsiTheme="majorBidi" w:hint="cs"/>
                <w:sz w:val="28"/>
                <w:cs/>
              </w:rPr>
              <w:t>ไบโอแก๊สโอเปอเรเตอร์</w:t>
            </w:r>
            <w:r w:rsidRPr="00192A5B">
              <w:rPr>
                <w:rFonts w:asciiTheme="majorBidi" w:hAnsiTheme="majorBidi" w:cstheme="majorBidi" w:hint="eastAsia"/>
                <w:sz w:val="28"/>
              </w:rPr>
              <w:t> </w:t>
            </w:r>
            <w:r w:rsidRPr="00192A5B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70" w:type="dxa"/>
          </w:tcPr>
          <w:p w14:paraId="06689C8A" w14:textId="77777777" w:rsidR="00DE1396" w:rsidRPr="00657820" w:rsidRDefault="00DE1396" w:rsidP="00DE1396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176E36C" w14:textId="77777777" w:rsidR="00DE1396" w:rsidRPr="005855F2" w:rsidRDefault="00DE1396" w:rsidP="00DE1396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64A1D57" w14:textId="18FF5D89" w:rsidR="00DE1396" w:rsidRPr="00657820" w:rsidRDefault="00DE1396" w:rsidP="00DE1396">
            <w:pPr>
              <w:ind w:left="221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DE1396" w:rsidRPr="00657820" w14:paraId="10402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07A34D1" w14:textId="6008254F" w:rsidR="00DE1396" w:rsidRPr="00657820" w:rsidRDefault="00DE1396" w:rsidP="00DE1396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0" w:type="dxa"/>
          </w:tcPr>
          <w:p w14:paraId="1B492CB1" w14:textId="77777777" w:rsidR="00DE1396" w:rsidRPr="00657820" w:rsidRDefault="00DE1396" w:rsidP="00DE1396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1443207" w14:textId="79D5C9AF" w:rsidR="00DE1396" w:rsidRPr="00657820" w:rsidRDefault="00DE1396" w:rsidP="00DE1396">
            <w:pPr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</w:t>
            </w:r>
            <w:r w:rsidR="005916C5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กรรมการบริษัทร่วมกัน</w:t>
            </w:r>
          </w:p>
        </w:tc>
      </w:tr>
    </w:tbl>
    <w:p w14:paraId="4DAFB10E" w14:textId="25F96C12" w:rsidR="00925B00" w:rsidRDefault="00925B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6E4F7E69" w14:textId="77777777" w:rsidR="00826D03" w:rsidRDefault="00826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3A0C796" w14:textId="77777777" w:rsidR="00826D03" w:rsidRDefault="00826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36ABBE4C" w14:textId="77777777" w:rsidR="00826D03" w:rsidRDefault="00826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1FE625E" w14:textId="628F72A8" w:rsidR="00D5121C" w:rsidRPr="00657820" w:rsidRDefault="00536696" w:rsidP="003142A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</w:t>
      </w:r>
      <w:r w:rsidR="009517D8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="00DD3D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86331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สามารถ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:rsidRPr="00657820" w14:paraId="2EF8F588" w14:textId="77777777">
        <w:tc>
          <w:tcPr>
            <w:tcW w:w="4140" w:type="dxa"/>
          </w:tcPr>
          <w:p w14:paraId="1710602E" w14:textId="77777777" w:rsidR="00D5121C" w:rsidRPr="00657820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657820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:rsidRPr="00657820" w14:paraId="141A9D31" w14:textId="77777777" w:rsidTr="006B75CE">
        <w:tc>
          <w:tcPr>
            <w:tcW w:w="4140" w:type="dxa"/>
          </w:tcPr>
          <w:p w14:paraId="54A6820C" w14:textId="77777777" w:rsidR="00D5121C" w:rsidRPr="00657820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657820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Pr="00657820" w:rsidRDefault="00D5121C" w:rsidP="006B75C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657820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4E27" w:rsidRPr="00657820" w14:paraId="01709354" w14:textId="77777777" w:rsidTr="006B75CE">
        <w:tc>
          <w:tcPr>
            <w:tcW w:w="4140" w:type="dxa"/>
          </w:tcPr>
          <w:p w14:paraId="5C0D12B4" w14:textId="77777777" w:rsidR="00A14E27" w:rsidRPr="00657820" w:rsidRDefault="00A14E27" w:rsidP="00A14E27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504CD7AF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8675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736FFE5A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8675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5358C2EA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17FD69A0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8675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2FF4095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8675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5121C" w:rsidRPr="00657820" w14:paraId="0DDAAD2D" w14:textId="77777777">
        <w:tc>
          <w:tcPr>
            <w:tcW w:w="4140" w:type="dxa"/>
          </w:tcPr>
          <w:p w14:paraId="56D09D5C" w14:textId="77777777" w:rsidR="00D5121C" w:rsidRPr="00657820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657820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9CCB66A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623DEAA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Pr="00657820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657820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376C" w:rsidRPr="00657820" w14:paraId="13282A0F" w14:textId="77777777" w:rsidTr="0072672F">
        <w:tc>
          <w:tcPr>
            <w:tcW w:w="4140" w:type="dxa"/>
            <w:vAlign w:val="bottom"/>
          </w:tcPr>
          <w:p w14:paraId="1932541E" w14:textId="77777777" w:rsidR="0038376C" w:rsidRPr="00657820" w:rsidRDefault="0038376C" w:rsidP="0038376C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731365FF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7F5E2ADE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2173B4A9" w:rsidR="0038376C" w:rsidRPr="00657820" w:rsidRDefault="004822F6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2033DA02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F302F" w14:textId="069E8CF3" w:rsidR="0038376C" w:rsidRPr="00657820" w:rsidRDefault="0038376C" w:rsidP="0038376C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8376C" w:rsidRPr="00657820" w14:paraId="51E92B45" w14:textId="77777777" w:rsidTr="0072672F">
        <w:tc>
          <w:tcPr>
            <w:tcW w:w="4140" w:type="dxa"/>
          </w:tcPr>
          <w:p w14:paraId="3CA3FD47" w14:textId="77777777" w:rsidR="0038376C" w:rsidRPr="00657820" w:rsidRDefault="0038376C" w:rsidP="0038376C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4A3CCC7D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5A9F831A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273A272B" w:rsidR="0038376C" w:rsidRPr="00657820" w:rsidRDefault="00AF12AC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0690">
              <w:rPr>
                <w:rFonts w:asciiTheme="majorBidi" w:hAnsiTheme="majorBidi" w:cstheme="majorBidi"/>
                <w:sz w:val="28"/>
              </w:rPr>
              <w:t>3</w:t>
            </w:r>
            <w:r w:rsidR="001648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23693515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62F16" w14:textId="7C7D17E2" w:rsidR="0038376C" w:rsidRPr="00657820" w:rsidRDefault="0038376C" w:rsidP="0038376C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38376C" w:rsidRPr="00657820" w14:paraId="28342FCA" w14:textId="77777777" w:rsidTr="0072672F">
        <w:tc>
          <w:tcPr>
            <w:tcW w:w="4140" w:type="dxa"/>
          </w:tcPr>
          <w:p w14:paraId="4DEF5B92" w14:textId="77777777" w:rsidR="0038376C" w:rsidRPr="00657820" w:rsidRDefault="0038376C" w:rsidP="0038376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8C275" w14:textId="77777777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68FB36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A386E" w14:textId="77777777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AD3D0CB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DC6E6" w14:textId="77777777" w:rsidR="0038376C" w:rsidRPr="00657820" w:rsidRDefault="0038376C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4C44684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1EB13" w14:textId="77777777" w:rsidR="0038376C" w:rsidRPr="00657820" w:rsidRDefault="0038376C" w:rsidP="0038376C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8376C" w:rsidRPr="00657820" w14:paraId="5A19F436" w14:textId="77777777" w:rsidTr="009347E0">
        <w:tc>
          <w:tcPr>
            <w:tcW w:w="4140" w:type="dxa"/>
            <w:vAlign w:val="bottom"/>
          </w:tcPr>
          <w:p w14:paraId="51495462" w14:textId="77777777" w:rsidR="0038376C" w:rsidRPr="00657820" w:rsidRDefault="0038376C" w:rsidP="0038376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38376C" w:rsidRPr="00657820" w:rsidRDefault="0038376C" w:rsidP="0038376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38376C" w:rsidRPr="00657820" w:rsidRDefault="0038376C" w:rsidP="0038376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29925" w14:textId="77777777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8376C" w:rsidRPr="00657820" w14:paraId="273D936A" w14:textId="77777777" w:rsidTr="00506CF3">
        <w:tc>
          <w:tcPr>
            <w:tcW w:w="4140" w:type="dxa"/>
            <w:vAlign w:val="bottom"/>
          </w:tcPr>
          <w:p w14:paraId="0B130CBD" w14:textId="77777777" w:rsidR="0038376C" w:rsidRPr="00657820" w:rsidRDefault="0038376C" w:rsidP="0038376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197DC422" w:rsidR="0038376C" w:rsidRPr="00657820" w:rsidRDefault="0038376C" w:rsidP="0038376C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6F049" w14:textId="294F4C3B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EC747" w14:textId="66007AC1" w:rsidR="0038376C" w:rsidRPr="00657820" w:rsidRDefault="00AF12AC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172FA831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541886" w14:textId="4A74AF1C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376C" w:rsidRPr="00657820" w14:paraId="42CE92ED" w14:textId="77777777" w:rsidTr="0072672F">
        <w:tc>
          <w:tcPr>
            <w:tcW w:w="4140" w:type="dxa"/>
            <w:vAlign w:val="bottom"/>
          </w:tcPr>
          <w:p w14:paraId="2F5F4B7A" w14:textId="77777777" w:rsidR="0038376C" w:rsidRPr="00657820" w:rsidRDefault="0038376C" w:rsidP="0038376C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38376C" w:rsidRPr="00657820" w:rsidRDefault="0038376C" w:rsidP="0038376C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38376C" w:rsidRPr="00657820" w:rsidRDefault="0038376C" w:rsidP="0038376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5CF9" w14:textId="77777777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376C" w:rsidRPr="00657820" w14:paraId="42DBE664" w14:textId="77777777" w:rsidTr="00ED335B">
        <w:tc>
          <w:tcPr>
            <w:tcW w:w="4140" w:type="dxa"/>
            <w:vAlign w:val="bottom"/>
          </w:tcPr>
          <w:p w14:paraId="09E7591B" w14:textId="16A157C2" w:rsidR="0038376C" w:rsidRPr="00657820" w:rsidRDefault="0038376C" w:rsidP="0038376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38376C" w:rsidRPr="00657820" w:rsidRDefault="0038376C" w:rsidP="0038376C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38376C" w:rsidRPr="00657820" w:rsidRDefault="0038376C" w:rsidP="0038376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38376C" w:rsidRPr="00657820" w:rsidRDefault="0038376C" w:rsidP="0038376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38376C" w:rsidRPr="00657820" w:rsidRDefault="0038376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8376C" w:rsidRPr="00657820" w14:paraId="7C86C35B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BB75553" w14:textId="43889C41" w:rsidR="0038376C" w:rsidRPr="00657820" w:rsidRDefault="0038376C" w:rsidP="0038376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ซื้อสินค้าและค่าใช้จ่ายในการผลิต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11BE" w14:textId="6EF8E534" w:rsidR="0038376C" w:rsidRPr="00657820" w:rsidRDefault="0038376C" w:rsidP="0038376C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2285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8226F87" w14:textId="77777777" w:rsidR="0038376C" w:rsidRPr="00657820" w:rsidRDefault="0038376C" w:rsidP="0038376C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D6F26" w14:textId="41678E43" w:rsidR="0038376C" w:rsidRPr="00657820" w:rsidRDefault="0038376C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03DEE3B" w14:textId="77777777" w:rsidR="0038376C" w:rsidRPr="00657820" w:rsidRDefault="0038376C" w:rsidP="0038376C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916CA" w14:textId="3B721D93" w:rsidR="0038376C" w:rsidRPr="00657820" w:rsidRDefault="00AF12A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C168D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10E4" w14:textId="0EDE6991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38376C" w:rsidRPr="00657820" w14:paraId="05783469" w14:textId="77777777" w:rsidTr="00B752FC">
        <w:trPr>
          <w:trHeight w:val="68"/>
        </w:trPr>
        <w:tc>
          <w:tcPr>
            <w:tcW w:w="4140" w:type="dxa"/>
            <w:vAlign w:val="bottom"/>
          </w:tcPr>
          <w:p w14:paraId="5897890F" w14:textId="6258B333" w:rsidR="0038376C" w:rsidRPr="00657820" w:rsidRDefault="0038376C" w:rsidP="0038376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1EEEC" w14:textId="31713492" w:rsidR="0038376C" w:rsidRPr="00657820" w:rsidRDefault="0038376C" w:rsidP="0038376C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5E7B1D8" w14:textId="77777777" w:rsidR="0038376C" w:rsidRPr="00657820" w:rsidRDefault="0038376C" w:rsidP="0038376C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E8AB4" w14:textId="04C75BBF" w:rsidR="0038376C" w:rsidRPr="00657820" w:rsidRDefault="0038376C" w:rsidP="0038376C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FFFFFF" w:themeFill="background1"/>
          </w:tcPr>
          <w:p w14:paraId="413BF00F" w14:textId="77777777" w:rsidR="0038376C" w:rsidRPr="00657820" w:rsidRDefault="0038376C" w:rsidP="0038376C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3755308" w14:textId="23E5539D" w:rsidR="0038376C" w:rsidRPr="00657820" w:rsidRDefault="00AF12AC" w:rsidP="0038376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FFFFFF" w:themeFill="background1"/>
          </w:tcPr>
          <w:p w14:paraId="36FF1CBE" w14:textId="77777777" w:rsidR="0038376C" w:rsidRPr="00657820" w:rsidRDefault="0038376C" w:rsidP="0038376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3FE7FC2" w14:textId="24610457" w:rsidR="0038376C" w:rsidRPr="00657820" w:rsidRDefault="0038376C" w:rsidP="0038376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9347E0" w:rsidRPr="00657820" w14:paraId="2B98130D" w14:textId="77777777" w:rsidTr="00B752FC">
        <w:trPr>
          <w:trHeight w:val="68"/>
        </w:trPr>
        <w:tc>
          <w:tcPr>
            <w:tcW w:w="4140" w:type="dxa"/>
            <w:vAlign w:val="bottom"/>
          </w:tcPr>
          <w:p w14:paraId="5BA22170" w14:textId="77777777" w:rsidR="009347E0" w:rsidRPr="00657820" w:rsidRDefault="009347E0" w:rsidP="001D470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9BAA6" w14:textId="77777777" w:rsidR="009347E0" w:rsidRPr="00657820" w:rsidRDefault="009347E0" w:rsidP="001D470B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2AA60E7" w14:textId="77777777" w:rsidR="009347E0" w:rsidRPr="00657820" w:rsidRDefault="009347E0" w:rsidP="001D470B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543549" w14:textId="77777777" w:rsidR="009347E0" w:rsidRDefault="009347E0" w:rsidP="001D470B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228D3AA4" w14:textId="77777777" w:rsidR="009347E0" w:rsidRPr="00657820" w:rsidRDefault="009347E0" w:rsidP="001D470B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F0F68A4" w14:textId="77777777" w:rsidR="009347E0" w:rsidRPr="00657820" w:rsidRDefault="009347E0" w:rsidP="001D470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2D2E24DC" w14:textId="77777777" w:rsidR="009347E0" w:rsidRPr="00657820" w:rsidRDefault="009347E0" w:rsidP="001D470B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E48D81F" w14:textId="77777777" w:rsidR="009347E0" w:rsidRPr="00657820" w:rsidRDefault="009347E0" w:rsidP="001D470B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91644E" w:rsidRPr="00657820" w14:paraId="336BB4D4" w14:textId="77777777" w:rsidTr="00B752FC">
        <w:trPr>
          <w:trHeight w:val="68"/>
        </w:trPr>
        <w:tc>
          <w:tcPr>
            <w:tcW w:w="4140" w:type="dxa"/>
            <w:vAlign w:val="bottom"/>
          </w:tcPr>
          <w:p w14:paraId="51E3D795" w14:textId="512ED29A" w:rsidR="0091644E" w:rsidRPr="00657820" w:rsidRDefault="0091644E" w:rsidP="009164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24EBD" w14:textId="77777777" w:rsidR="0091644E" w:rsidRPr="00657820" w:rsidRDefault="0091644E" w:rsidP="0091644E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2379CF" w14:textId="77777777" w:rsidR="0091644E" w:rsidRPr="00657820" w:rsidRDefault="0091644E" w:rsidP="0091644E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4C92D" w14:textId="77777777" w:rsidR="0091644E" w:rsidRDefault="0091644E" w:rsidP="0091644E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41A6880F" w14:textId="77777777" w:rsidR="0091644E" w:rsidRPr="00657820" w:rsidRDefault="0091644E" w:rsidP="0091644E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CBE7095" w14:textId="77777777" w:rsidR="0091644E" w:rsidRPr="00657820" w:rsidRDefault="0091644E" w:rsidP="009164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FFFFFF" w:themeFill="background1"/>
          </w:tcPr>
          <w:p w14:paraId="20F1C266" w14:textId="77777777" w:rsidR="0091644E" w:rsidRPr="00657820" w:rsidRDefault="0091644E" w:rsidP="009164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5BB745B" w14:textId="77777777" w:rsidR="0091644E" w:rsidRPr="00657820" w:rsidRDefault="0091644E" w:rsidP="0091644E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91644E" w:rsidRPr="00657820" w14:paraId="0D7D4C98" w14:textId="77777777" w:rsidTr="00B752FC">
        <w:trPr>
          <w:trHeight w:val="68"/>
        </w:trPr>
        <w:tc>
          <w:tcPr>
            <w:tcW w:w="4140" w:type="dxa"/>
            <w:vAlign w:val="bottom"/>
          </w:tcPr>
          <w:p w14:paraId="47E6656E" w14:textId="0C5240EE" w:rsidR="0091644E" w:rsidRPr="00657820" w:rsidRDefault="0091644E" w:rsidP="009164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E017A" w14:textId="02A11B65" w:rsidR="0091644E" w:rsidRPr="00657820" w:rsidRDefault="00C424AA" w:rsidP="0091644E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61BA154" w14:textId="79A4A1B8" w:rsidR="0091644E" w:rsidRPr="00657820" w:rsidRDefault="0091644E" w:rsidP="00C424AA">
            <w:pPr>
              <w:tabs>
                <w:tab w:val="decimal" w:pos="805"/>
                <w:tab w:val="decimal" w:pos="864"/>
              </w:tabs>
              <w:ind w:right="9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DEAB" w14:textId="4F17355A" w:rsidR="0091644E" w:rsidRDefault="0091644E" w:rsidP="0091644E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FFFFFF" w:themeFill="background1"/>
          </w:tcPr>
          <w:p w14:paraId="38532714" w14:textId="77777777" w:rsidR="0091644E" w:rsidRPr="00657820" w:rsidRDefault="0091644E" w:rsidP="0091644E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90F05C0" w14:textId="2FC58541" w:rsidR="0091644E" w:rsidRPr="00657820" w:rsidRDefault="00AF12AC" w:rsidP="009164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FFFFFF" w:themeFill="background1"/>
          </w:tcPr>
          <w:p w14:paraId="005C8EA4" w14:textId="77777777" w:rsidR="0091644E" w:rsidRPr="00657820" w:rsidRDefault="0091644E" w:rsidP="009164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9D8CEAA" w14:textId="222C5BD1" w:rsidR="0091644E" w:rsidRPr="00657820" w:rsidRDefault="0091644E" w:rsidP="0091644E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5C96296" w14:textId="77777777" w:rsidR="00C25E2A" w:rsidRPr="00C25E2A" w:rsidRDefault="00C25E2A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spacing w:val="-6"/>
          <w:sz w:val="2"/>
          <w:szCs w:val="2"/>
        </w:rPr>
      </w:pPr>
    </w:p>
    <w:p w14:paraId="5BE8B0E6" w14:textId="455587D7" w:rsidR="00D5121C" w:rsidRPr="00B66BFD" w:rsidRDefault="00E92A16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color w:val="000000"/>
          <w:sz w:val="28"/>
        </w:rPr>
      </w:pPr>
      <w:r w:rsidRPr="00B66BFD">
        <w:rPr>
          <w:rFonts w:asciiTheme="majorBidi" w:hAnsiTheme="majorBidi" w:cstheme="majorBidi"/>
          <w:sz w:val="28"/>
          <w:cs/>
        </w:rPr>
        <w:t>ยอดคง</w:t>
      </w:r>
      <w:r w:rsidR="000C635C" w:rsidRPr="00B66BFD">
        <w:rPr>
          <w:rFonts w:asciiTheme="majorBidi" w:hAnsiTheme="majorBidi" w:cstheme="majorBidi"/>
          <w:sz w:val="28"/>
          <w:cs/>
        </w:rPr>
        <w:t>ค้าง</w:t>
      </w:r>
      <w:r w:rsidRPr="00B66BFD">
        <w:rPr>
          <w:rFonts w:asciiTheme="majorBidi" w:hAnsiTheme="majorBidi" w:cstheme="majorBidi"/>
          <w:sz w:val="28"/>
          <w:cs/>
        </w:rPr>
        <w:t>ระหว่างบริษัท</w:t>
      </w:r>
      <w:r w:rsidR="0017296F">
        <w:rPr>
          <w:rFonts w:asciiTheme="majorBidi" w:hAnsiTheme="majorBidi" w:cstheme="majorBidi" w:hint="cs"/>
          <w:sz w:val="28"/>
          <w:cs/>
        </w:rPr>
        <w:t>และบุคคล</w:t>
      </w:r>
      <w:r w:rsidR="0048002F" w:rsidRPr="00B66BFD">
        <w:rPr>
          <w:rFonts w:asciiTheme="majorBidi" w:hAnsiTheme="majorBidi" w:cstheme="majorBidi" w:hint="cs"/>
          <w:sz w:val="28"/>
          <w:cs/>
        </w:rPr>
        <w:t>หรือ</w:t>
      </w:r>
      <w:r w:rsidRPr="00B66BFD">
        <w:rPr>
          <w:rFonts w:asciiTheme="majorBidi" w:hAnsiTheme="majorBidi" w:cstheme="majorBidi"/>
          <w:sz w:val="28"/>
          <w:cs/>
        </w:rPr>
        <w:t>กิจการที่เกี่ยวข้องกัน ณ วันที่</w:t>
      </w:r>
      <w:r w:rsidRPr="00B66BFD">
        <w:rPr>
          <w:rFonts w:asciiTheme="majorBidi" w:hAnsiTheme="majorBidi" w:cstheme="majorBidi"/>
          <w:sz w:val="28"/>
        </w:rPr>
        <w:t xml:space="preserve"> 31</w:t>
      </w:r>
      <w:r w:rsidRPr="00B66BFD">
        <w:rPr>
          <w:rFonts w:asciiTheme="majorBidi" w:hAnsiTheme="majorBidi" w:cstheme="majorBidi"/>
          <w:sz w:val="28"/>
          <w:cs/>
        </w:rPr>
        <w:t xml:space="preserve"> ธันวาคม </w:t>
      </w:r>
      <w:r w:rsidRPr="00B66BFD">
        <w:rPr>
          <w:rFonts w:asciiTheme="majorBidi" w:hAnsiTheme="majorBidi" w:cstheme="majorBidi"/>
          <w:sz w:val="28"/>
        </w:rPr>
        <w:t>256</w:t>
      </w:r>
      <w:r w:rsidR="00386755" w:rsidRPr="00B66BFD">
        <w:rPr>
          <w:rFonts w:asciiTheme="majorBidi" w:hAnsiTheme="majorBidi" w:cstheme="majorBidi"/>
          <w:sz w:val="28"/>
        </w:rPr>
        <w:t>7</w:t>
      </w:r>
      <w:r w:rsidRPr="00B66BFD">
        <w:rPr>
          <w:rFonts w:asciiTheme="majorBidi" w:hAnsiTheme="majorBidi" w:cstheme="majorBidi"/>
          <w:sz w:val="28"/>
          <w:cs/>
        </w:rPr>
        <w:t xml:space="preserve"> และ </w:t>
      </w:r>
      <w:r w:rsidRPr="00B66BFD">
        <w:rPr>
          <w:rFonts w:asciiTheme="majorBidi" w:hAnsiTheme="majorBidi" w:cstheme="majorBidi"/>
          <w:sz w:val="28"/>
        </w:rPr>
        <w:t>256</w:t>
      </w:r>
      <w:r w:rsidR="00386755" w:rsidRPr="00B66BFD">
        <w:rPr>
          <w:rFonts w:asciiTheme="majorBidi" w:hAnsiTheme="majorBidi" w:cstheme="majorBidi"/>
          <w:sz w:val="28"/>
        </w:rPr>
        <w:t>6</w:t>
      </w:r>
      <w:r w:rsidRPr="00B66BF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4"/>
        <w:gridCol w:w="1077"/>
        <w:gridCol w:w="180"/>
        <w:gridCol w:w="1096"/>
        <w:gridCol w:w="190"/>
        <w:gridCol w:w="1077"/>
        <w:gridCol w:w="179"/>
        <w:gridCol w:w="996"/>
      </w:tblGrid>
      <w:tr w:rsidR="00D5121C" w:rsidRPr="00657820" w14:paraId="77B7CB8D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08D74C0A" w14:textId="77777777" w:rsidR="00D5121C" w:rsidRPr="00657820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3" w:type="dxa"/>
            <w:gridSpan w:val="3"/>
            <w:shd w:val="clear" w:color="auto" w:fill="auto"/>
          </w:tcPr>
          <w:p w14:paraId="468CBF00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" w:type="dxa"/>
            <w:shd w:val="clear" w:color="auto" w:fill="auto"/>
          </w:tcPr>
          <w:p w14:paraId="208832A7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240BE75E" w14:textId="77777777" w:rsidR="00D5121C" w:rsidRPr="00657820" w:rsidRDefault="009B2480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:rsidRPr="00657820" w14:paraId="0A0FA682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6108C839" w14:textId="77777777" w:rsidR="00D5121C" w:rsidRPr="00657820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Pr="00657820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0" w:type="dxa"/>
            <w:shd w:val="clear" w:color="auto" w:fill="auto"/>
          </w:tcPr>
          <w:p w14:paraId="02F8A0C7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Pr="00657820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6755" w:rsidRPr="00657820" w14:paraId="701DE56D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70397988" w14:textId="77777777" w:rsidR="00386755" w:rsidRPr="00657820" w:rsidRDefault="00386755" w:rsidP="0038675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6765BEBB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AC0EBA2" w14:textId="77777777" w:rsidR="00386755" w:rsidRPr="00657820" w:rsidRDefault="00386755" w:rsidP="003867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61C726E" w14:textId="5F50B058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90" w:type="dxa"/>
            <w:shd w:val="clear" w:color="auto" w:fill="auto"/>
          </w:tcPr>
          <w:p w14:paraId="5C5EB1DD" w14:textId="77777777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072DD947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4B9D8E2B" w14:textId="77777777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4080DAA8" w:rsidR="00386755" w:rsidRPr="00657820" w:rsidRDefault="00386755" w:rsidP="0038675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32EB4" w:rsidRPr="00657820" w14:paraId="0708A8DC" w14:textId="77777777" w:rsidTr="0075330A">
        <w:tc>
          <w:tcPr>
            <w:tcW w:w="4214" w:type="dxa"/>
            <w:shd w:val="clear" w:color="auto" w:fill="auto"/>
            <w:vAlign w:val="bottom"/>
          </w:tcPr>
          <w:p w14:paraId="53A62A56" w14:textId="77777777" w:rsidR="00532EB4" w:rsidRDefault="00532EB4" w:rsidP="00532EB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การค้า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</w:p>
          <w:p w14:paraId="75C74F9D" w14:textId="28B2FAAA" w:rsidR="00532EB4" w:rsidRPr="00657820" w:rsidRDefault="00532EB4" w:rsidP="00532EB4">
            <w:pPr>
              <w:ind w:right="50" w:firstLine="17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7A463E0E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C7A162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C872802" w14:textId="77777777" w:rsidR="00532EB4" w:rsidRPr="00657820" w:rsidRDefault="00532EB4" w:rsidP="00532EB4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816B4DB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A25377D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20CE68B0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992FD35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32EB4" w:rsidRPr="00657820" w14:paraId="2A41CCE6" w14:textId="77777777" w:rsidTr="0075330A">
        <w:tc>
          <w:tcPr>
            <w:tcW w:w="4214" w:type="dxa"/>
            <w:shd w:val="clear" w:color="auto" w:fill="auto"/>
            <w:vAlign w:val="bottom"/>
          </w:tcPr>
          <w:p w14:paraId="5FB9A9C5" w14:textId="754701EE" w:rsidR="00532EB4" w:rsidRPr="00657820" w:rsidRDefault="00532EB4" w:rsidP="00532EB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ร่วมกัน)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2DE8E" w14:textId="4021EDD0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1910CE52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E673" w14:textId="70AD2332" w:rsidR="00532EB4" w:rsidRPr="00657820" w:rsidRDefault="00532EB4" w:rsidP="002B2B33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73E08844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88547" w14:textId="3D2C1ED0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87DAFEA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638C" w14:textId="60A6EFE5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2EB4" w:rsidRPr="00657820" w14:paraId="052B63F9" w14:textId="77777777" w:rsidTr="0075330A">
        <w:tc>
          <w:tcPr>
            <w:tcW w:w="4214" w:type="dxa"/>
            <w:shd w:val="clear" w:color="auto" w:fill="auto"/>
            <w:vAlign w:val="center"/>
          </w:tcPr>
          <w:p w14:paraId="03F22FB2" w14:textId="7F4E1854" w:rsidR="00532EB4" w:rsidRPr="00657820" w:rsidRDefault="00532EB4" w:rsidP="00532EB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การค้า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64E6" w14:textId="72083D2F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C8485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4557D652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5F0EA" w14:textId="412018DA" w:rsidR="00532EB4" w:rsidRPr="00657820" w:rsidRDefault="00532EB4" w:rsidP="002B2B33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25B814C8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1F2FB" w14:textId="076648E0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FD3551C" w14:textId="77777777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74E96B" w14:textId="7A067F81" w:rsidR="00532EB4" w:rsidRPr="00657820" w:rsidRDefault="00532EB4" w:rsidP="00532EB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2EB4" w:rsidRPr="00657820" w14:paraId="73E2149D" w14:textId="77777777" w:rsidTr="0075330A">
        <w:tc>
          <w:tcPr>
            <w:tcW w:w="4214" w:type="dxa"/>
            <w:shd w:val="clear" w:color="auto" w:fill="auto"/>
            <w:vAlign w:val="bottom"/>
          </w:tcPr>
          <w:p w14:paraId="40AAA3A4" w14:textId="77777777" w:rsidR="00532EB4" w:rsidRPr="00657820" w:rsidRDefault="00532EB4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6D54A70A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990A04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shd w:val="clear" w:color="auto" w:fill="auto"/>
          </w:tcPr>
          <w:p w14:paraId="01221E23" w14:textId="77777777" w:rsidR="00532EB4" w:rsidRPr="00657820" w:rsidRDefault="00532EB4" w:rsidP="006811D9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4EAE0A9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11B972DD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1278417F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2A755F9F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32EB4" w:rsidRPr="00657820" w14:paraId="59FE95D1" w14:textId="77777777" w:rsidTr="00E67A27">
        <w:tc>
          <w:tcPr>
            <w:tcW w:w="4214" w:type="dxa"/>
            <w:shd w:val="clear" w:color="auto" w:fill="auto"/>
            <w:vAlign w:val="bottom"/>
          </w:tcPr>
          <w:p w14:paraId="2EEA0C05" w14:textId="77777777" w:rsidR="00532EB4" w:rsidRDefault="00532EB4" w:rsidP="00532EB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</w:p>
          <w:p w14:paraId="1A3C3DC3" w14:textId="63DBE6AB" w:rsidR="00532EB4" w:rsidRPr="00657820" w:rsidRDefault="00532EB4" w:rsidP="00532EB4">
            <w:pPr>
              <w:ind w:left="177" w:right="50" w:firstLine="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141A2102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7101EC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F639D6B" w14:textId="77777777" w:rsidR="00532EB4" w:rsidRPr="00657820" w:rsidRDefault="00532EB4" w:rsidP="006811D9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B9ACDCF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CD68A63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4D87F279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36DE532" w14:textId="77777777" w:rsidR="00532EB4" w:rsidRPr="00657820" w:rsidRDefault="00532EB4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232E0270" w14:textId="77777777" w:rsidTr="004939E0">
        <w:tc>
          <w:tcPr>
            <w:tcW w:w="4214" w:type="dxa"/>
            <w:shd w:val="clear" w:color="auto" w:fill="auto"/>
            <w:vAlign w:val="bottom"/>
          </w:tcPr>
          <w:p w14:paraId="467E0C2C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A5BE29" w14:textId="0DC0E781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D245B" w14:textId="77777777" w:rsidR="006811D9" w:rsidRPr="00657820" w:rsidRDefault="006811D9" w:rsidP="006811D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4E87B78" w14:textId="0991C841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5D57E36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A57D2BA" w14:textId="16EB18E2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63C261B" w14:textId="77777777" w:rsidR="006811D9" w:rsidRPr="00657820" w:rsidRDefault="006811D9" w:rsidP="006811D9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C8E8917" w14:textId="08223EA5" w:rsidR="006811D9" w:rsidRPr="00657820" w:rsidRDefault="006811D9" w:rsidP="006811D9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6811D9" w:rsidRPr="00657820" w14:paraId="4C2292F4" w14:textId="77777777" w:rsidTr="004939E0">
        <w:tc>
          <w:tcPr>
            <w:tcW w:w="4214" w:type="dxa"/>
            <w:shd w:val="clear" w:color="auto" w:fill="auto"/>
            <w:vAlign w:val="bottom"/>
          </w:tcPr>
          <w:p w14:paraId="37203650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D07AAB" w14:textId="3C7DEE78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DFEE9A1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755BAD4" w14:textId="22FE9A53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EED1BDF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9533772" w14:textId="54265A5C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882C697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C094ED8" w14:textId="740A7057" w:rsidR="006811D9" w:rsidRPr="00657820" w:rsidRDefault="006811D9" w:rsidP="006811D9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6811D9" w:rsidRPr="00657820" w14:paraId="14854246" w14:textId="77777777" w:rsidTr="004939E0">
        <w:tc>
          <w:tcPr>
            <w:tcW w:w="4214" w:type="dxa"/>
            <w:shd w:val="clear" w:color="auto" w:fill="auto"/>
            <w:vAlign w:val="bottom"/>
          </w:tcPr>
          <w:p w14:paraId="0BF6D8FB" w14:textId="346FF592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ร่วมกัน)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7EECF7B" w14:textId="46324AAF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F9A614C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093829E" w14:textId="066D8F07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4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606B15A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9CEAE3F" w14:textId="5E656778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68FF9DF2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15B3ECE" w14:textId="30213FCF" w:rsidR="006811D9" w:rsidRPr="00657820" w:rsidRDefault="006811D9" w:rsidP="006811D9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1D9" w:rsidRPr="00657820" w14:paraId="08F761A8" w14:textId="77777777" w:rsidTr="004939E0">
        <w:tc>
          <w:tcPr>
            <w:tcW w:w="4214" w:type="dxa"/>
            <w:shd w:val="clear" w:color="auto" w:fill="auto"/>
            <w:vAlign w:val="center"/>
          </w:tcPr>
          <w:p w14:paraId="50805E2D" w14:textId="55599C40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3913971F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9A3BE8F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26698" w14:textId="168F763C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7B68566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5C2A78E9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9C51771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527C7966" w:rsidR="006811D9" w:rsidRPr="00657820" w:rsidRDefault="006811D9" w:rsidP="006811D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514</w:t>
            </w:r>
          </w:p>
        </w:tc>
      </w:tr>
      <w:tr w:rsidR="006811D9" w:rsidRPr="00657820" w14:paraId="32B43AE2" w14:textId="77777777" w:rsidTr="008343F5">
        <w:tc>
          <w:tcPr>
            <w:tcW w:w="4214" w:type="dxa"/>
            <w:shd w:val="clear" w:color="auto" w:fill="auto"/>
            <w:vAlign w:val="center"/>
          </w:tcPr>
          <w:p w14:paraId="63F148F9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6D59" w14:textId="77777777" w:rsidR="006811D9" w:rsidRPr="00657820" w:rsidRDefault="006811D9" w:rsidP="006811D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34B098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9914" w14:textId="77777777" w:rsidR="006811D9" w:rsidRPr="00657820" w:rsidRDefault="006811D9" w:rsidP="006811D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E685048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CC6F5" w14:textId="77777777" w:rsidR="006811D9" w:rsidRPr="00657820" w:rsidRDefault="006811D9" w:rsidP="006811D9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3AC94E97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8C96D" w14:textId="77777777" w:rsidR="006811D9" w:rsidRPr="00657820" w:rsidRDefault="006811D9" w:rsidP="006811D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811D9" w:rsidRPr="00657820" w14:paraId="25CC89B1" w14:textId="77777777" w:rsidTr="00CD70EB">
        <w:tc>
          <w:tcPr>
            <w:tcW w:w="4214" w:type="dxa"/>
            <w:shd w:val="clear" w:color="auto" w:fill="auto"/>
            <w:vAlign w:val="bottom"/>
          </w:tcPr>
          <w:p w14:paraId="50544790" w14:textId="7E5B4671" w:rsidR="006811D9" w:rsidRPr="00657820" w:rsidRDefault="006811D9" w:rsidP="006811D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รายได้ค้างรับ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C4A5267" w14:textId="77777777" w:rsidR="006811D9" w:rsidRPr="00657820" w:rsidRDefault="006811D9" w:rsidP="006811D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81341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A179CA7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6E165B2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0072BE3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0E2B9596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916411B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4AE3C46B" w14:textId="77777777" w:rsidTr="004939E0">
        <w:tc>
          <w:tcPr>
            <w:tcW w:w="4214" w:type="dxa"/>
            <w:shd w:val="clear" w:color="auto" w:fill="auto"/>
            <w:vAlign w:val="bottom"/>
          </w:tcPr>
          <w:p w14:paraId="32CB1FD2" w14:textId="5C038BCC" w:rsidR="006811D9" w:rsidRPr="00657820" w:rsidRDefault="006811D9" w:rsidP="006811D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090EF" w14:textId="39EDA9B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14EBE8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BAAD6E8" w14:textId="58FF940F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40361E5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0CF38F9" w14:textId="10E9FE98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08C99DCC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9B75FD2" w14:textId="1585AFB2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</w:tr>
      <w:tr w:rsidR="006811D9" w:rsidRPr="00657820" w14:paraId="21F340C0" w14:textId="77777777" w:rsidTr="004939E0">
        <w:tc>
          <w:tcPr>
            <w:tcW w:w="4214" w:type="dxa"/>
            <w:shd w:val="clear" w:color="auto" w:fill="auto"/>
            <w:vAlign w:val="bottom"/>
          </w:tcPr>
          <w:p w14:paraId="4FA644CA" w14:textId="2B739D86" w:rsidR="006811D9" w:rsidRPr="00657820" w:rsidRDefault="006811D9" w:rsidP="006811D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9E20F" w14:textId="54623B66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5229C5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95FFB" w14:textId="2E83402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F83EBDC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C424C" w14:textId="7BD8D43F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2881C54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37745" w14:textId="7D757375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90</w:t>
            </w:r>
          </w:p>
        </w:tc>
      </w:tr>
      <w:tr w:rsidR="002F1C46" w:rsidRPr="00657820" w14:paraId="23FF3A02" w14:textId="77777777" w:rsidTr="002F1C46">
        <w:tc>
          <w:tcPr>
            <w:tcW w:w="4214" w:type="dxa"/>
            <w:shd w:val="clear" w:color="auto" w:fill="auto"/>
            <w:vAlign w:val="bottom"/>
          </w:tcPr>
          <w:p w14:paraId="4D87B38E" w14:textId="77777777" w:rsidR="002F1C46" w:rsidRPr="00657820" w:rsidRDefault="002F1C46" w:rsidP="006811D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025BA" w14:textId="77777777" w:rsidR="002F1C46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B433ED" w14:textId="77777777" w:rsidR="002F1C46" w:rsidRPr="00657820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DF64" w14:textId="77777777" w:rsidR="002F1C46" w:rsidRPr="00657820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0" w:type="dxa"/>
            <w:shd w:val="clear" w:color="auto" w:fill="auto"/>
          </w:tcPr>
          <w:p w14:paraId="7EDEE66D" w14:textId="77777777" w:rsidR="002F1C46" w:rsidRPr="00657820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AE167" w14:textId="77777777" w:rsidR="002F1C46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5E6055C" w14:textId="77777777" w:rsidR="002F1C46" w:rsidRPr="00657820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6534" w14:textId="77777777" w:rsidR="002F1C46" w:rsidRPr="00657820" w:rsidRDefault="002F1C46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811D9" w:rsidRPr="00657820" w14:paraId="6E8A6C75" w14:textId="77777777" w:rsidTr="004939E0">
        <w:tc>
          <w:tcPr>
            <w:tcW w:w="4214" w:type="dxa"/>
            <w:shd w:val="clear" w:color="auto" w:fill="auto"/>
            <w:vAlign w:val="bottom"/>
          </w:tcPr>
          <w:p w14:paraId="6A980C4E" w14:textId="57702EF7" w:rsidR="006811D9" w:rsidRPr="00657820" w:rsidRDefault="006811D9" w:rsidP="006811D9">
            <w:pPr>
              <w:ind w:left="189" w:hanging="189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661CF589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046383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36A4ACB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FC41C0C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174D8F2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AB3748E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518B7814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5F12D120" w14:textId="77777777" w:rsidTr="004939E0">
        <w:tc>
          <w:tcPr>
            <w:tcW w:w="4214" w:type="dxa"/>
            <w:shd w:val="clear" w:color="auto" w:fill="auto"/>
            <w:vAlign w:val="bottom"/>
          </w:tcPr>
          <w:p w14:paraId="4F6FB27F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B1FA4DB" w14:textId="3A063481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41C8E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0C859DD" w14:textId="624C0B80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12C4ACE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B3E7A4E" w14:textId="3B0F506D" w:rsidR="006811D9" w:rsidRPr="00657820" w:rsidRDefault="006811D9" w:rsidP="006811D9">
            <w:pPr>
              <w:tabs>
                <w:tab w:val="decimal" w:pos="900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174,474</w:t>
            </w:r>
          </w:p>
        </w:tc>
        <w:tc>
          <w:tcPr>
            <w:tcW w:w="179" w:type="dxa"/>
            <w:shd w:val="clear" w:color="auto" w:fill="auto"/>
          </w:tcPr>
          <w:p w14:paraId="56E6E863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36E0716" w14:textId="00C18D9D" w:rsidR="006811D9" w:rsidRPr="00657820" w:rsidRDefault="006811D9" w:rsidP="006811D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146</w:t>
            </w:r>
            <w:r w:rsidRPr="00657820">
              <w:rPr>
                <w:rFonts w:asciiTheme="majorBidi" w:hAnsiTheme="majorBidi" w:cstheme="majorBidi"/>
                <w:sz w:val="28"/>
              </w:rPr>
              <w:t>,576</w:t>
            </w:r>
          </w:p>
        </w:tc>
      </w:tr>
      <w:tr w:rsidR="006811D9" w:rsidRPr="00657820" w14:paraId="6FA2B06D" w14:textId="77777777" w:rsidTr="004939E0">
        <w:trPr>
          <w:trHeight w:val="288"/>
        </w:trPr>
        <w:tc>
          <w:tcPr>
            <w:tcW w:w="4214" w:type="dxa"/>
            <w:shd w:val="clear" w:color="auto" w:fill="auto"/>
            <w:vAlign w:val="bottom"/>
          </w:tcPr>
          <w:p w14:paraId="6FED9575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8BABBC" w14:textId="0E2229D1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2,502</w:t>
            </w:r>
          </w:p>
        </w:tc>
        <w:tc>
          <w:tcPr>
            <w:tcW w:w="180" w:type="dxa"/>
            <w:shd w:val="clear" w:color="auto" w:fill="auto"/>
          </w:tcPr>
          <w:p w14:paraId="7147F315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04557C6" w14:textId="4107C084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,644</w:t>
            </w:r>
          </w:p>
        </w:tc>
        <w:tc>
          <w:tcPr>
            <w:tcW w:w="190" w:type="dxa"/>
            <w:shd w:val="clear" w:color="auto" w:fill="auto"/>
          </w:tcPr>
          <w:p w14:paraId="2F453D8B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56C5A8" w14:textId="7FCE580A" w:rsidR="006811D9" w:rsidRPr="00657820" w:rsidRDefault="006811D9" w:rsidP="006811D9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944</w:t>
            </w:r>
          </w:p>
        </w:tc>
        <w:tc>
          <w:tcPr>
            <w:tcW w:w="179" w:type="dxa"/>
            <w:shd w:val="clear" w:color="auto" w:fill="auto"/>
          </w:tcPr>
          <w:p w14:paraId="31E96E70" w14:textId="77777777" w:rsidR="006811D9" w:rsidRPr="00657820" w:rsidRDefault="006811D9" w:rsidP="006811D9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33E7F33" w14:textId="05BFF3BE" w:rsidR="006811D9" w:rsidRPr="00657820" w:rsidRDefault="006811D9" w:rsidP="006811D9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6811D9" w:rsidRPr="00657820" w14:paraId="1C95E818" w14:textId="77777777" w:rsidTr="004939E0">
        <w:tc>
          <w:tcPr>
            <w:tcW w:w="4214" w:type="dxa"/>
            <w:shd w:val="clear" w:color="auto" w:fill="auto"/>
            <w:vAlign w:val="bottom"/>
          </w:tcPr>
          <w:p w14:paraId="7101A6F4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4116A9D7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2,502</w:t>
            </w:r>
          </w:p>
        </w:tc>
        <w:tc>
          <w:tcPr>
            <w:tcW w:w="180" w:type="dxa"/>
            <w:shd w:val="clear" w:color="auto" w:fill="auto"/>
          </w:tcPr>
          <w:p w14:paraId="1FFB1DBD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7046F53A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90" w:type="dxa"/>
            <w:shd w:val="clear" w:color="auto" w:fill="auto"/>
          </w:tcPr>
          <w:p w14:paraId="34199BC2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27CFF177" w:rsidR="006811D9" w:rsidRPr="00657820" w:rsidRDefault="006811D9" w:rsidP="006811D9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175,418</w:t>
            </w:r>
          </w:p>
        </w:tc>
        <w:tc>
          <w:tcPr>
            <w:tcW w:w="179" w:type="dxa"/>
            <w:shd w:val="clear" w:color="auto" w:fill="auto"/>
          </w:tcPr>
          <w:p w14:paraId="24E5BB1F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3AEFB3D7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6811D9" w:rsidRPr="00657820" w14:paraId="58D496B3" w14:textId="77777777" w:rsidTr="004939E0">
        <w:tc>
          <w:tcPr>
            <w:tcW w:w="4214" w:type="dxa"/>
            <w:shd w:val="clear" w:color="auto" w:fill="auto"/>
            <w:vAlign w:val="center"/>
          </w:tcPr>
          <w:p w14:paraId="3DF59325" w14:textId="125AAA4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1D7E71A1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8307A9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7C9FDE29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76E6A259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0A3FBC20" w:rsidR="006811D9" w:rsidRPr="00657820" w:rsidRDefault="006811D9" w:rsidP="006811D9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(1,836)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C0E9EF7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726B905F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6811D9" w:rsidRPr="00657820" w14:paraId="504D2093" w14:textId="77777777" w:rsidTr="004939E0">
        <w:tc>
          <w:tcPr>
            <w:tcW w:w="4214" w:type="dxa"/>
            <w:shd w:val="clear" w:color="auto" w:fill="auto"/>
            <w:vAlign w:val="bottom"/>
          </w:tcPr>
          <w:p w14:paraId="6EA6326E" w14:textId="56BEB126" w:rsidR="006811D9" w:rsidRPr="00657820" w:rsidRDefault="006811D9" w:rsidP="006811D9">
            <w:pPr>
              <w:ind w:left="207" w:right="-108" w:hanging="20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4521C64C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2,502</w:t>
            </w:r>
          </w:p>
        </w:tc>
        <w:tc>
          <w:tcPr>
            <w:tcW w:w="180" w:type="dxa"/>
            <w:shd w:val="clear" w:color="auto" w:fill="auto"/>
          </w:tcPr>
          <w:p w14:paraId="375BE236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4A5316D0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1,644</w:t>
            </w:r>
          </w:p>
        </w:tc>
        <w:tc>
          <w:tcPr>
            <w:tcW w:w="190" w:type="dxa"/>
            <w:shd w:val="clear" w:color="auto" w:fill="auto"/>
          </w:tcPr>
          <w:p w14:paraId="77BAE1F8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143BCB72" w:rsidR="006811D9" w:rsidRPr="00657820" w:rsidRDefault="006811D9" w:rsidP="006811D9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173,582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3548F2C" w14:textId="77777777" w:rsidR="006811D9" w:rsidRPr="00657820" w:rsidRDefault="006811D9" w:rsidP="006811D9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2E0F81C9" w:rsidR="006811D9" w:rsidRPr="00657820" w:rsidRDefault="006811D9" w:rsidP="006811D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145,240</w:t>
            </w:r>
          </w:p>
        </w:tc>
      </w:tr>
      <w:tr w:rsidR="006811D9" w:rsidRPr="00657820" w14:paraId="565A751B" w14:textId="77777777" w:rsidTr="004939E0">
        <w:tc>
          <w:tcPr>
            <w:tcW w:w="4214" w:type="dxa"/>
            <w:shd w:val="clear" w:color="auto" w:fill="auto"/>
            <w:vAlign w:val="bottom"/>
          </w:tcPr>
          <w:p w14:paraId="39E77C5F" w14:textId="77777777" w:rsidR="006811D9" w:rsidRPr="00657820" w:rsidRDefault="006811D9" w:rsidP="006811D9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6811D9" w:rsidRPr="00657820" w:rsidRDefault="006811D9" w:rsidP="006811D9">
            <w:pPr>
              <w:tabs>
                <w:tab w:val="decimal" w:pos="900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64E9A9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6811D9" w:rsidRPr="00657820" w:rsidRDefault="006811D9" w:rsidP="006811D9">
            <w:pPr>
              <w:tabs>
                <w:tab w:val="decimal" w:pos="920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33E20CB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17A667B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6811D9" w:rsidRPr="00657820" w:rsidRDefault="006811D9" w:rsidP="006811D9">
            <w:pPr>
              <w:tabs>
                <w:tab w:val="decimal" w:pos="950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11386C2D" w14:textId="77777777" w:rsidTr="004939E0">
        <w:tc>
          <w:tcPr>
            <w:tcW w:w="4214" w:type="dxa"/>
            <w:shd w:val="clear" w:color="auto" w:fill="auto"/>
            <w:vAlign w:val="bottom"/>
          </w:tcPr>
          <w:p w14:paraId="2939EF60" w14:textId="47242A13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2EA0EDD9" w14:textId="2599918A" w:rsidR="006811D9" w:rsidRPr="00657820" w:rsidRDefault="006811D9" w:rsidP="006811D9">
            <w:pPr>
              <w:ind w:left="453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6ED16B9B" w14:textId="77777777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1A07FA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8B0E699" w14:textId="77777777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458B6142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F1F0D7A" w14:textId="77777777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54B565" w14:textId="77777777" w:rsidR="006811D9" w:rsidRPr="00657820" w:rsidRDefault="006811D9" w:rsidP="006811D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DBFC6C0" w14:textId="77777777" w:rsidR="006811D9" w:rsidRPr="00657820" w:rsidRDefault="006811D9" w:rsidP="006811D9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179BE373" w14:textId="77777777" w:rsidTr="004939E0">
        <w:tc>
          <w:tcPr>
            <w:tcW w:w="4214" w:type="dxa"/>
            <w:shd w:val="clear" w:color="auto" w:fill="auto"/>
            <w:vAlign w:val="center"/>
          </w:tcPr>
          <w:p w14:paraId="3C9AA535" w14:textId="77777777" w:rsidR="006811D9" w:rsidRPr="00657820" w:rsidRDefault="006811D9" w:rsidP="006811D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2A7378B6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11,647</w:t>
            </w:r>
          </w:p>
        </w:tc>
        <w:tc>
          <w:tcPr>
            <w:tcW w:w="180" w:type="dxa"/>
            <w:shd w:val="clear" w:color="auto" w:fill="auto"/>
          </w:tcPr>
          <w:p w14:paraId="63673D1D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1F273A08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90" w:type="dxa"/>
            <w:shd w:val="clear" w:color="auto" w:fill="auto"/>
          </w:tcPr>
          <w:p w14:paraId="482B5D86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1C7B594E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762016" w14:textId="77777777" w:rsidR="006811D9" w:rsidRPr="00657820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AB9DE90" w14:textId="32237736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1D9" w:rsidRPr="00657820" w14:paraId="7F2326B3" w14:textId="77777777" w:rsidTr="004939E0">
        <w:tc>
          <w:tcPr>
            <w:tcW w:w="4214" w:type="dxa"/>
            <w:shd w:val="clear" w:color="auto" w:fill="auto"/>
            <w:vAlign w:val="bottom"/>
          </w:tcPr>
          <w:p w14:paraId="527181E7" w14:textId="77777777" w:rsidR="006811D9" w:rsidRPr="00657820" w:rsidRDefault="006811D9" w:rsidP="006811D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46FAF529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11,647</w:t>
            </w:r>
          </w:p>
        </w:tc>
        <w:tc>
          <w:tcPr>
            <w:tcW w:w="180" w:type="dxa"/>
            <w:shd w:val="clear" w:color="auto" w:fill="auto"/>
          </w:tcPr>
          <w:p w14:paraId="4C597490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345FF171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2,444</w:t>
            </w:r>
          </w:p>
        </w:tc>
        <w:tc>
          <w:tcPr>
            <w:tcW w:w="190" w:type="dxa"/>
            <w:shd w:val="clear" w:color="auto" w:fill="auto"/>
          </w:tcPr>
          <w:p w14:paraId="1D835FED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431DD163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0A8CD97" w14:textId="77777777" w:rsidR="006811D9" w:rsidRPr="00657820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637B32F1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6811D9" w:rsidRPr="00657820" w14:paraId="1C91F6A4" w14:textId="77777777" w:rsidTr="004939E0">
        <w:tc>
          <w:tcPr>
            <w:tcW w:w="4214" w:type="dxa"/>
            <w:shd w:val="clear" w:color="auto" w:fill="auto"/>
            <w:vAlign w:val="bottom"/>
          </w:tcPr>
          <w:p w14:paraId="029095D8" w14:textId="1E53EDD5" w:rsidR="006811D9" w:rsidRPr="00657820" w:rsidRDefault="006811D9" w:rsidP="006811D9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6811D9" w:rsidRPr="00657820" w:rsidRDefault="006811D9" w:rsidP="006811D9">
            <w:pPr>
              <w:tabs>
                <w:tab w:val="decimal" w:pos="539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4B3B1" w14:textId="77777777" w:rsidR="006811D9" w:rsidRPr="00657820" w:rsidRDefault="006811D9" w:rsidP="006811D9">
            <w:pPr>
              <w:tabs>
                <w:tab w:val="decimal" w:pos="882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6811D9" w:rsidRPr="00657820" w:rsidRDefault="006811D9" w:rsidP="006811D9">
            <w:pPr>
              <w:tabs>
                <w:tab w:val="decimal" w:pos="920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4D687526" w14:textId="77777777" w:rsidR="006811D9" w:rsidRPr="00657820" w:rsidRDefault="006811D9" w:rsidP="006811D9">
            <w:pPr>
              <w:tabs>
                <w:tab w:val="decimal" w:pos="882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6811D9" w:rsidRPr="00657820" w:rsidRDefault="006811D9" w:rsidP="006811D9">
            <w:pPr>
              <w:tabs>
                <w:tab w:val="decimal" w:pos="539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27E6C5A" w14:textId="77777777" w:rsidR="006811D9" w:rsidRPr="00657820" w:rsidRDefault="006811D9" w:rsidP="006811D9">
            <w:pPr>
              <w:tabs>
                <w:tab w:val="decimal" w:pos="882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6811D9" w:rsidRPr="00657820" w:rsidRDefault="006811D9" w:rsidP="006811D9">
            <w:pPr>
              <w:tabs>
                <w:tab w:val="decimal" w:pos="882"/>
              </w:tabs>
              <w:ind w:left="26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5C62E8E9" w14:textId="77777777" w:rsidTr="00E42382">
        <w:trPr>
          <w:trHeight w:val="801"/>
        </w:trPr>
        <w:tc>
          <w:tcPr>
            <w:tcW w:w="4214" w:type="dxa"/>
            <w:shd w:val="clear" w:color="auto" w:fill="auto"/>
            <w:vAlign w:val="bottom"/>
          </w:tcPr>
          <w:p w14:paraId="6EC32B1C" w14:textId="2DAB304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- กิจการที่เกี่ยวข้องกัน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br/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5059D39F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185DBF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3ED119D7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6D92272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30B6B59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821F997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A7101E7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811D9" w:rsidRPr="00657820" w14:paraId="10941AB8" w14:textId="77777777" w:rsidTr="00E42382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7968BA6C" w14:textId="2DE08531" w:rsidR="006811D9" w:rsidRPr="00657820" w:rsidRDefault="006811D9" w:rsidP="006811D9">
            <w:pPr>
              <w:ind w:right="5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41C4B6F2" w14:textId="70C65ECC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AB498B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703114FD" w14:textId="337AC471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25FF104B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520D3C1" w14:textId="2A2895F9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7686A08" w14:textId="77777777" w:rsidR="006811D9" w:rsidRPr="00657820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BB8835C" w14:textId="0DAD6536" w:rsidR="006811D9" w:rsidRPr="00657820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811D9" w:rsidRPr="00657820" w14:paraId="5CC8D3C5" w14:textId="77777777" w:rsidTr="007238CA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18780664" w14:textId="70DF6B01" w:rsidR="006811D9" w:rsidRPr="00657820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9EAFE" w14:textId="01D68758" w:rsidR="006811D9" w:rsidRPr="007368B8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D8E2BF" w14:textId="77777777" w:rsidR="006811D9" w:rsidRPr="007368B8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65F" w14:textId="29EE1255" w:rsidR="006811D9" w:rsidRPr="007368B8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6B8A44F" w14:textId="77777777" w:rsidR="006811D9" w:rsidRPr="007368B8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456D3" w14:textId="2F50236B" w:rsidR="006811D9" w:rsidRPr="007368B8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403943F" w14:textId="77777777" w:rsidR="006811D9" w:rsidRPr="007368B8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B2C8B" w14:textId="22EE5C79" w:rsidR="006811D9" w:rsidRPr="007368B8" w:rsidRDefault="006811D9" w:rsidP="006811D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6811D9" w:rsidRPr="00657820" w14:paraId="30610153" w14:textId="77777777" w:rsidTr="007368B8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649F3571" w14:textId="1F61DD1F" w:rsidR="006811D9" w:rsidRPr="00ED4EE6" w:rsidRDefault="006811D9" w:rsidP="006811D9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AD22BFB" w14:textId="77777777" w:rsidR="006811D9" w:rsidRPr="00657820" w:rsidRDefault="006811D9" w:rsidP="006811D9">
            <w:pPr>
              <w:tabs>
                <w:tab w:val="decimal" w:pos="539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EE26A7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7A4DD923" w14:textId="77777777" w:rsidR="006811D9" w:rsidRPr="00657820" w:rsidRDefault="006811D9" w:rsidP="006811D9">
            <w:pPr>
              <w:tabs>
                <w:tab w:val="decimal" w:pos="539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7901951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E27E6CF" w14:textId="77777777" w:rsidR="006811D9" w:rsidRPr="00657820" w:rsidRDefault="006811D9" w:rsidP="006811D9">
            <w:pPr>
              <w:tabs>
                <w:tab w:val="decimal" w:pos="539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BCE5763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25FB2FAF" w14:textId="77777777" w:rsidR="006811D9" w:rsidRPr="00657820" w:rsidRDefault="006811D9" w:rsidP="006811D9">
            <w:pPr>
              <w:tabs>
                <w:tab w:val="decimal" w:pos="882"/>
              </w:tabs>
              <w:ind w:left="26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62466ED0" w14:textId="77777777" w:rsidTr="007C688F">
        <w:tc>
          <w:tcPr>
            <w:tcW w:w="4214" w:type="dxa"/>
            <w:shd w:val="clear" w:color="auto" w:fill="auto"/>
            <w:vAlign w:val="bottom"/>
          </w:tcPr>
          <w:p w14:paraId="5DEFBBE3" w14:textId="65877E8E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16AA5F18" w14:textId="11BFC791" w:rsidR="006811D9" w:rsidRPr="00657820" w:rsidRDefault="006811D9" w:rsidP="006811D9">
            <w:pPr>
              <w:ind w:left="183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210EC814" w14:textId="77777777" w:rsidR="006811D9" w:rsidRPr="00657820" w:rsidRDefault="006811D9" w:rsidP="006811D9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1E6F1F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D99D984" w14:textId="77777777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23A9450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C58A877" w14:textId="77777777" w:rsidR="006811D9" w:rsidRPr="00657820" w:rsidRDefault="006811D9" w:rsidP="006811D9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43AA30" w14:textId="77777777" w:rsidR="006811D9" w:rsidRPr="00657820" w:rsidRDefault="006811D9" w:rsidP="006811D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EE49575" w14:textId="77777777" w:rsidR="006811D9" w:rsidRPr="00657820" w:rsidRDefault="006811D9" w:rsidP="006811D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6686B944" w14:textId="77777777" w:rsidTr="004939E0">
        <w:tc>
          <w:tcPr>
            <w:tcW w:w="4214" w:type="dxa"/>
            <w:shd w:val="clear" w:color="auto" w:fill="auto"/>
            <w:vAlign w:val="bottom"/>
          </w:tcPr>
          <w:p w14:paraId="51332F6C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shd w:val="clear" w:color="auto" w:fill="auto"/>
          </w:tcPr>
          <w:p w14:paraId="33AF1123" w14:textId="4171C027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5E312974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F103AC2" w14:textId="580E7CA4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0" w:type="dxa"/>
            <w:shd w:val="clear" w:color="auto" w:fill="auto"/>
          </w:tcPr>
          <w:p w14:paraId="4CAAE25E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2BB0B56" w14:textId="15984E09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AEBE40" w14:textId="77777777" w:rsidR="006811D9" w:rsidRPr="00657820" w:rsidRDefault="006811D9" w:rsidP="006811D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6C59F8E" w14:textId="1437AE8B" w:rsidR="006811D9" w:rsidRPr="00657820" w:rsidRDefault="006811D9" w:rsidP="006811D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1D9" w:rsidRPr="00657820" w14:paraId="55FCDFBE" w14:textId="77777777" w:rsidTr="004939E0">
        <w:tc>
          <w:tcPr>
            <w:tcW w:w="4214" w:type="dxa"/>
            <w:shd w:val="clear" w:color="auto" w:fill="auto"/>
            <w:vAlign w:val="bottom"/>
          </w:tcPr>
          <w:p w14:paraId="32EDF16A" w14:textId="1941B7A8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6D53388F" w14:textId="70A5B8CC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180" w:type="dxa"/>
            <w:shd w:val="clear" w:color="auto" w:fill="auto"/>
          </w:tcPr>
          <w:p w14:paraId="2CADC9F9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222A3165" w14:textId="624FA731" w:rsidR="006811D9" w:rsidRPr="00657820" w:rsidRDefault="006811D9" w:rsidP="006811D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1,145</w:t>
            </w:r>
          </w:p>
        </w:tc>
        <w:tc>
          <w:tcPr>
            <w:tcW w:w="190" w:type="dxa"/>
            <w:shd w:val="clear" w:color="auto" w:fill="auto"/>
          </w:tcPr>
          <w:p w14:paraId="47B5C4A9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346607D" w14:textId="0EF67CE6" w:rsidR="006811D9" w:rsidRPr="00657820" w:rsidRDefault="006811D9" w:rsidP="006811D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DF04DC3" w14:textId="77777777" w:rsidR="006811D9" w:rsidRPr="00657820" w:rsidRDefault="006811D9" w:rsidP="006811D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6E40E13" w14:textId="3D4A2E9F" w:rsidR="006811D9" w:rsidRPr="00657820" w:rsidRDefault="006811D9" w:rsidP="006811D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1D9" w:rsidRPr="00657820" w14:paraId="4AB9F447" w14:textId="77777777" w:rsidTr="004939E0">
        <w:tc>
          <w:tcPr>
            <w:tcW w:w="4214" w:type="dxa"/>
            <w:shd w:val="clear" w:color="auto" w:fill="auto"/>
            <w:vAlign w:val="bottom"/>
          </w:tcPr>
          <w:p w14:paraId="0F41DC47" w14:textId="39BA8FF8" w:rsidR="006811D9" w:rsidRPr="00657820" w:rsidRDefault="006811D9" w:rsidP="006811D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รวมค่าใช้จ่ายค้างจ่าย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3840" w14:textId="15318F29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1,327</w:t>
            </w:r>
          </w:p>
        </w:tc>
        <w:tc>
          <w:tcPr>
            <w:tcW w:w="180" w:type="dxa"/>
            <w:shd w:val="clear" w:color="auto" w:fill="auto"/>
          </w:tcPr>
          <w:p w14:paraId="25F6F2C0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8133" w14:textId="0B4DF1F5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1,150</w:t>
            </w:r>
          </w:p>
        </w:tc>
        <w:tc>
          <w:tcPr>
            <w:tcW w:w="190" w:type="dxa"/>
            <w:shd w:val="clear" w:color="auto" w:fill="auto"/>
          </w:tcPr>
          <w:p w14:paraId="53284603" w14:textId="77777777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2BBAE" w14:textId="21223DED" w:rsidR="006811D9" w:rsidRPr="00657820" w:rsidRDefault="006811D9" w:rsidP="006811D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8B6CCD7" w14:textId="77777777" w:rsidR="006811D9" w:rsidRPr="00657820" w:rsidRDefault="006811D9" w:rsidP="006811D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D2AA7" w14:textId="1DB503FE" w:rsidR="006811D9" w:rsidRPr="00657820" w:rsidRDefault="006811D9" w:rsidP="006811D9">
            <w:pPr>
              <w:tabs>
                <w:tab w:val="decimal" w:pos="895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6811D9" w:rsidRPr="00657820" w14:paraId="58452EBF" w14:textId="77777777" w:rsidTr="008343F5">
        <w:trPr>
          <w:trHeight w:val="366"/>
        </w:trPr>
        <w:tc>
          <w:tcPr>
            <w:tcW w:w="4214" w:type="dxa"/>
            <w:shd w:val="clear" w:color="auto" w:fill="auto"/>
            <w:vAlign w:val="bottom"/>
          </w:tcPr>
          <w:p w14:paraId="6601CA3F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DB8C9F2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283ACE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364CE45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D4A1A4F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EE04274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C6262B5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571C2A5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811D9" w:rsidRPr="00657820" w14:paraId="30A8D81D" w14:textId="77777777" w:rsidTr="008343F5">
        <w:trPr>
          <w:trHeight w:val="366"/>
        </w:trPr>
        <w:tc>
          <w:tcPr>
            <w:tcW w:w="4214" w:type="dxa"/>
            <w:shd w:val="clear" w:color="auto" w:fill="auto"/>
            <w:vAlign w:val="bottom"/>
          </w:tcPr>
          <w:p w14:paraId="630FF866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6B95EEE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7BD6A8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69E6D128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6F2DB79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DDA9908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062DAD37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15ABA46" w14:textId="77777777" w:rsidR="006811D9" w:rsidRPr="00EE49F8" w:rsidRDefault="006811D9" w:rsidP="006811D9">
            <w:pPr>
              <w:ind w:right="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811D9" w:rsidRPr="00657820" w14:paraId="48262FBE" w14:textId="77777777" w:rsidTr="00EC4316">
        <w:tc>
          <w:tcPr>
            <w:tcW w:w="4214" w:type="dxa"/>
            <w:shd w:val="clear" w:color="auto" w:fill="auto"/>
            <w:vAlign w:val="bottom"/>
          </w:tcPr>
          <w:p w14:paraId="4CFA2F01" w14:textId="399914C3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ดอกเบี้ยค้างจ่าย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34EA275C" w14:textId="7CAB297D" w:rsidR="006811D9" w:rsidRPr="00657820" w:rsidRDefault="006811D9" w:rsidP="006811D9">
            <w:pPr>
              <w:ind w:left="183"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15F4C0C7" w14:textId="77777777" w:rsidR="006811D9" w:rsidRPr="00657820" w:rsidRDefault="006811D9" w:rsidP="006811D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94494A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78CC8228" w14:textId="77777777" w:rsidR="006811D9" w:rsidRPr="00657820" w:rsidRDefault="006811D9" w:rsidP="006811D9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8AA3669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4F639FB" w14:textId="77777777" w:rsidR="006811D9" w:rsidRPr="00657820" w:rsidRDefault="006811D9" w:rsidP="006811D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51B11DF" w14:textId="77777777" w:rsidR="006811D9" w:rsidRPr="00657820" w:rsidRDefault="006811D9" w:rsidP="006811D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3A8980FD" w14:textId="77777777" w:rsidR="006811D9" w:rsidRPr="00657820" w:rsidRDefault="006811D9" w:rsidP="006811D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2A32A6F4" w14:textId="77777777" w:rsidTr="004939E0">
        <w:tc>
          <w:tcPr>
            <w:tcW w:w="4214" w:type="dxa"/>
            <w:shd w:val="clear" w:color="auto" w:fill="auto"/>
            <w:vAlign w:val="bottom"/>
          </w:tcPr>
          <w:p w14:paraId="7C0270F3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4B40DD2" w14:textId="0D0649C2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66A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2E85D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B18FEAA" w14:textId="0BE27BE0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8EEB984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94FDD2A" w14:textId="67283F99" w:rsidR="006811D9" w:rsidRPr="00657820" w:rsidRDefault="006811D9" w:rsidP="006811D9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10,973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7E4506C" w14:textId="77777777" w:rsidR="006811D9" w:rsidRPr="00657820" w:rsidRDefault="006811D9" w:rsidP="006811D9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EE39F8" w14:textId="3986A20D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</w:tr>
      <w:tr w:rsidR="006811D9" w:rsidRPr="00657820" w14:paraId="1E6F4E25" w14:textId="77777777" w:rsidTr="004939E0">
        <w:tc>
          <w:tcPr>
            <w:tcW w:w="4214" w:type="dxa"/>
            <w:shd w:val="clear" w:color="auto" w:fill="auto"/>
            <w:vAlign w:val="bottom"/>
          </w:tcPr>
          <w:p w14:paraId="44E6709A" w14:textId="72BBA36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7A9E9C" w14:textId="454847A8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66A46">
              <w:rPr>
                <w:rFonts w:asciiTheme="majorBidi" w:hAnsiTheme="majorBidi" w:cstheme="majorBidi"/>
                <w:sz w:val="28"/>
              </w:rPr>
              <w:t>8,601</w:t>
            </w:r>
          </w:p>
        </w:tc>
        <w:tc>
          <w:tcPr>
            <w:tcW w:w="180" w:type="dxa"/>
            <w:shd w:val="clear" w:color="auto" w:fill="auto"/>
          </w:tcPr>
          <w:p w14:paraId="16239846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E95617C" w14:textId="2A1CE831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190" w:type="dxa"/>
            <w:shd w:val="clear" w:color="auto" w:fill="FFFFFF" w:themeFill="background1"/>
          </w:tcPr>
          <w:p w14:paraId="73C9CAC1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F743FEF" w14:textId="0E1CB763" w:rsidR="006811D9" w:rsidRPr="00657820" w:rsidRDefault="006811D9" w:rsidP="006811D9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9C56401" w14:textId="77777777" w:rsidR="006811D9" w:rsidRPr="00657820" w:rsidRDefault="006811D9" w:rsidP="006811D9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49A4C56" w14:textId="0F535CE9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1D9" w:rsidRPr="00657820" w14:paraId="1BC69D4F" w14:textId="77777777">
        <w:tc>
          <w:tcPr>
            <w:tcW w:w="4214" w:type="dxa"/>
            <w:shd w:val="clear" w:color="auto" w:fill="auto"/>
            <w:vAlign w:val="bottom"/>
          </w:tcPr>
          <w:p w14:paraId="1DDF1F31" w14:textId="0BCE0CF0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13BC4F2E" w14:textId="2BD7D52E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66A46">
              <w:rPr>
                <w:rFonts w:asciiTheme="majorBidi" w:hAnsiTheme="majorBidi" w:cstheme="majorBidi"/>
                <w:sz w:val="28"/>
              </w:rPr>
              <w:t>5,69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A3649EA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FBE644F" w14:textId="70BB5A3F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90" w:type="dxa"/>
            <w:shd w:val="clear" w:color="auto" w:fill="FFFFFF" w:themeFill="background1"/>
          </w:tcPr>
          <w:p w14:paraId="561AFD6B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78E017" w14:textId="7EB40C88" w:rsidR="006811D9" w:rsidRPr="00657820" w:rsidRDefault="006811D9" w:rsidP="006811D9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39B39E" w14:textId="77777777" w:rsidR="006811D9" w:rsidRPr="00657820" w:rsidRDefault="006811D9" w:rsidP="006811D9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CAC5F09" w14:textId="46813E4B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811D9" w:rsidRPr="00657820" w14:paraId="239D4798" w14:textId="77777777" w:rsidTr="004939E0">
        <w:tc>
          <w:tcPr>
            <w:tcW w:w="4214" w:type="dxa"/>
            <w:shd w:val="clear" w:color="auto" w:fill="auto"/>
            <w:vAlign w:val="bottom"/>
          </w:tcPr>
          <w:p w14:paraId="02D03D64" w14:textId="0695CBFD" w:rsidR="006811D9" w:rsidRPr="00657820" w:rsidRDefault="006811D9" w:rsidP="006811D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รวมดอกเบี้ยค้างจ่าย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0FA950DB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14,294</w:t>
            </w:r>
          </w:p>
        </w:tc>
        <w:tc>
          <w:tcPr>
            <w:tcW w:w="180" w:type="dxa"/>
            <w:shd w:val="clear" w:color="auto" w:fill="auto"/>
          </w:tcPr>
          <w:p w14:paraId="077AB478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4177BBE1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10,084</w:t>
            </w:r>
          </w:p>
        </w:tc>
        <w:tc>
          <w:tcPr>
            <w:tcW w:w="190" w:type="dxa"/>
            <w:shd w:val="clear" w:color="auto" w:fill="auto"/>
          </w:tcPr>
          <w:p w14:paraId="450E135E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23BB06B4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10,973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A081A69" w14:textId="77777777" w:rsidR="006811D9" w:rsidRPr="00657820" w:rsidRDefault="006811D9" w:rsidP="006811D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0DAB2FFB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10,722</w:t>
            </w:r>
          </w:p>
        </w:tc>
      </w:tr>
      <w:tr w:rsidR="006811D9" w:rsidRPr="00657820" w14:paraId="174C542D" w14:textId="77777777" w:rsidTr="004939E0">
        <w:trPr>
          <w:trHeight w:val="195"/>
        </w:trPr>
        <w:tc>
          <w:tcPr>
            <w:tcW w:w="4214" w:type="dxa"/>
            <w:shd w:val="clear" w:color="auto" w:fill="auto"/>
            <w:vAlign w:val="bottom"/>
          </w:tcPr>
          <w:p w14:paraId="28AAF3FF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493D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898D8F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B670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84BBA87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D710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82A4AC5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25C1" w14:textId="77777777" w:rsidR="006811D9" w:rsidRPr="00657820" w:rsidRDefault="006811D9" w:rsidP="006811D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332C5D1A" w14:textId="77777777" w:rsidTr="004939E0">
        <w:tc>
          <w:tcPr>
            <w:tcW w:w="4214" w:type="dxa"/>
            <w:shd w:val="clear" w:color="auto" w:fill="auto"/>
            <w:vAlign w:val="bottom"/>
          </w:tcPr>
          <w:p w14:paraId="3EAED698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77" w:type="dxa"/>
            <w:shd w:val="clear" w:color="auto" w:fill="auto"/>
          </w:tcPr>
          <w:p w14:paraId="546B6859" w14:textId="77777777" w:rsidR="006811D9" w:rsidRPr="00657820" w:rsidRDefault="006811D9" w:rsidP="006811D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8F0416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49C8D19" w14:textId="77777777" w:rsidR="006811D9" w:rsidRPr="00657820" w:rsidRDefault="006811D9" w:rsidP="006811D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04DDA80A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68444B3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B4C624A" w14:textId="77777777" w:rsidR="006811D9" w:rsidRPr="00657820" w:rsidRDefault="006811D9" w:rsidP="006811D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C6393DE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6811D9" w:rsidRPr="00657820" w14:paraId="762C9CCA" w14:textId="77777777" w:rsidTr="004939E0">
        <w:tc>
          <w:tcPr>
            <w:tcW w:w="4214" w:type="dxa"/>
            <w:shd w:val="clear" w:color="auto" w:fill="auto"/>
            <w:vAlign w:val="bottom"/>
          </w:tcPr>
          <w:p w14:paraId="47FC83CA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3D58B1F4" w14:textId="58FCE32F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AFA1C1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2DD20DD" w14:textId="34936BB9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78427727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8E20E34" w14:textId="37077E07" w:rsidR="006811D9" w:rsidRPr="00657820" w:rsidRDefault="006811D9" w:rsidP="006811D9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347B530" w14:textId="77777777" w:rsidR="006811D9" w:rsidRPr="00657820" w:rsidRDefault="006811D9" w:rsidP="006811D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0FEB32C" w14:textId="20CFEE6F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264</w:t>
            </w:r>
          </w:p>
        </w:tc>
      </w:tr>
      <w:tr w:rsidR="006811D9" w:rsidRPr="00657820" w14:paraId="527A40C2" w14:textId="77777777" w:rsidTr="004939E0">
        <w:tc>
          <w:tcPr>
            <w:tcW w:w="4214" w:type="dxa"/>
            <w:shd w:val="clear" w:color="auto" w:fill="auto"/>
            <w:vAlign w:val="bottom"/>
          </w:tcPr>
          <w:p w14:paraId="2887E141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</w:tcPr>
          <w:p w14:paraId="7FD9356E" w14:textId="541C350B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AE3AD5A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B7E4138" w14:textId="72789B3A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90" w:type="dxa"/>
            <w:shd w:val="clear" w:color="auto" w:fill="auto"/>
          </w:tcPr>
          <w:p w14:paraId="5598CDEB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220A2A3" w14:textId="3D7365F0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90C2122" w14:textId="77777777" w:rsidR="006811D9" w:rsidRPr="00657820" w:rsidRDefault="006811D9" w:rsidP="006811D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15FC7A2" w14:textId="28CDB91C" w:rsidR="006811D9" w:rsidRPr="00657820" w:rsidRDefault="006811D9" w:rsidP="006811D9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811D9" w:rsidRPr="00657820" w14:paraId="0B96AEEE" w14:textId="77777777" w:rsidTr="004939E0">
        <w:tc>
          <w:tcPr>
            <w:tcW w:w="4214" w:type="dxa"/>
            <w:shd w:val="clear" w:color="auto" w:fill="auto"/>
            <w:vAlign w:val="bottom"/>
          </w:tcPr>
          <w:p w14:paraId="37132114" w14:textId="77777777" w:rsidR="006811D9" w:rsidRPr="00657820" w:rsidRDefault="006811D9" w:rsidP="006811D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7D4FB1E5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57EE616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36A7D9E9" w:rsidR="006811D9" w:rsidRPr="00657820" w:rsidRDefault="006811D9" w:rsidP="006811D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90" w:type="dxa"/>
            <w:shd w:val="clear" w:color="auto" w:fill="auto"/>
          </w:tcPr>
          <w:p w14:paraId="2ECDD181" w14:textId="77777777" w:rsidR="006811D9" w:rsidRPr="00657820" w:rsidRDefault="006811D9" w:rsidP="006811D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55FE1AFB" w:rsidR="006811D9" w:rsidRPr="00657820" w:rsidRDefault="006811D9" w:rsidP="006811D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BE91AC" w14:textId="77777777" w:rsidR="006811D9" w:rsidRPr="00657820" w:rsidRDefault="006811D9" w:rsidP="006811D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683937BF" w:rsidR="006811D9" w:rsidRPr="00657820" w:rsidRDefault="006811D9" w:rsidP="006811D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</w:p>
        </w:tc>
      </w:tr>
    </w:tbl>
    <w:p w14:paraId="1C9AEC90" w14:textId="596883D0" w:rsidR="005E236B" w:rsidRDefault="005E23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A8734FC" w14:textId="202387CE" w:rsidR="00F9596A" w:rsidRPr="00657820" w:rsidRDefault="00F9596A" w:rsidP="00F8225C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เงินให้กู้ยืมระยะสั้นแก่บุคคล</w:t>
      </w:r>
      <w:r w:rsidR="00EB2624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65782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 เงินให้กู้ยืมระยาวแก่กิจการที่เกี่ยวข้องกัน เงินกู้ยืมระยะสั้นจาก</w:t>
      </w:r>
      <w:r w:rsidR="00B8728D">
        <w:rPr>
          <w:rFonts w:asciiTheme="majorBidi" w:hAnsiTheme="majorBidi" w:cstheme="majorBidi"/>
          <w:b/>
          <w:bCs/>
          <w:sz w:val="28"/>
        </w:rPr>
        <w:t xml:space="preserve">  </w:t>
      </w:r>
      <w:r w:rsidRPr="00657820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  <w:r w:rsidR="00753E25" w:rsidRPr="00657820">
        <w:rPr>
          <w:rFonts w:asciiTheme="majorBidi" w:hAnsiTheme="majorBidi" w:cstheme="majorBidi"/>
          <w:b/>
          <w:bCs/>
          <w:sz w:val="28"/>
        </w:rPr>
        <w:t xml:space="preserve"> </w:t>
      </w:r>
      <w:r w:rsidR="00753E25" w:rsidRPr="00657820">
        <w:rPr>
          <w:rFonts w:asciiTheme="majorBidi" w:hAnsiTheme="majorBidi" w:cstheme="majorBidi"/>
          <w:b/>
          <w:bCs/>
          <w:sz w:val="28"/>
          <w:cs/>
        </w:rPr>
        <w:t>และเงินกู้ยืม</w:t>
      </w:r>
      <w:r w:rsidR="00466440" w:rsidRPr="00657820">
        <w:rPr>
          <w:rFonts w:asciiTheme="majorBidi" w:hAnsiTheme="majorBidi" w:cstheme="majorBidi"/>
          <w:b/>
          <w:bCs/>
          <w:sz w:val="28"/>
          <w:cs/>
        </w:rPr>
        <w:t>ระยะยาวจากกิจการที่เกี่ยวข้องกัน</w:t>
      </w:r>
    </w:p>
    <w:p w14:paraId="53F6289E" w14:textId="31BBC572" w:rsidR="00D5121C" w:rsidRPr="00657820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EB2624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6951A5">
        <w:rPr>
          <w:rFonts w:asciiTheme="majorBidi" w:hAnsiTheme="majorBidi" w:cstheme="majorBidi"/>
          <w:color w:val="000000"/>
          <w:spacing w:val="-2"/>
          <w:sz w:val="28"/>
          <w:lang w:val="en-GB"/>
        </w:rPr>
        <w:t>7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2F586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6951A5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="008641E6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5121C" w:rsidRPr="00657820" w14:paraId="3FE633CA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25810E31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Pr="00657820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657820" w:rsidRDefault="009B2480" w:rsidP="00D704CC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5121C" w:rsidRPr="00657820" w14:paraId="47346C21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7D5D9309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Pr="00657820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657820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35718" w:rsidRPr="00657820" w14:paraId="0D112A1D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1A364C76" w14:textId="77777777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41251B02" w14:textId="39B666D7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78A0094" w14:textId="77777777" w:rsidR="00635718" w:rsidRPr="00657820" w:rsidRDefault="00635718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14451A57" w14:textId="388AB9D7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3A1036A6" w14:textId="77777777" w:rsidR="00635718" w:rsidRPr="00657820" w:rsidRDefault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27012210" w14:textId="77777777" w:rsidR="007E33FD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  <w:p w14:paraId="02CC500B" w14:textId="056BD013" w:rsidR="00635718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</w:t>
            </w:r>
            <w:r w:rsidR="00C1162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="006951A5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0D5D3E" w14:textId="725A0705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6ABECC51" w14:textId="131DC89E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42861" w14:textId="3E91B02A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D89B561" w14:textId="77777777" w:rsidR="007E33FD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34B1337E" w14:textId="4B0FAC45" w:rsidR="00635718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6951A5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</w:tr>
      <w:tr w:rsidR="00635718" w:rsidRPr="00657820" w14:paraId="0C022BC2" w14:textId="77777777" w:rsidTr="00C0703A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78EB1FC7" w14:textId="717C54A4" w:rsidR="00635718" w:rsidRPr="00657820" w:rsidRDefault="00635718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F2F10FF" w14:textId="77777777" w:rsidR="00635718" w:rsidRPr="00657820" w:rsidRDefault="00635718" w:rsidP="00E1133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7BAC02A4" w14:textId="6F53EC20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0EE3F19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1EF75CC1" w14:textId="33217B12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AE1435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A02A8" w14:textId="17026A6E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54B2DC" w14:textId="77777777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E74DE" w14:textId="05DEBADD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47B64569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691A20A" w14:textId="3A5E3BD0" w:rsidR="00635718" w:rsidRPr="00657820" w:rsidRDefault="00635718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951A5" w:rsidRPr="00657820" w14:paraId="60B5ABA3" w14:textId="77777777" w:rsidTr="00506CF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7BB78F" w14:textId="45E6AAFC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363" w:hanging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023DA186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6A4A7B" w14:textId="77777777" w:rsidR="006951A5" w:rsidRPr="00657820" w:rsidRDefault="006951A5" w:rsidP="006951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B80385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6BE4A9" w14:textId="0A49C2DF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93019BD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129D2FA" w14:textId="77777777" w:rsidR="006951A5" w:rsidRPr="00657820" w:rsidRDefault="006951A5" w:rsidP="006951A5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C8F67DC" w14:textId="77777777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684" w:rsidRPr="00657820" w14:paraId="6EC1D59F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8676C4" w14:textId="05F5E192" w:rsidR="00733684" w:rsidRPr="00657820" w:rsidRDefault="00733684" w:rsidP="00733684">
            <w:pPr>
              <w:tabs>
                <w:tab w:val="left" w:pos="2160"/>
              </w:tabs>
              <w:ind w:left="363"/>
              <w:rPr>
                <w:rFonts w:asciiTheme="majorBidi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586FBEC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67B417C" w14:textId="77777777" w:rsidR="00733684" w:rsidRPr="00657820" w:rsidRDefault="00733684" w:rsidP="0073368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18C0718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8DD69" w14:textId="0E63C746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53001B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7CDAB" w14:textId="5FB371AD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DA0C5C" w14:textId="77777777" w:rsidR="00733684" w:rsidRPr="00657820" w:rsidRDefault="00733684" w:rsidP="0073368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90D34" w14:textId="021CD052" w:rsidR="00733684" w:rsidRPr="00657820" w:rsidRDefault="00733684" w:rsidP="0073368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C26F4" w14:textId="25E7087A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F5F25" w14:textId="26707E6E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3,850</w:t>
            </w:r>
          </w:p>
        </w:tc>
      </w:tr>
      <w:tr w:rsidR="00733684" w:rsidRPr="00657820" w14:paraId="5F9FEE9C" w14:textId="77777777" w:rsidTr="00CC2692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287BB147" w14:textId="57A4EA6F" w:rsidR="00733684" w:rsidRPr="00657820" w:rsidRDefault="00733684" w:rsidP="0073368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  <w:tcBorders>
              <w:bottom w:val="nil"/>
            </w:tcBorders>
          </w:tcPr>
          <w:p w14:paraId="2C4CBA4D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693D6B8" w14:textId="3907B85C" w:rsidR="00733684" w:rsidRPr="00657820" w:rsidRDefault="00733684" w:rsidP="0073368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0A113E8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748F" w14:textId="518895C4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D58483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98B73" w14:textId="44AF14FC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77B043" w14:textId="77777777" w:rsidR="00733684" w:rsidRPr="00657820" w:rsidRDefault="00733684" w:rsidP="0073368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F359" w14:textId="0BC4DBEB" w:rsidR="00733684" w:rsidRPr="00657820" w:rsidRDefault="00733684" w:rsidP="0073368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184A8" w14:textId="77777777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B0D74" w14:textId="1A358E15" w:rsidR="00733684" w:rsidRPr="00657820" w:rsidRDefault="00733684" w:rsidP="00733684">
            <w:pPr>
              <w:tabs>
                <w:tab w:val="decimal" w:pos="808"/>
              </w:tabs>
              <w:ind w:left="-88" w:right="90" w:firstLine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733684" w:rsidRPr="00657820" w14:paraId="7770F5F9" w14:textId="77777777" w:rsidTr="00CC26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4977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กรุงไทย แลนด์ </w:t>
            </w:r>
          </w:p>
          <w:p w14:paraId="1B57D65A" w14:textId="031D69D9" w:rsidR="00733684" w:rsidRPr="00657820" w:rsidRDefault="00733684" w:rsidP="00733684">
            <w:pPr>
              <w:tabs>
                <w:tab w:val="left" w:pos="360"/>
                <w:tab w:val="left" w:pos="2160"/>
              </w:tabs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3C6EF4C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1D6FDB7" w14:textId="72AE9D0A" w:rsidR="00733684" w:rsidRPr="00657820" w:rsidRDefault="00733684" w:rsidP="0073368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FD03DC8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DEF581" w14:textId="42D42CC6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9,664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2E7D1328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4AF57" w14:textId="13986897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3ED74CDC" w14:textId="77777777" w:rsidR="00733684" w:rsidRPr="00657820" w:rsidRDefault="00733684" w:rsidP="0073368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AC6CDC" w14:textId="58F11BBB" w:rsidR="00733684" w:rsidRPr="00657820" w:rsidRDefault="00733684" w:rsidP="0073368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5D92510" w14:textId="77777777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FBB4B" w14:textId="34C1BB96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733684" w:rsidRPr="00657820" w14:paraId="1E22EFAA" w14:textId="77777777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1D2D2408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733684" w:rsidRPr="00657820" w:rsidRDefault="00733684" w:rsidP="0073368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3A1C2A" w14:textId="37F4D0B1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90" w:type="dxa"/>
            <w:shd w:val="clear" w:color="auto" w:fill="auto"/>
          </w:tcPr>
          <w:p w14:paraId="66572855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07463D7E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48A9FB" w14:textId="77777777" w:rsidR="00733684" w:rsidRPr="00657820" w:rsidRDefault="00733684" w:rsidP="00733684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2CB1AFA4" w:rsidR="00733684" w:rsidRPr="00657820" w:rsidRDefault="00733684" w:rsidP="0073368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90" w:type="dxa"/>
            <w:shd w:val="clear" w:color="auto" w:fill="auto"/>
          </w:tcPr>
          <w:p w14:paraId="4114EA60" w14:textId="77777777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37ABE824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28,814</w:t>
            </w:r>
          </w:p>
        </w:tc>
      </w:tr>
      <w:tr w:rsidR="00733684" w:rsidRPr="00657820" w14:paraId="0A190730" w14:textId="77777777" w:rsidTr="00506CF3">
        <w:trPr>
          <w:trHeight w:val="80"/>
        </w:trPr>
        <w:tc>
          <w:tcPr>
            <w:tcW w:w="2520" w:type="dxa"/>
            <w:vAlign w:val="bottom"/>
          </w:tcPr>
          <w:p w14:paraId="3D51154A" w14:textId="5ED17008" w:rsidR="00733684" w:rsidRPr="00657820" w:rsidRDefault="00733684" w:rsidP="00733684">
            <w:pPr>
              <w:tabs>
                <w:tab w:val="left" w:pos="2160"/>
              </w:tabs>
              <w:ind w:left="358" w:hanging="35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ค่าเผื่อผลขาดทุนด้านเครดิต</w:t>
            </w:r>
            <w:r w:rsidRPr="006C3D5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  <w:vAlign w:val="bottom"/>
          </w:tcPr>
          <w:p w14:paraId="6AAA8B20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0A5F" w14:textId="2B39BFD7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CAD42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DFB983" w14:textId="58F58471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C85DE" w14:textId="77777777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088717" w14:textId="5DE6DB4F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02D1" w14:textId="28410EFC" w:rsidR="00733684" w:rsidRPr="00657820" w:rsidRDefault="00252040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3684" w:rsidRPr="00657820" w14:paraId="400497F7" w14:textId="77777777" w:rsidTr="00F011DC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356844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733684" w:rsidRPr="00657820" w:rsidRDefault="00733684" w:rsidP="0073368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3D7344F8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851C042" w14:textId="77777777" w:rsidR="00733684" w:rsidRPr="00657820" w:rsidRDefault="00733684" w:rsidP="0073368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96636" w14:textId="58A9C1A1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65769" w14:textId="3E05A704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733684" w:rsidRPr="00657820" w:rsidRDefault="00733684" w:rsidP="0073368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2F3B1F80" w:rsidR="00733684" w:rsidRPr="00657820" w:rsidRDefault="00733684" w:rsidP="0073368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28,814</w:t>
            </w:r>
          </w:p>
        </w:tc>
      </w:tr>
      <w:tr w:rsidR="00054F67" w:rsidRPr="00657820" w14:paraId="75BDFEC4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527F3B80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61A6C06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AF09C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1805C4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50A219A0" w14:textId="77777777" w:rsidR="00054F67" w:rsidRPr="00657820" w:rsidRDefault="00054F6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54F67" w:rsidRPr="00657820" w14:paraId="4431BCAF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14E397C5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423010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ACB4D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2961B9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33AE63A7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54F67" w:rsidRPr="00657820" w14:paraId="001A1869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43205632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4A97A716" w14:textId="53A98A58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="00E02CB1" w:rsidRPr="00657820">
              <w:rPr>
                <w:rFonts w:asciiTheme="majorBidi" w:hAnsiTheme="majorBidi" w:cstheme="majorBidi"/>
                <w:sz w:val="28"/>
                <w:cs/>
              </w:rPr>
              <w:t>หรือ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36F1D88D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770D5FBA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571E5FD9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434FFCA5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  <w:p w14:paraId="6E9C2699" w14:textId="38371B44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6951A5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81A18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431FCD08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097CE8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5099152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7B18C3BD" w14:textId="53974D88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6951A5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054F67" w:rsidRPr="00657820" w14:paraId="44279989" w14:textId="77777777" w:rsidTr="003A3081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427133E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A19F39C" w14:textId="77777777" w:rsidR="00054F67" w:rsidRPr="00657820" w:rsidRDefault="00054F67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00A397D4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F045FC8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5DB453E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7FC0260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3EA77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bottom w:val="nil"/>
            </w:tcBorders>
          </w:tcPr>
          <w:p w14:paraId="0D76A143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54C80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1B249714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65C4A62A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951A5" w:rsidRPr="00657820" w14:paraId="6CA4A0B6" w14:textId="77777777" w:rsidTr="003A3081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  <w:vAlign w:val="bottom"/>
          </w:tcPr>
          <w:p w14:paraId="3E39F569" w14:textId="6F23AFD3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กรรมการบริษัทย่อย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088926A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265BB1C" w14:textId="419C2385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33C7E967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751F228" w14:textId="5F557309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C3A4ED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59ADB03" w14:textId="491466F9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0D0BD6E" w14:textId="77777777" w:rsidR="006951A5" w:rsidRPr="00657820" w:rsidRDefault="006951A5" w:rsidP="006951A5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001FC5" w14:textId="76C8E555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F9752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CD497" w14:textId="35166F72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951A5" w:rsidRPr="00657820" w14:paraId="375EE4D7" w14:textId="7777777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649A0" w14:textId="0B052860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363" w:hanging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26333AFF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66B0123" w14:textId="77777777" w:rsidR="006951A5" w:rsidRPr="00657820" w:rsidRDefault="006951A5" w:rsidP="006951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217648C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79179D" w14:textId="49AC5E7A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E8BCA30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3D8597E" w14:textId="7E421F01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DEE309B" w14:textId="77777777" w:rsidR="006951A5" w:rsidRPr="00657820" w:rsidRDefault="006951A5" w:rsidP="006951A5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5CB91A2" w14:textId="4F189CBF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D9EE033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0BD107" w14:textId="0EAE484E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951A5" w:rsidRPr="00657820" w14:paraId="701AAF17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7DEA24" w14:textId="467C17DC" w:rsidR="006951A5" w:rsidRPr="00657820" w:rsidRDefault="006951A5" w:rsidP="006951A5">
            <w:pPr>
              <w:tabs>
                <w:tab w:val="left" w:pos="2160"/>
              </w:tabs>
              <w:ind w:left="363"/>
              <w:rPr>
                <w:rFonts w:asciiTheme="majorBidi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8C3F58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266EBC2" w14:textId="649A2DE2" w:rsidR="006951A5" w:rsidRPr="00657820" w:rsidRDefault="006951A5" w:rsidP="006951A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16F54AE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083EF" w14:textId="755CB0A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A230CF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72587" w14:textId="013C7351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A78BF3" w14:textId="77777777" w:rsidR="006951A5" w:rsidRPr="00657820" w:rsidRDefault="006951A5" w:rsidP="006951A5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0D64D" w14:textId="08930164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A0676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6C971" w14:textId="1005B77A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6951A5" w:rsidRPr="00657820" w14:paraId="793B5ADF" w14:textId="77777777" w:rsidTr="00C0703A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4ABC0AA7" w14:textId="06243974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AF187E7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EF77D97" w14:textId="04D27445" w:rsidR="006951A5" w:rsidRPr="00657820" w:rsidRDefault="006951A5" w:rsidP="006951A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799C712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E6BC" w14:textId="639E1958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7EBB65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810B3" w14:textId="6BFD29C9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AD55203" w14:textId="77777777" w:rsidR="006951A5" w:rsidRPr="00657820" w:rsidRDefault="006951A5" w:rsidP="006951A5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7EC4C" w14:textId="25D74DBD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0E3B9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CE7F5" w14:textId="2EE6BAB0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6951A5" w:rsidRPr="00657820" w14:paraId="06E49508" w14:textId="7777777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2898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กรุงไทย แลนด์ </w:t>
            </w:r>
          </w:p>
          <w:p w14:paraId="051941BB" w14:textId="38455C46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4FB4D6B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D5DB56" w14:textId="689739AA" w:rsidR="006951A5" w:rsidRPr="00657820" w:rsidRDefault="006951A5" w:rsidP="006951A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4C476F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852524" w14:textId="384F6603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9,364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1EEB370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6B5F6" w14:textId="5784C789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185F9C53" w14:textId="77777777" w:rsidR="006951A5" w:rsidRPr="00657820" w:rsidRDefault="006951A5" w:rsidP="006951A5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FCDCAB" w14:textId="24C3EC97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DAA4EA8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986843" w14:textId="51EF3F91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6951A5" w:rsidRPr="00657820" w14:paraId="2AEB4550" w14:textId="77777777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0A35FA59" w14:textId="319347E5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3D1E2C6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F5B9D8" w14:textId="77777777" w:rsidR="006951A5" w:rsidRPr="00657820" w:rsidRDefault="006951A5" w:rsidP="006951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E76D3C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56617F" w14:textId="13E38803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41,314</w:t>
            </w:r>
          </w:p>
        </w:tc>
        <w:tc>
          <w:tcPr>
            <w:tcW w:w="90" w:type="dxa"/>
            <w:shd w:val="clear" w:color="auto" w:fill="auto"/>
          </w:tcPr>
          <w:p w14:paraId="2FE74903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8C5F0" w14:textId="7330C721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8,100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AFE7DD3" w14:textId="77777777" w:rsidR="006951A5" w:rsidRPr="00657820" w:rsidRDefault="006951A5" w:rsidP="006951A5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DE83C" w14:textId="0785B4EF" w:rsidR="006951A5" w:rsidRPr="00657820" w:rsidRDefault="006951A5" w:rsidP="006951A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324CF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17D8F7" w14:textId="1959C1B5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</w:tr>
      <w:tr w:rsidR="006951A5" w:rsidRPr="00657820" w14:paraId="07BA7CD8" w14:textId="77777777">
        <w:trPr>
          <w:trHeight w:val="80"/>
        </w:trPr>
        <w:tc>
          <w:tcPr>
            <w:tcW w:w="2520" w:type="dxa"/>
            <w:vAlign w:val="bottom"/>
          </w:tcPr>
          <w:p w14:paraId="1ECECFC7" w14:textId="585A6770" w:rsidR="006951A5" w:rsidRPr="00657820" w:rsidRDefault="007178D8" w:rsidP="007178D8">
            <w:pPr>
              <w:tabs>
                <w:tab w:val="left" w:pos="2160"/>
              </w:tabs>
              <w:ind w:left="358" w:hanging="35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ค่าเผื่อผลขาดทุนด้านเครดิต</w:t>
            </w:r>
            <w:r w:rsidRPr="006C3D5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  <w:vAlign w:val="bottom"/>
          </w:tcPr>
          <w:p w14:paraId="7F05C43B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45FB74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6CC59E5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8BE0" w14:textId="0DFFA026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A8FC46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E2D27C" w14:textId="44117BE3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1BCB6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A1478A" w14:textId="0E202092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34426687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2A5F" w14:textId="4B025546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951A5" w:rsidRPr="00657820" w14:paraId="45668BBC" w14:textId="77777777" w:rsidTr="00554166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1854278A" w14:textId="07CBE747" w:rsidR="006951A5" w:rsidRPr="00657820" w:rsidRDefault="006951A5" w:rsidP="006951A5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F7D8E08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EBEABE3" w14:textId="77777777" w:rsidR="006951A5" w:rsidRPr="00657820" w:rsidRDefault="006951A5" w:rsidP="006951A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3D4FB5B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BAE60" w14:textId="74C92CE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71D43F6" w14:textId="77777777" w:rsidR="006951A5" w:rsidRPr="00657820" w:rsidRDefault="006951A5" w:rsidP="006951A5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4F8DA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8B9DC9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0F2A5" w14:textId="77777777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0AD9A0DA" w14:textId="77777777" w:rsidR="006951A5" w:rsidRPr="00657820" w:rsidRDefault="006951A5" w:rsidP="006951A5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C76CD" w14:textId="1702574B" w:rsidR="006951A5" w:rsidRPr="00657820" w:rsidRDefault="006951A5" w:rsidP="006951A5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</w:tr>
    </w:tbl>
    <w:p w14:paraId="362E15D1" w14:textId="77777777" w:rsidR="00585707" w:rsidRPr="00657820" w:rsidRDefault="00585707" w:rsidP="005857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Theme="majorBidi" w:hAnsiTheme="majorBidi" w:cstheme="majorBidi"/>
          <w:spacing w:val="-4"/>
          <w:sz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9"/>
        <w:gridCol w:w="1261"/>
        <w:gridCol w:w="90"/>
        <w:gridCol w:w="1260"/>
        <w:gridCol w:w="92"/>
        <w:gridCol w:w="987"/>
        <w:gridCol w:w="90"/>
        <w:gridCol w:w="1003"/>
        <w:gridCol w:w="86"/>
        <w:gridCol w:w="1162"/>
      </w:tblGrid>
      <w:tr w:rsidR="005A1A5A" w:rsidRPr="00657820" w14:paraId="32E60AC5" w14:textId="77777777" w:rsidTr="00AD4AD5">
        <w:trPr>
          <w:trHeight w:val="234"/>
        </w:trPr>
        <w:tc>
          <w:tcPr>
            <w:tcW w:w="9180" w:type="dxa"/>
            <w:gridSpan w:val="11"/>
            <w:vAlign w:val="bottom"/>
          </w:tcPr>
          <w:p w14:paraId="684ED248" w14:textId="77777777" w:rsidR="005A1A5A" w:rsidRPr="00657820" w:rsidRDefault="005A1A5A" w:rsidP="00A053A3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77C15" w:rsidRPr="00657820" w14:paraId="71B3CDBE" w14:textId="77777777" w:rsidTr="00182936">
        <w:trPr>
          <w:trHeight w:val="20"/>
        </w:trPr>
        <w:tc>
          <w:tcPr>
            <w:tcW w:w="3060" w:type="dxa"/>
            <w:vAlign w:val="bottom"/>
          </w:tcPr>
          <w:p w14:paraId="3E37EFA6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</w:tcPr>
          <w:p w14:paraId="02F1831B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063F6772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9704294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2B70125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465E3" w:rsidRPr="00657820" w14:paraId="41FBAD16" w14:textId="77777777" w:rsidTr="00182936">
        <w:trPr>
          <w:trHeight w:val="359"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</w:tcPr>
          <w:p w14:paraId="4BE769D1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19E8E20B" w14:textId="07D36320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9" w:type="dxa"/>
            <w:vMerge w:val="restart"/>
          </w:tcPr>
          <w:p w14:paraId="163488C1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Merge w:val="restart"/>
            <w:tcBorders>
              <w:bottom w:val="single" w:sz="4" w:space="0" w:color="auto"/>
            </w:tcBorders>
          </w:tcPr>
          <w:p w14:paraId="15B6A434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786F15E6" w14:textId="1AC61A16" w:rsidR="00D465E3" w:rsidRPr="00657820" w:rsidRDefault="00D465E3" w:rsidP="005A1A5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Merge w:val="restart"/>
          </w:tcPr>
          <w:p w14:paraId="58A804D3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25C86A7" w14:textId="77777777" w:rsidR="00C0703A" w:rsidRPr="00657820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0CDFEA0" w14:textId="39A64C88" w:rsidR="00D465E3" w:rsidRPr="00657820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  <w:vMerge w:val="restart"/>
            <w:tcBorders>
              <w:top w:val="single" w:sz="4" w:space="0" w:color="auto"/>
            </w:tcBorders>
          </w:tcPr>
          <w:p w14:paraId="39AE1026" w14:textId="77777777" w:rsidR="00D465E3" w:rsidRPr="00657820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AE5B58" w14:textId="435D2DAC" w:rsidR="00D465E3" w:rsidRPr="00657820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86" w:type="dxa"/>
            <w:vMerge w:val="restart"/>
            <w:tcBorders>
              <w:top w:val="single" w:sz="4" w:space="0" w:color="auto"/>
              <w:left w:val="nil"/>
            </w:tcBorders>
          </w:tcPr>
          <w:p w14:paraId="0AD8EFE2" w14:textId="2854DB9B" w:rsidR="00D465E3" w:rsidRPr="00657820" w:rsidRDefault="00D465E3" w:rsidP="00D465E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</w:tcBorders>
          </w:tcPr>
          <w:p w14:paraId="6148490F" w14:textId="77777777" w:rsidR="00C0703A" w:rsidRPr="00657820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4564AADD" w14:textId="21594BEA" w:rsidR="00D465E3" w:rsidRPr="00657820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</w:tr>
      <w:tr w:rsidR="00D465E3" w:rsidRPr="00657820" w14:paraId="4BB35B39" w14:textId="77777777" w:rsidTr="00182936">
        <w:trPr>
          <w:trHeight w:val="323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7F1EB74E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  <w:vMerge/>
          </w:tcPr>
          <w:p w14:paraId="586B288A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14:paraId="21FF240E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Merge/>
          </w:tcPr>
          <w:p w14:paraId="5416F278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F60C714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  <w:vMerge/>
          </w:tcPr>
          <w:p w14:paraId="0EC209CF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70F2" w14:textId="30A11519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เพิ่มขึ้น       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953C609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FEE0" w14:textId="2EB3409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86" w:type="dxa"/>
            <w:vMerge/>
            <w:tcBorders>
              <w:left w:val="nil"/>
            </w:tcBorders>
            <w:vAlign w:val="bottom"/>
          </w:tcPr>
          <w:p w14:paraId="56E8C0CA" w14:textId="77777777" w:rsidR="00D465E3" w:rsidRPr="00657820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2" w:type="dxa"/>
            <w:vMerge/>
            <w:tcBorders>
              <w:left w:val="nil"/>
            </w:tcBorders>
            <w:vAlign w:val="bottom"/>
          </w:tcPr>
          <w:p w14:paraId="4CCC10F5" w14:textId="0494AE20" w:rsidR="00D465E3" w:rsidRPr="00657820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24B11" w:rsidRPr="00657820" w14:paraId="75D4FCA0" w14:textId="77777777" w:rsidTr="00182936">
        <w:trPr>
          <w:trHeight w:val="180"/>
        </w:trPr>
        <w:tc>
          <w:tcPr>
            <w:tcW w:w="3060" w:type="dxa"/>
            <w:tcBorders>
              <w:top w:val="single" w:sz="4" w:space="0" w:color="auto"/>
            </w:tcBorders>
          </w:tcPr>
          <w:p w14:paraId="7FD10CA9" w14:textId="7777777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89" w:type="dxa"/>
          </w:tcPr>
          <w:p w14:paraId="11DF9E11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ABFB097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E67676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B4C08" w14:textId="631A963F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318,800</w:t>
            </w:r>
          </w:p>
        </w:tc>
        <w:tc>
          <w:tcPr>
            <w:tcW w:w="92" w:type="dxa"/>
          </w:tcPr>
          <w:p w14:paraId="4380AD77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A8B90E9" w14:textId="5F8ABB6C" w:rsidR="00A24B11" w:rsidRPr="00657820" w:rsidRDefault="00A24B11" w:rsidP="00A24B1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31CF4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7C1C" w14:textId="68450F4D" w:rsidR="00A24B11" w:rsidRPr="00657820" w:rsidRDefault="00A24B11" w:rsidP="00A24B1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(1,800)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EBE2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960E8EF" w14:textId="3C68DA7C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317,000</w:t>
            </w:r>
          </w:p>
        </w:tc>
      </w:tr>
      <w:tr w:rsidR="00A24B11" w:rsidRPr="00657820" w14:paraId="75584BCC" w14:textId="77777777" w:rsidTr="00AD4AD5">
        <w:trPr>
          <w:trHeight w:val="20"/>
        </w:trPr>
        <w:tc>
          <w:tcPr>
            <w:tcW w:w="3060" w:type="dxa"/>
          </w:tcPr>
          <w:p w14:paraId="06EC8FB2" w14:textId="7777777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89" w:type="dxa"/>
          </w:tcPr>
          <w:p w14:paraId="3C516606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9C3BD2A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3CA497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282EE68" w14:textId="1BCFD9C3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73,623</w:t>
            </w:r>
          </w:p>
        </w:tc>
        <w:tc>
          <w:tcPr>
            <w:tcW w:w="92" w:type="dxa"/>
          </w:tcPr>
          <w:p w14:paraId="7400AC13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D639C2" w14:textId="1D9294E6" w:rsidR="00A24B11" w:rsidRPr="00657820" w:rsidRDefault="00A24B11" w:rsidP="00A24B1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A4C4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227AC27" w14:textId="1B670AD5" w:rsidR="00A24B11" w:rsidRPr="00657820" w:rsidRDefault="00A24B11" w:rsidP="00A24B1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(3,000)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971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20EB1383" w14:textId="5B174799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70,623</w:t>
            </w:r>
          </w:p>
        </w:tc>
      </w:tr>
      <w:tr w:rsidR="00A24B11" w:rsidRPr="00657820" w14:paraId="6A46EFA7" w14:textId="77777777" w:rsidTr="00AD4AD5">
        <w:trPr>
          <w:trHeight w:val="20"/>
        </w:trPr>
        <w:tc>
          <w:tcPr>
            <w:tcW w:w="3060" w:type="dxa"/>
          </w:tcPr>
          <w:p w14:paraId="48C80E06" w14:textId="7777777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89" w:type="dxa"/>
          </w:tcPr>
          <w:p w14:paraId="3DCEC6F5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40B3897C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2AE23C7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D9F58F1" w14:textId="6529366C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43,400</w:t>
            </w:r>
          </w:p>
        </w:tc>
        <w:tc>
          <w:tcPr>
            <w:tcW w:w="92" w:type="dxa"/>
          </w:tcPr>
          <w:p w14:paraId="5523F29C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F1F3B70" w14:textId="27229798" w:rsidR="00A24B11" w:rsidRPr="00657820" w:rsidRDefault="00A24B11" w:rsidP="00A24B11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81FB0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248146" w14:textId="751E61FB" w:rsidR="00A24B11" w:rsidRPr="00657820" w:rsidRDefault="00A24B11" w:rsidP="00A24B1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2835" w14:textId="77777777" w:rsidR="00A24B11" w:rsidRPr="00657820" w:rsidRDefault="00A24B11" w:rsidP="00A24B1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693418F" w14:textId="29A1CA21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A24B11" w:rsidRPr="00657820" w14:paraId="14872B09" w14:textId="77777777" w:rsidTr="00AD4AD5">
        <w:trPr>
          <w:trHeight w:val="20"/>
        </w:trPr>
        <w:tc>
          <w:tcPr>
            <w:tcW w:w="3060" w:type="dxa"/>
          </w:tcPr>
          <w:p w14:paraId="58E7D164" w14:textId="7777777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89" w:type="dxa"/>
          </w:tcPr>
          <w:p w14:paraId="5058BFA5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77BD005E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8C417C7" w14:textId="77777777" w:rsidR="00A24B11" w:rsidRPr="00657820" w:rsidRDefault="00A24B11" w:rsidP="00A24B11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5D0EA10" w14:textId="682B5592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  <w:tc>
          <w:tcPr>
            <w:tcW w:w="92" w:type="dxa"/>
          </w:tcPr>
          <w:p w14:paraId="3AB02734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2DCC2FF" w14:textId="3ED415DA" w:rsidR="00A24B11" w:rsidRPr="00657820" w:rsidRDefault="00A24B11" w:rsidP="00A24B1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16097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353644A" w14:textId="69571912" w:rsidR="00A24B11" w:rsidRPr="00657820" w:rsidRDefault="00A24B11" w:rsidP="00A24B11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(1,000)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1FC9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43F1EA3" w14:textId="4D69AF50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1,626</w:t>
            </w:r>
          </w:p>
        </w:tc>
      </w:tr>
      <w:tr w:rsidR="00A24B11" w:rsidRPr="00657820" w14:paraId="39CDC6D0" w14:textId="77777777" w:rsidTr="00AD4AD5">
        <w:trPr>
          <w:trHeight w:val="20"/>
        </w:trPr>
        <w:tc>
          <w:tcPr>
            <w:tcW w:w="3060" w:type="dxa"/>
          </w:tcPr>
          <w:p w14:paraId="5B54CCA5" w14:textId="4453493E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89" w:type="dxa"/>
          </w:tcPr>
          <w:p w14:paraId="5F3BB074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0FED3C2B" w14:textId="56429563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29F1EC" w14:textId="77777777" w:rsidR="00A24B11" w:rsidRPr="00657820" w:rsidRDefault="00A24B11" w:rsidP="00A24B11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332BC55" w14:textId="56E316B6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4,600</w:t>
            </w:r>
          </w:p>
        </w:tc>
        <w:tc>
          <w:tcPr>
            <w:tcW w:w="92" w:type="dxa"/>
          </w:tcPr>
          <w:p w14:paraId="3C6FDB4D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A3CEB52" w14:textId="6A777FDA" w:rsidR="00A24B11" w:rsidRPr="00657820" w:rsidRDefault="00A24B11" w:rsidP="00A24B1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C742A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4A1651F" w14:textId="0570CEB4" w:rsidR="00A24B11" w:rsidRPr="00657820" w:rsidRDefault="00A24B11" w:rsidP="00A24B11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(3,900)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12576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4CF6F97B" w14:textId="53B67035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A24B11" w:rsidRPr="00657820" w14:paraId="01DC80F8" w14:textId="77777777" w:rsidTr="00AD4AD5">
        <w:trPr>
          <w:trHeight w:val="20"/>
        </w:trPr>
        <w:tc>
          <w:tcPr>
            <w:tcW w:w="3060" w:type="dxa"/>
          </w:tcPr>
          <w:p w14:paraId="4BA05584" w14:textId="647F8C35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pacing w:val="-1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89" w:type="dxa"/>
          </w:tcPr>
          <w:p w14:paraId="60FD75E7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76A10DA9" w14:textId="12576652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95F812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5A7EC3" w14:textId="39503600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19,314</w:t>
            </w:r>
          </w:p>
        </w:tc>
        <w:tc>
          <w:tcPr>
            <w:tcW w:w="92" w:type="dxa"/>
            <w:shd w:val="clear" w:color="auto" w:fill="auto"/>
          </w:tcPr>
          <w:p w14:paraId="21BDEFD5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A694ED" w14:textId="18FB9086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ABF3B5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AB135A8" w14:textId="05E43468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42BC6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CF0182E" w14:textId="1EBB3773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A24B11" w:rsidRPr="00657820" w14:paraId="27E5A5C8" w14:textId="77777777" w:rsidTr="00AD4AD5">
        <w:trPr>
          <w:trHeight w:val="20"/>
        </w:trPr>
        <w:tc>
          <w:tcPr>
            <w:tcW w:w="3060" w:type="dxa"/>
          </w:tcPr>
          <w:p w14:paraId="76EA56F5" w14:textId="67E1FF2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9" w:type="dxa"/>
          </w:tcPr>
          <w:p w14:paraId="1716F7AF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67289FA8" w14:textId="3AA0D851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81DAE2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CB6C454" w14:textId="58E644C7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107,032</w:t>
            </w:r>
          </w:p>
        </w:tc>
        <w:tc>
          <w:tcPr>
            <w:tcW w:w="92" w:type="dxa"/>
            <w:shd w:val="clear" w:color="auto" w:fill="auto"/>
          </w:tcPr>
          <w:p w14:paraId="4A969525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DE482FD" w14:textId="0F4AFD10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81CF86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902F038" w14:textId="4ADB10D3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(11,163)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65216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7347E33E" w14:textId="0523E504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95,86</w:t>
            </w:r>
            <w:r w:rsidR="005C07CE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A24B11" w:rsidRPr="00657820" w14:paraId="289B2F88" w14:textId="77777777" w:rsidTr="00AD4AD5">
        <w:trPr>
          <w:trHeight w:val="20"/>
        </w:trPr>
        <w:tc>
          <w:tcPr>
            <w:tcW w:w="3060" w:type="dxa"/>
          </w:tcPr>
          <w:p w14:paraId="15CF2EAD" w14:textId="3BD9CDC4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ไฮโดรเอ็นเตอร์ไพร์ส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แอนด์ อะควอดีซายน์ จำกัด </w:t>
            </w:r>
          </w:p>
        </w:tc>
        <w:tc>
          <w:tcPr>
            <w:tcW w:w="89" w:type="dxa"/>
          </w:tcPr>
          <w:p w14:paraId="483E6C0D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DC41A52" w14:textId="2559C581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7328F57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9B19E06" w14:textId="58088ACC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54,518</w:t>
            </w:r>
          </w:p>
        </w:tc>
        <w:tc>
          <w:tcPr>
            <w:tcW w:w="92" w:type="dxa"/>
            <w:shd w:val="clear" w:color="auto" w:fill="auto"/>
          </w:tcPr>
          <w:p w14:paraId="6E082677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9B89EB6" w14:textId="050C39C5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AD9325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FF2C2E9" w14:textId="4110DE62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C67FF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059E6527" w14:textId="3F3028B3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A24B11" w:rsidRPr="00657820" w14:paraId="5164C832" w14:textId="77777777" w:rsidTr="00AD4AD5">
        <w:trPr>
          <w:trHeight w:val="20"/>
        </w:trPr>
        <w:tc>
          <w:tcPr>
            <w:tcW w:w="3060" w:type="dxa"/>
          </w:tcPr>
          <w:p w14:paraId="6A8C0D7A" w14:textId="17EAEC47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89" w:type="dxa"/>
          </w:tcPr>
          <w:p w14:paraId="19EDF0AF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58373866" w14:textId="2A772973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97B7E30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1A4EF2C" w14:textId="5212CB0C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  <w:tc>
          <w:tcPr>
            <w:tcW w:w="92" w:type="dxa"/>
            <w:shd w:val="clear" w:color="auto" w:fill="auto"/>
          </w:tcPr>
          <w:p w14:paraId="5F784EDD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765312" w14:textId="35961F5D" w:rsidR="00A24B11" w:rsidRPr="00657820" w:rsidRDefault="00A24B11" w:rsidP="00A24B1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AAC3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F6CD0C8" w14:textId="5B3DFF6F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6F9C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8D07D53" w14:textId="747D3E8E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A24B11" w:rsidRPr="00657820" w14:paraId="26605D63" w14:textId="77777777" w:rsidTr="00AD4AD5">
        <w:trPr>
          <w:trHeight w:val="20"/>
        </w:trPr>
        <w:tc>
          <w:tcPr>
            <w:tcW w:w="3060" w:type="dxa"/>
            <w:vAlign w:val="bottom"/>
          </w:tcPr>
          <w:p w14:paraId="22610759" w14:textId="5FF327B4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9" w:type="dxa"/>
          </w:tcPr>
          <w:p w14:paraId="7F63AB5C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2DB1D3F2" w14:textId="0E46FE62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A1CB791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BB088C" w14:textId="62B95B0A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  <w:tc>
          <w:tcPr>
            <w:tcW w:w="92" w:type="dxa"/>
          </w:tcPr>
          <w:p w14:paraId="5443B8A7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FB7AF" w14:textId="03D5C9BF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68653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D826" w14:textId="3BA9571D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(31,463)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F3E8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DBCFDC6" w14:textId="6A7FCC3F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618,350</w:t>
            </w:r>
          </w:p>
        </w:tc>
      </w:tr>
      <w:tr w:rsidR="00A24B11" w:rsidRPr="00657820" w14:paraId="29BA4F69" w14:textId="77777777">
        <w:trPr>
          <w:trHeight w:val="20"/>
        </w:trPr>
        <w:tc>
          <w:tcPr>
            <w:tcW w:w="3060" w:type="dxa"/>
            <w:vAlign w:val="bottom"/>
          </w:tcPr>
          <w:p w14:paraId="43DF3757" w14:textId="4AF1BC60" w:rsidR="00A24B11" w:rsidRPr="00657820" w:rsidRDefault="00A24B11" w:rsidP="00A24B11">
            <w:pPr>
              <w:tabs>
                <w:tab w:val="left" w:pos="2160"/>
              </w:tabs>
              <w:ind w:left="352" w:hanging="355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 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89" w:type="dxa"/>
          </w:tcPr>
          <w:p w14:paraId="655ADC32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69BE50F7" w14:textId="513C186F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534F5A9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66180A8" w14:textId="77777777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BC13DBF" w14:textId="7591872B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5F6A8AB2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C55A" w14:textId="43CB8F7D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3ADCBE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5710" w14:textId="734C78E3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FEC30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234AC14" w14:textId="57C68B6F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4B11" w:rsidRPr="00657820" w14:paraId="01A62D1A" w14:textId="77777777" w:rsidTr="00AD4AD5">
        <w:trPr>
          <w:trHeight w:val="20"/>
        </w:trPr>
        <w:tc>
          <w:tcPr>
            <w:tcW w:w="3060" w:type="dxa"/>
            <w:vAlign w:val="bottom"/>
          </w:tcPr>
          <w:p w14:paraId="6B85484F" w14:textId="35F90871" w:rsidR="00A24B11" w:rsidRPr="00657820" w:rsidRDefault="00A24B11" w:rsidP="00A24B1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9" w:type="dxa"/>
          </w:tcPr>
          <w:p w14:paraId="7333DE61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27E72DCB" w14:textId="77777777" w:rsidR="00A24B11" w:rsidRPr="00657820" w:rsidRDefault="00A24B11" w:rsidP="00A24B1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AD496A4" w14:textId="77777777" w:rsidR="00A24B11" w:rsidRPr="00657820" w:rsidRDefault="00A24B11" w:rsidP="00A24B1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3FFDF" w14:textId="4A24BCAD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  <w:tc>
          <w:tcPr>
            <w:tcW w:w="92" w:type="dxa"/>
          </w:tcPr>
          <w:p w14:paraId="469BF63D" w14:textId="77777777" w:rsidR="00A24B11" w:rsidRPr="00657820" w:rsidRDefault="00A24B11" w:rsidP="00A24B1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4F1C" w14:textId="606F5215" w:rsidR="00A24B11" w:rsidRPr="00657820" w:rsidRDefault="00A24B11" w:rsidP="00A24B1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E1D3EA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A3AE" w14:textId="0E2FF24E" w:rsidR="00A24B11" w:rsidRPr="00657820" w:rsidRDefault="00A24B11" w:rsidP="00A24B1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41324B9" w14:textId="77777777" w:rsidR="00A24B11" w:rsidRPr="00657820" w:rsidRDefault="00A24B11" w:rsidP="00A24B1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4B73A" w14:textId="76DFFB9C" w:rsidR="00A24B11" w:rsidRPr="00657820" w:rsidRDefault="00A24B11" w:rsidP="00A24B1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618,350</w:t>
            </w:r>
          </w:p>
        </w:tc>
      </w:tr>
    </w:tbl>
    <w:p w14:paraId="30147B3E" w14:textId="77777777" w:rsidR="000445A8" w:rsidRPr="00657820" w:rsidRDefault="000445A8">
      <w:pPr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</w:rPr>
        <w:br w:type="page"/>
      </w:r>
    </w:p>
    <w:tbl>
      <w:tblPr>
        <w:tblW w:w="92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0"/>
        <w:gridCol w:w="90"/>
        <w:gridCol w:w="1077"/>
        <w:gridCol w:w="90"/>
        <w:gridCol w:w="1351"/>
        <w:gridCol w:w="92"/>
        <w:gridCol w:w="987"/>
        <w:gridCol w:w="90"/>
        <w:gridCol w:w="1003"/>
        <w:gridCol w:w="86"/>
        <w:gridCol w:w="1350"/>
      </w:tblGrid>
      <w:tr w:rsidR="00DC165D" w:rsidRPr="00657820" w14:paraId="39ABCE78" w14:textId="77777777" w:rsidTr="005911B9">
        <w:trPr>
          <w:trHeight w:val="20"/>
          <w:tblHeader/>
        </w:trPr>
        <w:tc>
          <w:tcPr>
            <w:tcW w:w="3050" w:type="dxa"/>
            <w:vAlign w:val="bottom"/>
          </w:tcPr>
          <w:p w14:paraId="5FF68C71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076B920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5A8AD95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318065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9" w:type="dxa"/>
            <w:gridSpan w:val="7"/>
            <w:vAlign w:val="bottom"/>
          </w:tcPr>
          <w:p w14:paraId="6BB92AC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C165D" w:rsidRPr="00657820" w14:paraId="3FBF7AEB" w14:textId="77777777" w:rsidTr="005911B9">
        <w:trPr>
          <w:trHeight w:val="20"/>
          <w:tblHeader/>
        </w:trPr>
        <w:tc>
          <w:tcPr>
            <w:tcW w:w="3050" w:type="dxa"/>
            <w:vAlign w:val="bottom"/>
          </w:tcPr>
          <w:p w14:paraId="0F1C9CE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7BBEC1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F5CDB3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853856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9" w:type="dxa"/>
            <w:gridSpan w:val="7"/>
            <w:tcBorders>
              <w:bottom w:val="single" w:sz="4" w:space="0" w:color="auto"/>
            </w:tcBorders>
            <w:vAlign w:val="bottom"/>
          </w:tcPr>
          <w:p w14:paraId="0732B7BD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C165D" w:rsidRPr="00657820" w14:paraId="65D97793" w14:textId="77777777" w:rsidTr="005911B9">
        <w:trPr>
          <w:trHeight w:val="20"/>
          <w:tblHeader/>
        </w:trPr>
        <w:tc>
          <w:tcPr>
            <w:tcW w:w="3050" w:type="dxa"/>
            <w:vMerge w:val="restart"/>
            <w:vAlign w:val="bottom"/>
          </w:tcPr>
          <w:p w14:paraId="2FDB581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0CD0736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3E91875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Merge w:val="restart"/>
            <w:vAlign w:val="bottom"/>
          </w:tcPr>
          <w:p w14:paraId="105BFDA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41E852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E7C7D9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Merge w:val="restart"/>
            <w:vAlign w:val="bottom"/>
          </w:tcPr>
          <w:p w14:paraId="07DB9184" w14:textId="77777777" w:rsidR="00EB268F" w:rsidRPr="00657820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67D0237" w14:textId="1545370F" w:rsidR="00DC165D" w:rsidRPr="00657820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</w:tcPr>
          <w:p w14:paraId="14CADF4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80" w:type="dxa"/>
            <w:gridSpan w:val="3"/>
            <w:tcBorders>
              <w:bottom w:val="single" w:sz="4" w:space="0" w:color="auto"/>
            </w:tcBorders>
            <w:vAlign w:val="bottom"/>
          </w:tcPr>
          <w:p w14:paraId="45E59FA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52BC91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left w:val="nil"/>
            </w:tcBorders>
            <w:vAlign w:val="bottom"/>
          </w:tcPr>
          <w:p w14:paraId="59401B05" w14:textId="77777777" w:rsidR="00EB268F" w:rsidRPr="00657820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</w:p>
          <w:p w14:paraId="30AC8790" w14:textId="0054AE0E" w:rsidR="008117A8" w:rsidRPr="00657820" w:rsidRDefault="00DC165D" w:rsidP="008117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C165D" w:rsidRPr="00657820" w14:paraId="483E8850" w14:textId="77777777" w:rsidTr="005911B9">
        <w:trPr>
          <w:trHeight w:val="20"/>
          <w:tblHeader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bottom"/>
          </w:tcPr>
          <w:p w14:paraId="62CD418E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758C7CA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bottom"/>
          </w:tcPr>
          <w:p w14:paraId="23F57D1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BCD3DDE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bottom"/>
          </w:tcPr>
          <w:p w14:paraId="2BCB24F2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2B5533B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476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99DB91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21B8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24DF53B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69BF62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2847" w:rsidRPr="00657820" w14:paraId="5A08803D" w14:textId="77777777" w:rsidTr="005911B9">
        <w:trPr>
          <w:trHeight w:val="180"/>
        </w:trPr>
        <w:tc>
          <w:tcPr>
            <w:tcW w:w="3050" w:type="dxa"/>
            <w:tcBorders>
              <w:top w:val="single" w:sz="4" w:space="0" w:color="auto"/>
            </w:tcBorders>
          </w:tcPr>
          <w:p w14:paraId="2200389C" w14:textId="1E21CDD3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7D888073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8B4BC6D" w14:textId="2222D5A8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8AD9D27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772CF3D" w14:textId="1C59A9F9" w:rsidR="009F2847" w:rsidRPr="00657820" w:rsidRDefault="009F2847" w:rsidP="009F2847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329,200</w:t>
            </w:r>
          </w:p>
        </w:tc>
        <w:tc>
          <w:tcPr>
            <w:tcW w:w="92" w:type="dxa"/>
          </w:tcPr>
          <w:p w14:paraId="1A852A7C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89ED" w14:textId="782B7A20" w:rsidR="009F2847" w:rsidRPr="00657820" w:rsidRDefault="009F2847" w:rsidP="009F2847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70964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EEF7" w14:textId="0CE62C2E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(14,600)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F3599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1580D70" w14:textId="3FBCC72B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318,800</w:t>
            </w:r>
          </w:p>
        </w:tc>
      </w:tr>
      <w:tr w:rsidR="009F2847" w:rsidRPr="00657820" w14:paraId="2DC7802A" w14:textId="77777777" w:rsidTr="005911B9">
        <w:trPr>
          <w:trHeight w:val="20"/>
        </w:trPr>
        <w:tc>
          <w:tcPr>
            <w:tcW w:w="3050" w:type="dxa"/>
          </w:tcPr>
          <w:p w14:paraId="132C9C6C" w14:textId="5AA7DC45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179A32B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22756A7C" w14:textId="250A80E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82E3ED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16EBC82" w14:textId="2E46E27E" w:rsidR="009F2847" w:rsidRPr="00657820" w:rsidRDefault="009F2847" w:rsidP="009F2847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87,824</w:t>
            </w:r>
          </w:p>
        </w:tc>
        <w:tc>
          <w:tcPr>
            <w:tcW w:w="92" w:type="dxa"/>
          </w:tcPr>
          <w:p w14:paraId="4042B705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A7414F4" w14:textId="73144388" w:rsidR="009F2847" w:rsidRPr="00657820" w:rsidRDefault="009F2847" w:rsidP="009F2847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54C230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8AA7457" w14:textId="38F00013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(14,201)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E23B1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0EC2154" w14:textId="264C10A2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73,623</w:t>
            </w:r>
          </w:p>
        </w:tc>
      </w:tr>
      <w:tr w:rsidR="009F2847" w:rsidRPr="00657820" w14:paraId="44820EB6" w14:textId="77777777" w:rsidTr="005911B9">
        <w:trPr>
          <w:trHeight w:val="20"/>
        </w:trPr>
        <w:tc>
          <w:tcPr>
            <w:tcW w:w="3050" w:type="dxa"/>
          </w:tcPr>
          <w:p w14:paraId="422E5D49" w14:textId="3C0B77A9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07BD9516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0F0D1F1F" w14:textId="07AB956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6FAF99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28B03110" w14:textId="1F467D84" w:rsidR="009F2847" w:rsidRPr="00657820" w:rsidRDefault="009F2847" w:rsidP="009F2847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44,180</w:t>
            </w:r>
          </w:p>
        </w:tc>
        <w:tc>
          <w:tcPr>
            <w:tcW w:w="92" w:type="dxa"/>
          </w:tcPr>
          <w:p w14:paraId="0A56FA4C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5CCF406" w14:textId="2673831D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BA6FC8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55F3130" w14:textId="311E5158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(780)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B6A2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3E14789" w14:textId="3127852B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9F2847" w:rsidRPr="00657820" w14:paraId="4325835B" w14:textId="77777777" w:rsidTr="005911B9">
        <w:trPr>
          <w:trHeight w:val="20"/>
        </w:trPr>
        <w:tc>
          <w:tcPr>
            <w:tcW w:w="3050" w:type="dxa"/>
          </w:tcPr>
          <w:p w14:paraId="4C7B41F2" w14:textId="5D93A9C8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2F9DB4FC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034F9BE" w14:textId="6D06E156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5DD1D5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94789C1" w14:textId="4BBDCC18" w:rsidR="009F2847" w:rsidRPr="00657820" w:rsidRDefault="009F2847" w:rsidP="009F2847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  <w:tc>
          <w:tcPr>
            <w:tcW w:w="92" w:type="dxa"/>
          </w:tcPr>
          <w:p w14:paraId="487CA5DA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F37608" w14:textId="2DCE086E" w:rsidR="009F2847" w:rsidRPr="00657820" w:rsidRDefault="009F2847" w:rsidP="009F2847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408F1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0D7DF18" w14:textId="5A4BB113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(3,963)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5184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5C21ED4" w14:textId="1BF09BDA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9F2847" w:rsidRPr="00657820" w14:paraId="0ECE68CD" w14:textId="77777777" w:rsidTr="005911B9">
        <w:trPr>
          <w:trHeight w:val="20"/>
        </w:trPr>
        <w:tc>
          <w:tcPr>
            <w:tcW w:w="3050" w:type="dxa"/>
          </w:tcPr>
          <w:p w14:paraId="112D19D2" w14:textId="0D6527C8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0A444603" w14:textId="77777777" w:rsidR="009F2847" w:rsidRPr="00657820" w:rsidRDefault="009F2847" w:rsidP="009F28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783EA7D2" w14:textId="19820E56" w:rsidR="009F2847" w:rsidRPr="00657820" w:rsidRDefault="009F2847" w:rsidP="009F28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B90F1D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4858DB2" w14:textId="6EDFE64A" w:rsidR="009F2847" w:rsidRPr="00657820" w:rsidRDefault="009F2847" w:rsidP="009F284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2" w:type="dxa"/>
          </w:tcPr>
          <w:p w14:paraId="2299CE6A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908FCE" w14:textId="7AA610CE" w:rsidR="009F2847" w:rsidRPr="00657820" w:rsidRDefault="009F2847" w:rsidP="009F2847">
            <w:pPr>
              <w:tabs>
                <w:tab w:val="decimal" w:pos="77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E97667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701979" w14:textId="52A70BD3" w:rsidR="009F2847" w:rsidRPr="00657820" w:rsidRDefault="009F2847" w:rsidP="009F2847">
            <w:pPr>
              <w:tabs>
                <w:tab w:val="decimal" w:pos="4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(400)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E03F3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023A39F7" w14:textId="04186F06" w:rsidR="009F2847" w:rsidRPr="00657820" w:rsidRDefault="009F2847" w:rsidP="009F2847">
            <w:pPr>
              <w:tabs>
                <w:tab w:val="decimal" w:pos="104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4,600</w:t>
            </w:r>
          </w:p>
        </w:tc>
      </w:tr>
      <w:tr w:rsidR="009F2847" w:rsidRPr="00657820" w14:paraId="1120605C" w14:textId="77777777" w:rsidTr="005911B9">
        <w:trPr>
          <w:trHeight w:val="20"/>
        </w:trPr>
        <w:tc>
          <w:tcPr>
            <w:tcW w:w="3050" w:type="dxa"/>
          </w:tcPr>
          <w:p w14:paraId="1F9734D1" w14:textId="6C090B5F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06D1E878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DCFF7B5" w14:textId="3022DBC9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E5EAE1C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14A581D" w14:textId="05480235" w:rsidR="009F2847" w:rsidRPr="00657820" w:rsidRDefault="009F2847" w:rsidP="009F2847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4,314</w:t>
            </w:r>
          </w:p>
        </w:tc>
        <w:tc>
          <w:tcPr>
            <w:tcW w:w="92" w:type="dxa"/>
          </w:tcPr>
          <w:p w14:paraId="5C2338C2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E455DB7" w14:textId="5045EF1F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291D41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2543669" w14:textId="026243F7" w:rsidR="009F2847" w:rsidRPr="00657820" w:rsidRDefault="009F2847" w:rsidP="009F2847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80DEB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6FADDEA" w14:textId="46F141A6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9F2847" w:rsidRPr="00657820" w14:paraId="2BCC6716" w14:textId="77777777" w:rsidTr="005911B9">
        <w:trPr>
          <w:trHeight w:val="20"/>
        </w:trPr>
        <w:tc>
          <w:tcPr>
            <w:tcW w:w="3050" w:type="dxa"/>
          </w:tcPr>
          <w:p w14:paraId="221D50C3" w14:textId="68E17081" w:rsidR="009F2847" w:rsidRPr="00657820" w:rsidRDefault="009F2847" w:rsidP="009F2847">
            <w:pPr>
              <w:tabs>
                <w:tab w:val="left" w:pos="360"/>
                <w:tab w:val="left" w:pos="216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59B00A2D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183492C" w14:textId="20710F73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49AFB3F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38A566B2" w14:textId="623EC76E" w:rsidR="009F2847" w:rsidRPr="00657820" w:rsidRDefault="009F2847" w:rsidP="009F2847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74,611</w:t>
            </w:r>
          </w:p>
        </w:tc>
        <w:tc>
          <w:tcPr>
            <w:tcW w:w="92" w:type="dxa"/>
          </w:tcPr>
          <w:p w14:paraId="3C618717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48861B0" w14:textId="4567417B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37,241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858BA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410D5D3" w14:textId="51098530" w:rsidR="009F2847" w:rsidRPr="00657820" w:rsidRDefault="009F2847" w:rsidP="009F2847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(4,820)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7DC09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DF1440B" w14:textId="5071E185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107,032</w:t>
            </w:r>
          </w:p>
        </w:tc>
      </w:tr>
      <w:tr w:rsidR="009F2847" w:rsidRPr="00657820" w14:paraId="07F93C04" w14:textId="77777777" w:rsidTr="005911B9">
        <w:trPr>
          <w:trHeight w:val="20"/>
        </w:trPr>
        <w:tc>
          <w:tcPr>
            <w:tcW w:w="3050" w:type="dxa"/>
          </w:tcPr>
          <w:p w14:paraId="5B9B9207" w14:textId="710190CA" w:rsidR="009F2847" w:rsidRPr="00657820" w:rsidRDefault="009F2847" w:rsidP="00CE1E9B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ไฮโดรเอ็นเตอร์ไพร์ส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แอนด์ อะควอดีซายน์ จำกัด </w:t>
            </w:r>
          </w:p>
        </w:tc>
        <w:tc>
          <w:tcPr>
            <w:tcW w:w="90" w:type="dxa"/>
          </w:tcPr>
          <w:p w14:paraId="7A3E0AFA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938235D" w14:textId="147B2A14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9B17B15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68CB955D" w14:textId="71D2C2F0" w:rsidR="009F2847" w:rsidRPr="00657820" w:rsidRDefault="009F2847" w:rsidP="009F2847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10,367</w:t>
            </w:r>
          </w:p>
        </w:tc>
        <w:tc>
          <w:tcPr>
            <w:tcW w:w="92" w:type="dxa"/>
          </w:tcPr>
          <w:p w14:paraId="652E0E96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2F28FB9" w14:textId="756964E7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45,751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07005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056320E" w14:textId="23912D30" w:rsidR="009F2847" w:rsidRPr="00657820" w:rsidRDefault="009F2847" w:rsidP="009F2847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0C71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9A91E39" w14:textId="135D2CD9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9F2847" w:rsidRPr="00657820" w14:paraId="092391D0" w14:textId="77777777" w:rsidTr="005911B9">
        <w:trPr>
          <w:trHeight w:val="20"/>
        </w:trPr>
        <w:tc>
          <w:tcPr>
            <w:tcW w:w="3050" w:type="dxa"/>
          </w:tcPr>
          <w:p w14:paraId="7F80079E" w14:textId="353FC44A" w:rsidR="009F2847" w:rsidRPr="00657820" w:rsidRDefault="009F2847" w:rsidP="009F2847">
            <w:pPr>
              <w:tabs>
                <w:tab w:val="left" w:pos="360"/>
                <w:tab w:val="left" w:pos="216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6DB13201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1D84913" w14:textId="1AEFD08B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178295B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9D75E87" w14:textId="02376F5A" w:rsidR="009F2847" w:rsidRPr="00657820" w:rsidRDefault="009F2847" w:rsidP="009F2847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2" w:type="dxa"/>
          </w:tcPr>
          <w:p w14:paraId="76522C0B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09B61" w14:textId="4F16A45A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5BBF9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8E9DD" w14:textId="09AD2BCC" w:rsidR="009F2847" w:rsidRPr="00657820" w:rsidRDefault="009F2847" w:rsidP="009F2847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0BC26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3EBE9E" w14:textId="6CC0C0CF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9F2847" w:rsidRPr="00657820" w14:paraId="1E125561" w14:textId="77777777" w:rsidTr="005911B9">
        <w:trPr>
          <w:trHeight w:val="20"/>
        </w:trPr>
        <w:tc>
          <w:tcPr>
            <w:tcW w:w="3050" w:type="dxa"/>
            <w:vAlign w:val="bottom"/>
          </w:tcPr>
          <w:p w14:paraId="349D86F2" w14:textId="5F3E12FF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A4EB61A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8ACC229" w14:textId="6B6BB97E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6A17A01" w14:textId="77777777" w:rsidR="009F2847" w:rsidRPr="00657820" w:rsidRDefault="009F2847" w:rsidP="009F2847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BD273C6" w14:textId="71345183" w:rsidR="009F2847" w:rsidRPr="00657820" w:rsidRDefault="009F2847" w:rsidP="009F2847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576,222</w:t>
            </w:r>
          </w:p>
        </w:tc>
        <w:tc>
          <w:tcPr>
            <w:tcW w:w="92" w:type="dxa"/>
            <w:shd w:val="clear" w:color="auto" w:fill="auto"/>
          </w:tcPr>
          <w:p w14:paraId="43B02CB3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FAA97" w14:textId="3F536D7D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113,955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03B58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8CA9" w14:textId="4A678ABF" w:rsidR="009F2847" w:rsidRPr="00657820" w:rsidRDefault="009F2847" w:rsidP="009F2847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(40,364)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2C9A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E1D76E" w14:textId="74A2C238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9F2847" w:rsidRPr="00657820" w14:paraId="3523A642" w14:textId="77777777" w:rsidTr="005911B9">
        <w:trPr>
          <w:trHeight w:val="20"/>
        </w:trPr>
        <w:tc>
          <w:tcPr>
            <w:tcW w:w="3050" w:type="dxa"/>
            <w:vAlign w:val="bottom"/>
          </w:tcPr>
          <w:p w14:paraId="0FA3CCF5" w14:textId="40438FE3" w:rsidR="009F2847" w:rsidRPr="00657820" w:rsidRDefault="005076EF" w:rsidP="005076EF">
            <w:pPr>
              <w:tabs>
                <w:tab w:val="left" w:pos="2160"/>
              </w:tabs>
              <w:ind w:left="357" w:hanging="34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ค่าเผื่อผลขาดทุนด้านเครดิต</w:t>
            </w:r>
            <w:r w:rsidRPr="006C3D51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</w:t>
            </w:r>
            <w:r w:rsidRPr="006C3D51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19FA9C10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E41C91C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CD12F5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A5337AE" w14:textId="77777777" w:rsidR="009F2847" w:rsidRPr="00657820" w:rsidRDefault="009F2847" w:rsidP="009F284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25D2E66" w14:textId="058BDF4A" w:rsidR="009F2847" w:rsidRPr="00657820" w:rsidRDefault="009F2847" w:rsidP="009F2847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2BC9E063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20DED" w14:textId="7783F2DF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CD46BE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B46D" w14:textId="2A878E37" w:rsidR="009F2847" w:rsidRPr="00657820" w:rsidRDefault="009F2847" w:rsidP="009F2847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856D" w14:textId="77777777" w:rsidR="009F2847" w:rsidRPr="00657820" w:rsidRDefault="009F2847" w:rsidP="009F2847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92D955" w14:textId="77777777" w:rsidR="009F2847" w:rsidRPr="00657820" w:rsidRDefault="009F2847" w:rsidP="009F284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960798B" w14:textId="4BA881AC" w:rsidR="009F2847" w:rsidRPr="00657820" w:rsidRDefault="009F2847" w:rsidP="009F2847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2847" w:rsidRPr="00657820" w14:paraId="013AE5D0" w14:textId="77777777" w:rsidTr="005911B9">
        <w:trPr>
          <w:trHeight w:val="144"/>
        </w:trPr>
        <w:tc>
          <w:tcPr>
            <w:tcW w:w="3050" w:type="dxa"/>
            <w:vAlign w:val="bottom"/>
          </w:tcPr>
          <w:p w14:paraId="33AE06DF" w14:textId="4F8B546E" w:rsidR="009F2847" w:rsidRPr="00657820" w:rsidRDefault="009F2847" w:rsidP="009F2847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64A6B22" w14:textId="77777777" w:rsidR="009F2847" w:rsidRPr="00657820" w:rsidRDefault="009F2847" w:rsidP="009F28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FFCD430" w14:textId="77777777" w:rsidR="009F2847" w:rsidRPr="00657820" w:rsidRDefault="009F2847" w:rsidP="009F28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65114E" w14:textId="77777777" w:rsidR="009F2847" w:rsidRPr="00657820" w:rsidRDefault="009F2847" w:rsidP="009F2847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584FA" w14:textId="41772A4F" w:rsidR="009F2847" w:rsidRPr="00657820" w:rsidRDefault="009F2847" w:rsidP="009F284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  <w:tc>
          <w:tcPr>
            <w:tcW w:w="92" w:type="dxa"/>
          </w:tcPr>
          <w:p w14:paraId="74DB21AB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780F7" w14:textId="4B6511C3" w:rsidR="009F2847" w:rsidRPr="00657820" w:rsidRDefault="009F2847" w:rsidP="009F2847">
            <w:pPr>
              <w:tabs>
                <w:tab w:val="decimal" w:pos="4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60B4BE3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1A3C" w14:textId="7F674359" w:rsidR="009F2847" w:rsidRPr="00657820" w:rsidRDefault="009F2847" w:rsidP="009F2847">
            <w:pPr>
              <w:tabs>
                <w:tab w:val="decimal" w:pos="4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A304F" w14:textId="77777777" w:rsidR="009F2847" w:rsidRPr="00657820" w:rsidRDefault="009F2847" w:rsidP="009F2847">
            <w:pPr>
              <w:tabs>
                <w:tab w:val="decimal" w:pos="88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7C2F99" w14:textId="5141C708" w:rsidR="009F2847" w:rsidRPr="00657820" w:rsidRDefault="009F2847" w:rsidP="009F2847">
            <w:pPr>
              <w:tabs>
                <w:tab w:val="decimal" w:pos="104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</w:tbl>
    <w:p w14:paraId="6F437362" w14:textId="49E5624F" w:rsidR="00457E24" w:rsidRPr="00EE59A8" w:rsidRDefault="00457E24" w:rsidP="00457E24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EE59A8">
        <w:rPr>
          <w:rFonts w:asciiTheme="majorBidi" w:hAnsiTheme="majorBidi" w:cstheme="majorBidi"/>
          <w:color w:val="000000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Pr="00EE59A8">
        <w:rPr>
          <w:rFonts w:asciiTheme="majorBidi" w:hAnsiTheme="majorBidi" w:cstheme="majorBidi"/>
          <w:sz w:val="28"/>
        </w:rPr>
        <w:t>3</w:t>
      </w:r>
      <w:r w:rsidR="008A3E87" w:rsidRPr="00EE59A8">
        <w:rPr>
          <w:rFonts w:asciiTheme="majorBidi" w:hAnsiTheme="majorBidi" w:cstheme="majorBidi"/>
          <w:sz w:val="28"/>
        </w:rPr>
        <w:t>1</w:t>
      </w:r>
      <w:r w:rsidRPr="00EE59A8">
        <w:rPr>
          <w:rFonts w:asciiTheme="majorBidi" w:hAnsiTheme="majorBidi" w:cstheme="majorBidi"/>
          <w:sz w:val="28"/>
        </w:rPr>
        <w:t xml:space="preserve"> </w:t>
      </w:r>
      <w:r w:rsidR="008A3E87" w:rsidRPr="00EE59A8">
        <w:rPr>
          <w:rFonts w:asciiTheme="majorBidi" w:hAnsiTheme="majorBidi" w:cstheme="majorBidi"/>
          <w:sz w:val="28"/>
          <w:cs/>
        </w:rPr>
        <w:t>ธันวาคม</w:t>
      </w:r>
      <w:r w:rsidRPr="00EE59A8">
        <w:rPr>
          <w:rFonts w:asciiTheme="majorBidi" w:hAnsiTheme="majorBidi" w:cstheme="majorBidi"/>
          <w:sz w:val="28"/>
        </w:rPr>
        <w:t xml:space="preserve"> </w:t>
      </w:r>
      <w:r w:rsidRPr="00EE59A8">
        <w:rPr>
          <w:rFonts w:asciiTheme="majorBidi" w:hAnsiTheme="majorBidi" w:cstheme="majorBidi"/>
          <w:color w:val="000000"/>
          <w:sz w:val="28"/>
        </w:rPr>
        <w:t>256</w:t>
      </w:r>
      <w:r w:rsidR="009F2847" w:rsidRPr="00EE59A8">
        <w:rPr>
          <w:rFonts w:asciiTheme="majorBidi" w:hAnsiTheme="majorBidi" w:cstheme="majorBidi"/>
          <w:color w:val="000000"/>
          <w:sz w:val="28"/>
        </w:rPr>
        <w:t>7</w:t>
      </w:r>
      <w:r w:rsidRPr="00EE59A8">
        <w:rPr>
          <w:rFonts w:asciiTheme="majorBidi" w:hAnsiTheme="majorBidi" w:cstheme="majorBidi"/>
          <w:color w:val="000000"/>
          <w:sz w:val="28"/>
        </w:rPr>
        <w:t xml:space="preserve"> </w:t>
      </w:r>
      <w:r w:rsidRPr="00EE59A8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EE59A8">
        <w:rPr>
          <w:rFonts w:asciiTheme="majorBidi" w:hAnsiTheme="majorBidi" w:cstheme="majorBidi"/>
          <w:color w:val="000000"/>
          <w:sz w:val="28"/>
        </w:rPr>
        <w:t>256</w:t>
      </w:r>
      <w:r w:rsidR="009F2847" w:rsidRPr="00EE59A8">
        <w:rPr>
          <w:rFonts w:asciiTheme="majorBidi" w:hAnsiTheme="majorBidi" w:cstheme="majorBidi"/>
          <w:color w:val="000000"/>
          <w:sz w:val="28"/>
        </w:rPr>
        <w:t>6</w:t>
      </w:r>
      <w:r w:rsidRPr="00EE59A8">
        <w:rPr>
          <w:rFonts w:asciiTheme="majorBidi" w:hAnsiTheme="majorBidi" w:cstheme="majorBidi"/>
          <w:color w:val="000000"/>
          <w:sz w:val="28"/>
        </w:rPr>
        <w:t xml:space="preserve"> </w:t>
      </w:r>
      <w:r w:rsidRPr="00EE59A8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80"/>
        <w:gridCol w:w="90"/>
        <w:gridCol w:w="1350"/>
        <w:gridCol w:w="90"/>
        <w:gridCol w:w="990"/>
        <w:gridCol w:w="90"/>
        <w:gridCol w:w="990"/>
        <w:gridCol w:w="90"/>
        <w:gridCol w:w="1350"/>
      </w:tblGrid>
      <w:tr w:rsidR="000340F9" w:rsidRPr="00657820" w14:paraId="7A0F7675" w14:textId="77777777" w:rsidTr="000F0C68">
        <w:trPr>
          <w:trHeight w:val="20"/>
        </w:trPr>
        <w:tc>
          <w:tcPr>
            <w:tcW w:w="3060" w:type="dxa"/>
            <w:vAlign w:val="bottom"/>
          </w:tcPr>
          <w:p w14:paraId="7571EC8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E8CFED8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1976AA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5EA3B9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FBDB0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340F9" w:rsidRPr="00657820" w14:paraId="04424822" w14:textId="77777777" w:rsidTr="000F0C68">
        <w:trPr>
          <w:trHeight w:val="20"/>
        </w:trPr>
        <w:tc>
          <w:tcPr>
            <w:tcW w:w="3060" w:type="dxa"/>
            <w:vAlign w:val="bottom"/>
          </w:tcPr>
          <w:p w14:paraId="3E40668F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7AB3FC2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B9DE14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896E9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B659CE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0F9" w:rsidRPr="00657820" w14:paraId="2CE0E195" w14:textId="77777777" w:rsidTr="000F0C68">
        <w:trPr>
          <w:trHeight w:val="20"/>
        </w:trPr>
        <w:tc>
          <w:tcPr>
            <w:tcW w:w="3060" w:type="dxa"/>
            <w:vMerge w:val="restart"/>
          </w:tcPr>
          <w:p w14:paraId="7DD5E297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1162BB7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3BD5F7A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6304901A" w14:textId="77777777" w:rsidR="000340F9" w:rsidRPr="00657820" w:rsidRDefault="000340F9" w:rsidP="000F0C68">
            <w:pPr>
              <w:tabs>
                <w:tab w:val="left" w:pos="360"/>
                <w:tab w:val="left" w:pos="2160"/>
              </w:tabs>
              <w:ind w:left="-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192BE8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1D798B18" w14:textId="77777777" w:rsidR="008A3E87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DB643C9" w14:textId="1B886B53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53746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3D8F" w14:textId="44DDBDF4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08140C"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94672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5C5B46F8" w14:textId="77777777" w:rsidR="008A3E87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571CBC"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571CBC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6C44F7BC" w14:textId="58D00971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9F284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340F9" w:rsidRPr="00657820" w14:paraId="21EC35D3" w14:textId="77777777" w:rsidTr="000F0C68">
        <w:trPr>
          <w:trHeight w:val="2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4A3AD563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E192303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35610115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73580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505A0E6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3FA578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FD4DF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1A571E5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F449F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C846DB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D52F0C9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B7700" w:rsidRPr="00657820" w14:paraId="232A71B2" w14:textId="77777777" w:rsidTr="000F0C68">
        <w:trPr>
          <w:trHeight w:val="144"/>
        </w:trPr>
        <w:tc>
          <w:tcPr>
            <w:tcW w:w="3060" w:type="dxa"/>
          </w:tcPr>
          <w:p w14:paraId="7DD99B38" w14:textId="77777777" w:rsidR="005B7700" w:rsidRPr="00657820" w:rsidRDefault="005B7700" w:rsidP="005B770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0249CB2" w14:textId="77777777" w:rsidR="005B7700" w:rsidRPr="00657820" w:rsidRDefault="005B7700" w:rsidP="005B7700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79C1B20" w14:textId="77777777" w:rsidR="005B7700" w:rsidRPr="00657820" w:rsidRDefault="005B7700" w:rsidP="005B7700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AC978E2" w14:textId="77777777" w:rsidR="005B7700" w:rsidRPr="00657820" w:rsidRDefault="005B7700" w:rsidP="005B7700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2F6346" w14:textId="28129F10" w:rsidR="005B7700" w:rsidRPr="00657820" w:rsidRDefault="005B7700" w:rsidP="005B7700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  <w:tc>
          <w:tcPr>
            <w:tcW w:w="90" w:type="dxa"/>
          </w:tcPr>
          <w:p w14:paraId="1B0040EF" w14:textId="77777777" w:rsidR="005B7700" w:rsidRPr="00657820" w:rsidRDefault="005B7700" w:rsidP="005B7700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C7D5C1" w14:textId="361B9A36" w:rsidR="005B7700" w:rsidRPr="00657820" w:rsidRDefault="005B7700" w:rsidP="005B770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605183" w14:textId="77777777" w:rsidR="005B7700" w:rsidRPr="00657820" w:rsidRDefault="005B7700" w:rsidP="005B770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23E6EF" w14:textId="5BF7CC9A" w:rsidR="005B7700" w:rsidRPr="00657820" w:rsidRDefault="005B7700" w:rsidP="005B7700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5F1839" w14:textId="77777777" w:rsidR="005B7700" w:rsidRPr="00657820" w:rsidRDefault="005B7700" w:rsidP="005B770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530FB6D" w14:textId="4C71189F" w:rsidR="005B7700" w:rsidRPr="00657820" w:rsidRDefault="005B7700" w:rsidP="005B770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tr w:rsidR="005B7700" w:rsidRPr="00657820" w14:paraId="064A41C7" w14:textId="77777777">
        <w:trPr>
          <w:trHeight w:val="144"/>
        </w:trPr>
        <w:tc>
          <w:tcPr>
            <w:tcW w:w="3060" w:type="dxa"/>
          </w:tcPr>
          <w:p w14:paraId="2E587F20" w14:textId="267AC2D4" w:rsidR="005B7700" w:rsidRPr="00657820" w:rsidRDefault="005B7700" w:rsidP="005B770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411B0B7" w14:textId="77777777" w:rsidR="005B7700" w:rsidRPr="00657820" w:rsidRDefault="005B7700" w:rsidP="005B770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5B517E7" w14:textId="77777777" w:rsidR="005B7700" w:rsidRPr="00657820" w:rsidRDefault="005B7700" w:rsidP="005B770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62ADF8" w14:textId="77777777" w:rsidR="005B7700" w:rsidRPr="00657820" w:rsidRDefault="005B7700" w:rsidP="005B7700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8CDA5" w14:textId="06F7F5C7" w:rsidR="005B7700" w:rsidRPr="00657820" w:rsidRDefault="005B7700" w:rsidP="005B7700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  <w:tc>
          <w:tcPr>
            <w:tcW w:w="90" w:type="dxa"/>
            <w:vAlign w:val="center"/>
          </w:tcPr>
          <w:p w14:paraId="67B628E0" w14:textId="77777777" w:rsidR="005B7700" w:rsidRPr="00657820" w:rsidRDefault="005B7700" w:rsidP="005B7700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B15D5" w14:textId="29CA5C16" w:rsidR="005B7700" w:rsidRPr="00657820" w:rsidRDefault="005B7700" w:rsidP="005B770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15AE8" w14:textId="77777777" w:rsidR="005B7700" w:rsidRPr="00657820" w:rsidRDefault="005B7700" w:rsidP="005B7700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9378B" w14:textId="533B870A" w:rsidR="005B7700" w:rsidRPr="00A270D8" w:rsidRDefault="005B7700" w:rsidP="005B7700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B4B159" w14:textId="77777777" w:rsidR="005B7700" w:rsidRPr="00657820" w:rsidRDefault="005B7700" w:rsidP="005B770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804AC14" w14:textId="2DB87CAD" w:rsidR="005B7700" w:rsidRPr="00657820" w:rsidRDefault="005B7700" w:rsidP="005B770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28,291</w:t>
            </w:r>
          </w:p>
        </w:tc>
      </w:tr>
    </w:tbl>
    <w:p w14:paraId="2EB59BDE" w14:textId="42F8B8EB" w:rsidR="005252CF" w:rsidRPr="00657820" w:rsidRDefault="005252CF" w:rsidP="00571C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80"/>
        <w:gridCol w:w="90"/>
        <w:gridCol w:w="1350"/>
        <w:gridCol w:w="90"/>
        <w:gridCol w:w="990"/>
        <w:gridCol w:w="110"/>
        <w:gridCol w:w="970"/>
        <w:gridCol w:w="90"/>
        <w:gridCol w:w="1350"/>
      </w:tblGrid>
      <w:tr w:rsidR="00457E24" w:rsidRPr="00657820" w14:paraId="4A86BA07" w14:textId="77777777" w:rsidTr="0085745E">
        <w:trPr>
          <w:trHeight w:val="20"/>
        </w:trPr>
        <w:tc>
          <w:tcPr>
            <w:tcW w:w="3060" w:type="dxa"/>
            <w:vAlign w:val="bottom"/>
          </w:tcPr>
          <w:p w14:paraId="1806070D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493FF6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2789B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DB5161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2CDC18B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457E24" w:rsidRPr="00657820" w14:paraId="14275FF8" w14:textId="77777777" w:rsidTr="0085745E">
        <w:trPr>
          <w:trHeight w:val="20"/>
        </w:trPr>
        <w:tc>
          <w:tcPr>
            <w:tcW w:w="3060" w:type="dxa"/>
            <w:vAlign w:val="bottom"/>
          </w:tcPr>
          <w:p w14:paraId="2D9B71C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6924A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B00571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CD93AB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0FA6FC3D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57E24" w:rsidRPr="00657820" w14:paraId="23A7D584" w14:textId="77777777" w:rsidTr="0085745E">
        <w:trPr>
          <w:trHeight w:val="20"/>
        </w:trPr>
        <w:tc>
          <w:tcPr>
            <w:tcW w:w="3060" w:type="dxa"/>
            <w:vMerge w:val="restart"/>
          </w:tcPr>
          <w:p w14:paraId="45995C3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2773DA37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2872BD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6AA02B1" w14:textId="77777777" w:rsidR="00457E24" w:rsidRPr="00657820" w:rsidRDefault="00457E24" w:rsidP="0085745E">
            <w:pPr>
              <w:tabs>
                <w:tab w:val="left" w:pos="360"/>
                <w:tab w:val="left" w:pos="2160"/>
              </w:tabs>
              <w:ind w:left="-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336187E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7D776058" w14:textId="77777777" w:rsidR="008A3E87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76A8D8C" w14:textId="564D1F19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F284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C4F9D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9FF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52D864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AD022B5" w14:textId="77777777" w:rsidR="008A3E87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2218920E" w14:textId="3D1A7D2C" w:rsidR="00457E24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9F284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57E24" w:rsidRPr="00657820" w14:paraId="26D063DE" w14:textId="77777777" w:rsidTr="0085745E">
        <w:trPr>
          <w:trHeight w:val="2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78B6E5CB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B9A8978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129889A7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E582F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7FDE1984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685CA5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B0A534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74BE92CE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E12DDA6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CE0A0A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F63E837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2847" w:rsidRPr="00657820" w14:paraId="67B4B646" w14:textId="77777777" w:rsidTr="0085745E">
        <w:trPr>
          <w:trHeight w:val="144"/>
        </w:trPr>
        <w:tc>
          <w:tcPr>
            <w:tcW w:w="3060" w:type="dxa"/>
          </w:tcPr>
          <w:p w14:paraId="239405FB" w14:textId="77777777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00B628DB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74A15A6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02D7513" w14:textId="77777777" w:rsidR="009F2847" w:rsidRPr="00657820" w:rsidRDefault="009F2847" w:rsidP="009F2847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F10AD6" w14:textId="741B47DC" w:rsidR="009F2847" w:rsidRPr="00657820" w:rsidRDefault="009F2847" w:rsidP="002C5616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13,646</w:t>
            </w:r>
          </w:p>
        </w:tc>
        <w:tc>
          <w:tcPr>
            <w:tcW w:w="90" w:type="dxa"/>
          </w:tcPr>
          <w:p w14:paraId="5C39584E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D9AC1" w14:textId="10037B7C" w:rsidR="009F2847" w:rsidRPr="00657820" w:rsidRDefault="009F2847" w:rsidP="009F284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14,645</w:t>
            </w:r>
          </w:p>
        </w:tc>
        <w:tc>
          <w:tcPr>
            <w:tcW w:w="110" w:type="dxa"/>
            <w:shd w:val="clear" w:color="auto" w:fill="auto"/>
          </w:tcPr>
          <w:p w14:paraId="02269F9B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EC5A759" w14:textId="06CF1DCA" w:rsidR="009F2847" w:rsidRPr="00657820" w:rsidRDefault="009F2847" w:rsidP="009F284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B1B0FE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DFB877" w14:textId="4135C8D9" w:rsidR="009F2847" w:rsidRPr="00657820" w:rsidRDefault="009F2847" w:rsidP="009F284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tr w:rsidR="009F2847" w:rsidRPr="00657820" w14:paraId="04754B92" w14:textId="77777777">
        <w:trPr>
          <w:trHeight w:val="20"/>
        </w:trPr>
        <w:tc>
          <w:tcPr>
            <w:tcW w:w="3060" w:type="dxa"/>
          </w:tcPr>
          <w:p w14:paraId="1AC17DD0" w14:textId="6EB4384C" w:rsidR="009F2847" w:rsidRPr="00657820" w:rsidRDefault="009F2847" w:rsidP="009F284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C045B00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23B896" w14:textId="77777777" w:rsidR="009F2847" w:rsidRPr="00657820" w:rsidRDefault="009F2847" w:rsidP="009F28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B6D2510" w14:textId="77777777" w:rsidR="009F2847" w:rsidRPr="00657820" w:rsidRDefault="009F2847" w:rsidP="009F284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33B719" w14:textId="5815B388" w:rsidR="009F2847" w:rsidRPr="00657820" w:rsidRDefault="009F2847" w:rsidP="002C5616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  <w:tc>
          <w:tcPr>
            <w:tcW w:w="90" w:type="dxa"/>
            <w:vAlign w:val="center"/>
          </w:tcPr>
          <w:p w14:paraId="2C03FD38" w14:textId="77777777" w:rsidR="009F2847" w:rsidRPr="00657820" w:rsidRDefault="009F2847" w:rsidP="009F2847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161D98" w14:textId="2317DA29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14,645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B7A184C" w14:textId="77777777" w:rsidR="009F2847" w:rsidRPr="00657820" w:rsidRDefault="009F2847" w:rsidP="009F2847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0311C5" w14:textId="0F1114C5" w:rsidR="009F2847" w:rsidRPr="00657820" w:rsidRDefault="009F2847" w:rsidP="009F284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270D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D9D90" w14:textId="77777777" w:rsidR="009F2847" w:rsidRPr="00657820" w:rsidRDefault="009F2847" w:rsidP="009F284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12285D6" w14:textId="1B441272" w:rsidR="009F2847" w:rsidRPr="00657820" w:rsidRDefault="009F2847" w:rsidP="009F284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48B3A52C" w14:textId="57AAE822" w:rsidR="00D5121C" w:rsidRPr="007A47E1" w:rsidRDefault="009B2480" w:rsidP="00E433F1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7A47E1">
        <w:rPr>
          <w:rFonts w:asciiTheme="majorBidi" w:hAnsiTheme="majorBidi" w:cstheme="majorBidi"/>
          <w:color w:val="000000"/>
          <w:sz w:val="28"/>
          <w:cs/>
        </w:rPr>
        <w:t>ยอดคงเหลือของเงินกู้ยืมระยะสั้นจากบุคคล</w:t>
      </w:r>
      <w:r w:rsidR="007A47E1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Pr="007A47E1">
        <w:rPr>
          <w:rFonts w:asciiTheme="majorBidi" w:hAnsiTheme="majorBidi" w:cstheme="majorBidi"/>
          <w:color w:val="000000"/>
          <w:sz w:val="28"/>
          <w:cs/>
        </w:rPr>
        <w:t xml:space="preserve">กิจการที่เกี่ยวข้องกัน </w:t>
      </w:r>
      <w:r w:rsidR="00EC7E6D" w:rsidRPr="007A47E1">
        <w:rPr>
          <w:rFonts w:asciiTheme="majorBidi" w:hAnsiTheme="majorBidi" w:cstheme="majorBidi"/>
          <w:color w:val="000000"/>
          <w:sz w:val="28"/>
          <w:cs/>
        </w:rPr>
        <w:t>ณ วันที่</w:t>
      </w:r>
      <w:r w:rsidR="00EC7E6D" w:rsidRPr="007A47E1">
        <w:rPr>
          <w:rFonts w:asciiTheme="majorBidi" w:hAnsiTheme="majorBidi" w:cstheme="majorBidi"/>
          <w:color w:val="000000"/>
          <w:sz w:val="28"/>
        </w:rPr>
        <w:t xml:space="preserve"> 31 </w:t>
      </w:r>
      <w:r w:rsidR="00EC7E6D" w:rsidRPr="007A47E1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EC7E6D" w:rsidRPr="007A47E1">
        <w:rPr>
          <w:rFonts w:asciiTheme="majorBidi" w:hAnsiTheme="majorBidi" w:cstheme="majorBidi"/>
          <w:color w:val="000000"/>
          <w:sz w:val="28"/>
        </w:rPr>
        <w:t>256</w:t>
      </w:r>
      <w:r w:rsidR="00033300" w:rsidRPr="007A47E1">
        <w:rPr>
          <w:rFonts w:asciiTheme="majorBidi" w:hAnsiTheme="majorBidi" w:cstheme="majorBidi"/>
          <w:color w:val="000000"/>
          <w:sz w:val="28"/>
        </w:rPr>
        <w:t>7</w:t>
      </w:r>
      <w:r w:rsidR="00EC7E6D" w:rsidRPr="007A47E1">
        <w:rPr>
          <w:rFonts w:asciiTheme="majorBidi" w:hAnsiTheme="majorBidi" w:cstheme="majorBidi"/>
          <w:color w:val="000000"/>
          <w:sz w:val="28"/>
        </w:rPr>
        <w:t xml:space="preserve"> </w:t>
      </w:r>
      <w:r w:rsidR="00EC7E6D" w:rsidRPr="007A47E1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EC7E6D" w:rsidRPr="007A47E1">
        <w:rPr>
          <w:rFonts w:asciiTheme="majorBidi" w:hAnsiTheme="majorBidi" w:cstheme="majorBidi"/>
          <w:color w:val="000000"/>
          <w:sz w:val="28"/>
        </w:rPr>
        <w:t>256</w:t>
      </w:r>
      <w:r w:rsidR="00033300" w:rsidRPr="007A47E1">
        <w:rPr>
          <w:rFonts w:asciiTheme="majorBidi" w:hAnsiTheme="majorBidi" w:cstheme="majorBidi"/>
          <w:color w:val="000000"/>
          <w:sz w:val="28"/>
        </w:rPr>
        <w:t>6</w:t>
      </w:r>
      <w:r w:rsidR="007B1C44" w:rsidRPr="007A47E1">
        <w:rPr>
          <w:rFonts w:asciiTheme="majorBidi" w:hAnsiTheme="majorBidi" w:cstheme="majorBidi"/>
          <w:color w:val="000000"/>
          <w:sz w:val="28"/>
        </w:rPr>
        <w:t xml:space="preserve"> </w:t>
      </w:r>
      <w:r w:rsidRPr="007A47E1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90"/>
        <w:gridCol w:w="1615"/>
        <w:gridCol w:w="90"/>
        <w:gridCol w:w="1256"/>
        <w:gridCol w:w="90"/>
        <w:gridCol w:w="926"/>
        <w:gridCol w:w="90"/>
        <w:gridCol w:w="893"/>
        <w:gridCol w:w="95"/>
        <w:gridCol w:w="1345"/>
      </w:tblGrid>
      <w:tr w:rsidR="00D5121C" w:rsidRPr="00657820" w14:paraId="580F745A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2ED47209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33CEE359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2F49AE3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1CE6A9DE" w14:textId="77777777" w:rsidR="00D5121C" w:rsidRPr="00657820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5121C" w:rsidRPr="00657820" w14:paraId="0A4AA430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63EF7E34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4F042C15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E1C025C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657820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B1C44" w:rsidRPr="00657820" w14:paraId="2100463C" w14:textId="77777777" w:rsidTr="00EC5D63">
        <w:trPr>
          <w:trHeight w:val="20"/>
        </w:trPr>
        <w:tc>
          <w:tcPr>
            <w:tcW w:w="2780" w:type="dxa"/>
            <w:vMerge w:val="restart"/>
          </w:tcPr>
          <w:p w14:paraId="0E23D350" w14:textId="77777777" w:rsidR="008E142B" w:rsidRDefault="007B1C44" w:rsidP="008E142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C897756" w14:textId="67FA733D" w:rsidR="007B1C44" w:rsidRPr="00657820" w:rsidRDefault="007B1C44" w:rsidP="008E142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70B41D65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 w:val="restart"/>
          </w:tcPr>
          <w:p w14:paraId="2A5F496E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8D88EF9" w14:textId="2490BD6E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6F1B3DC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 w:val="restart"/>
          </w:tcPr>
          <w:p w14:paraId="7F0E15B3" w14:textId="77777777" w:rsidR="00F15661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  <w:p w14:paraId="718DCABF" w14:textId="23566CE2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3330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7A7FAB2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9" w:type="dxa"/>
            <w:gridSpan w:val="3"/>
            <w:tcBorders>
              <w:bottom w:val="single" w:sz="4" w:space="0" w:color="auto"/>
            </w:tcBorders>
          </w:tcPr>
          <w:p w14:paraId="32495B80" w14:textId="19F2B176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5" w:type="dxa"/>
            <w:tcBorders>
              <w:right w:val="nil"/>
            </w:tcBorders>
          </w:tcPr>
          <w:p w14:paraId="4348195D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 w:val="restart"/>
            <w:tcBorders>
              <w:left w:val="nil"/>
            </w:tcBorders>
          </w:tcPr>
          <w:p w14:paraId="74D36D8D" w14:textId="77777777" w:rsidR="00F15661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4001D2C9" w14:textId="058C340B" w:rsidR="007B1C44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3330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B1C44" w:rsidRPr="00657820" w14:paraId="18EF1FB7" w14:textId="77777777" w:rsidTr="00EC5D63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  <w:vAlign w:val="bottom"/>
          </w:tcPr>
          <w:p w14:paraId="22931DC7" w14:textId="58D69971" w:rsidR="007B1C44" w:rsidRPr="00657820" w:rsidRDefault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EA14B1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bottom"/>
          </w:tcPr>
          <w:p w14:paraId="2F288306" w14:textId="7D93CE53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03743EA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</w:tcPr>
          <w:p w14:paraId="233538F8" w14:textId="794AA6EF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D752DE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E92E126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C1FD6BB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5" w:type="dxa"/>
            <w:tcBorders>
              <w:right w:val="nil"/>
            </w:tcBorders>
          </w:tcPr>
          <w:p w14:paraId="6C7DBA2B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</w:tcBorders>
          </w:tcPr>
          <w:p w14:paraId="2E5BF5BD" w14:textId="62FBF9EF" w:rsidR="007B1C44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F753B" w:rsidRPr="00657820" w14:paraId="3280B26B" w14:textId="77777777" w:rsidTr="000A6CEE">
        <w:trPr>
          <w:trHeight w:val="20"/>
        </w:trPr>
        <w:tc>
          <w:tcPr>
            <w:tcW w:w="2780" w:type="dxa"/>
            <w:tcBorders>
              <w:top w:val="single" w:sz="4" w:space="0" w:color="auto"/>
            </w:tcBorders>
          </w:tcPr>
          <w:p w14:paraId="2D9E00AF" w14:textId="77777777" w:rsidR="003F753B" w:rsidRPr="00657820" w:rsidRDefault="003F753B" w:rsidP="003F753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กรรมการของบริษัทย่อย</w:t>
            </w:r>
          </w:p>
          <w:p w14:paraId="28A070F8" w14:textId="4E09D682" w:rsidR="003F753B" w:rsidRPr="00657820" w:rsidRDefault="003F753B" w:rsidP="003F753B">
            <w:pPr>
              <w:tabs>
                <w:tab w:val="left" w:pos="360"/>
                <w:tab w:val="left" w:pos="2160"/>
              </w:tabs>
              <w:ind w:left="357" w:right="-108" w:firstLine="6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056576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E1AAA7E" w14:textId="77777777" w:rsidR="003F753B" w:rsidRPr="00657820" w:rsidRDefault="003F753B" w:rsidP="003F75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51BA6759" w14:textId="77777777" w:rsidR="003F753B" w:rsidRPr="00657820" w:rsidRDefault="003F753B" w:rsidP="003F753B">
            <w:pPr>
              <w:ind w:left="9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00B79CA" w14:textId="796FD139" w:rsidR="003F753B" w:rsidRPr="00657820" w:rsidRDefault="003F753B" w:rsidP="003F753B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634C284D" w14:textId="77777777" w:rsidR="003F753B" w:rsidRPr="00657820" w:rsidRDefault="003F753B" w:rsidP="003F753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B2FDB7" w14:textId="4446E52C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CBC5D54" w14:textId="77777777" w:rsidR="003F753B" w:rsidRPr="00657820" w:rsidRDefault="003F753B" w:rsidP="003F753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51F22" w14:textId="4037C476" w:rsidR="003F753B" w:rsidRPr="00657820" w:rsidRDefault="003F753B" w:rsidP="000A6CE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3F753B" w:rsidRPr="00657820" w:rsidRDefault="003F753B" w:rsidP="003F753B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7E3B9E48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7951D6DF" w14:textId="77777777" w:rsidR="003F753B" w:rsidRPr="00657820" w:rsidRDefault="003F753B" w:rsidP="003F753B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503428CB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</w:tr>
      <w:tr w:rsidR="003F753B" w:rsidRPr="00657820" w14:paraId="0191349E" w14:textId="77777777" w:rsidTr="000A6CEE">
        <w:trPr>
          <w:trHeight w:val="20"/>
        </w:trPr>
        <w:tc>
          <w:tcPr>
            <w:tcW w:w="2780" w:type="dxa"/>
          </w:tcPr>
          <w:p w14:paraId="772E0FCB" w14:textId="77777777" w:rsidR="003F753B" w:rsidRDefault="003F753B" w:rsidP="003F753B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กรรมการของกิจการที่เกี่ยวข้องกัน</w:t>
            </w:r>
          </w:p>
          <w:p w14:paraId="2B3A355D" w14:textId="730C9CE6" w:rsidR="003F753B" w:rsidRPr="00657820" w:rsidRDefault="003F753B" w:rsidP="003F753B">
            <w:pPr>
              <w:tabs>
                <w:tab w:val="left" w:pos="360"/>
                <w:tab w:val="left" w:pos="2160"/>
              </w:tabs>
              <w:ind w:left="357" w:right="-108" w:firstLine="6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056576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90" w:type="dxa"/>
          </w:tcPr>
          <w:p w14:paraId="731DEED3" w14:textId="77777777" w:rsidR="003F753B" w:rsidRPr="00657820" w:rsidRDefault="003F753B" w:rsidP="003F75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5E5FFDC6" w14:textId="5D9B5148" w:rsidR="003F753B" w:rsidRPr="00657820" w:rsidRDefault="003F753B" w:rsidP="003F753B">
            <w:pPr>
              <w:ind w:left="9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23978F24" w14:textId="77777777" w:rsidR="003F753B" w:rsidRPr="00657820" w:rsidRDefault="003F753B" w:rsidP="003F753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tcBorders>
              <w:left w:val="nil"/>
            </w:tcBorders>
            <w:shd w:val="clear" w:color="auto" w:fill="auto"/>
            <w:vAlign w:val="bottom"/>
          </w:tcPr>
          <w:p w14:paraId="085B1560" w14:textId="14B8AC4F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55,500</w:t>
            </w:r>
          </w:p>
        </w:tc>
        <w:tc>
          <w:tcPr>
            <w:tcW w:w="90" w:type="dxa"/>
          </w:tcPr>
          <w:p w14:paraId="294FA751" w14:textId="77777777" w:rsidR="003F753B" w:rsidRPr="00657820" w:rsidRDefault="003F753B" w:rsidP="003F753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FD2A50A" w14:textId="2D232863" w:rsidR="003F753B" w:rsidRPr="000A6CEE" w:rsidRDefault="003F753B" w:rsidP="000A6CEE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A0AB2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7F126FEF" w14:textId="77777777" w:rsidR="003F753B" w:rsidRPr="000A6CEE" w:rsidRDefault="003F753B" w:rsidP="003F753B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15D150C" w14:textId="38D40252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6AFD0C27" w14:textId="77777777" w:rsidR="003F753B" w:rsidRPr="00657820" w:rsidRDefault="003F753B" w:rsidP="003F753B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bottom"/>
          </w:tcPr>
          <w:p w14:paraId="08C8271D" w14:textId="3869CF3E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65,500</w:t>
            </w:r>
          </w:p>
        </w:tc>
      </w:tr>
      <w:tr w:rsidR="003F753B" w:rsidRPr="00657820" w14:paraId="401F4CEA" w14:textId="77777777">
        <w:trPr>
          <w:trHeight w:val="20"/>
        </w:trPr>
        <w:tc>
          <w:tcPr>
            <w:tcW w:w="2780" w:type="dxa"/>
            <w:vAlign w:val="bottom"/>
          </w:tcPr>
          <w:p w14:paraId="5F52346C" w14:textId="77777777" w:rsidR="003F753B" w:rsidRPr="00657820" w:rsidRDefault="003F753B" w:rsidP="003F753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3F753B" w:rsidRPr="00657820" w:rsidRDefault="003F753B" w:rsidP="003F753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1922B518" w14:textId="77777777" w:rsidR="003F753B" w:rsidRPr="00657820" w:rsidRDefault="003F753B" w:rsidP="003F753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38A0BB2" w14:textId="77777777" w:rsidR="003F753B" w:rsidRPr="00657820" w:rsidRDefault="003F753B" w:rsidP="003F753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41EF8B6C" w14:textId="0ACA779D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71A">
              <w:rPr>
                <w:rFonts w:ascii="Angsana New" w:hAnsi="Angsana New"/>
                <w:b/>
                <w:bCs/>
                <w:sz w:val="28"/>
              </w:rPr>
              <w:t>55,500</w:t>
            </w:r>
          </w:p>
        </w:tc>
        <w:tc>
          <w:tcPr>
            <w:tcW w:w="90" w:type="dxa"/>
          </w:tcPr>
          <w:p w14:paraId="1DC48D52" w14:textId="77777777" w:rsidR="003F753B" w:rsidRPr="00657820" w:rsidRDefault="003F753B" w:rsidP="003F753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4E4053FD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30,000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3F753B" w:rsidRPr="00657820" w:rsidRDefault="003F753B" w:rsidP="003F753B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14E30248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2461EF0B" w14:textId="77777777" w:rsidR="003F753B" w:rsidRPr="00657820" w:rsidRDefault="003F753B" w:rsidP="003F753B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63DB30D0" w:rsidR="003F753B" w:rsidRPr="00657820" w:rsidRDefault="003F753B" w:rsidP="003F753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85,500</w:t>
            </w:r>
          </w:p>
        </w:tc>
      </w:tr>
      <w:tr w:rsidR="00F2775A" w:rsidRPr="00657820" w14:paraId="3A5C72A6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0225725D" w14:textId="56B25169" w:rsidR="00317702" w:rsidRPr="006F5C63" w:rsidRDefault="00317702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</w:tcPr>
          <w:p w14:paraId="19F948BB" w14:textId="77777777" w:rsidR="00F2775A" w:rsidRPr="006F5C63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15" w:type="dxa"/>
            <w:vAlign w:val="bottom"/>
          </w:tcPr>
          <w:p w14:paraId="71A108FD" w14:textId="267CBA06" w:rsidR="00F2775A" w:rsidRPr="006F5C63" w:rsidRDefault="00F2775A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</w:tcPr>
          <w:p w14:paraId="49E2BC63" w14:textId="77777777" w:rsidR="00F2775A" w:rsidRPr="006F5C63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1A61F0B8" w14:textId="1D889C32" w:rsidR="00F2775A" w:rsidRPr="006F5C63" w:rsidRDefault="00F2775A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D2755" w:rsidRPr="00657820" w14:paraId="1E1F17BB" w14:textId="77777777" w:rsidTr="009A6110">
        <w:trPr>
          <w:trHeight w:val="387"/>
        </w:trPr>
        <w:tc>
          <w:tcPr>
            <w:tcW w:w="9270" w:type="dxa"/>
            <w:gridSpan w:val="11"/>
            <w:vAlign w:val="bottom"/>
          </w:tcPr>
          <w:p w14:paraId="518CB596" w14:textId="69084293" w:rsidR="009D2755" w:rsidRPr="009D2755" w:rsidRDefault="009D2755" w:rsidP="009D2755">
            <w:pPr>
              <w:spacing w:after="120"/>
              <w:ind w:right="90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*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2567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ยังไม่ถือเป็นบุคคลที่เกี่ยวข้องกัน</w:t>
            </w:r>
          </w:p>
        </w:tc>
      </w:tr>
      <w:tr w:rsidR="00BE3EDB" w:rsidRPr="00657820" w14:paraId="53C819A8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734860D0" w14:textId="77777777" w:rsidR="00BE3EDB" w:rsidRPr="00657820" w:rsidRDefault="00BE3EDB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B7059F" w14:textId="77777777" w:rsidR="00BE3EDB" w:rsidRPr="00657820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1A5F7A8F" w14:textId="77777777" w:rsidR="00BE3EDB" w:rsidRPr="00657820" w:rsidRDefault="00BE3EDB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BED7299" w14:textId="77777777" w:rsidR="00BE3EDB" w:rsidRPr="00657820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3F524FB1" w14:textId="1CDCDA32" w:rsidR="00BE3EDB" w:rsidRPr="00657820" w:rsidRDefault="00BE3EDB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2775A" w:rsidRPr="00657820" w14:paraId="331617CB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685F61FB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E3EBFA3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384AA7CF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31470A4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tcBorders>
              <w:bottom w:val="single" w:sz="4" w:space="0" w:color="auto"/>
            </w:tcBorders>
            <w:vAlign w:val="bottom"/>
          </w:tcPr>
          <w:p w14:paraId="6231FF25" w14:textId="74DC42D4" w:rsidR="00F2775A" w:rsidRPr="00657820" w:rsidRDefault="00F2775A" w:rsidP="00F2775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B1C44" w:rsidRPr="00657820" w14:paraId="7E9256CB" w14:textId="77777777" w:rsidTr="00EC5D63">
        <w:trPr>
          <w:trHeight w:val="20"/>
        </w:trPr>
        <w:tc>
          <w:tcPr>
            <w:tcW w:w="2780" w:type="dxa"/>
            <w:vMerge w:val="restart"/>
            <w:tcBorders>
              <w:bottom w:val="single" w:sz="4" w:space="0" w:color="auto"/>
            </w:tcBorders>
            <w:vAlign w:val="bottom"/>
          </w:tcPr>
          <w:p w14:paraId="3944B7F3" w14:textId="77777777" w:rsidR="00CB2370" w:rsidRDefault="007B1C44" w:rsidP="00CB237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7BB5E937" w14:textId="549D8002" w:rsidR="007B1C44" w:rsidRPr="00657820" w:rsidRDefault="007B1C44" w:rsidP="00CB237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A17F607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 w:val="restart"/>
            <w:tcBorders>
              <w:bottom w:val="single" w:sz="4" w:space="0" w:color="auto"/>
            </w:tcBorders>
            <w:vAlign w:val="bottom"/>
          </w:tcPr>
          <w:p w14:paraId="0F7A4FA0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CC0DADF" w14:textId="624D641F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99421A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 w:val="restart"/>
            <w:tcBorders>
              <w:bottom w:val="single" w:sz="4" w:space="0" w:color="auto"/>
            </w:tcBorders>
            <w:vAlign w:val="bottom"/>
          </w:tcPr>
          <w:p w14:paraId="3B91A8A5" w14:textId="5DFFA1A0" w:rsidR="00F15661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  <w:p w14:paraId="5B89B5E9" w14:textId="7CFF3B06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3330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D149D03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9" w:type="dxa"/>
            <w:gridSpan w:val="3"/>
            <w:tcBorders>
              <w:bottom w:val="single" w:sz="4" w:space="0" w:color="auto"/>
            </w:tcBorders>
            <w:vAlign w:val="bottom"/>
          </w:tcPr>
          <w:p w14:paraId="2AD84F1D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5" w:type="dxa"/>
            <w:tcBorders>
              <w:right w:val="nil"/>
            </w:tcBorders>
          </w:tcPr>
          <w:p w14:paraId="475FC8E7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4C35C202" w14:textId="4560B625" w:rsidR="00F15661" w:rsidRPr="00657820" w:rsidRDefault="007B1C44" w:rsidP="00F555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0AB16B1" w14:textId="17434226" w:rsidR="004A4BF1" w:rsidRPr="00657820" w:rsidRDefault="007B1C44" w:rsidP="004A4BF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3330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B1C44" w:rsidRPr="00657820" w14:paraId="1B707EB1" w14:textId="77777777" w:rsidTr="00EC5D63">
        <w:trPr>
          <w:trHeight w:val="287"/>
        </w:trPr>
        <w:tc>
          <w:tcPr>
            <w:tcW w:w="2780" w:type="dxa"/>
            <w:vMerge/>
            <w:tcBorders>
              <w:bottom w:val="single" w:sz="4" w:space="0" w:color="auto"/>
            </w:tcBorders>
            <w:vAlign w:val="bottom"/>
          </w:tcPr>
          <w:p w14:paraId="4F18A96C" w14:textId="37942060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25C0795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bottom"/>
          </w:tcPr>
          <w:p w14:paraId="002881DC" w14:textId="35C63209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A7E6F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vAlign w:val="bottom"/>
          </w:tcPr>
          <w:p w14:paraId="06A133EF" w14:textId="7684BD90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151FDE3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7185D1CB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CE3AFA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3B967C1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5" w:type="dxa"/>
            <w:tcBorders>
              <w:right w:val="nil"/>
            </w:tcBorders>
          </w:tcPr>
          <w:p w14:paraId="3ACE3646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404E922" w14:textId="70889CF8" w:rsidR="007B1C44" w:rsidRPr="00657820" w:rsidRDefault="007B1C44" w:rsidP="00260D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33300" w:rsidRPr="00657820" w14:paraId="17F9E4AC" w14:textId="77777777" w:rsidTr="00EC5D63">
        <w:trPr>
          <w:trHeight w:val="20"/>
        </w:trPr>
        <w:tc>
          <w:tcPr>
            <w:tcW w:w="2780" w:type="dxa"/>
            <w:tcBorders>
              <w:top w:val="single" w:sz="4" w:space="0" w:color="auto"/>
            </w:tcBorders>
          </w:tcPr>
          <w:p w14:paraId="114C6A0F" w14:textId="6E76F6ED" w:rsidR="00033300" w:rsidRPr="00657820" w:rsidRDefault="00033300" w:rsidP="000333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กรรมการของบริษัทย่อย</w:t>
            </w:r>
          </w:p>
          <w:p w14:paraId="45B90EC3" w14:textId="58C971AA" w:rsidR="00033300" w:rsidRPr="00657820" w:rsidRDefault="00033300" w:rsidP="00CE1E9B">
            <w:pPr>
              <w:tabs>
                <w:tab w:val="left" w:pos="360"/>
                <w:tab w:val="left" w:pos="2160"/>
              </w:tabs>
              <w:ind w:left="357" w:right="-108" w:firstLine="6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F04FA">
              <w:rPr>
                <w:rFonts w:asciiTheme="majorBidi" w:hAnsiTheme="majorBidi" w:cstheme="majorBidi"/>
                <w:sz w:val="28"/>
              </w:rPr>
              <w:t>2</w:t>
            </w:r>
            <w:r w:rsidR="004A13E0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2CC2282" w14:textId="77777777" w:rsidR="00033300" w:rsidRPr="00657820" w:rsidRDefault="00033300" w:rsidP="000333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1F372CAD" w14:textId="77777777" w:rsidR="00033300" w:rsidRPr="00657820" w:rsidRDefault="00033300" w:rsidP="0003330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67782D19" w14:textId="28DE9E17" w:rsidR="00033300" w:rsidRPr="00657820" w:rsidRDefault="00033300" w:rsidP="00033300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บุคคลที่เกี่ยวข้องกัน</w:t>
            </w:r>
          </w:p>
        </w:tc>
        <w:tc>
          <w:tcPr>
            <w:tcW w:w="90" w:type="dxa"/>
          </w:tcPr>
          <w:p w14:paraId="08670542" w14:textId="77777777" w:rsidR="00033300" w:rsidRPr="00657820" w:rsidRDefault="00033300" w:rsidP="0003330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415B0A" w14:textId="36B3586E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</w:tcPr>
          <w:p w14:paraId="2D4E72F7" w14:textId="77777777" w:rsidR="00033300" w:rsidRPr="00657820" w:rsidRDefault="00033300" w:rsidP="00033300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50E65267" w14:textId="77777777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59D2999" w14:textId="2EF42CBC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51B170" w14:textId="77777777" w:rsidR="00033300" w:rsidRPr="00657820" w:rsidRDefault="00033300" w:rsidP="00033300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1143D" w14:textId="03720886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(1,413)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70426058" w14:textId="77777777" w:rsidR="00033300" w:rsidRPr="00657820" w:rsidRDefault="00033300" w:rsidP="00033300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76F74C" w14:textId="30359F0A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3300" w:rsidRPr="00657820" w14:paraId="1822DC42" w14:textId="77777777" w:rsidTr="007251ED">
        <w:trPr>
          <w:trHeight w:val="144"/>
        </w:trPr>
        <w:tc>
          <w:tcPr>
            <w:tcW w:w="2780" w:type="dxa"/>
            <w:vAlign w:val="bottom"/>
          </w:tcPr>
          <w:p w14:paraId="4F593319" w14:textId="77777777" w:rsidR="00033300" w:rsidRPr="00657820" w:rsidRDefault="00033300" w:rsidP="00033300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DA8F14F" w14:textId="77777777" w:rsidR="00033300" w:rsidRPr="00657820" w:rsidRDefault="00033300" w:rsidP="00033300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C0A1EE0" w14:textId="3D4510F9" w:rsidR="00033300" w:rsidRPr="00657820" w:rsidRDefault="00033300" w:rsidP="00033300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F3438" w14:textId="77777777" w:rsidR="00033300" w:rsidRPr="00657820" w:rsidRDefault="00033300" w:rsidP="0003330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0EB4" w14:textId="2227BE35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  <w:tc>
          <w:tcPr>
            <w:tcW w:w="90" w:type="dxa"/>
          </w:tcPr>
          <w:p w14:paraId="4CA7D85F" w14:textId="77777777" w:rsidR="00033300" w:rsidRPr="00657820" w:rsidRDefault="00033300" w:rsidP="00033300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8B34" w14:textId="711DC431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FD29CD" w14:textId="77777777" w:rsidR="00033300" w:rsidRPr="00657820" w:rsidRDefault="00033300" w:rsidP="00033300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6422" w14:textId="7A690D24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(1,413)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3DC32AD8" w14:textId="77777777" w:rsidR="00033300" w:rsidRPr="00657820" w:rsidRDefault="00033300" w:rsidP="00033300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4F66AE" w14:textId="0A541C6C" w:rsidR="00033300" w:rsidRPr="00657820" w:rsidRDefault="00033300" w:rsidP="0003330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65E54BF" w14:textId="134AA47F" w:rsidR="005252CF" w:rsidRPr="00657820" w:rsidRDefault="005252CF">
      <w:pPr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350"/>
        <w:gridCol w:w="90"/>
        <w:gridCol w:w="900"/>
        <w:gridCol w:w="90"/>
        <w:gridCol w:w="900"/>
        <w:gridCol w:w="90"/>
        <w:gridCol w:w="1350"/>
      </w:tblGrid>
      <w:tr w:rsidR="00D5121C" w:rsidRPr="00657820" w14:paraId="3DF8AE47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3E763639" w14:textId="085D8259" w:rsidR="00D5121C" w:rsidRPr="00657820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FC259B7" w14:textId="77777777" w:rsidR="00D5121C" w:rsidRPr="00657820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5121C" w:rsidRPr="00657820" w14:paraId="6620868B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0842A9B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76B099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3F6022B6" w14:textId="77777777" w:rsidR="00D5121C" w:rsidRPr="00657820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657820" w14:paraId="59E3485B" w14:textId="77777777" w:rsidTr="00EC5D63">
        <w:trPr>
          <w:trHeight w:val="20"/>
        </w:trPr>
        <w:tc>
          <w:tcPr>
            <w:tcW w:w="2790" w:type="dxa"/>
            <w:vMerge w:val="restart"/>
            <w:vAlign w:val="bottom"/>
          </w:tcPr>
          <w:p w14:paraId="7A08457C" w14:textId="0DC43A8F" w:rsidR="00DF491D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8D667F4" w14:textId="7B8304F5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45EACDF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48636E61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F1AA773" w14:textId="298E47D8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1C96C8B6" w14:textId="77777777" w:rsidR="0007184A" w:rsidRPr="00114971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07DEE0D5" w14:textId="77777777" w:rsidR="00F15661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F9EB11A" w14:textId="79653D45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FA420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4F46BDFA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81223A"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365B2E3" w14:textId="77777777" w:rsidR="00F15661" w:rsidRPr="00657820" w:rsidRDefault="0007184A" w:rsidP="0011497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1EE8892D" w14:textId="77A06FD0" w:rsidR="0007184A" w:rsidRPr="00657820" w:rsidRDefault="0007184A" w:rsidP="0011497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FA4203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7184A" w:rsidRPr="00657820" w14:paraId="0FC58103" w14:textId="77777777" w:rsidTr="00114971">
        <w:trPr>
          <w:trHeight w:val="377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7F5BB00F" w14:textId="35B19E0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B7E29F4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21C753F" w14:textId="4E8E691D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CAB241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63251C36" w14:textId="487340E0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B83117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0014B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D9F9FE3" w14:textId="5F5796D5" w:rsidR="0007184A" w:rsidRPr="00657820" w:rsidRDefault="0007184A" w:rsidP="002D54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744C9" w:rsidRPr="00657820" w14:paraId="131D1BD6" w14:textId="77777777" w:rsidTr="00A82A89">
        <w:trPr>
          <w:trHeight w:val="710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26F316C0" w14:textId="6B902057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ดู</w:t>
            </w:r>
            <w:r w:rsidRPr="00CE1E9B">
              <w:rPr>
                <w:rFonts w:asciiTheme="majorBidi" w:hAnsiTheme="majorBidi" w:cstheme="majorBidi"/>
                <w:sz w:val="28"/>
                <w:cs/>
              </w:rPr>
              <w:t>หมาย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เหตุข้อ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D55A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56BC823D" w14:textId="77777777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01C41A88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A0ED8B" w14:textId="4ED7F610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64,040</w:t>
            </w:r>
          </w:p>
        </w:tc>
        <w:tc>
          <w:tcPr>
            <w:tcW w:w="90" w:type="dxa"/>
            <w:vAlign w:val="bottom"/>
          </w:tcPr>
          <w:p w14:paraId="06C5A65F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705560FF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1676FB91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6D9DB6ED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64,540</w:t>
            </w:r>
          </w:p>
        </w:tc>
      </w:tr>
      <w:tr w:rsidR="004744C9" w:rsidRPr="00657820" w14:paraId="7ED5D97D" w14:textId="77777777" w:rsidTr="00A82A89">
        <w:trPr>
          <w:trHeight w:val="720"/>
        </w:trPr>
        <w:tc>
          <w:tcPr>
            <w:tcW w:w="2790" w:type="dxa"/>
            <w:vAlign w:val="center"/>
          </w:tcPr>
          <w:p w14:paraId="7CECC9BB" w14:textId="09E9C8AF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br/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D55A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23040093" w14:textId="77777777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96C1C5" w14:textId="558E587A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11948F84" w14:textId="77777777" w:rsidR="004744C9" w:rsidRPr="00657820" w:rsidRDefault="004744C9" w:rsidP="004744C9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0B5272A1" w14:textId="158B3D98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5043C63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DA11E" w14:textId="567F865A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ADF2D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B509" w14:textId="75520608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(230)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2E057E" w14:textId="77777777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9589D7" w14:textId="66BE4ADA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17,720</w:t>
            </w:r>
          </w:p>
        </w:tc>
      </w:tr>
      <w:tr w:rsidR="004744C9" w:rsidRPr="00657820" w14:paraId="1F4C21BF" w14:textId="77777777" w:rsidTr="007251ED">
        <w:trPr>
          <w:trHeight w:val="144"/>
        </w:trPr>
        <w:tc>
          <w:tcPr>
            <w:tcW w:w="2790" w:type="dxa"/>
          </w:tcPr>
          <w:p w14:paraId="60A1CDD0" w14:textId="0A89EC27" w:rsidR="004744C9" w:rsidRPr="00657820" w:rsidRDefault="004744C9" w:rsidP="004744C9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A617C3B" w14:textId="77777777" w:rsidR="004744C9" w:rsidRPr="00657820" w:rsidRDefault="004744C9" w:rsidP="004744C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E7AAD7" w14:textId="77777777" w:rsidR="004744C9" w:rsidRPr="00657820" w:rsidRDefault="004744C9" w:rsidP="004744C9">
            <w:pPr>
              <w:spacing w:line="320" w:lineRule="exact"/>
              <w:ind w:left="-88" w:firstLine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91D7EA" w14:textId="77777777" w:rsidR="004744C9" w:rsidRPr="00657820" w:rsidRDefault="004744C9" w:rsidP="004744C9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481515BB" w14:textId="73C7DDBD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  <w:tc>
          <w:tcPr>
            <w:tcW w:w="90" w:type="dxa"/>
            <w:vAlign w:val="center"/>
          </w:tcPr>
          <w:p w14:paraId="6BEF8C29" w14:textId="77777777" w:rsidR="004744C9" w:rsidRPr="00657820" w:rsidRDefault="004744C9" w:rsidP="004744C9">
            <w:pPr>
              <w:tabs>
                <w:tab w:val="decimal" w:pos="795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E0E9F1" w14:textId="2D4A8768" w:rsidR="004744C9" w:rsidRPr="00657820" w:rsidRDefault="004744C9" w:rsidP="004744C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7BB5DD" w14:textId="77777777" w:rsidR="004744C9" w:rsidRPr="00657820" w:rsidRDefault="004744C9" w:rsidP="004744C9">
            <w:pPr>
              <w:tabs>
                <w:tab w:val="decimal" w:pos="766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FCCE07" w14:textId="1F395E13" w:rsidR="004744C9" w:rsidRPr="00657820" w:rsidRDefault="004744C9" w:rsidP="004744C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(230)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7378CE36" w14:textId="77777777" w:rsidR="004744C9" w:rsidRPr="00657820" w:rsidRDefault="004744C9" w:rsidP="004744C9">
            <w:pPr>
              <w:tabs>
                <w:tab w:val="decimal" w:pos="76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C8BEE91" w14:textId="76DAC8B4" w:rsidR="004744C9" w:rsidRPr="00657820" w:rsidRDefault="004744C9" w:rsidP="004744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82,260</w:t>
            </w:r>
          </w:p>
        </w:tc>
      </w:tr>
    </w:tbl>
    <w:p w14:paraId="67A0B139" w14:textId="77777777" w:rsidR="003262D2" w:rsidRPr="00657820" w:rsidRDefault="003262D2" w:rsidP="00EC5D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9DD86DF" w14:textId="58B886BB" w:rsidR="003262D2" w:rsidRPr="00657820" w:rsidRDefault="00EC5D63" w:rsidP="00EC5D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350"/>
        <w:gridCol w:w="90"/>
        <w:gridCol w:w="1260"/>
        <w:gridCol w:w="90"/>
        <w:gridCol w:w="990"/>
        <w:gridCol w:w="90"/>
        <w:gridCol w:w="990"/>
        <w:gridCol w:w="90"/>
        <w:gridCol w:w="1260"/>
      </w:tblGrid>
      <w:tr w:rsidR="002D54C8" w:rsidRPr="00657820" w14:paraId="0443A848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21DE090C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B00BFB7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E0DD252" w14:textId="02B37E4B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4A8022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228B37" w14:textId="0111664E" w:rsidR="002D54C8" w:rsidRPr="00657820" w:rsidRDefault="002D54C8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54C8" w:rsidRPr="00657820" w14:paraId="09C4AFD0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54A8C1F8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2535302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262F8B" w14:textId="26C7995D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FAC946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48088435" w14:textId="29AB5A05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657820" w14:paraId="480BA332" w14:textId="77777777" w:rsidTr="004A7076">
        <w:trPr>
          <w:trHeight w:val="20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</w:tcPr>
          <w:p w14:paraId="3672F182" w14:textId="1DE09947" w:rsidR="00337FCE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9A1D388" w14:textId="015037C9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2148935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</w:tcPr>
          <w:p w14:paraId="121FC67B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03CE758" w14:textId="680E181A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B83D3C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1DD6D4D" w14:textId="77777777" w:rsidR="00F15661" w:rsidRPr="00657820" w:rsidRDefault="00F15661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07184A"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="0007184A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B5FD3E8" w14:textId="36B32BD9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FA420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513B02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96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1AADDFA" w14:textId="77777777" w:rsidR="0007184A" w:rsidRPr="00657820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21B055" w14:textId="5276721D" w:rsidR="00F15661" w:rsidRPr="00657820" w:rsidRDefault="0007184A" w:rsidP="00323FB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131281D6" w14:textId="02F93891" w:rsidR="0007184A" w:rsidRPr="00657820" w:rsidRDefault="0007184A" w:rsidP="00323FB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FA420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7184A" w:rsidRPr="00657820" w14:paraId="3D35448F" w14:textId="77777777" w:rsidTr="004A7076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01808557" w14:textId="47E4FAB6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AF57D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3A881BB8" w14:textId="27E187B4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29C35C5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C76FEE" w14:textId="6C4832F3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DBB21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0A746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03DEA71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57CBDC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D34BCD2" w14:textId="77777777" w:rsidR="0007184A" w:rsidRPr="00657820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B3C8E8B" w14:textId="441A02DD" w:rsidR="0007184A" w:rsidRPr="00657820" w:rsidRDefault="0007184A" w:rsidP="00260DA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A4203" w:rsidRPr="00657820" w14:paraId="565F69BB" w14:textId="77777777" w:rsidTr="000D162F">
        <w:trPr>
          <w:trHeight w:val="746"/>
        </w:trPr>
        <w:tc>
          <w:tcPr>
            <w:tcW w:w="2970" w:type="dxa"/>
            <w:tcBorders>
              <w:top w:val="single" w:sz="4" w:space="0" w:color="auto"/>
            </w:tcBorders>
          </w:tcPr>
          <w:p w14:paraId="0CFAFFA9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       </w:t>
            </w:r>
          </w:p>
          <w:p w14:paraId="3F940887" w14:textId="5CD05E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8678C5">
              <w:rPr>
                <w:rFonts w:asciiTheme="majorBidi" w:hAnsiTheme="majorBidi" w:cstheme="majorBidi"/>
                <w:sz w:val="28"/>
              </w:rPr>
              <w:t>2</w:t>
            </w:r>
            <w:r w:rsidR="00FC11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1BC4740E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17F012" w14:textId="6E9CDC7A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A61B1E4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23904" w14:textId="5493CC6A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38,040</w:t>
            </w:r>
          </w:p>
        </w:tc>
        <w:tc>
          <w:tcPr>
            <w:tcW w:w="90" w:type="dxa"/>
            <w:vAlign w:val="bottom"/>
          </w:tcPr>
          <w:p w14:paraId="47822957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D51B" w14:textId="72479DEF" w:rsidR="00FA4203" w:rsidRPr="00657820" w:rsidRDefault="00FA4203" w:rsidP="00FA4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94593B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FFFE7" w14:textId="72C000A8" w:rsidR="00FA4203" w:rsidRPr="00657820" w:rsidRDefault="00FA4203" w:rsidP="00FA4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92817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03FF22" w14:textId="779F33CA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64,040</w:t>
            </w:r>
          </w:p>
        </w:tc>
      </w:tr>
      <w:tr w:rsidR="00FA4203" w:rsidRPr="00657820" w14:paraId="29209FCC" w14:textId="77777777" w:rsidTr="000D162F">
        <w:trPr>
          <w:trHeight w:val="720"/>
        </w:trPr>
        <w:tc>
          <w:tcPr>
            <w:tcW w:w="2970" w:type="dxa"/>
          </w:tcPr>
          <w:p w14:paraId="610C403F" w14:textId="5E39B6A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br/>
              <w:t xml:space="preserve"> 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8678C5">
              <w:rPr>
                <w:rFonts w:asciiTheme="majorBidi" w:hAnsiTheme="majorBidi" w:cstheme="majorBidi"/>
                <w:sz w:val="28"/>
              </w:rPr>
              <w:t>2</w:t>
            </w:r>
            <w:r w:rsidR="00FC11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2E098E66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A8ACE8" w14:textId="64525AAE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4FE0F8E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A79B2B" w14:textId="679A09FE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5F89FA1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0C99D" w14:textId="572F2BAD" w:rsidR="00FA4203" w:rsidRPr="00657820" w:rsidRDefault="00FA4203" w:rsidP="00FA4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137C0E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AEDC5" w14:textId="1485CCD4" w:rsidR="00FA4203" w:rsidRPr="00657820" w:rsidRDefault="00FA4203" w:rsidP="00FA4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7D05963" w14:textId="77777777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F01F4FF" w14:textId="2F7AF805" w:rsidR="00FA4203" w:rsidRPr="00657820" w:rsidRDefault="00FA4203" w:rsidP="00FA420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FA4203" w:rsidRPr="00657820" w14:paraId="40391DA0" w14:textId="77777777" w:rsidTr="00747EB8">
        <w:trPr>
          <w:trHeight w:val="288"/>
        </w:trPr>
        <w:tc>
          <w:tcPr>
            <w:tcW w:w="2970" w:type="dxa"/>
            <w:vAlign w:val="center"/>
          </w:tcPr>
          <w:p w14:paraId="2568157C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65A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062904EB" w14:textId="77777777" w:rsidR="00FA4203" w:rsidRPr="00657820" w:rsidRDefault="00FA4203" w:rsidP="00FA420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250CF4C4" w14:textId="5AA4FA73" w:rsidR="00FA4203" w:rsidRPr="00657820" w:rsidRDefault="00FA4203" w:rsidP="00FA420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D16B7F3" w14:textId="77777777" w:rsidR="00FA4203" w:rsidRPr="00657820" w:rsidRDefault="00FA4203" w:rsidP="00FA4203">
            <w:pPr>
              <w:tabs>
                <w:tab w:val="decimal" w:pos="79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BE0AF" w14:textId="034BBAAB" w:rsidR="00FA4203" w:rsidRPr="00657820" w:rsidRDefault="00FA4203" w:rsidP="00FA420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55,990</w:t>
            </w:r>
          </w:p>
        </w:tc>
        <w:tc>
          <w:tcPr>
            <w:tcW w:w="90" w:type="dxa"/>
            <w:vAlign w:val="center"/>
          </w:tcPr>
          <w:p w14:paraId="560779B5" w14:textId="77777777" w:rsidR="00FA4203" w:rsidRPr="00657820" w:rsidRDefault="00FA4203" w:rsidP="00FA4203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4F063" w14:textId="6DE6A7B8" w:rsidR="00FA4203" w:rsidRPr="00206203" w:rsidRDefault="00FA4203" w:rsidP="00FA420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170BCA" w14:textId="77777777" w:rsidR="00FA4203" w:rsidRPr="00657820" w:rsidRDefault="00FA4203" w:rsidP="00FA4203">
            <w:pPr>
              <w:tabs>
                <w:tab w:val="decimal" w:pos="76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2C07BE" w14:textId="281F0968" w:rsidR="00FA4203" w:rsidRPr="00657820" w:rsidRDefault="00FA4203" w:rsidP="00FA420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1E31E92E" w14:textId="77777777" w:rsidR="00FA4203" w:rsidRPr="00657820" w:rsidRDefault="00FA4203" w:rsidP="00FA4203">
            <w:pPr>
              <w:tabs>
                <w:tab w:val="decimal" w:pos="76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BCB4593" w14:textId="4D692FC5" w:rsidR="00FA4203" w:rsidRPr="00657820" w:rsidRDefault="00FA4203" w:rsidP="00FA420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</w:tbl>
    <w:p w14:paraId="59513CDE" w14:textId="0E9A729C" w:rsidR="009D61FD" w:rsidRPr="00420E65" w:rsidRDefault="009D61FD" w:rsidP="009D61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20E65">
        <w:rPr>
          <w:rFonts w:asciiTheme="majorBidi" w:hAnsiTheme="majorBidi" w:cstheme="majorBidi"/>
          <w:color w:val="000000"/>
          <w:sz w:val="28"/>
          <w:cs/>
        </w:rPr>
        <w:t>ยอดคงเหลือของเงินกู้ยืมระยะยาว</w:t>
      </w:r>
      <w:r w:rsidR="00BF71D6" w:rsidRPr="00420E65">
        <w:rPr>
          <w:rFonts w:asciiTheme="majorBidi" w:hAnsiTheme="majorBidi" w:cstheme="majorBidi"/>
          <w:color w:val="000000"/>
          <w:sz w:val="28"/>
          <w:cs/>
        </w:rPr>
        <w:t>จาก</w:t>
      </w:r>
      <w:r w:rsidRPr="00420E65">
        <w:rPr>
          <w:rFonts w:asciiTheme="majorBidi" w:hAnsiTheme="majorBidi" w:cstheme="majorBidi"/>
          <w:color w:val="000000"/>
          <w:sz w:val="28"/>
          <w:cs/>
        </w:rPr>
        <w:t xml:space="preserve">กิจการที่เกี่ยวข้องกัน ณ วันที่ </w:t>
      </w:r>
      <w:r w:rsidRPr="00420E65">
        <w:rPr>
          <w:rFonts w:asciiTheme="majorBidi" w:hAnsiTheme="majorBidi" w:cstheme="majorBidi"/>
          <w:sz w:val="28"/>
        </w:rPr>
        <w:t xml:space="preserve">31 </w:t>
      </w:r>
      <w:r w:rsidRPr="00420E65">
        <w:rPr>
          <w:rFonts w:asciiTheme="majorBidi" w:hAnsiTheme="majorBidi" w:cstheme="majorBidi"/>
          <w:sz w:val="28"/>
          <w:cs/>
        </w:rPr>
        <w:t>ธันวาคม</w:t>
      </w:r>
      <w:r w:rsidRPr="00420E65">
        <w:rPr>
          <w:rFonts w:asciiTheme="majorBidi" w:hAnsiTheme="majorBidi" w:cstheme="majorBidi"/>
          <w:sz w:val="28"/>
        </w:rPr>
        <w:t xml:space="preserve"> </w:t>
      </w:r>
      <w:r w:rsidRPr="00420E65">
        <w:rPr>
          <w:rFonts w:asciiTheme="majorBidi" w:hAnsiTheme="majorBidi" w:cstheme="majorBidi"/>
          <w:color w:val="000000"/>
          <w:sz w:val="28"/>
        </w:rPr>
        <w:t>256</w:t>
      </w:r>
      <w:r w:rsidR="00EA1BC2" w:rsidRPr="00420E65">
        <w:rPr>
          <w:rFonts w:asciiTheme="majorBidi" w:hAnsiTheme="majorBidi" w:cstheme="majorBidi"/>
          <w:color w:val="000000"/>
          <w:sz w:val="28"/>
        </w:rPr>
        <w:t>7</w:t>
      </w:r>
      <w:r w:rsidRPr="00420E65">
        <w:rPr>
          <w:rFonts w:asciiTheme="majorBidi" w:hAnsiTheme="majorBidi" w:cstheme="majorBidi"/>
          <w:color w:val="000000"/>
          <w:sz w:val="28"/>
        </w:rPr>
        <w:t xml:space="preserve"> </w:t>
      </w:r>
      <w:r w:rsidRPr="00420E65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420E65">
        <w:rPr>
          <w:rFonts w:asciiTheme="majorBidi" w:hAnsiTheme="majorBidi" w:cstheme="majorBidi"/>
          <w:color w:val="000000"/>
          <w:sz w:val="28"/>
        </w:rPr>
        <w:t>256</w:t>
      </w:r>
      <w:r w:rsidR="00EA1BC2" w:rsidRPr="00420E65">
        <w:rPr>
          <w:rFonts w:asciiTheme="majorBidi" w:hAnsiTheme="majorBidi" w:cstheme="majorBidi"/>
          <w:color w:val="000000"/>
          <w:sz w:val="28"/>
        </w:rPr>
        <w:t>6</w:t>
      </w:r>
      <w:r w:rsidRPr="00420E65">
        <w:rPr>
          <w:rFonts w:asciiTheme="majorBidi" w:hAnsiTheme="majorBidi" w:cstheme="majorBidi"/>
          <w:color w:val="000000"/>
          <w:sz w:val="28"/>
        </w:rPr>
        <w:t xml:space="preserve"> </w:t>
      </w:r>
      <w:r w:rsidRPr="00420E65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9D61FD" w:rsidRPr="00657820" w14:paraId="44A6DF46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1C98EFA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2EE62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407C7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0F4160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EFE163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D61FD" w:rsidRPr="00657820" w14:paraId="4CF6594F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50D0491C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191985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8EA51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060288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63FF1C87" w14:textId="2534E782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E2C3B"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D61FD" w:rsidRPr="00657820" w14:paraId="11CF5952" w14:textId="77777777" w:rsidTr="00744C3A">
        <w:trPr>
          <w:trHeight w:val="20"/>
        </w:trPr>
        <w:tc>
          <w:tcPr>
            <w:tcW w:w="2970" w:type="dxa"/>
            <w:vMerge w:val="restart"/>
          </w:tcPr>
          <w:p w14:paraId="21CD059E" w14:textId="704EA6DE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3E0E1C" w:rsidRPr="00657820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15D30A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7F21321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8C778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2D131C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4E7090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F65DCC4" w14:textId="1B2B889A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FF09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D334D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6D6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34087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834A79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470E7C9C" w14:textId="39725A6E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FF090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D61FD" w:rsidRPr="00657820" w14:paraId="2B17A2BB" w14:textId="77777777" w:rsidTr="006A7E01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5AA260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268734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1C1B970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97EBE4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E5609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5C2C1D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EED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884F41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405F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B5D41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69707E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07999" w:rsidRPr="00657820" w14:paraId="39786ABF" w14:textId="77777777" w:rsidTr="00647F70">
        <w:trPr>
          <w:trHeight w:val="20"/>
        </w:trPr>
        <w:tc>
          <w:tcPr>
            <w:tcW w:w="2970" w:type="dxa"/>
          </w:tcPr>
          <w:p w14:paraId="5AEFF10F" w14:textId="77777777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233DCAF4" w14:textId="77777777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วอเตอร์ อินฟราสทรัคเจอร์</w:t>
            </w:r>
          </w:p>
          <w:p w14:paraId="22E93FB1" w14:textId="77777777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เอเชีย จำกัด</w:t>
            </w:r>
          </w:p>
          <w:p w14:paraId="44CAAA0A" w14:textId="79A23DF2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FC11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2DEA0DC3" w14:textId="77777777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1EBA4D" w14:textId="3F51081A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</w:r>
            <w:r w:rsidR="008714F1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  <w:r w:rsidR="008714F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40DDC1E3" w14:textId="77777777" w:rsidR="00A07999" w:rsidRPr="00657820" w:rsidRDefault="00A07999" w:rsidP="00A07999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61E4" w14:textId="77777777" w:rsidR="00A07999" w:rsidRPr="00657820" w:rsidRDefault="00A07999" w:rsidP="00A0799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663F7DC" w14:textId="52783B13" w:rsidR="00A07999" w:rsidRPr="00657820" w:rsidRDefault="00A07999" w:rsidP="00A0799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2876F6" w14:textId="77777777" w:rsidR="00A07999" w:rsidRPr="00657820" w:rsidRDefault="00A07999" w:rsidP="00A0799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86C25" w14:textId="0DB1C55C" w:rsidR="00A07999" w:rsidRPr="00657820" w:rsidRDefault="00A07999" w:rsidP="00A0799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09AACD" w14:textId="77777777" w:rsidR="00A07999" w:rsidRPr="00657820" w:rsidRDefault="00A07999" w:rsidP="00A0799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A288E" w14:textId="77ED1BD5" w:rsidR="00A07999" w:rsidRPr="00657820" w:rsidRDefault="00A07999" w:rsidP="00A07999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(60,400)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29E43" w14:textId="77777777" w:rsidR="00A07999" w:rsidRPr="00657820" w:rsidRDefault="00A07999" w:rsidP="00A0799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E1E3F8B" w14:textId="5E51AA2C" w:rsidR="00A07999" w:rsidRPr="00657820" w:rsidRDefault="00A07999" w:rsidP="00A0799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83,653</w:t>
            </w:r>
          </w:p>
        </w:tc>
      </w:tr>
      <w:tr w:rsidR="00A07999" w:rsidRPr="00657820" w14:paraId="281D9CFA" w14:textId="77777777" w:rsidTr="000D162F">
        <w:trPr>
          <w:trHeight w:val="20"/>
        </w:trPr>
        <w:tc>
          <w:tcPr>
            <w:tcW w:w="2970" w:type="dxa"/>
          </w:tcPr>
          <w:p w14:paraId="612100D3" w14:textId="51F94F8F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A1446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  <w:p w14:paraId="4C09FE22" w14:textId="14188511" w:rsidR="00A07999" w:rsidRPr="00657820" w:rsidRDefault="00A07999" w:rsidP="00A07999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FC110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6672C81" w14:textId="77777777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F2315A6" w14:textId="77777777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0025167" w14:textId="77777777" w:rsidR="00A07999" w:rsidRPr="00657820" w:rsidRDefault="00A07999" w:rsidP="00A07999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BCED" w14:textId="4C1BF4C2" w:rsidR="00A07999" w:rsidRPr="00657820" w:rsidRDefault="00A07999" w:rsidP="00A0799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D1A824" w14:textId="77777777" w:rsidR="00A07999" w:rsidRPr="00657820" w:rsidRDefault="00A07999" w:rsidP="00A0799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30F7" w14:textId="7DFA341F" w:rsidR="00A07999" w:rsidRPr="00657820" w:rsidRDefault="00A07999" w:rsidP="00A0799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F3CF0" w14:textId="77777777" w:rsidR="00A07999" w:rsidRPr="00657820" w:rsidRDefault="00A07999" w:rsidP="00A0799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886B" w14:textId="02AE76D0" w:rsidR="00A07999" w:rsidRPr="00657820" w:rsidRDefault="00A07999" w:rsidP="00A07999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B6AC7" w14:textId="77777777" w:rsidR="00A07999" w:rsidRPr="00657820" w:rsidRDefault="00A07999" w:rsidP="00A0799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CC4271" w14:textId="7A10AC40" w:rsidR="00A07999" w:rsidRPr="00657820" w:rsidRDefault="00A07999" w:rsidP="00A0799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(83,653)</w:t>
            </w:r>
          </w:p>
        </w:tc>
      </w:tr>
      <w:tr w:rsidR="00A07999" w:rsidRPr="00657820" w14:paraId="6FC63412" w14:textId="77777777" w:rsidTr="00647F70">
        <w:trPr>
          <w:trHeight w:val="20"/>
        </w:trPr>
        <w:tc>
          <w:tcPr>
            <w:tcW w:w="2970" w:type="dxa"/>
          </w:tcPr>
          <w:p w14:paraId="5BA40484" w14:textId="761DA5C3" w:rsidR="00A07999" w:rsidRPr="00657820" w:rsidRDefault="00A07999" w:rsidP="00A07999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E4E21B5" w14:textId="77777777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6FE9DB" w14:textId="77777777" w:rsidR="00A07999" w:rsidRPr="00657820" w:rsidRDefault="00A07999" w:rsidP="00A0799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E6B4CE1" w14:textId="77777777" w:rsidR="00A07999" w:rsidRPr="00657820" w:rsidRDefault="00A07999" w:rsidP="00A07999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110CF" w14:textId="2283AFD5" w:rsidR="00A07999" w:rsidRPr="00657820" w:rsidRDefault="00A07999" w:rsidP="00A0799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9E8A1A" w14:textId="77777777" w:rsidR="00A07999" w:rsidRPr="00657820" w:rsidRDefault="00A07999" w:rsidP="00A0799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4C410" w14:textId="6CAD1746" w:rsidR="00A07999" w:rsidRPr="00657820" w:rsidRDefault="00A07999" w:rsidP="00A0799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8271A1" w14:textId="77777777" w:rsidR="00A07999" w:rsidRPr="00657820" w:rsidRDefault="00A07999" w:rsidP="00A07999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E02D6" w14:textId="4762CB4B" w:rsidR="00A07999" w:rsidRPr="00657820" w:rsidRDefault="00A07999" w:rsidP="00A07999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CF7AF2" w14:textId="77777777" w:rsidR="00A07999" w:rsidRPr="00657820" w:rsidRDefault="00A07999" w:rsidP="00A0799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AC8063" w14:textId="341DE79F" w:rsidR="00A07999" w:rsidRPr="00657820" w:rsidRDefault="00A07999" w:rsidP="00A0799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1C89C23" w14:textId="77777777" w:rsidR="009D61FD" w:rsidRPr="00657820" w:rsidRDefault="009D61FD" w:rsidP="009D61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1652FA74" w14:textId="77777777" w:rsidR="006D5187" w:rsidRDefault="006D5187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9D61FD" w:rsidRPr="00657820" w14:paraId="11D66ED5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281ABF76" w14:textId="2246EF31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52FD60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3395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06B49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94AB3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D61FD" w:rsidRPr="00657820" w14:paraId="1DCEB631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6A668F9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BA0304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69277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1C4DC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04DFEE89" w14:textId="78FFCB69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E2C3B"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D61FD" w:rsidRPr="00657820" w14:paraId="046D7594" w14:textId="77777777" w:rsidTr="00744C3A">
        <w:trPr>
          <w:trHeight w:val="20"/>
        </w:trPr>
        <w:tc>
          <w:tcPr>
            <w:tcW w:w="2970" w:type="dxa"/>
            <w:vMerge w:val="restart"/>
          </w:tcPr>
          <w:p w14:paraId="1E304707" w14:textId="72B909E2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3E0E1C" w:rsidRPr="00657820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3D21871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4A49973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43AE27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620F902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0A1A119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521BD80" w14:textId="50416849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8444E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6FA3B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7FFD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A4DBD15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035BA56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6DE4FA91" w14:textId="63643C7C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8444E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D61FD" w:rsidRPr="00657820" w14:paraId="52E5A17D" w14:textId="77777777" w:rsidTr="005A4DCD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76446DA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A2EA2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2A1E551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8B2F55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47C292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44CA9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1CC68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F8909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D0CF0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1DF0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5F714C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13802" w:rsidRPr="00657820" w14:paraId="0D93E3E2" w14:textId="77777777">
        <w:trPr>
          <w:trHeight w:val="20"/>
        </w:trPr>
        <w:tc>
          <w:tcPr>
            <w:tcW w:w="2970" w:type="dxa"/>
          </w:tcPr>
          <w:p w14:paraId="2F0722F3" w14:textId="77777777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3FD47E7F" w14:textId="77777777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วอเตอร์ อินฟราสทรัคเจอร์</w:t>
            </w:r>
          </w:p>
          <w:p w14:paraId="5605AD25" w14:textId="77777777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เอเชีย จำกัด</w:t>
            </w:r>
          </w:p>
          <w:p w14:paraId="4E7107E9" w14:textId="24FA824B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8678C5">
              <w:rPr>
                <w:rFonts w:asciiTheme="majorBidi" w:hAnsiTheme="majorBidi" w:cstheme="majorBidi"/>
                <w:sz w:val="28"/>
              </w:rPr>
              <w:t>2</w:t>
            </w:r>
            <w:r w:rsidR="00E44BD5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614944C4" w14:textId="77777777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E00C36" w14:textId="1D4587B5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</w:r>
            <w:r w:rsidR="00D812A8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  <w:r w:rsidR="00D812A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8415ADE" w14:textId="77777777" w:rsidR="00D13802" w:rsidRPr="00657820" w:rsidRDefault="00D13802" w:rsidP="00D13802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528F" w14:textId="77777777" w:rsidR="00D13802" w:rsidRPr="00657820" w:rsidRDefault="00D13802" w:rsidP="00D13802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E47DC06" w14:textId="10D3184F" w:rsidR="00D13802" w:rsidRPr="00657820" w:rsidRDefault="00D13802" w:rsidP="00D13802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D0C93E" w14:textId="77777777" w:rsidR="00D13802" w:rsidRPr="00657820" w:rsidRDefault="00D13802" w:rsidP="00D13802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3A2F7" w14:textId="77777777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5C51B20" w14:textId="509FA62F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E7F08" w14:textId="77777777" w:rsidR="00D13802" w:rsidRPr="00657820" w:rsidRDefault="00D13802" w:rsidP="00D1380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081DF" w14:textId="77777777" w:rsidR="00D13802" w:rsidRPr="00657820" w:rsidRDefault="00D13802" w:rsidP="00D13802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124C18AC" w14:textId="58E33269" w:rsidR="00D13802" w:rsidRPr="00657820" w:rsidRDefault="00D13802" w:rsidP="00D13802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B2BE5" w14:textId="77777777" w:rsidR="00D13802" w:rsidRPr="00657820" w:rsidRDefault="00D13802" w:rsidP="00D1380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77CE1" w14:textId="77777777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0AFA684" w14:textId="7C9E71AA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</w:tr>
      <w:tr w:rsidR="00D13802" w:rsidRPr="00657820" w14:paraId="4FB42CD6" w14:textId="77777777">
        <w:trPr>
          <w:trHeight w:val="20"/>
        </w:trPr>
        <w:tc>
          <w:tcPr>
            <w:tcW w:w="2970" w:type="dxa"/>
          </w:tcPr>
          <w:p w14:paraId="5B1FF258" w14:textId="4A216391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eastAsia="Angsana New" w:hAnsiTheme="majorBidi" w:cstheme="majorBidi"/>
                <w:sz w:val="28"/>
              </w:rPr>
            </w:pPr>
            <w:r w:rsidRPr="00657820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6D5187">
              <w:rPr>
                <w:rFonts w:asciiTheme="majorBidi" w:eastAsia="Angsana New" w:hAnsiTheme="majorBidi" w:cstheme="majorBidi"/>
                <w:sz w:val="28"/>
              </w:rPr>
              <w:t>:</w:t>
            </w:r>
            <w:r w:rsidRPr="00657820">
              <w:rPr>
                <w:rFonts w:asciiTheme="majorBidi" w:eastAsia="Angsana New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  <w:p w14:paraId="3E4BF89F" w14:textId="7DD09713" w:rsidR="00D13802" w:rsidRPr="00657820" w:rsidRDefault="00D13802" w:rsidP="00D13802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8678C5">
              <w:rPr>
                <w:rFonts w:asciiTheme="majorBidi" w:hAnsiTheme="majorBidi" w:cstheme="majorBidi"/>
                <w:sz w:val="28"/>
              </w:rPr>
              <w:t>2</w:t>
            </w:r>
            <w:r w:rsidR="00E44BD5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38DBA97" w14:textId="77777777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F3BE9A0" w14:textId="77777777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7E96DC" w14:textId="77777777" w:rsidR="00D13802" w:rsidRPr="00657820" w:rsidRDefault="00D13802" w:rsidP="00D13802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59F3" w14:textId="50F22626" w:rsidR="00D13802" w:rsidRPr="00657820" w:rsidRDefault="00D13802" w:rsidP="00D13802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7DABED" w14:textId="77777777" w:rsidR="00D13802" w:rsidRPr="00657820" w:rsidRDefault="00D13802" w:rsidP="00D13802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9651B" w14:textId="5F8C824B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(22,871)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E8BDFB" w14:textId="77777777" w:rsidR="00D13802" w:rsidRPr="00657820" w:rsidRDefault="00D13802" w:rsidP="00D1380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D4C14" w14:textId="47BFB10F" w:rsidR="00D13802" w:rsidRPr="00657820" w:rsidRDefault="00D13802" w:rsidP="00D13802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C8BE2" w14:textId="77777777" w:rsidR="00D13802" w:rsidRPr="00657820" w:rsidRDefault="00D13802" w:rsidP="00D1380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1BF372A" w14:textId="15DB092E" w:rsidR="00D13802" w:rsidRPr="00657820" w:rsidRDefault="00D13802" w:rsidP="00D138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</w:tr>
      <w:tr w:rsidR="00D13802" w:rsidRPr="00657820" w14:paraId="4884C6DE" w14:textId="77777777">
        <w:trPr>
          <w:trHeight w:val="20"/>
        </w:trPr>
        <w:tc>
          <w:tcPr>
            <w:tcW w:w="2970" w:type="dxa"/>
          </w:tcPr>
          <w:p w14:paraId="7D9A04FA" w14:textId="4DC4AA3D" w:rsidR="00D13802" w:rsidRPr="00657820" w:rsidRDefault="008444E4" w:rsidP="00D13802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18BDEDA6" w14:textId="77777777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952B27A" w14:textId="77777777" w:rsidR="00D13802" w:rsidRPr="00657820" w:rsidRDefault="00D13802" w:rsidP="00D1380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95BC81" w14:textId="77777777" w:rsidR="00D13802" w:rsidRPr="00657820" w:rsidRDefault="00D13802" w:rsidP="00D1380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D4D98" w14:textId="7201EDD8" w:rsidR="00D13802" w:rsidRPr="00657820" w:rsidRDefault="00D13802" w:rsidP="00D13802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46AAEB" w14:textId="77777777" w:rsidR="00D13802" w:rsidRPr="00657820" w:rsidRDefault="00D13802" w:rsidP="00D1380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7C605" w14:textId="78375D0F" w:rsidR="00D13802" w:rsidRPr="00657820" w:rsidRDefault="00D13802" w:rsidP="00D13802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(22,871)</w:t>
            </w:r>
          </w:p>
        </w:tc>
        <w:tc>
          <w:tcPr>
            <w:tcW w:w="90" w:type="dxa"/>
            <w:shd w:val="clear" w:color="auto" w:fill="auto"/>
          </w:tcPr>
          <w:p w14:paraId="2C14A70D" w14:textId="77777777" w:rsidR="00D13802" w:rsidRPr="00657820" w:rsidRDefault="00D13802" w:rsidP="00D13802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73AB" w14:textId="55568C97" w:rsidR="00D13802" w:rsidRPr="00056E33" w:rsidRDefault="00D13802" w:rsidP="00D13802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 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5B727B6" w14:textId="77777777" w:rsidR="00D13802" w:rsidRPr="00657820" w:rsidRDefault="00D13802" w:rsidP="00D1380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E7B3AA0" w14:textId="155FBD60" w:rsidR="00D13802" w:rsidRPr="00657820" w:rsidRDefault="00D13802" w:rsidP="00D13802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</w:tr>
    </w:tbl>
    <w:p w14:paraId="0CF3CF19" w14:textId="35355376" w:rsidR="004A08A5" w:rsidRPr="00657820" w:rsidRDefault="004A08A5" w:rsidP="009D2F96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1025F739" w14:textId="5A947906" w:rsidR="00D5121C" w:rsidRPr="00657820" w:rsidRDefault="009B2480" w:rsidP="009D2F96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1B89ECAC" w14:textId="3A775C14" w:rsidR="00D5121C" w:rsidRPr="00822672" w:rsidRDefault="00AD75F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822672">
        <w:rPr>
          <w:rFonts w:asciiTheme="majorBidi" w:hAnsiTheme="majorBidi" w:cstheme="majorBidi"/>
          <w:color w:val="000000"/>
          <w:sz w:val="28"/>
          <w:cs/>
        </w:rPr>
        <w:t xml:space="preserve">สำหรับปีสิ้นสุดวันที่ </w:t>
      </w:r>
      <w:r w:rsidR="00D67E0B" w:rsidRPr="00822672">
        <w:rPr>
          <w:rFonts w:asciiTheme="majorBidi" w:hAnsiTheme="majorBidi" w:cstheme="majorBidi"/>
          <w:color w:val="000000"/>
          <w:sz w:val="28"/>
          <w:lang w:val="en-GB"/>
        </w:rPr>
        <w:t>31</w:t>
      </w:r>
      <w:r w:rsidRPr="00822672">
        <w:rPr>
          <w:rFonts w:asciiTheme="majorBidi" w:hAnsiTheme="majorBidi" w:cstheme="majorBidi"/>
          <w:color w:val="000000"/>
          <w:sz w:val="28"/>
          <w:cs/>
        </w:rPr>
        <w:t xml:space="preserve"> ธันวาคม</w:t>
      </w:r>
      <w:r w:rsidR="00D67E0B" w:rsidRPr="00822672">
        <w:rPr>
          <w:rFonts w:asciiTheme="majorBidi" w:hAnsiTheme="majorBidi" w:cstheme="majorBidi"/>
          <w:color w:val="000000"/>
          <w:sz w:val="28"/>
          <w:lang w:val="en-GB"/>
        </w:rPr>
        <w:t xml:space="preserve"> 256</w:t>
      </w:r>
      <w:r w:rsidR="00D13802" w:rsidRPr="00822672">
        <w:rPr>
          <w:rFonts w:asciiTheme="majorBidi" w:hAnsiTheme="majorBidi" w:cstheme="majorBidi"/>
          <w:color w:val="000000"/>
          <w:sz w:val="28"/>
        </w:rPr>
        <w:t>7</w:t>
      </w:r>
      <w:r w:rsidRPr="00822672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D67E0B" w:rsidRPr="00822672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D13802" w:rsidRPr="00822672">
        <w:rPr>
          <w:rFonts w:asciiTheme="majorBidi" w:hAnsiTheme="majorBidi" w:cstheme="majorBidi"/>
          <w:color w:val="000000"/>
          <w:sz w:val="28"/>
          <w:lang w:val="en-GB"/>
        </w:rPr>
        <w:t>6</w:t>
      </w:r>
      <w:r w:rsidRPr="00822672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D21FD1" w:rsidRPr="00822672">
        <w:rPr>
          <w:rFonts w:asciiTheme="majorBidi" w:hAnsiTheme="majorBidi" w:cstheme="majorBidi"/>
          <w:color w:val="000000"/>
          <w:sz w:val="28"/>
          <w:cs/>
          <w:lang w:val="en-GB"/>
        </w:rPr>
        <w:t>กลุ่มบริษัท</w:t>
      </w:r>
      <w:r w:rsidR="009B2480" w:rsidRPr="00822672">
        <w:rPr>
          <w:rFonts w:asciiTheme="majorBidi" w:hAnsiTheme="majorBidi" w:cstheme="majorBidi"/>
          <w:color w:val="000000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080"/>
        <w:gridCol w:w="90"/>
        <w:gridCol w:w="990"/>
        <w:gridCol w:w="90"/>
        <w:gridCol w:w="1260"/>
      </w:tblGrid>
      <w:tr w:rsidR="00D5121C" w:rsidRPr="00657820" w14:paraId="19807FA9" w14:textId="77777777" w:rsidTr="008B3C40">
        <w:tc>
          <w:tcPr>
            <w:tcW w:w="4410" w:type="dxa"/>
            <w:vAlign w:val="bottom"/>
          </w:tcPr>
          <w:p w14:paraId="15494759" w14:textId="77777777" w:rsidR="00D5121C" w:rsidRPr="00657820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742D209" w14:textId="334C1B12" w:rsidR="00D5121C" w:rsidRPr="00657820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 xml:space="preserve">หน่วย: </w:t>
            </w:r>
            <w:r w:rsidR="00924202">
              <w:rPr>
                <w:rFonts w:asciiTheme="majorBidi" w:hAnsiTheme="majorBidi" w:cstheme="majorBidi" w:hint="cs"/>
                <w:caps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บาท)</w:t>
            </w:r>
          </w:p>
        </w:tc>
      </w:tr>
      <w:tr w:rsidR="00D5121C" w:rsidRPr="00657820" w14:paraId="48E1DB11" w14:textId="77777777" w:rsidTr="008B3C40">
        <w:tc>
          <w:tcPr>
            <w:tcW w:w="4410" w:type="dxa"/>
            <w:vAlign w:val="bottom"/>
          </w:tcPr>
          <w:p w14:paraId="577030F9" w14:textId="77777777" w:rsidR="00D5121C" w:rsidRPr="00657820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613A4A4" w14:textId="77777777" w:rsidR="00D5121C" w:rsidRPr="00657820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9FD56F" w14:textId="77777777" w:rsidR="00D5121C" w:rsidRPr="00657820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0CBE376" w14:textId="77777777" w:rsidR="00D5121C" w:rsidRPr="00657820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3802" w:rsidRPr="00657820" w14:paraId="06F91395" w14:textId="77777777" w:rsidTr="008B3C40">
        <w:tc>
          <w:tcPr>
            <w:tcW w:w="4410" w:type="dxa"/>
            <w:vAlign w:val="bottom"/>
          </w:tcPr>
          <w:p w14:paraId="1B9DF3AB" w14:textId="77777777" w:rsidR="00D13802" w:rsidRPr="00657820" w:rsidRDefault="00D13802" w:rsidP="00D13802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2A05E9BE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126540F0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5AEEDBE7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3FB0E48F" w:rsidR="00D13802" w:rsidRPr="00657820" w:rsidRDefault="00D13802" w:rsidP="00D1380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D43AE" w:rsidRPr="00657820" w14:paraId="7C5D5454" w14:textId="77777777" w:rsidTr="008B3C40">
        <w:trPr>
          <w:trHeight w:val="179"/>
        </w:trPr>
        <w:tc>
          <w:tcPr>
            <w:tcW w:w="4410" w:type="dxa"/>
            <w:shd w:val="clear" w:color="auto" w:fill="auto"/>
            <w:vAlign w:val="center"/>
          </w:tcPr>
          <w:p w14:paraId="1C70F713" w14:textId="77777777" w:rsidR="008D43AE" w:rsidRPr="00657820" w:rsidRDefault="008D43AE" w:rsidP="008D43A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4C131400" w:rsidR="008D43AE" w:rsidRPr="00657820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13,578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8D43AE" w:rsidRPr="00657820" w:rsidRDefault="008D43AE" w:rsidP="008D43A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2C2C6B0B" w:rsidR="008D43AE" w:rsidRPr="00924202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6EF6">
              <w:rPr>
                <w:rFonts w:ascii="Angsana New" w:hAnsi="Angsana New"/>
                <w:sz w:val="28"/>
              </w:rPr>
              <w:t>16,716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8D43AE" w:rsidRPr="00657820" w:rsidRDefault="008D43AE" w:rsidP="008D43A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4DB6D121" w:rsidR="008D43AE" w:rsidRPr="00657820" w:rsidRDefault="008D43AE" w:rsidP="008D43A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8D43AE" w:rsidRPr="00657820" w:rsidRDefault="008D43AE" w:rsidP="008D43AE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8B5A5" w14:textId="33DB7FFF" w:rsidR="008D43AE" w:rsidRPr="00924202" w:rsidRDefault="008D43AE" w:rsidP="008D43A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6EF6">
              <w:rPr>
                <w:rFonts w:ascii="Angsana New" w:hAnsi="Angsana New"/>
                <w:sz w:val="28"/>
              </w:rPr>
              <w:t>11,151</w:t>
            </w:r>
          </w:p>
        </w:tc>
      </w:tr>
      <w:tr w:rsidR="008D43AE" w:rsidRPr="00657820" w14:paraId="4E45354B" w14:textId="77777777" w:rsidTr="008B3C40">
        <w:trPr>
          <w:trHeight w:val="360"/>
        </w:trPr>
        <w:tc>
          <w:tcPr>
            <w:tcW w:w="4410" w:type="dxa"/>
            <w:shd w:val="clear" w:color="auto" w:fill="auto"/>
            <w:vAlign w:val="center"/>
          </w:tcPr>
          <w:p w14:paraId="23790F1B" w14:textId="77777777" w:rsidR="008D43AE" w:rsidRPr="00657820" w:rsidRDefault="008D43AE" w:rsidP="008D43A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12F331A0" w:rsidR="008D43AE" w:rsidRPr="00657820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3,342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8D43AE" w:rsidRPr="00657820" w:rsidRDefault="008D43AE" w:rsidP="008D43AE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652A0969" w:rsidR="008D43AE" w:rsidRPr="00924202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6EF6">
              <w:rPr>
                <w:rFonts w:ascii="Angsana New" w:hAnsi="Angsana New" w:hint="cs"/>
                <w:sz w:val="28"/>
                <w:cs/>
              </w:rPr>
              <w:t>4</w:t>
            </w:r>
            <w:r w:rsidRPr="00DF6EF6">
              <w:rPr>
                <w:rFonts w:ascii="Angsana New" w:hAnsi="Angsana New"/>
                <w:sz w:val="28"/>
              </w:rPr>
              <w:t>,048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8D43AE" w:rsidRPr="00657820" w:rsidRDefault="008D43AE" w:rsidP="008D43A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7981BB26" w:rsidR="008D43AE" w:rsidRPr="00657820" w:rsidRDefault="008D43AE" w:rsidP="008D43A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1,599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8D43AE" w:rsidRPr="00657820" w:rsidRDefault="008D43AE" w:rsidP="008D43AE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15C6C543" w:rsidR="008D43AE" w:rsidRPr="00924202" w:rsidRDefault="008D43AE" w:rsidP="008D43AE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6EF6">
              <w:rPr>
                <w:rFonts w:ascii="Angsana New" w:hAnsi="Angsana New"/>
                <w:sz w:val="28"/>
              </w:rPr>
              <w:t>2,207</w:t>
            </w:r>
          </w:p>
        </w:tc>
      </w:tr>
      <w:tr w:rsidR="008D43AE" w:rsidRPr="00657820" w14:paraId="0AA17BC2" w14:textId="77777777" w:rsidTr="008B3C40">
        <w:tc>
          <w:tcPr>
            <w:tcW w:w="4410" w:type="dxa"/>
            <w:shd w:val="clear" w:color="auto" w:fill="auto"/>
            <w:vAlign w:val="center"/>
          </w:tcPr>
          <w:p w14:paraId="501A5324" w14:textId="77777777" w:rsidR="008D43AE" w:rsidRPr="00657820" w:rsidRDefault="008D43AE" w:rsidP="008D43AE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16C370A3" w:rsidR="008D43AE" w:rsidRPr="00657820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16,920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8D43AE" w:rsidRPr="00657820" w:rsidRDefault="008D43AE" w:rsidP="008D43A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660745C7" w:rsidR="008D43AE" w:rsidRPr="00924202" w:rsidRDefault="008D43AE" w:rsidP="008D43A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DF6EF6">
              <w:rPr>
                <w:rFonts w:ascii="Angsana New" w:hAnsi="Angsana New"/>
                <w:b/>
                <w:bCs/>
                <w:sz w:val="28"/>
              </w:rPr>
              <w:t>20,764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8D43AE" w:rsidRPr="00657820" w:rsidRDefault="008D43AE" w:rsidP="008D43A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00F58AAF" w:rsidR="008D43AE" w:rsidRPr="006654F9" w:rsidRDefault="008D43AE" w:rsidP="008D43AE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10,124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8D43AE" w:rsidRPr="00657820" w:rsidRDefault="008D43AE" w:rsidP="008D43AE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290F364B" w:rsidR="008D43AE" w:rsidRPr="00924202" w:rsidRDefault="008D43AE" w:rsidP="008D43AE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DF6EF6">
              <w:rPr>
                <w:rFonts w:ascii="Angsana New" w:hAnsi="Angsana New"/>
                <w:b/>
                <w:bCs/>
                <w:sz w:val="28"/>
              </w:rPr>
              <w:t>13,358</w:t>
            </w:r>
          </w:p>
        </w:tc>
      </w:tr>
    </w:tbl>
    <w:p w14:paraId="1C8AA6B5" w14:textId="77777777" w:rsidR="009D2F96" w:rsidRPr="00657820" w:rsidRDefault="009D2F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</w:rPr>
      </w:pPr>
    </w:p>
    <w:p w14:paraId="22046786" w14:textId="3118B954" w:rsidR="00D5121C" w:rsidRPr="00657820" w:rsidRDefault="009B2480" w:rsidP="002909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5FCD06C2" w14:textId="688A11C3" w:rsidR="009D2F96" w:rsidRPr="00822672" w:rsidRDefault="009B2480" w:rsidP="001B6B8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822672">
        <w:rPr>
          <w:rFonts w:asciiTheme="majorBidi" w:hAnsiTheme="majorBidi" w:cstheme="majorBidi"/>
          <w:color w:val="000000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822672">
        <w:rPr>
          <w:rFonts w:asciiTheme="majorBidi" w:hAnsiTheme="majorBidi" w:cstheme="majorBidi"/>
          <w:color w:val="000000"/>
          <w:sz w:val="28"/>
        </w:rPr>
        <w:t xml:space="preserve"> </w:t>
      </w:r>
      <w:r w:rsidRPr="00822672">
        <w:rPr>
          <w:rFonts w:asciiTheme="majorBidi" w:hAnsiTheme="majorBidi" w:cstheme="majorBidi"/>
          <w:color w:val="000000"/>
          <w:sz w:val="28"/>
          <w:cs/>
        </w:rPr>
        <w:t xml:space="preserve">ข้อ </w:t>
      </w:r>
      <w:r w:rsidR="00BC4E61" w:rsidRPr="00822672">
        <w:rPr>
          <w:rFonts w:asciiTheme="majorBidi" w:hAnsiTheme="majorBidi" w:cstheme="majorBidi"/>
          <w:color w:val="000000"/>
          <w:sz w:val="28"/>
        </w:rPr>
        <w:t>2</w:t>
      </w:r>
      <w:r w:rsidR="00BF327D">
        <w:rPr>
          <w:rFonts w:asciiTheme="majorBidi" w:hAnsiTheme="majorBidi" w:cstheme="majorBidi"/>
          <w:color w:val="000000"/>
          <w:sz w:val="28"/>
        </w:rPr>
        <w:t>3</w:t>
      </w:r>
    </w:p>
    <w:p w14:paraId="0E3C0FA3" w14:textId="77777777" w:rsidR="009D2F96" w:rsidRPr="00657820" w:rsidRDefault="009D2F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238447B0" w14:textId="77777777" w:rsidR="00D5121C" w:rsidRPr="00657820" w:rsidRDefault="009B2480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657820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4BEE229" w14:textId="41CC5484" w:rsidR="00D5121C" w:rsidRPr="00657820" w:rsidRDefault="00023FB2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B2480" w:rsidRPr="00822672">
        <w:rPr>
          <w:rFonts w:asciiTheme="majorBidi" w:hAnsiTheme="majorBidi" w:cstheme="majorBidi"/>
          <w:color w:val="000000" w:themeColor="text1"/>
          <w:sz w:val="28"/>
          <w:cs/>
        </w:rPr>
        <w:t xml:space="preserve">เงินสดและรายการเทียบเท่าเงินสด </w:t>
      </w:r>
      <w:r w:rsidR="00AD75F6" w:rsidRPr="00822672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="00AD75F6" w:rsidRPr="0082267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97956" w:rsidRPr="00822672">
        <w:rPr>
          <w:rFonts w:asciiTheme="majorBidi" w:hAnsiTheme="majorBidi" w:cstheme="majorBidi"/>
          <w:color w:val="000000" w:themeColor="text1"/>
          <w:sz w:val="28"/>
          <w:lang w:val="en-GB"/>
        </w:rPr>
        <w:t>31</w:t>
      </w:r>
      <w:r w:rsidR="00AD75F6" w:rsidRPr="00822672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397956" w:rsidRPr="00822672">
        <w:rPr>
          <w:rFonts w:asciiTheme="majorBidi" w:hAnsiTheme="majorBidi" w:cstheme="majorBidi"/>
          <w:color w:val="000000" w:themeColor="text1"/>
          <w:sz w:val="28"/>
          <w:lang w:val="en-GB"/>
        </w:rPr>
        <w:t>256</w:t>
      </w:r>
      <w:r w:rsidR="00D13802" w:rsidRPr="00822672">
        <w:rPr>
          <w:rFonts w:asciiTheme="majorBidi" w:hAnsiTheme="majorBidi" w:cstheme="majorBidi"/>
          <w:color w:val="000000" w:themeColor="text1"/>
          <w:sz w:val="28"/>
          <w:lang w:val="en-GB"/>
        </w:rPr>
        <w:t>7</w:t>
      </w:r>
      <w:r w:rsidR="00AD75F6" w:rsidRPr="00822672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397956" w:rsidRPr="00822672">
        <w:rPr>
          <w:rFonts w:asciiTheme="majorBidi" w:hAnsiTheme="majorBidi" w:cstheme="majorBidi"/>
          <w:color w:val="000000" w:themeColor="text1"/>
          <w:sz w:val="28"/>
          <w:lang w:val="en-GB"/>
        </w:rPr>
        <w:t>256</w:t>
      </w:r>
      <w:r w:rsidR="00D13802" w:rsidRPr="00822672">
        <w:rPr>
          <w:rFonts w:asciiTheme="majorBidi" w:hAnsiTheme="majorBidi" w:cstheme="majorBidi"/>
          <w:color w:val="000000" w:themeColor="text1"/>
          <w:sz w:val="28"/>
          <w:lang w:val="en-GB"/>
        </w:rPr>
        <w:t>6</w:t>
      </w:r>
      <w:r w:rsidR="009B2480" w:rsidRPr="00822672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657820" w14:paraId="476AC676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Pr="00657820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Pr="00657820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190284A0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Pr="00657820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Pr="00657820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3802" w:rsidRPr="00657820" w14:paraId="286D6C0B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D13802" w:rsidRPr="00657820" w:rsidRDefault="00D13802" w:rsidP="00D13802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3113" w14:textId="6E9ECD21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8B65" w14:textId="6B9B8E01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DB68" w14:textId="49A125A4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4978" w14:textId="23362739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13802" w:rsidRPr="00657820" w14:paraId="30FF1899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D13802" w:rsidRPr="00657820" w:rsidRDefault="00D13802" w:rsidP="00D13802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20A0FB25" w:rsidR="00D13802" w:rsidRPr="00657820" w:rsidRDefault="00F13C7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D13802" w:rsidRPr="00657820" w:rsidRDefault="00D13802" w:rsidP="00D13802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38009" w14:textId="26865AE1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,616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4B392FB2" w:rsidR="00D13802" w:rsidRPr="00657820" w:rsidRDefault="004421B9" w:rsidP="00D13802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D13802" w:rsidRPr="00657820" w:rsidRDefault="00D13802" w:rsidP="00D13802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C3EB9" w14:textId="55CCF986" w:rsidR="00D13802" w:rsidRPr="00657820" w:rsidRDefault="00D13802" w:rsidP="00D13802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D13802" w:rsidRPr="00657820" w14:paraId="41FCD463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D13802" w:rsidRPr="00657820" w:rsidRDefault="00D13802" w:rsidP="00D13802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71155956" w:rsidR="00D13802" w:rsidRPr="00657820" w:rsidRDefault="00F13C7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16,265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D13802" w:rsidRPr="00657820" w:rsidRDefault="00D13802" w:rsidP="00D13802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896E" w14:textId="789C8C4A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20E0E1AA" w:rsidR="00D13802" w:rsidRPr="00657820" w:rsidRDefault="004421B9" w:rsidP="00D13802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D13802" w:rsidRPr="00657820" w:rsidRDefault="00D13802" w:rsidP="00D13802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55885073" w:rsidR="00D13802" w:rsidRPr="00657820" w:rsidRDefault="00D13802" w:rsidP="00D13802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57009" w:rsidRPr="00657820" w14:paraId="091E3B96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7D129A" w14:textId="3851F64C" w:rsidR="00757009" w:rsidRPr="00657820" w:rsidRDefault="00E95878" w:rsidP="00D13802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เช็ค</w:t>
            </w:r>
            <w:r w:rsidR="0081645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6880" w14:textId="7CA9DE17" w:rsidR="00757009" w:rsidRPr="00657820" w:rsidRDefault="004421B9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8C613" w14:textId="77777777" w:rsidR="00757009" w:rsidRPr="00657820" w:rsidRDefault="00757009" w:rsidP="00D13802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9CFE" w14:textId="4BC55DD3" w:rsidR="00757009" w:rsidRPr="00657820" w:rsidRDefault="00BB230F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B12A" w14:textId="77777777" w:rsidR="00757009" w:rsidRPr="00657820" w:rsidRDefault="00757009" w:rsidP="00D13802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CB5986" w14:textId="6E3DEA4E" w:rsidR="00757009" w:rsidRPr="00657820" w:rsidRDefault="004421B9" w:rsidP="00D13802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36252C" w14:textId="77777777" w:rsidR="00757009" w:rsidRPr="00657820" w:rsidRDefault="00757009" w:rsidP="00D13802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3CEB5E" w14:textId="2338F072" w:rsidR="00757009" w:rsidRPr="00657820" w:rsidRDefault="00BB230F" w:rsidP="00D13802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3802" w:rsidRPr="00657820" w14:paraId="0B98E751" w14:textId="77777777" w:rsidTr="00E1274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D13802" w:rsidRPr="00657820" w:rsidRDefault="00D13802" w:rsidP="00D13802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1D9E136A" w:rsidR="00D13802" w:rsidRPr="00657820" w:rsidRDefault="004421B9" w:rsidP="00D13802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19,556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D13802" w:rsidRPr="00657820" w:rsidRDefault="00D13802" w:rsidP="00D13802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9241" w14:textId="23B609D5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114,827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5EB9532F" w:rsidR="00D13802" w:rsidRPr="00657820" w:rsidRDefault="004421B9" w:rsidP="00D13802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D13802" w:rsidRPr="00657820" w:rsidRDefault="00D13802" w:rsidP="00D13802">
            <w:pPr>
              <w:ind w:right="85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1CC6A541" w:rsidR="00D13802" w:rsidRPr="00657820" w:rsidRDefault="00D13802" w:rsidP="00D13802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</w:tbl>
    <w:p w14:paraId="18D4C987" w14:textId="32623B35" w:rsidR="002909F8" w:rsidRPr="00E12746" w:rsidRDefault="00AD75F6" w:rsidP="0027608B">
      <w:pPr>
        <w:spacing w:before="120"/>
        <w:ind w:left="360" w:right="-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12746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E12746">
        <w:rPr>
          <w:rFonts w:asciiTheme="majorBidi" w:hAnsiTheme="majorBidi" w:cstheme="majorBidi"/>
          <w:color w:val="000000"/>
          <w:sz w:val="28"/>
        </w:rPr>
        <w:t>31</w:t>
      </w:r>
      <w:r w:rsidRPr="00E12746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8C691A" w:rsidRPr="00E12746">
        <w:rPr>
          <w:rFonts w:asciiTheme="majorBidi" w:hAnsiTheme="majorBidi" w:cstheme="majorBidi"/>
          <w:color w:val="000000"/>
          <w:sz w:val="28"/>
        </w:rPr>
        <w:t>2567</w:t>
      </w:r>
      <w:r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9B2480" w:rsidRPr="00E12746">
        <w:rPr>
          <w:rFonts w:asciiTheme="majorBidi" w:hAnsiTheme="majorBidi" w:cstheme="majorBidi"/>
          <w:color w:val="000000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</w:t>
      </w:r>
      <w:r w:rsidR="00E12746" w:rsidRPr="00E12746">
        <w:rPr>
          <w:rFonts w:asciiTheme="majorBidi" w:hAnsiTheme="majorBidi" w:cstheme="majorBidi" w:hint="cs"/>
          <w:color w:val="000000"/>
          <w:sz w:val="28"/>
          <w:cs/>
        </w:rPr>
        <w:t xml:space="preserve">       </w:t>
      </w:r>
      <w:r w:rsidR="009B2480" w:rsidRPr="00E12746">
        <w:rPr>
          <w:rFonts w:asciiTheme="majorBidi" w:hAnsiTheme="majorBidi" w:cstheme="majorBidi"/>
          <w:color w:val="000000"/>
          <w:sz w:val="28"/>
          <w:cs/>
        </w:rPr>
        <w:t>ร้อยละ</w:t>
      </w:r>
      <w:r w:rsidR="00016DD4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542AC" w:rsidRPr="00FE3DD5">
        <w:rPr>
          <w:rFonts w:asciiTheme="majorBidi" w:hAnsiTheme="majorBidi" w:cstheme="majorBidi"/>
          <w:color w:val="000000"/>
          <w:sz w:val="28"/>
        </w:rPr>
        <w:t>0.15</w:t>
      </w:r>
      <w:r w:rsidR="00AC39F7" w:rsidRPr="00FE3DD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8138F8" w:rsidRPr="00FE3DD5">
        <w:rPr>
          <w:rFonts w:asciiTheme="majorBidi" w:hAnsiTheme="majorBidi" w:cstheme="majorBidi"/>
          <w:sz w:val="28"/>
        </w:rPr>
        <w:t>-</w:t>
      </w:r>
      <w:r w:rsidR="00AC39F7" w:rsidRPr="00FE3DD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542AC" w:rsidRPr="00FE3DD5">
        <w:rPr>
          <w:rFonts w:asciiTheme="majorBidi" w:hAnsiTheme="majorBidi" w:cstheme="majorBidi"/>
          <w:color w:val="000000"/>
          <w:sz w:val="28"/>
        </w:rPr>
        <w:t>0.</w:t>
      </w:r>
      <w:r w:rsidR="00420275" w:rsidRPr="00FE3DD5">
        <w:rPr>
          <w:rFonts w:asciiTheme="majorBidi" w:hAnsiTheme="majorBidi" w:cstheme="majorBidi"/>
          <w:color w:val="000000"/>
          <w:sz w:val="28"/>
        </w:rPr>
        <w:t>4</w:t>
      </w:r>
      <w:r w:rsidR="001542AC" w:rsidRPr="00FE3DD5">
        <w:rPr>
          <w:rFonts w:asciiTheme="majorBidi" w:hAnsiTheme="majorBidi" w:cstheme="majorBidi"/>
          <w:color w:val="000000"/>
          <w:sz w:val="28"/>
        </w:rPr>
        <w:t>0</w:t>
      </w:r>
      <w:r w:rsidR="00783A20" w:rsidRPr="00FE3DD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9B2480" w:rsidRPr="00FE3DD5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1542AC" w:rsidRPr="00FE3DD5">
        <w:rPr>
          <w:rFonts w:asciiTheme="majorBidi" w:hAnsiTheme="majorBidi" w:cstheme="majorBidi"/>
          <w:color w:val="000000"/>
          <w:sz w:val="28"/>
        </w:rPr>
        <w:t>0.15</w:t>
      </w:r>
      <w:r w:rsidR="00507458" w:rsidRPr="00FE3DD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8138F8" w:rsidRPr="00FE3DD5">
        <w:rPr>
          <w:rFonts w:asciiTheme="majorBidi" w:hAnsiTheme="majorBidi" w:cstheme="majorBidi"/>
          <w:sz w:val="28"/>
        </w:rPr>
        <w:t>-</w:t>
      </w:r>
      <w:r w:rsidR="00507458" w:rsidRPr="00FE3DD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542AC" w:rsidRPr="00FE3DD5">
        <w:rPr>
          <w:rFonts w:asciiTheme="majorBidi" w:hAnsiTheme="majorBidi" w:cstheme="majorBidi"/>
          <w:color w:val="000000"/>
          <w:sz w:val="28"/>
        </w:rPr>
        <w:t>0.</w:t>
      </w:r>
      <w:r w:rsidR="00420275" w:rsidRPr="00FE3DD5">
        <w:rPr>
          <w:rFonts w:asciiTheme="majorBidi" w:hAnsiTheme="majorBidi" w:cstheme="majorBidi"/>
          <w:color w:val="000000"/>
          <w:sz w:val="28"/>
        </w:rPr>
        <w:t>4</w:t>
      </w:r>
      <w:r w:rsidR="001542AC" w:rsidRPr="00FE3DD5">
        <w:rPr>
          <w:rFonts w:asciiTheme="majorBidi" w:hAnsiTheme="majorBidi" w:cstheme="majorBidi"/>
          <w:color w:val="000000"/>
          <w:sz w:val="28"/>
        </w:rPr>
        <w:t>0</w:t>
      </w:r>
      <w:r w:rsidR="00507458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9B2480" w:rsidRPr="00E12746">
        <w:rPr>
          <w:rFonts w:asciiTheme="majorBidi" w:hAnsiTheme="majorBidi" w:cstheme="majorBidi"/>
          <w:color w:val="000000"/>
          <w:sz w:val="28"/>
          <w:cs/>
        </w:rPr>
        <w:t>ต่อปี ตามลำดับ</w:t>
      </w:r>
      <w:r w:rsidR="009A675F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645C06" w:rsidRPr="00E12746">
        <w:rPr>
          <w:rFonts w:asciiTheme="majorBidi" w:hAnsiTheme="majorBidi" w:cstheme="majorBidi"/>
          <w:color w:val="000000"/>
          <w:sz w:val="28"/>
          <w:cs/>
        </w:rPr>
        <w:t>(</w:t>
      </w:r>
      <w:r w:rsidR="008F24D0" w:rsidRPr="00E12746">
        <w:rPr>
          <w:rFonts w:asciiTheme="majorBidi" w:hAnsiTheme="majorBidi" w:cstheme="majorBidi"/>
          <w:color w:val="000000"/>
          <w:sz w:val="28"/>
        </w:rPr>
        <w:t>2566</w:t>
      </w:r>
      <w:r w:rsidR="009A675F" w:rsidRPr="00E12746">
        <w:rPr>
          <w:rFonts w:asciiTheme="majorBidi" w:hAnsiTheme="majorBidi" w:cstheme="majorBidi"/>
          <w:color w:val="000000"/>
          <w:sz w:val="28"/>
          <w:cs/>
        </w:rPr>
        <w:t xml:space="preserve">: อัตราดอกเบี้ยร้อยละ </w:t>
      </w:r>
      <w:r w:rsidR="008F24D0" w:rsidRPr="00E12746">
        <w:rPr>
          <w:rFonts w:asciiTheme="majorBidi" w:hAnsiTheme="majorBidi" w:cstheme="majorBidi"/>
          <w:color w:val="000000"/>
          <w:sz w:val="28"/>
        </w:rPr>
        <w:t>0.15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043A21" w:rsidRPr="00E12746">
        <w:rPr>
          <w:rFonts w:asciiTheme="majorBidi" w:hAnsiTheme="majorBidi" w:cstheme="majorBidi"/>
          <w:sz w:val="28"/>
        </w:rPr>
        <w:t>-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8F24D0" w:rsidRPr="00E12746">
        <w:rPr>
          <w:rFonts w:asciiTheme="majorBidi" w:hAnsiTheme="majorBidi" w:cstheme="majorBidi"/>
          <w:color w:val="000000"/>
          <w:sz w:val="28"/>
        </w:rPr>
        <w:t>0.60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8F24D0" w:rsidRPr="00E12746">
        <w:rPr>
          <w:rFonts w:asciiTheme="majorBidi" w:hAnsiTheme="majorBidi" w:cstheme="majorBidi"/>
          <w:color w:val="000000"/>
          <w:sz w:val="28"/>
        </w:rPr>
        <w:t>0.15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043A21" w:rsidRPr="00E12746">
        <w:rPr>
          <w:rFonts w:asciiTheme="majorBidi" w:hAnsiTheme="majorBidi" w:cstheme="majorBidi"/>
          <w:sz w:val="28"/>
        </w:rPr>
        <w:t>-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8F24D0" w:rsidRPr="00E12746">
        <w:rPr>
          <w:rFonts w:asciiTheme="majorBidi" w:hAnsiTheme="majorBidi" w:cstheme="majorBidi"/>
          <w:color w:val="000000"/>
          <w:sz w:val="28"/>
        </w:rPr>
        <w:t>0.50</w:t>
      </w:r>
      <w:r w:rsidR="00D13802" w:rsidRPr="00E127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9A675F" w:rsidRPr="00E12746">
        <w:rPr>
          <w:rFonts w:asciiTheme="majorBidi" w:hAnsiTheme="majorBidi" w:cstheme="majorBidi"/>
          <w:color w:val="000000"/>
          <w:sz w:val="28"/>
          <w:cs/>
        </w:rPr>
        <w:t>ต่อปี</w:t>
      </w:r>
      <w:r w:rsidR="00645C06" w:rsidRPr="00E12746">
        <w:rPr>
          <w:rFonts w:asciiTheme="majorBidi" w:hAnsiTheme="majorBidi" w:cstheme="majorBidi"/>
          <w:color w:val="000000"/>
          <w:sz w:val="28"/>
          <w:cs/>
        </w:rPr>
        <w:t xml:space="preserve"> ตามลำดับ)</w:t>
      </w:r>
    </w:p>
    <w:p w14:paraId="28B60688" w14:textId="77777777" w:rsidR="0027608B" w:rsidRDefault="0027608B" w:rsidP="0027608B">
      <w:pPr>
        <w:tabs>
          <w:tab w:val="left" w:pos="360"/>
        </w:tabs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2640065" w14:textId="683DDF8D" w:rsidR="00D5121C" w:rsidRPr="00657820" w:rsidRDefault="00023FB2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.2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DC5A7A" w:rsidRPr="00E12746">
        <w:rPr>
          <w:rFonts w:asciiTheme="majorBidi" w:hAnsiTheme="majorBidi" w:cstheme="majorBidi"/>
          <w:color w:val="000000" w:themeColor="text1"/>
          <w:sz w:val="28"/>
          <w:cs/>
        </w:rPr>
        <w:t>เงินสดจ่ายเพื่อ</w:t>
      </w:r>
      <w:r w:rsidR="00DB44D0" w:rsidRPr="00E12746">
        <w:rPr>
          <w:rFonts w:asciiTheme="majorBidi" w:hAnsiTheme="majorBidi" w:cstheme="majorBidi" w:hint="cs"/>
          <w:color w:val="000000" w:themeColor="text1"/>
          <w:sz w:val="28"/>
          <w:cs/>
        </w:rPr>
        <w:t>ซื้อ</w:t>
      </w:r>
      <w:r w:rsidR="00946A47" w:rsidRPr="00E1274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ที่ดิน อาคาร </w:t>
      </w:r>
      <w:r w:rsidR="00DC5A7A" w:rsidRPr="00E12746">
        <w:rPr>
          <w:rFonts w:asciiTheme="majorBidi" w:hAnsiTheme="majorBidi" w:cstheme="majorBidi"/>
          <w:color w:val="000000" w:themeColor="text1"/>
          <w:sz w:val="28"/>
          <w:cs/>
        </w:rPr>
        <w:t>อุปกรณ์และงานระหว่างก่อสร้างสำหรับ</w:t>
      </w:r>
      <w:r w:rsidR="00AD75F6" w:rsidRPr="00E12746">
        <w:rPr>
          <w:rFonts w:asciiTheme="majorBidi" w:hAnsiTheme="majorBidi" w:cstheme="majorBidi"/>
          <w:color w:val="000000" w:themeColor="text1"/>
          <w:sz w:val="28"/>
          <w:cs/>
        </w:rPr>
        <w:t>ปีสิ้นสุดวันที่</w:t>
      </w:r>
      <w:r w:rsidR="00AD75F6" w:rsidRPr="00E1274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7184A" w:rsidRPr="00E12746">
        <w:rPr>
          <w:rFonts w:asciiTheme="majorBidi" w:hAnsiTheme="majorBidi" w:cstheme="majorBidi"/>
          <w:color w:val="000000" w:themeColor="text1"/>
          <w:sz w:val="28"/>
          <w:lang w:val="en-GB"/>
        </w:rPr>
        <w:t>31</w:t>
      </w:r>
      <w:r w:rsidR="00AD75F6" w:rsidRPr="00E1274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7184A" w:rsidRPr="00E12746">
        <w:rPr>
          <w:rFonts w:asciiTheme="majorBidi" w:hAnsiTheme="majorBidi" w:cstheme="majorBidi"/>
          <w:color w:val="000000" w:themeColor="text1"/>
          <w:sz w:val="28"/>
          <w:lang w:val="en-GB"/>
        </w:rPr>
        <w:t>256</w:t>
      </w:r>
      <w:r w:rsidR="00D13802" w:rsidRPr="00E12746">
        <w:rPr>
          <w:rFonts w:asciiTheme="majorBidi" w:hAnsiTheme="majorBidi" w:cstheme="majorBidi"/>
          <w:color w:val="000000" w:themeColor="text1"/>
          <w:sz w:val="28"/>
          <w:lang w:val="en-GB"/>
        </w:rPr>
        <w:t>7</w:t>
      </w:r>
      <w:r w:rsidR="00AD75F6" w:rsidRPr="00E1274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07184A" w:rsidRPr="00E12746">
        <w:rPr>
          <w:rFonts w:asciiTheme="majorBidi" w:hAnsiTheme="majorBidi" w:cstheme="majorBidi"/>
          <w:color w:val="000000" w:themeColor="text1"/>
          <w:sz w:val="28"/>
          <w:lang w:val="en-GB"/>
        </w:rPr>
        <w:t>256</w:t>
      </w:r>
      <w:r w:rsidR="00D13802" w:rsidRPr="00E12746">
        <w:rPr>
          <w:rFonts w:asciiTheme="majorBidi" w:hAnsiTheme="majorBidi" w:cstheme="majorBidi"/>
          <w:color w:val="000000" w:themeColor="text1"/>
          <w:sz w:val="28"/>
          <w:lang w:val="en-GB"/>
        </w:rPr>
        <w:t>6</w:t>
      </w:r>
      <w:r w:rsidR="00AD75F6" w:rsidRPr="00E1274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12746">
        <w:rPr>
          <w:rFonts w:asciiTheme="majorBidi" w:hAnsiTheme="majorBidi" w:cstheme="majorBidi"/>
          <w:color w:val="000000" w:themeColor="text1"/>
          <w:sz w:val="28"/>
        </w:rPr>
        <w:t xml:space="preserve">      </w:t>
      </w:r>
      <w:r w:rsidR="00AD75F6" w:rsidRPr="00E12746">
        <w:rPr>
          <w:rFonts w:asciiTheme="majorBidi" w:hAnsiTheme="majorBidi" w:cstheme="majorBidi"/>
          <w:color w:val="000000" w:themeColor="text1"/>
          <w:sz w:val="28"/>
          <w:cs/>
        </w:rPr>
        <w:t>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657820" w14:paraId="01FB6A52" w14:textId="77777777" w:rsidTr="00E627F9">
        <w:trPr>
          <w:cantSplit/>
          <w:trHeight w:val="108"/>
        </w:trPr>
        <w:tc>
          <w:tcPr>
            <w:tcW w:w="4230" w:type="dxa"/>
          </w:tcPr>
          <w:p w14:paraId="116FF6C4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bookmarkStart w:id="3" w:name="_Hlk158631659"/>
          </w:p>
        </w:tc>
        <w:tc>
          <w:tcPr>
            <w:tcW w:w="2430" w:type="dxa"/>
            <w:gridSpan w:val="3"/>
            <w:vAlign w:val="center"/>
          </w:tcPr>
          <w:p w14:paraId="0F5A690A" w14:textId="77777777" w:rsidR="00D5121C" w:rsidRPr="00657820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0CB4AA5" w14:textId="77777777" w:rsidR="00D5121C" w:rsidRPr="00657820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2CE9DEE9" w14:textId="77777777" w:rsidTr="00E627F9">
        <w:trPr>
          <w:cantSplit/>
          <w:trHeight w:val="108"/>
        </w:trPr>
        <w:tc>
          <w:tcPr>
            <w:tcW w:w="4230" w:type="dxa"/>
          </w:tcPr>
          <w:p w14:paraId="252A7F1E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Pr="00657820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3802" w:rsidRPr="00657820" w14:paraId="46730D24" w14:textId="77777777" w:rsidTr="00E627F9">
        <w:trPr>
          <w:cantSplit/>
        </w:trPr>
        <w:tc>
          <w:tcPr>
            <w:tcW w:w="4230" w:type="dxa"/>
          </w:tcPr>
          <w:p w14:paraId="23195F65" w14:textId="77777777" w:rsidR="00D13802" w:rsidRPr="00657820" w:rsidRDefault="00D13802" w:rsidP="00D13802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357C6A" w14:textId="115105ED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40177F" w14:textId="6BB7B0FE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47D234F5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2BCDD" w14:textId="47472AC6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1BCC21" w14:textId="7E43FFD8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</w:tr>
      <w:tr w:rsidR="00D13802" w:rsidRPr="00657820" w14:paraId="30EC1D49" w14:textId="77777777" w:rsidTr="00E627F9">
        <w:trPr>
          <w:cantSplit/>
        </w:trPr>
        <w:tc>
          <w:tcPr>
            <w:tcW w:w="4230" w:type="dxa"/>
          </w:tcPr>
          <w:p w14:paraId="46CC015C" w14:textId="6963A66B" w:rsidR="00D13802" w:rsidRPr="00DA1F2F" w:rsidRDefault="00D13802" w:rsidP="00752731">
            <w:pPr>
              <w:tabs>
                <w:tab w:val="left" w:pos="360"/>
                <w:tab w:val="left" w:pos="2160"/>
              </w:tabs>
              <w:ind w:left="525" w:right="94" w:hanging="441"/>
              <w:contextualSpacing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อุปกรณ์และงานระหว่าง</w:t>
            </w:r>
            <w:r w:rsidR="00752731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ก่อสร้างยกมา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บันทึกเป็นส่วนหนึ่ง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อง</w:t>
            </w:r>
            <w:r w:rsidR="00752731">
              <w:rPr>
                <w:rFonts w:asciiTheme="majorBidi" w:hAnsiTheme="majorBidi" w:cstheme="majorBidi"/>
                <w:spacing w:val="-6"/>
                <w:sz w:val="28"/>
              </w:rPr>
              <w:t xml:space="preserve">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5CF3C0" w14:textId="157A2CDF" w:rsidR="00D13802" w:rsidRPr="00657820" w:rsidRDefault="00B814C1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3,087</w:t>
            </w:r>
          </w:p>
        </w:tc>
        <w:tc>
          <w:tcPr>
            <w:tcW w:w="90" w:type="dxa"/>
            <w:vAlign w:val="bottom"/>
          </w:tcPr>
          <w:p w14:paraId="57FFD19C" w14:textId="77777777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924BE" w14:textId="0F3E10A1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7,986</w:t>
            </w:r>
          </w:p>
        </w:tc>
        <w:tc>
          <w:tcPr>
            <w:tcW w:w="90" w:type="dxa"/>
          </w:tcPr>
          <w:p w14:paraId="3BA3430C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3280C029" w:rsidR="00D13802" w:rsidRPr="00657820" w:rsidRDefault="00B814C1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47AC1A7" w14:textId="77777777" w:rsidR="00D13802" w:rsidRPr="00DA1F2F" w:rsidRDefault="00D13802" w:rsidP="00D13802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6424FF" w14:textId="4FF6A150" w:rsidR="00D13802" w:rsidRPr="00DA1F2F" w:rsidRDefault="00D13802" w:rsidP="00D13802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13802" w:rsidRPr="00657820" w14:paraId="1FB6DA9D" w14:textId="77777777" w:rsidTr="00E627F9">
        <w:trPr>
          <w:cantSplit/>
        </w:trPr>
        <w:tc>
          <w:tcPr>
            <w:tcW w:w="4230" w:type="dxa"/>
          </w:tcPr>
          <w:p w14:paraId="0A5C5B36" w14:textId="1481A9CD" w:rsidR="00D13802" w:rsidRPr="00657820" w:rsidRDefault="00167E70" w:rsidP="00D13802">
            <w:pPr>
              <w:tabs>
                <w:tab w:val="left" w:pos="360"/>
                <w:tab w:val="left" w:pos="2160"/>
              </w:tabs>
              <w:ind w:right="-110" w:firstLine="90"/>
              <w:contextualSpacing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>
              <w:rPr>
                <w:rFonts w:asciiTheme="majorBidi" w:eastAsia="MS Mincho" w:hAnsiTheme="majorBidi" w:cstheme="majorBidi" w:hint="cs"/>
                <w:sz w:val="28"/>
                <w:u w:val="single"/>
                <w:cs/>
              </w:rPr>
              <w:t>เพิ่ม</w:t>
            </w:r>
            <w:r w:rsidR="00D13802"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</w:t>
            </w:r>
            <w:r w:rsidR="00D13802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3EE54" w14:textId="2E0186AE" w:rsidR="00D13802" w:rsidRPr="00A93528" w:rsidRDefault="00B814C1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BF5D9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F5D91"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A3033" w14:textId="2735C601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31,163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22FB8A3B" w:rsidR="00D13802" w:rsidRPr="00657820" w:rsidRDefault="00B814C1" w:rsidP="00D13802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D13802" w:rsidRPr="00657820" w:rsidRDefault="00D13802" w:rsidP="00D13802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17E4C" w14:textId="23154D14" w:rsidR="00D13802" w:rsidRPr="00657820" w:rsidRDefault="00D13802" w:rsidP="00D13802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</w:t>
            </w:r>
          </w:p>
        </w:tc>
      </w:tr>
      <w:tr w:rsidR="00D13802" w:rsidRPr="00657820" w14:paraId="3FAAA429" w14:textId="77777777" w:rsidTr="00E627F9">
        <w:trPr>
          <w:cantSplit/>
        </w:trPr>
        <w:tc>
          <w:tcPr>
            <w:tcW w:w="4230" w:type="dxa"/>
          </w:tcPr>
          <w:p w14:paraId="1EA545CC" w14:textId="4B16AD48" w:rsidR="00D13802" w:rsidRPr="00657820" w:rsidRDefault="00D13802" w:rsidP="005B5BD9">
            <w:pPr>
              <w:tabs>
                <w:tab w:val="left" w:pos="179"/>
                <w:tab w:val="left" w:pos="2160"/>
              </w:tabs>
              <w:ind w:left="539" w:right="94" w:hanging="450"/>
              <w:contextualSpacing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="0091621B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="005B5BD9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เพื่อ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</w:t>
            </w:r>
            <w:r w:rsidR="0081645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5B61" w14:textId="30048E0E" w:rsidR="00D13802" w:rsidRPr="00A93528" w:rsidRDefault="00B814C1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4B68E5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B68E5">
              <w:rPr>
                <w:rFonts w:asciiTheme="majorBidi" w:hAnsiTheme="majorBidi" w:cstheme="majorBidi"/>
                <w:sz w:val="28"/>
              </w:rPr>
              <w:t>901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BFA7" w14:textId="0DEA2F7A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36,062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554291E6" w:rsidR="00D13802" w:rsidRPr="00657820" w:rsidRDefault="00B814C1" w:rsidP="00D13802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(153)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D13802" w:rsidRPr="00657820" w:rsidRDefault="00D13802" w:rsidP="00D13802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AB6FB" w14:textId="7FC3E832" w:rsidR="00D13802" w:rsidRPr="00657820" w:rsidRDefault="00D13802" w:rsidP="00D13802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(165)</w:t>
            </w:r>
          </w:p>
        </w:tc>
      </w:tr>
      <w:tr w:rsidR="00D13802" w:rsidRPr="00657820" w14:paraId="522349DA" w14:textId="77777777" w:rsidTr="00E627F9">
        <w:trPr>
          <w:cantSplit/>
        </w:trPr>
        <w:tc>
          <w:tcPr>
            <w:tcW w:w="4230" w:type="dxa"/>
          </w:tcPr>
          <w:p w14:paraId="4DCBA9E7" w14:textId="5BC3BD3F" w:rsidR="00D13802" w:rsidRPr="00486057" w:rsidRDefault="00D13802" w:rsidP="00752731">
            <w:pPr>
              <w:ind w:left="543" w:right="108" w:hanging="45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อุปกรณ์และงานระหว่างก่อสร้างยกไป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บันทึกเป็นส่วนหนึ่งของ</w:t>
            </w:r>
            <w:r w:rsidR="00752731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 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41D292" w14:textId="6EC263EF" w:rsidR="00D13802" w:rsidRPr="00B814C1" w:rsidRDefault="00B814C1" w:rsidP="00D13802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14C1">
              <w:rPr>
                <w:rFonts w:asciiTheme="majorBidi" w:hAnsiTheme="majorBidi" w:cstheme="majorBidi"/>
                <w:b/>
                <w:bCs/>
                <w:sz w:val="28"/>
              </w:rPr>
              <w:t>6,734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BDA11" w14:textId="749BF31C" w:rsidR="00D13802" w:rsidRPr="00657820" w:rsidRDefault="00D13802" w:rsidP="00D1380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3,087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D13802" w:rsidRPr="00657820" w:rsidRDefault="00D13802" w:rsidP="00D13802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B92CE5" w14:textId="75E415C5" w:rsidR="00D13802" w:rsidRPr="0081645F" w:rsidRDefault="00B814C1" w:rsidP="0081645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645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D13802" w:rsidRPr="00657820" w:rsidRDefault="00D13802" w:rsidP="00D13802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632230" w14:textId="084E41E9" w:rsidR="00D13802" w:rsidRPr="00657820" w:rsidRDefault="00D13802" w:rsidP="00D13802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bookmarkEnd w:id="3"/>
    </w:tbl>
    <w:p w14:paraId="4D270458" w14:textId="080A8BFD" w:rsidR="002909F8" w:rsidRPr="00657820" w:rsidRDefault="002909F8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7A916B2" w14:textId="77777777" w:rsidR="002909F8" w:rsidRPr="00657820" w:rsidRDefault="002909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7A0C1F1F" w14:textId="514C33D1" w:rsidR="00F6190C" w:rsidRPr="00657820" w:rsidRDefault="00DF1D17" w:rsidP="00055849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.3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F6190C" w:rsidRPr="00E627F9">
        <w:rPr>
          <w:rFonts w:asciiTheme="majorBidi" w:hAnsiTheme="majorBidi" w:cstheme="majorBidi"/>
          <w:color w:val="000000" w:themeColor="text1"/>
          <w:sz w:val="28"/>
          <w:cs/>
        </w:rPr>
        <w:t>เงินสดจ่ายเพื่อซื้อสินทรัพย์ไม่มีตัวตน</w:t>
      </w:r>
      <w:r w:rsidR="00033184" w:rsidRPr="00E627F9">
        <w:rPr>
          <w:rFonts w:asciiTheme="majorBidi" w:hAnsiTheme="majorBidi" w:cstheme="majorBidi" w:hint="cs"/>
          <w:color w:val="000000" w:themeColor="text1"/>
          <w:sz w:val="28"/>
          <w:cs/>
        </w:rPr>
        <w:t>และงานระหว่างก่อสร้าง</w:t>
      </w:r>
      <w:r w:rsidR="004648CC" w:rsidRPr="00E627F9">
        <w:rPr>
          <w:rFonts w:asciiTheme="majorBidi" w:hAnsiTheme="majorBidi" w:cstheme="majorBidi"/>
          <w:color w:val="000000" w:themeColor="text1"/>
          <w:sz w:val="28"/>
          <w:cs/>
        </w:rPr>
        <w:t>สำหรับปีสิ้นสุดวันที่</w:t>
      </w:r>
      <w:r w:rsidR="004648CC" w:rsidRPr="00E627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6190C" w:rsidRPr="00E627F9">
        <w:rPr>
          <w:rFonts w:asciiTheme="majorBidi" w:hAnsiTheme="majorBidi" w:cstheme="majorBidi"/>
          <w:color w:val="000000" w:themeColor="text1"/>
          <w:sz w:val="28"/>
        </w:rPr>
        <w:t>3</w:t>
      </w:r>
      <w:r w:rsidR="00034EB3" w:rsidRPr="00E627F9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="00034EB3" w:rsidRPr="00E627F9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="00F6190C" w:rsidRPr="00E627F9">
        <w:rPr>
          <w:rFonts w:asciiTheme="majorBidi" w:hAnsiTheme="majorBidi" w:cstheme="majorBidi"/>
          <w:color w:val="000000" w:themeColor="text1"/>
          <w:sz w:val="28"/>
        </w:rPr>
        <w:t xml:space="preserve"> 256</w:t>
      </w:r>
      <w:r w:rsidR="00D13802" w:rsidRPr="00E627F9">
        <w:rPr>
          <w:rFonts w:asciiTheme="majorBidi" w:hAnsiTheme="majorBidi" w:cstheme="majorBidi"/>
          <w:color w:val="000000" w:themeColor="text1"/>
          <w:sz w:val="28"/>
        </w:rPr>
        <w:t>7</w:t>
      </w:r>
      <w:r w:rsidR="00F6190C" w:rsidRPr="00E627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F6190C" w:rsidRPr="00E627F9">
        <w:rPr>
          <w:rFonts w:asciiTheme="majorBidi" w:hAnsiTheme="majorBidi" w:cstheme="majorBidi"/>
          <w:color w:val="000000" w:themeColor="text1"/>
          <w:sz w:val="28"/>
        </w:rPr>
        <w:t>256</w:t>
      </w:r>
      <w:r w:rsidR="00D13802" w:rsidRPr="00E627F9">
        <w:rPr>
          <w:rFonts w:asciiTheme="majorBidi" w:hAnsiTheme="majorBidi" w:cstheme="majorBidi"/>
          <w:color w:val="000000" w:themeColor="text1"/>
          <w:sz w:val="28"/>
        </w:rPr>
        <w:t>6</w:t>
      </w:r>
      <w:r w:rsidR="00F6190C" w:rsidRPr="00E627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627F9">
        <w:rPr>
          <w:rFonts w:asciiTheme="majorBidi" w:hAnsiTheme="majorBidi" w:cstheme="majorBidi"/>
          <w:color w:val="000000" w:themeColor="text1"/>
          <w:sz w:val="28"/>
        </w:rPr>
        <w:t xml:space="preserve">      </w:t>
      </w:r>
      <w:r w:rsidR="00F6190C" w:rsidRPr="00E627F9">
        <w:rPr>
          <w:rFonts w:asciiTheme="majorBidi" w:hAnsiTheme="majorBidi" w:cstheme="majorBidi"/>
          <w:color w:val="000000" w:themeColor="text1"/>
          <w:sz w:val="28"/>
          <w:cs/>
        </w:rPr>
        <w:t>มีรายละเอียดดังนี้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55849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         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36275B" w:rsidRPr="00657820" w14:paraId="76CDCA82" w14:textId="77777777" w:rsidTr="00E627F9">
        <w:trPr>
          <w:cantSplit/>
          <w:trHeight w:val="108"/>
        </w:trPr>
        <w:tc>
          <w:tcPr>
            <w:tcW w:w="4230" w:type="dxa"/>
          </w:tcPr>
          <w:p w14:paraId="73AB0E68" w14:textId="77777777" w:rsidR="0036275B" w:rsidRPr="00657820" w:rsidRDefault="0036275B" w:rsidP="00E407D9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454B19B" w14:textId="77777777" w:rsidR="0036275B" w:rsidRPr="00657820" w:rsidRDefault="0036275B" w:rsidP="00E407D9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E4AAB" w14:textId="77777777" w:rsidR="0036275B" w:rsidRPr="00657820" w:rsidRDefault="0036275B" w:rsidP="00E407D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AF36746" w14:textId="77777777" w:rsidR="0036275B" w:rsidRPr="00657820" w:rsidRDefault="0036275B" w:rsidP="00E407D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36275B" w:rsidRPr="00657820" w14:paraId="205A3A98" w14:textId="77777777" w:rsidTr="00E627F9">
        <w:trPr>
          <w:cantSplit/>
          <w:trHeight w:val="108"/>
        </w:trPr>
        <w:tc>
          <w:tcPr>
            <w:tcW w:w="4230" w:type="dxa"/>
          </w:tcPr>
          <w:p w14:paraId="4FDED483" w14:textId="77777777" w:rsidR="0036275B" w:rsidRPr="00657820" w:rsidRDefault="0036275B" w:rsidP="00E407D9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328B8606" w14:textId="77777777" w:rsidR="0036275B" w:rsidRPr="00657820" w:rsidRDefault="0036275B" w:rsidP="00E407D9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DA16541" w14:textId="77777777" w:rsidR="0036275B" w:rsidRPr="00657820" w:rsidRDefault="0036275B" w:rsidP="00E407D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23B6369F" w14:textId="77777777" w:rsidR="0036275B" w:rsidRPr="00657820" w:rsidRDefault="0036275B" w:rsidP="00E407D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3802" w:rsidRPr="00657820" w14:paraId="08505EF5" w14:textId="77777777" w:rsidTr="00E627F9">
        <w:trPr>
          <w:cantSplit/>
        </w:trPr>
        <w:tc>
          <w:tcPr>
            <w:tcW w:w="4230" w:type="dxa"/>
          </w:tcPr>
          <w:p w14:paraId="4086A1F9" w14:textId="77777777" w:rsidR="00D13802" w:rsidRPr="00657820" w:rsidRDefault="00D13802" w:rsidP="00D13802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00B59C" w14:textId="29C26429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43E795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1804AA" w14:textId="0872CDD5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6A77B6D0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AD273A" w14:textId="2AFB9632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C6917E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C87C2B" w14:textId="45CC4774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</w:tr>
      <w:tr w:rsidR="00D13802" w:rsidRPr="00657820" w14:paraId="13B4F8D6" w14:textId="77777777" w:rsidTr="00E627F9">
        <w:trPr>
          <w:cantSplit/>
        </w:trPr>
        <w:tc>
          <w:tcPr>
            <w:tcW w:w="4230" w:type="dxa"/>
          </w:tcPr>
          <w:p w14:paraId="0E578E9C" w14:textId="572EEC1D" w:rsidR="00D13802" w:rsidRPr="00657820" w:rsidRDefault="00D13802" w:rsidP="00752731">
            <w:pPr>
              <w:ind w:left="543" w:right="108" w:hanging="46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เจ้าหนี้ค่าซื้อสินทรัพย์ไม่มีตัวตน</w:t>
            </w:r>
            <w:r w:rsidR="00033184">
              <w:rPr>
                <w:rFonts w:asciiTheme="majorBidi" w:hAnsiTheme="majorBidi" w:cstheme="majorBidi" w:hint="cs"/>
                <w:color w:val="000000" w:themeColor="text1"/>
                <w:spacing w:val="-10"/>
                <w:sz w:val="28"/>
                <w:cs/>
              </w:rPr>
              <w:t>และงานระหว่างก่อสร้าง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  <w:r w:rsidR="00D863C3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="00D863C3" w:rsidRPr="00657820">
              <w:rPr>
                <w:rFonts w:asciiTheme="majorBidi" w:eastAsia="MS Mincho" w:hAnsiTheme="majorBidi" w:cstheme="majorBidi"/>
                <w:sz w:val="28"/>
              </w:rPr>
              <w:t>(</w:t>
            </w:r>
            <w:r w:rsidR="00D863C3" w:rsidRPr="00657820">
              <w:rPr>
                <w:rFonts w:asciiTheme="majorBidi" w:eastAsia="MS Mincho" w:hAnsiTheme="majorBidi" w:cstheme="majorBidi"/>
                <w:sz w:val="28"/>
                <w:cs/>
              </w:rPr>
              <w:t>บันทึกเป็นส่วนหนึ่งของ</w:t>
            </w:r>
            <w:r w:rsidR="00752731">
              <w:rPr>
                <w:rFonts w:asciiTheme="majorBidi" w:eastAsia="MS Mincho" w:hAnsiTheme="majorBidi" w:cstheme="majorBidi"/>
                <w:sz w:val="28"/>
              </w:rPr>
              <w:t xml:space="preserve">   </w:t>
            </w:r>
            <w:r w:rsidR="00D863C3"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06B397" w14:textId="5C74E810" w:rsidR="00D13802" w:rsidRPr="00657820" w:rsidRDefault="007D3FB5" w:rsidP="00D13802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D3FB5">
              <w:rPr>
                <w:rFonts w:asciiTheme="majorBidi" w:hAnsiTheme="majorBidi" w:cstheme="majorBidi" w:hint="eastAsia"/>
                <w:sz w:val="28"/>
              </w:rPr>
              <w:t>7,467</w:t>
            </w:r>
          </w:p>
        </w:tc>
        <w:tc>
          <w:tcPr>
            <w:tcW w:w="90" w:type="dxa"/>
            <w:vAlign w:val="bottom"/>
          </w:tcPr>
          <w:p w14:paraId="2C24752F" w14:textId="77777777" w:rsidR="00D13802" w:rsidRPr="00657820" w:rsidRDefault="00D13802" w:rsidP="00D1380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B050F0" w14:textId="769DFA35" w:rsidR="00D13802" w:rsidRPr="00657820" w:rsidRDefault="00D863C3" w:rsidP="00D13802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401DB7E4" w14:textId="77777777" w:rsidR="00D13802" w:rsidRPr="00657820" w:rsidRDefault="00D13802" w:rsidP="00D1380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248237" w14:textId="028F3A16" w:rsidR="00D13802" w:rsidRPr="00657820" w:rsidRDefault="00F04A66" w:rsidP="00D1380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6A45065" w14:textId="77777777" w:rsidR="00D13802" w:rsidRPr="00657820" w:rsidRDefault="00D13802" w:rsidP="00D13802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8AD196B" w14:textId="1676BAA5" w:rsidR="00D13802" w:rsidRPr="00D863C3" w:rsidRDefault="00D863C3" w:rsidP="00D863C3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3802" w:rsidRPr="00657820" w14:paraId="504F2F8C" w14:textId="77777777" w:rsidTr="00E627F9">
        <w:trPr>
          <w:cantSplit/>
        </w:trPr>
        <w:tc>
          <w:tcPr>
            <w:tcW w:w="4230" w:type="dxa"/>
          </w:tcPr>
          <w:p w14:paraId="43DD6364" w14:textId="20D84072" w:rsidR="00D13802" w:rsidRPr="00657820" w:rsidRDefault="00167E70" w:rsidP="00EA7FA5">
            <w:pPr>
              <w:tabs>
                <w:tab w:val="left" w:pos="544"/>
                <w:tab w:val="left" w:pos="691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>
              <w:rPr>
                <w:rFonts w:asciiTheme="majorBidi" w:eastAsia="MS Mincho" w:hAnsiTheme="majorBidi" w:cstheme="majorBidi" w:hint="cs"/>
                <w:sz w:val="28"/>
                <w:u w:val="single"/>
                <w:cs/>
              </w:rPr>
              <w:t>เพิ่ม</w:t>
            </w:r>
            <w:r w:rsidR="00D13802"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="00F27028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 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  <w:r w:rsidR="00D1588C">
              <w:rPr>
                <w:rFonts w:asciiTheme="majorBidi" w:hAnsiTheme="majorBidi" w:cstheme="majorBidi" w:hint="cs"/>
                <w:color w:val="000000" w:themeColor="text1"/>
                <w:spacing w:val="-10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AC6BA" w14:textId="3345887C" w:rsidR="00D13802" w:rsidRPr="006B3DE4" w:rsidRDefault="002D6ADA" w:rsidP="00D13802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B3DE4">
              <w:rPr>
                <w:rFonts w:asciiTheme="majorBidi" w:hAnsiTheme="majorBidi" w:cstheme="majorBidi"/>
                <w:sz w:val="28"/>
              </w:rPr>
              <w:t>12,</w:t>
            </w:r>
            <w:r w:rsidR="00836989" w:rsidRPr="006B3DE4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E6876B" w14:textId="77777777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5D00A" w14:textId="0462888F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28,822</w:t>
            </w:r>
          </w:p>
        </w:tc>
        <w:tc>
          <w:tcPr>
            <w:tcW w:w="90" w:type="dxa"/>
            <w:shd w:val="clear" w:color="auto" w:fill="auto"/>
          </w:tcPr>
          <w:p w14:paraId="656AE400" w14:textId="77777777" w:rsidR="00D13802" w:rsidRPr="00657820" w:rsidRDefault="00D13802" w:rsidP="00D13802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9C212" w14:textId="7E597040" w:rsidR="00D13802" w:rsidRPr="00657820" w:rsidRDefault="002D6ADA" w:rsidP="00D13802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0156FFDD" w14:textId="77777777" w:rsidR="00D13802" w:rsidRPr="00657820" w:rsidRDefault="00D13802" w:rsidP="00D13802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2742A" w14:textId="2CDA4C7F" w:rsidR="00D13802" w:rsidRPr="00657820" w:rsidRDefault="00D13802" w:rsidP="00D1380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13802" w:rsidRPr="00657820" w14:paraId="02168637" w14:textId="77777777" w:rsidTr="00E627F9">
        <w:trPr>
          <w:cantSplit/>
        </w:trPr>
        <w:tc>
          <w:tcPr>
            <w:tcW w:w="4230" w:type="dxa"/>
          </w:tcPr>
          <w:p w14:paraId="74E8E886" w14:textId="77777777" w:rsidR="00D1588C" w:rsidRDefault="00D13802" w:rsidP="00841F56">
            <w:pPr>
              <w:tabs>
                <w:tab w:val="left" w:pos="537"/>
                <w:tab w:val="left" w:pos="690"/>
                <w:tab w:val="left" w:pos="839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เพื่อ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  <w:p w14:paraId="11A17EF9" w14:textId="4AD1FD22" w:rsidR="00D13802" w:rsidRPr="00C2783B" w:rsidRDefault="00D1588C" w:rsidP="00D1588C">
            <w:pPr>
              <w:tabs>
                <w:tab w:val="left" w:pos="537"/>
                <w:tab w:val="left" w:pos="839"/>
              </w:tabs>
              <w:ind w:left="85" w:firstLine="45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10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0D1CC" w14:textId="4BBA7F1B" w:rsidR="00D13802" w:rsidRPr="006B3DE4" w:rsidRDefault="002D6ADA" w:rsidP="00D13802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B3DE4">
              <w:rPr>
                <w:rFonts w:asciiTheme="majorBidi" w:hAnsiTheme="majorBidi" w:cstheme="majorBidi"/>
                <w:sz w:val="28"/>
              </w:rPr>
              <w:t>(15,</w:t>
            </w:r>
            <w:r w:rsidR="006B3DE4" w:rsidRPr="006B3DE4">
              <w:rPr>
                <w:rFonts w:asciiTheme="majorBidi" w:hAnsiTheme="majorBidi" w:cstheme="majorBidi"/>
                <w:sz w:val="28"/>
              </w:rPr>
              <w:t>548</w:t>
            </w:r>
            <w:r w:rsidRPr="006B3DE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D79EA" w14:textId="77777777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FB1F" w14:textId="451DEEB9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355813">
              <w:rPr>
                <w:rFonts w:asciiTheme="majorBidi" w:hAnsiTheme="majorBidi" w:cstheme="majorBidi"/>
                <w:sz w:val="28"/>
              </w:rPr>
              <w:t>(21,</w:t>
            </w:r>
            <w:r w:rsidR="00355813" w:rsidRPr="00355813">
              <w:rPr>
                <w:rFonts w:asciiTheme="majorBidi" w:hAnsiTheme="majorBidi" w:cstheme="majorBidi"/>
                <w:sz w:val="28"/>
              </w:rPr>
              <w:t>355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10AA81" w14:textId="77777777" w:rsidR="00D13802" w:rsidRPr="00657820" w:rsidRDefault="00D13802" w:rsidP="00D13802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9F354" w14:textId="543D533E" w:rsidR="00D13802" w:rsidRPr="00657820" w:rsidRDefault="002D6ADA" w:rsidP="00D13802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04A66">
              <w:rPr>
                <w:rFonts w:asciiTheme="majorBidi" w:hAnsiTheme="majorBidi" w:cstheme="majorBidi"/>
                <w:sz w:val="28"/>
              </w:rPr>
              <w:t>75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A8968A" w14:textId="77777777" w:rsidR="00D13802" w:rsidRPr="00657820" w:rsidRDefault="00D13802" w:rsidP="00D13802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E860" w14:textId="46F3AE63" w:rsidR="00D13802" w:rsidRPr="00657820" w:rsidRDefault="00D13802" w:rsidP="00D1380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(167)</w:t>
            </w:r>
          </w:p>
        </w:tc>
      </w:tr>
      <w:tr w:rsidR="00D13802" w:rsidRPr="00657820" w14:paraId="2C26CD8D" w14:textId="77777777" w:rsidTr="00E627F9">
        <w:trPr>
          <w:cantSplit/>
        </w:trPr>
        <w:tc>
          <w:tcPr>
            <w:tcW w:w="4230" w:type="dxa"/>
          </w:tcPr>
          <w:p w14:paraId="16CBE903" w14:textId="03791533" w:rsidR="00D13802" w:rsidRPr="005A57AE" w:rsidRDefault="00C77076" w:rsidP="00752731">
            <w:pPr>
              <w:ind w:left="543" w:right="108" w:hanging="46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1A33A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เจ้าหนี้ค่าซื้อสินทรัพย์ไม่มีตัวตน</w:t>
            </w:r>
            <w:r w:rsidRPr="001A33A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และงานระหว่างก่อสร้าง</w:t>
            </w:r>
            <w:r w:rsidRPr="001A33A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  <w:r w:rsidR="007929C0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</w:t>
            </w:r>
            <w:r w:rsidR="00D13802" w:rsidRPr="001A33AC">
              <w:rPr>
                <w:rFonts w:asciiTheme="majorBidi" w:eastAsia="MS Mincho" w:hAnsiTheme="majorBidi" w:cstheme="majorBidi"/>
                <w:b/>
                <w:bCs/>
                <w:sz w:val="28"/>
              </w:rPr>
              <w:t>(</w:t>
            </w:r>
            <w:r w:rsidR="00D13802" w:rsidRPr="001A33A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บันทึกเป็นส่วนหนึ่งของ</w:t>
            </w:r>
            <w:r w:rsidR="00752731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  </w:t>
            </w:r>
            <w:r w:rsidR="00D13802" w:rsidRPr="001A3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6DF93" w14:textId="61C3204B" w:rsidR="00D13802" w:rsidRPr="00657820" w:rsidRDefault="002D6ADA" w:rsidP="00D1380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4,256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BC8D2" w14:textId="77777777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43DF88" w14:textId="37C12C74" w:rsidR="00D13802" w:rsidRPr="00657820" w:rsidRDefault="00D13802" w:rsidP="00D13802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</w:t>
            </w:r>
            <w:r w:rsidR="0013379F">
              <w:rPr>
                <w:rFonts w:asciiTheme="majorBidi" w:hAnsiTheme="majorBidi" w:cstheme="majorBidi"/>
                <w:b/>
                <w:bCs/>
                <w:sz w:val="28"/>
              </w:rPr>
              <w:t>467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32391" w14:textId="77777777" w:rsidR="00D13802" w:rsidRPr="00657820" w:rsidRDefault="00D13802" w:rsidP="00D13802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D87699" w14:textId="674216E7" w:rsidR="00D13802" w:rsidRPr="00657820" w:rsidRDefault="002D6ADA" w:rsidP="00D1380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AAE6A" w14:textId="77777777" w:rsidR="00D13802" w:rsidRPr="00657820" w:rsidRDefault="00D13802" w:rsidP="00D1380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11E263" w14:textId="0159865A" w:rsidR="00D13802" w:rsidRPr="00657820" w:rsidRDefault="00D13802" w:rsidP="00D1380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5AF141C" w14:textId="77777777" w:rsidR="00DF1D17" w:rsidRDefault="00DF1D17" w:rsidP="003250F5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BE6F476" w14:textId="7D4E736D" w:rsidR="003250F5" w:rsidRPr="004D0AA5" w:rsidRDefault="00DF1D17" w:rsidP="003250F5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</w:rPr>
        <w:t>.4</w:t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</w:rPr>
        <w:tab/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รายการที่ไม่เกี่ยวข้องกับเงินสดสำหรับปีสิ้นสุดวันที่ </w:t>
      </w:r>
      <w:r w:rsidR="003250F5"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ธันวาคม </w:t>
      </w:r>
      <w:r w:rsidR="003250F5"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13802"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และ </w:t>
      </w:r>
      <w:r w:rsidR="003250F5"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13802" w:rsidRPr="00BE003D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3250F5" w:rsidRPr="00BE00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27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2"/>
        <w:gridCol w:w="90"/>
        <w:gridCol w:w="1170"/>
        <w:gridCol w:w="90"/>
        <w:gridCol w:w="1260"/>
      </w:tblGrid>
      <w:tr w:rsidR="00D5121C" w:rsidRPr="00657820" w14:paraId="75B466AA" w14:textId="77777777" w:rsidTr="00092875">
        <w:trPr>
          <w:cantSplit/>
          <w:trHeight w:val="342"/>
        </w:trPr>
        <w:tc>
          <w:tcPr>
            <w:tcW w:w="4230" w:type="dxa"/>
          </w:tcPr>
          <w:p w14:paraId="3960897E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2" w:type="dxa"/>
            <w:gridSpan w:val="3"/>
            <w:vAlign w:val="center"/>
          </w:tcPr>
          <w:p w14:paraId="4787809D" w14:textId="77777777" w:rsidR="00D5121C" w:rsidRPr="00657820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4F7126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7BA86F5D" w14:textId="77777777" w:rsidTr="00092875">
        <w:trPr>
          <w:cantSplit/>
        </w:trPr>
        <w:tc>
          <w:tcPr>
            <w:tcW w:w="4230" w:type="dxa"/>
          </w:tcPr>
          <w:p w14:paraId="24D379E0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Pr="00657820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3802" w:rsidRPr="00657820" w14:paraId="2DF37AC8" w14:textId="77777777" w:rsidTr="00092875">
        <w:trPr>
          <w:cantSplit/>
        </w:trPr>
        <w:tc>
          <w:tcPr>
            <w:tcW w:w="4230" w:type="dxa"/>
          </w:tcPr>
          <w:p w14:paraId="07C530B5" w14:textId="77777777" w:rsidR="00D13802" w:rsidRPr="00657820" w:rsidRDefault="00D13802" w:rsidP="00D13802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3E111" w14:textId="5145C7F9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694402D" w14:textId="2D725FB3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506EAE14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34401" w14:textId="3BBA70DA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C220F" w14:textId="472FC189" w:rsidR="00D13802" w:rsidRPr="00657820" w:rsidRDefault="00D13802" w:rsidP="00D138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</w:tr>
      <w:tr w:rsidR="00D13802" w:rsidRPr="00657820" w14:paraId="28128C2D" w14:textId="77777777" w:rsidTr="00092875">
        <w:trPr>
          <w:cantSplit/>
        </w:trPr>
        <w:tc>
          <w:tcPr>
            <w:tcW w:w="4230" w:type="dxa"/>
          </w:tcPr>
          <w:p w14:paraId="2F41AD9E" w14:textId="5AF26330" w:rsidR="00D13802" w:rsidRPr="00657820" w:rsidRDefault="0064331B" w:rsidP="001D297D">
            <w:pPr>
              <w:ind w:left="545" w:right="108" w:hanging="452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</w:t>
            </w:r>
            <w:r w:rsidR="0016640D">
              <w:rPr>
                <w:rFonts w:asciiTheme="majorBidi" w:eastAsia="MS Mincho" w:hAnsiTheme="majorBidi" w:cstheme="majorBidi" w:hint="cs"/>
                <w:sz w:val="28"/>
                <w:cs/>
              </w:rPr>
              <w:t>ตาม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สัญญาเช่า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เงินทุน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  <w:r w:rsidR="001D297D">
              <w:rPr>
                <w:rFonts w:asciiTheme="majorBidi" w:eastAsia="MS Mincho" w:hAnsiTheme="majorBidi" w:cstheme="majorBidi"/>
                <w:sz w:val="28"/>
              </w:rPr>
              <w:t xml:space="preserve">   </w:t>
            </w:r>
            <w:r w:rsidR="00A32183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</w:t>
            </w:r>
            <w:r w:rsidR="00D13802" w:rsidRPr="00657820">
              <w:rPr>
                <w:rFonts w:asciiTheme="majorBidi" w:eastAsia="MS Mincho" w:hAnsiTheme="majorBidi" w:cstheme="majorBidi"/>
                <w:sz w:val="28"/>
              </w:rPr>
              <w:t>(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รวมส่วนของหนี้สินระยะยาว</w:t>
            </w:r>
            <w:r w:rsidR="00903D5E">
              <w:rPr>
                <w:rFonts w:asciiTheme="majorBidi" w:eastAsia="MS Mincho" w:hAnsiTheme="majorBidi" w:cstheme="majorBidi" w:hint="cs"/>
                <w:sz w:val="28"/>
                <w:cs/>
              </w:rPr>
              <w:t>ตามสัญญาเช่าเงินทุน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ที่ถึงกำหนดชำระภายในหนึ่งปี)</w:t>
            </w:r>
          </w:p>
        </w:tc>
        <w:tc>
          <w:tcPr>
            <w:tcW w:w="1170" w:type="dxa"/>
            <w:vAlign w:val="bottom"/>
          </w:tcPr>
          <w:p w14:paraId="05AE54C7" w14:textId="0C898C5C" w:rsidR="00D13802" w:rsidRPr="00657820" w:rsidRDefault="0057468B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148,221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D13802" w:rsidRPr="00657820" w:rsidRDefault="00D13802" w:rsidP="00D13802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F38DC80" w14:textId="587A3293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151,704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D13802" w:rsidRPr="00657820" w:rsidRDefault="00D13802" w:rsidP="00D13802">
            <w:pPr>
              <w:tabs>
                <w:tab w:val="decimal" w:pos="810"/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68B40B" w14:textId="4601B70D" w:rsidR="00D13802" w:rsidRPr="00657820" w:rsidRDefault="00452616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4,630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D13802" w:rsidRPr="00657820" w:rsidRDefault="00D13802" w:rsidP="00D13802">
            <w:pPr>
              <w:tabs>
                <w:tab w:val="decimal" w:pos="810"/>
              </w:tabs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2691" w14:textId="0F050B0E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  <w:tr w:rsidR="00D13802" w:rsidRPr="00657820" w14:paraId="7509C766" w14:textId="77777777" w:rsidTr="00931118">
        <w:trPr>
          <w:cantSplit/>
        </w:trPr>
        <w:tc>
          <w:tcPr>
            <w:tcW w:w="4230" w:type="dxa"/>
          </w:tcPr>
          <w:p w14:paraId="6A986BCB" w14:textId="6D871EAE" w:rsidR="00D13802" w:rsidRPr="00657820" w:rsidRDefault="00167E70" w:rsidP="00D13802">
            <w:pPr>
              <w:tabs>
                <w:tab w:val="left" w:pos="535"/>
              </w:tabs>
              <w:ind w:firstLine="85"/>
              <w:rPr>
                <w:rFonts w:asciiTheme="majorBidi" w:eastAsia="MS Mincho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u w:val="single"/>
                <w:cs/>
              </w:rPr>
              <w:t>เพิ่ม</w:t>
            </w:r>
            <w:r w:rsidR="00D13802"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="00D13802" w:rsidRPr="000B7B6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</w:t>
            </w:r>
            <w:r w:rsidR="00EA7FA5" w:rsidRPr="000B7B6C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D13802" w:rsidRPr="00657820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หนี้สินระยะยาวตามสัญญาเช่าเงินทุนระหว่างปี</w:t>
            </w:r>
          </w:p>
        </w:tc>
        <w:tc>
          <w:tcPr>
            <w:tcW w:w="1170" w:type="dxa"/>
            <w:vAlign w:val="bottom"/>
          </w:tcPr>
          <w:p w14:paraId="746C3597" w14:textId="13DA6A6F" w:rsidR="00D13802" w:rsidRPr="00A93528" w:rsidRDefault="0057468B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18,553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D13802" w:rsidRPr="00657820" w:rsidRDefault="00D13802" w:rsidP="00D13802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19E9E8" w14:textId="227BAA41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D13802" w:rsidRPr="00657820" w:rsidRDefault="00D13802" w:rsidP="00D13802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FEC9AE" w14:textId="4AD83F3F" w:rsidR="00D13802" w:rsidRPr="00657820" w:rsidRDefault="00452616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D13802" w:rsidRPr="00657820" w:rsidRDefault="00D13802" w:rsidP="00D13802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E059B" w14:textId="59B15290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D13802" w:rsidRPr="00657820" w14:paraId="0E575C6B" w14:textId="77777777" w:rsidTr="00931118">
        <w:trPr>
          <w:cantSplit/>
        </w:trPr>
        <w:tc>
          <w:tcPr>
            <w:tcW w:w="4230" w:type="dxa"/>
          </w:tcPr>
          <w:p w14:paraId="133387D2" w14:textId="27D51798" w:rsidR="00D13802" w:rsidRPr="00657820" w:rsidRDefault="00D13802" w:rsidP="000B7B6C">
            <w:pPr>
              <w:tabs>
                <w:tab w:val="left" w:pos="634"/>
              </w:tabs>
              <w:ind w:left="544" w:hanging="450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657820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3AEE4F31" w14:textId="2B087B11" w:rsidR="00D13802" w:rsidRPr="00A93528" w:rsidRDefault="0057468B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E3665">
              <w:rPr>
                <w:rFonts w:asciiTheme="majorBidi" w:hAnsiTheme="majorBidi" w:cstheme="majorBidi"/>
                <w:sz w:val="28"/>
              </w:rPr>
              <w:t>19,613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D13802" w:rsidRPr="00657820" w:rsidRDefault="00D13802" w:rsidP="00D13802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331920" w14:textId="01DBEE61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A93528">
              <w:rPr>
                <w:rFonts w:asciiTheme="majorBidi" w:hAnsiTheme="majorBidi" w:cstheme="majorBidi"/>
                <w:sz w:val="28"/>
              </w:rPr>
              <w:t>,14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D13802" w:rsidRPr="00657820" w:rsidRDefault="00D13802" w:rsidP="00D13802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2A2302" w14:textId="24962FF5" w:rsidR="00D13802" w:rsidRPr="00657820" w:rsidRDefault="00452616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B1A15">
              <w:rPr>
                <w:rFonts w:asciiTheme="majorBidi" w:hAnsiTheme="majorBidi" w:cstheme="majorBidi"/>
                <w:sz w:val="28"/>
              </w:rPr>
              <w:t>5,261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D13802" w:rsidRPr="00657820" w:rsidRDefault="00D13802" w:rsidP="00D13802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653BD" w14:textId="1835D020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(747)</w:t>
            </w:r>
          </w:p>
        </w:tc>
      </w:tr>
      <w:tr w:rsidR="00931118" w:rsidRPr="00657820" w14:paraId="56FE743C" w14:textId="77777777" w:rsidTr="00931118">
        <w:trPr>
          <w:cantSplit/>
        </w:trPr>
        <w:tc>
          <w:tcPr>
            <w:tcW w:w="4230" w:type="dxa"/>
          </w:tcPr>
          <w:p w14:paraId="6E6DDD19" w14:textId="0FA40C94" w:rsidR="00931118" w:rsidRPr="003F65AD" w:rsidRDefault="003F65AD" w:rsidP="00C11963">
            <w:pPr>
              <w:tabs>
                <w:tab w:val="left" w:pos="543"/>
              </w:tabs>
              <w:ind w:firstLine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  </w:t>
            </w:r>
            <w:r w:rsidRPr="003F65AD">
              <w:rPr>
                <w:rFonts w:asciiTheme="majorBidi" w:eastAsia="MS Mincho" w:hAnsiTheme="majorBidi" w:cstheme="majorBidi"/>
                <w:sz w:val="28"/>
                <w:cs/>
              </w:rPr>
              <w:t>ลดลงระหว่างปีจากการเปลี่ยนแปลงสัญญาเช่า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C7F7E1" w14:textId="1DF02498" w:rsidR="00931118" w:rsidRDefault="002502B9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7F1650">
              <w:rPr>
                <w:rFonts w:asciiTheme="majorBidi" w:hAnsiTheme="majorBidi" w:cstheme="majorBidi"/>
                <w:sz w:val="28"/>
              </w:rPr>
              <w:t>9,165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7D2684" w14:textId="77777777" w:rsidR="00931118" w:rsidRPr="00657820" w:rsidRDefault="00931118" w:rsidP="00D13802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B5D22" w14:textId="3EF83F3E" w:rsidR="00931118" w:rsidRPr="00A93528" w:rsidRDefault="00242DD9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70D09F" w14:textId="77777777" w:rsidR="00931118" w:rsidRPr="00657820" w:rsidRDefault="00931118" w:rsidP="00D13802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00337C" w14:textId="431ED60E" w:rsidR="00931118" w:rsidRDefault="00C07AC5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9,165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C40014" w14:textId="77777777" w:rsidR="00931118" w:rsidRPr="00657820" w:rsidRDefault="00931118" w:rsidP="00D13802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C58D" w14:textId="549F0437" w:rsidR="00931118" w:rsidRPr="00657820" w:rsidRDefault="00242DD9" w:rsidP="00D1380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3802" w:rsidRPr="00657820" w14:paraId="35858E94" w14:textId="77777777" w:rsidTr="007130A0">
        <w:trPr>
          <w:cantSplit/>
        </w:trPr>
        <w:tc>
          <w:tcPr>
            <w:tcW w:w="4230" w:type="dxa"/>
          </w:tcPr>
          <w:p w14:paraId="6F61947C" w14:textId="32470038" w:rsidR="00D13802" w:rsidRPr="00643EA9" w:rsidRDefault="007929C0" w:rsidP="007929C0">
            <w:pPr>
              <w:ind w:left="545" w:right="108" w:hanging="450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</w:t>
            </w:r>
            <w:r w:rsidR="0016640D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ตาม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สัญญาเช่าเงินทุนยกไป</w:t>
            </w:r>
            <w:r w:rsidR="00D13802"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 </w:t>
            </w:r>
            <w:r w:rsidR="007130A0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 </w:t>
            </w:r>
            <w:r w:rsidR="00D13802" w:rsidRPr="007929C0">
              <w:rPr>
                <w:rFonts w:asciiTheme="majorBidi" w:eastAsia="MS Mincho" w:hAnsiTheme="majorBidi" w:cstheme="majorBidi"/>
                <w:b/>
                <w:bCs/>
                <w:spacing w:val="-2"/>
                <w:sz w:val="28"/>
              </w:rPr>
              <w:t>(</w:t>
            </w:r>
            <w:r w:rsidR="00D13802" w:rsidRPr="007929C0">
              <w:rPr>
                <w:rFonts w:asciiTheme="majorBidi" w:eastAsia="MS Mincho" w:hAnsiTheme="majorBidi" w:cstheme="majorBidi"/>
                <w:b/>
                <w:bCs/>
                <w:spacing w:val="-2"/>
                <w:sz w:val="28"/>
                <w:cs/>
              </w:rPr>
              <w:t>รวมส่วนของหนี้สินระยะยาวที่</w:t>
            </w:r>
            <w:r w:rsidR="00643EA9" w:rsidRPr="007929C0">
              <w:rPr>
                <w:rFonts w:asciiTheme="majorBidi" w:eastAsia="MS Mincho" w:hAnsiTheme="majorBidi" w:cstheme="majorBidi" w:hint="cs"/>
                <w:b/>
                <w:bCs/>
                <w:spacing w:val="-2"/>
                <w:sz w:val="28"/>
                <w:cs/>
              </w:rPr>
              <w:t>ตามสัญญาเช่า</w:t>
            </w:r>
            <w:r w:rsidR="00643EA9" w:rsidRPr="00643EA9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เงินทุน</w:t>
            </w:r>
            <w:r w:rsidR="00D13802" w:rsidRPr="00643EA9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ถึงกำหนด</w:t>
            </w:r>
            <w:r w:rsidR="00D13802"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A52A9" w14:textId="3DDCF1E0" w:rsidR="00D13802" w:rsidRPr="00657820" w:rsidRDefault="0057468B" w:rsidP="00D1380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137,996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D13802" w:rsidRPr="00657820" w:rsidRDefault="00D13802" w:rsidP="00D13802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751F60C9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148,221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D13802" w:rsidRPr="00657820" w:rsidRDefault="00D13802" w:rsidP="00D13802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233AD" w14:textId="2A622313" w:rsidR="00D13802" w:rsidRPr="00657820" w:rsidRDefault="00452616" w:rsidP="00D1380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3,628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D13802" w:rsidRPr="00657820" w:rsidRDefault="00D13802" w:rsidP="00D13802">
            <w:pPr>
              <w:ind w:left="-90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76BE5FCC" w:rsidR="00D13802" w:rsidRPr="00657820" w:rsidRDefault="00D13802" w:rsidP="00D1380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4,630</w:t>
            </w:r>
          </w:p>
        </w:tc>
      </w:tr>
    </w:tbl>
    <w:p w14:paraId="22AA9A84" w14:textId="77777777" w:rsidR="00613FFD" w:rsidRPr="00657820" w:rsidRDefault="00613FFD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03EF319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ABB7F06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54EDA06" w14:textId="336C0676" w:rsidR="00D5121C" w:rsidRPr="00657820" w:rsidRDefault="00DF1D17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EC7209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7112AE" w:rsidRPr="00EC7209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F6190C" w:rsidRPr="00EC7209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7112AE" w:rsidRPr="00EC7209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B2480" w:rsidRPr="00EC7209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การเปลี่ยนแปลงในหนี้สินที่เกิดจากกิจกรรมจัดหาเงิน</w:t>
      </w:r>
      <w:r w:rsidR="00AD75F6" w:rsidRPr="00EC7209">
        <w:rPr>
          <w:rFonts w:asciiTheme="majorBidi" w:hAnsiTheme="majorBidi" w:cstheme="majorBidi"/>
          <w:color w:val="000000" w:themeColor="text1"/>
          <w:sz w:val="28"/>
          <w:cs/>
        </w:rPr>
        <w:t>สำหรับปีสิ้นสุดวันที่</w:t>
      </w:r>
      <w:r w:rsidR="00AD75F6" w:rsidRPr="00EC720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565FF" w:rsidRPr="00EC7209">
        <w:rPr>
          <w:rFonts w:asciiTheme="majorBidi" w:hAnsiTheme="majorBidi" w:cstheme="majorBidi"/>
          <w:color w:val="000000" w:themeColor="text1"/>
          <w:sz w:val="28"/>
        </w:rPr>
        <w:t>31</w:t>
      </w:r>
      <w:r w:rsidR="00AD75F6" w:rsidRPr="00EC720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565FF" w:rsidRPr="00EC7209">
        <w:rPr>
          <w:rFonts w:asciiTheme="majorBidi" w:hAnsiTheme="majorBidi" w:cstheme="majorBidi"/>
          <w:color w:val="000000" w:themeColor="text1"/>
          <w:sz w:val="28"/>
        </w:rPr>
        <w:t>256</w:t>
      </w:r>
      <w:r w:rsidR="00D13802" w:rsidRPr="00EC7209">
        <w:rPr>
          <w:rFonts w:asciiTheme="majorBidi" w:hAnsiTheme="majorBidi" w:cstheme="majorBidi"/>
          <w:color w:val="000000" w:themeColor="text1"/>
          <w:sz w:val="28"/>
        </w:rPr>
        <w:t>7</w:t>
      </w:r>
      <w:r w:rsidR="00AD75F6" w:rsidRPr="00EC720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565FF" w:rsidRPr="00EC7209">
        <w:rPr>
          <w:rFonts w:asciiTheme="majorBidi" w:hAnsiTheme="majorBidi" w:cstheme="majorBidi"/>
          <w:color w:val="000000" w:themeColor="text1"/>
          <w:sz w:val="28"/>
        </w:rPr>
        <w:t>256</w:t>
      </w:r>
      <w:r w:rsidR="00D13802" w:rsidRPr="00EC7209">
        <w:rPr>
          <w:rFonts w:asciiTheme="majorBidi" w:hAnsiTheme="majorBidi" w:cstheme="majorBidi"/>
          <w:color w:val="000000" w:themeColor="text1"/>
          <w:sz w:val="28"/>
        </w:rPr>
        <w:t>6</w:t>
      </w:r>
      <w:r w:rsidR="009B2480" w:rsidRPr="00EC720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B30534" w:rsidRPr="00657820" w14:paraId="6CD1DD0C" w14:textId="77777777" w:rsidTr="0065400A">
        <w:trPr>
          <w:trHeight w:val="80"/>
        </w:trPr>
        <w:tc>
          <w:tcPr>
            <w:tcW w:w="3690" w:type="dxa"/>
          </w:tcPr>
          <w:p w14:paraId="2C84AB92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B6C56B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16C0A1B8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7708CF74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80B9D83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0A6748B" w14:textId="77777777" w:rsidR="00B30534" w:rsidRPr="00657820" w:rsidRDefault="00B30534" w:rsidP="00506CF3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B30534" w:rsidRPr="00657820" w14:paraId="1F1F3426" w14:textId="77777777" w:rsidTr="0065400A">
        <w:trPr>
          <w:trHeight w:val="80"/>
        </w:trPr>
        <w:tc>
          <w:tcPr>
            <w:tcW w:w="3690" w:type="dxa"/>
          </w:tcPr>
          <w:p w14:paraId="4A1A0C6C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645B56D6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30534" w:rsidRPr="00657820" w14:paraId="5EA1E42E" w14:textId="77777777" w:rsidTr="0065400A">
        <w:trPr>
          <w:trHeight w:val="80"/>
        </w:trPr>
        <w:tc>
          <w:tcPr>
            <w:tcW w:w="3690" w:type="dxa"/>
          </w:tcPr>
          <w:p w14:paraId="0B205892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F28671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D1CA019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E36D372" w14:textId="26E5C779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7D754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5A99A1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46778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07C21FFE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D520BFF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A2FC5F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B88DF8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2B4B8C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FDF56E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1BD3FF3" w14:textId="0D77C9C9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="00055849"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055849"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44B0F97" w14:textId="31B30372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7D754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92279" w:rsidRPr="00657820" w14:paraId="1A6CD88E" w14:textId="77777777" w:rsidTr="0065400A">
        <w:trPr>
          <w:trHeight w:val="80"/>
        </w:trPr>
        <w:tc>
          <w:tcPr>
            <w:tcW w:w="3690" w:type="dxa"/>
          </w:tcPr>
          <w:p w14:paraId="03BB9EC4" w14:textId="3C4AAEF6" w:rsidR="00992279" w:rsidRPr="00657820" w:rsidRDefault="00992279" w:rsidP="007D7540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</w:t>
            </w:r>
            <w:r w:rsidR="009C49CE">
              <w:rPr>
                <w:rFonts w:asciiTheme="majorBidi" w:hAnsiTheme="majorBidi" w:cstheme="majorBidi"/>
                <w:sz w:val="28"/>
              </w:rPr>
              <w:t>3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FC687D0" w14:textId="7021F122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45,898</w:t>
            </w:r>
          </w:p>
        </w:tc>
        <w:tc>
          <w:tcPr>
            <w:tcW w:w="180" w:type="dxa"/>
            <w:vAlign w:val="bottom"/>
          </w:tcPr>
          <w:p w14:paraId="0E5522C3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235167" w14:textId="08FD7FA8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(12,075)</w:t>
            </w:r>
          </w:p>
        </w:tc>
        <w:tc>
          <w:tcPr>
            <w:tcW w:w="180" w:type="dxa"/>
            <w:vAlign w:val="bottom"/>
          </w:tcPr>
          <w:p w14:paraId="2CF6CFF5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94C771" w14:textId="1104E056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B400EF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94A439" w14:textId="587E128E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33,823</w:t>
            </w:r>
          </w:p>
        </w:tc>
      </w:tr>
      <w:tr w:rsidR="00992279" w:rsidRPr="00657820" w14:paraId="46B094E3" w14:textId="77777777" w:rsidTr="0065400A">
        <w:trPr>
          <w:trHeight w:val="80"/>
        </w:trPr>
        <w:tc>
          <w:tcPr>
            <w:tcW w:w="3690" w:type="dxa"/>
          </w:tcPr>
          <w:p w14:paraId="620C744B" w14:textId="29DF6AFC" w:rsidR="00992279" w:rsidRPr="00657820" w:rsidRDefault="00992279" w:rsidP="007D7540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</w:t>
            </w:r>
            <w:r w:rsidR="009C49CE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12D65D41" w14:textId="45A00BE2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180" w:type="dxa"/>
          </w:tcPr>
          <w:p w14:paraId="44C451B1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3A7ECD4A" w14:textId="73687E38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80" w:type="dxa"/>
          </w:tcPr>
          <w:p w14:paraId="2D966F7E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4005EB" w14:textId="60186DE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62FFDB5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A24F3FB" w14:textId="56AD0928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126,913</w:t>
            </w:r>
          </w:p>
        </w:tc>
      </w:tr>
      <w:tr w:rsidR="00992279" w:rsidRPr="00657820" w14:paraId="3F99123D" w14:textId="77777777" w:rsidTr="0065400A">
        <w:trPr>
          <w:trHeight w:val="80"/>
        </w:trPr>
        <w:tc>
          <w:tcPr>
            <w:tcW w:w="3690" w:type="dxa"/>
          </w:tcPr>
          <w:p w14:paraId="5CBC7BC0" w14:textId="66FD5032" w:rsidR="00992279" w:rsidRPr="00657820" w:rsidRDefault="00992279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</w:t>
            </w:r>
            <w:r w:rsidR="009C49CE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5E46F7C" w14:textId="720327A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180" w:type="dxa"/>
          </w:tcPr>
          <w:p w14:paraId="6795AFC0" w14:textId="77777777" w:rsidR="00992279" w:rsidRPr="00657820" w:rsidRDefault="00992279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484526E" w14:textId="0A52D5F0" w:rsidR="00992279" w:rsidRPr="00657820" w:rsidRDefault="00992279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(60,400)</w:t>
            </w:r>
          </w:p>
        </w:tc>
        <w:tc>
          <w:tcPr>
            <w:tcW w:w="180" w:type="dxa"/>
          </w:tcPr>
          <w:p w14:paraId="135B4591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F888C0A" w14:textId="62434B76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4713699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64852B1" w14:textId="4C83C44C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83,653</w:t>
            </w:r>
          </w:p>
        </w:tc>
      </w:tr>
      <w:tr w:rsidR="00992279" w:rsidRPr="00657820" w14:paraId="6CE60649" w14:textId="77777777" w:rsidTr="0065400A">
        <w:trPr>
          <w:trHeight w:val="80"/>
        </w:trPr>
        <w:tc>
          <w:tcPr>
            <w:tcW w:w="3690" w:type="dxa"/>
          </w:tcPr>
          <w:p w14:paraId="18E6A224" w14:textId="253F8223" w:rsidR="00992279" w:rsidRPr="00657820" w:rsidRDefault="00992279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62E6FEFD" w14:textId="3EF0F0B5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148,221</w:t>
            </w:r>
          </w:p>
        </w:tc>
        <w:tc>
          <w:tcPr>
            <w:tcW w:w="180" w:type="dxa"/>
          </w:tcPr>
          <w:p w14:paraId="52D12DCA" w14:textId="77777777" w:rsidR="00992279" w:rsidRPr="00657820" w:rsidRDefault="00992279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3DD67E37" w14:textId="44E73349" w:rsidR="00992279" w:rsidRPr="00657820" w:rsidRDefault="00992279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(19,613)</w:t>
            </w:r>
          </w:p>
        </w:tc>
        <w:tc>
          <w:tcPr>
            <w:tcW w:w="180" w:type="dxa"/>
          </w:tcPr>
          <w:p w14:paraId="68B4EA08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831DE1" w14:textId="52F17C32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9,388</w:t>
            </w:r>
          </w:p>
        </w:tc>
        <w:tc>
          <w:tcPr>
            <w:tcW w:w="180" w:type="dxa"/>
          </w:tcPr>
          <w:p w14:paraId="641E2CEF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4AEB1C0" w14:textId="634844CB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137,996</w:t>
            </w:r>
          </w:p>
        </w:tc>
      </w:tr>
      <w:tr w:rsidR="00ED0D4B" w:rsidRPr="00657820" w14:paraId="50597A84" w14:textId="77777777" w:rsidTr="0065400A">
        <w:trPr>
          <w:trHeight w:val="80"/>
        </w:trPr>
        <w:tc>
          <w:tcPr>
            <w:tcW w:w="3690" w:type="dxa"/>
          </w:tcPr>
          <w:p w14:paraId="34F7F5EC" w14:textId="77777777" w:rsidR="00ED0D4B" w:rsidRPr="00657820" w:rsidRDefault="00ED0D4B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7A24011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680A425" w14:textId="77777777" w:rsidR="00ED0D4B" w:rsidRPr="00657820" w:rsidRDefault="00ED0D4B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6025DC5B" w14:textId="77777777" w:rsidR="00ED0D4B" w:rsidRPr="00657820" w:rsidRDefault="00ED0D4B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78382C0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B3BC49B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EF26BBD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51C0E32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D0D4B" w:rsidRPr="00657820" w14:paraId="368D0A93" w14:textId="77777777" w:rsidTr="00107DC6">
        <w:trPr>
          <w:trHeight w:val="80"/>
        </w:trPr>
        <w:tc>
          <w:tcPr>
            <w:tcW w:w="3690" w:type="dxa"/>
          </w:tcPr>
          <w:p w14:paraId="13BDF897" w14:textId="77777777" w:rsidR="00ED0D4B" w:rsidRPr="00657820" w:rsidRDefault="00ED0D4B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9F67C23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0054F44" w14:textId="77777777" w:rsidR="00ED0D4B" w:rsidRPr="00657820" w:rsidRDefault="00ED0D4B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66BEA39D" w14:textId="77777777" w:rsidR="00ED0D4B" w:rsidRPr="00657820" w:rsidRDefault="00ED0D4B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A97BBEB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</w:tcPr>
          <w:p w14:paraId="7AAF6A46" w14:textId="70B17885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ED0D4B" w:rsidRPr="00657820" w14:paraId="3D262BB8" w14:textId="77777777" w:rsidTr="00107DC6">
        <w:trPr>
          <w:trHeight w:val="80"/>
        </w:trPr>
        <w:tc>
          <w:tcPr>
            <w:tcW w:w="3690" w:type="dxa"/>
          </w:tcPr>
          <w:p w14:paraId="61D4C3B4" w14:textId="77777777" w:rsidR="00ED0D4B" w:rsidRPr="00657820" w:rsidRDefault="00ED0D4B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center"/>
          </w:tcPr>
          <w:p w14:paraId="3DA34F4E" w14:textId="4FEF026B" w:rsidR="00ED0D4B" w:rsidRPr="00657820" w:rsidRDefault="00ED0D4B" w:rsidP="00ED0D4B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7DC6">
              <w:rPr>
                <w:rFonts w:asciiTheme="majorBidi" w:hAnsiTheme="majorBidi" w:cstheme="majorBidi"/>
                <w:sz w:val="28"/>
                <w:cs/>
              </w:rPr>
              <w:t>งบการเงินเฉพาะ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</w:p>
        </w:tc>
      </w:tr>
      <w:tr w:rsidR="0065400A" w:rsidRPr="00657820" w14:paraId="13FF8D93" w14:textId="77777777" w:rsidTr="00107DC6">
        <w:trPr>
          <w:trHeight w:val="80"/>
        </w:trPr>
        <w:tc>
          <w:tcPr>
            <w:tcW w:w="3690" w:type="dxa"/>
          </w:tcPr>
          <w:p w14:paraId="42D82117" w14:textId="77777777" w:rsidR="0065400A" w:rsidRPr="00657820" w:rsidRDefault="0065400A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CAF95" w14:textId="77777777" w:rsidR="0065400A" w:rsidRPr="00657820" w:rsidRDefault="0065400A" w:rsidP="00107D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FF88F71" w14:textId="056D9148" w:rsidR="0065400A" w:rsidRPr="00657820" w:rsidRDefault="0065400A" w:rsidP="00107D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  <w:p w14:paraId="787A51CF" w14:textId="6DA3B140" w:rsidR="0065400A" w:rsidRPr="00ED0D4B" w:rsidRDefault="0065400A" w:rsidP="00107DC6">
            <w:pPr>
              <w:tabs>
                <w:tab w:val="decimal" w:pos="0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7A165F8" w14:textId="77777777" w:rsidR="0065400A" w:rsidRPr="00657820" w:rsidRDefault="0065400A" w:rsidP="00107DC6">
            <w:pPr>
              <w:tabs>
                <w:tab w:val="decimal" w:pos="830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6AC0A6" w14:textId="77777777" w:rsidR="0065400A" w:rsidRPr="00657820" w:rsidRDefault="0065400A" w:rsidP="00107DC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646D80BC" w14:textId="77777777" w:rsidR="0065400A" w:rsidRPr="00657820" w:rsidRDefault="0065400A" w:rsidP="00107D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55D180A2" w14:textId="57F0A3BB" w:rsidR="0065400A" w:rsidRPr="00657820" w:rsidRDefault="0065400A" w:rsidP="00107DC6">
            <w:pPr>
              <w:tabs>
                <w:tab w:val="decimal" w:pos="830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40A0C4" w14:textId="77777777" w:rsidR="0065400A" w:rsidRPr="00657820" w:rsidRDefault="0065400A" w:rsidP="00107DC6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6457D9" w14:textId="47BFCBE7" w:rsidR="0065400A" w:rsidRPr="00657820" w:rsidRDefault="0065400A" w:rsidP="00107DC6">
            <w:pPr>
              <w:tabs>
                <w:tab w:val="decimal" w:pos="174"/>
              </w:tabs>
              <w:ind w:left="-6"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F8ACEBD" w14:textId="77777777" w:rsidR="0065400A" w:rsidRPr="00657820" w:rsidRDefault="0065400A" w:rsidP="00107DC6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31F8E7" w14:textId="77777777" w:rsidR="0065400A" w:rsidRPr="00657820" w:rsidRDefault="0065400A" w:rsidP="00107DC6">
            <w:pPr>
              <w:tabs>
                <w:tab w:val="left" w:pos="18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62672D6" w14:textId="77777777" w:rsidR="0065400A" w:rsidRPr="00657820" w:rsidRDefault="0065400A" w:rsidP="00107DC6">
            <w:pPr>
              <w:tabs>
                <w:tab w:val="left" w:pos="18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7B29F742" w14:textId="4C104911" w:rsidR="0065400A" w:rsidRPr="00657820" w:rsidRDefault="0065400A" w:rsidP="00107DC6">
            <w:pPr>
              <w:tabs>
                <w:tab w:val="left" w:pos="184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D0D4B" w:rsidRPr="00657820" w14:paraId="30007F9F" w14:textId="77777777" w:rsidTr="00C11963">
        <w:trPr>
          <w:trHeight w:val="80"/>
        </w:trPr>
        <w:tc>
          <w:tcPr>
            <w:tcW w:w="3690" w:type="dxa"/>
          </w:tcPr>
          <w:p w14:paraId="7C67F726" w14:textId="39DE1E26" w:rsidR="00ED0D4B" w:rsidRPr="00657820" w:rsidRDefault="0065400A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</w:t>
            </w:r>
            <w:r w:rsidR="00180B9D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B816DAF" w14:textId="2D66033E" w:rsidR="00ED0D4B" w:rsidRPr="00657820" w:rsidRDefault="00ED0D4B" w:rsidP="00ED0D4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0D4B">
              <w:rPr>
                <w:rFonts w:asciiTheme="majorBidi" w:hAnsiTheme="majorBidi" w:cstheme="majorBidi" w:hint="eastAsia"/>
                <w:sz w:val="28"/>
              </w:rPr>
              <w:t>81,99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0" w:type="dxa"/>
          </w:tcPr>
          <w:p w14:paraId="6F59963B" w14:textId="77777777" w:rsidR="00ED0D4B" w:rsidRPr="00657820" w:rsidRDefault="00ED0D4B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AE55675" w14:textId="75C9BB60" w:rsidR="00ED0D4B" w:rsidRPr="00657820" w:rsidRDefault="003011A4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80" w:type="dxa"/>
          </w:tcPr>
          <w:p w14:paraId="2B32BE9E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C76D64" w14:textId="05EB2F4E" w:rsidR="00ED0D4B" w:rsidRPr="00657820" w:rsidRDefault="00F4232E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1BC85CD" w14:textId="77777777" w:rsidR="00ED0D4B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65AF3D" w14:textId="604D02B4" w:rsidR="00ED0D4B" w:rsidRPr="00657820" w:rsidRDefault="00107DC6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7DC6">
              <w:rPr>
                <w:rFonts w:asciiTheme="majorBidi" w:hAnsiTheme="majorBidi" w:cstheme="majorBidi" w:hint="eastAsia"/>
                <w:sz w:val="28"/>
              </w:rPr>
              <w:t>82,260</w:t>
            </w:r>
          </w:p>
        </w:tc>
      </w:tr>
      <w:tr w:rsidR="00992279" w:rsidRPr="00657820" w14:paraId="62BEFCE8" w14:textId="77777777" w:rsidTr="0065400A">
        <w:trPr>
          <w:trHeight w:val="80"/>
        </w:trPr>
        <w:tc>
          <w:tcPr>
            <w:tcW w:w="3690" w:type="dxa"/>
          </w:tcPr>
          <w:p w14:paraId="6E5D8201" w14:textId="2F60C7B5" w:rsidR="00992279" w:rsidRPr="00657820" w:rsidRDefault="0065400A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  <w:vAlign w:val="center"/>
          </w:tcPr>
          <w:p w14:paraId="14514405" w14:textId="75B8830C" w:rsidR="00992279" w:rsidRPr="00657820" w:rsidRDefault="00ED0D4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0D4B">
              <w:rPr>
                <w:rFonts w:asciiTheme="majorBidi" w:hAnsiTheme="majorBidi" w:cstheme="majorBidi" w:hint="eastAsia"/>
                <w:sz w:val="28"/>
              </w:rPr>
              <w:t>4,630</w:t>
            </w:r>
          </w:p>
        </w:tc>
        <w:tc>
          <w:tcPr>
            <w:tcW w:w="180" w:type="dxa"/>
          </w:tcPr>
          <w:p w14:paraId="0CAB3DC6" w14:textId="77777777" w:rsidR="00992279" w:rsidRPr="00657820" w:rsidRDefault="00992279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206D931F" w14:textId="5DC24A3A" w:rsidR="00992279" w:rsidRPr="00657820" w:rsidRDefault="00344323" w:rsidP="00344323">
            <w:pPr>
              <w:tabs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(5,261)</w:t>
            </w:r>
          </w:p>
        </w:tc>
        <w:tc>
          <w:tcPr>
            <w:tcW w:w="180" w:type="dxa"/>
          </w:tcPr>
          <w:p w14:paraId="26B1DCF6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07694E6" w14:textId="64B7956C" w:rsidR="00992279" w:rsidRPr="00657820" w:rsidRDefault="00F4232E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4,259</w:t>
            </w:r>
          </w:p>
        </w:tc>
        <w:tc>
          <w:tcPr>
            <w:tcW w:w="180" w:type="dxa"/>
          </w:tcPr>
          <w:p w14:paraId="303AF2A1" w14:textId="77777777" w:rsidR="00992279" w:rsidRPr="00657820" w:rsidRDefault="00992279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7AD15E" w14:textId="22AA1787" w:rsidR="00992279" w:rsidRPr="00657820" w:rsidRDefault="006C606B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C606B">
              <w:rPr>
                <w:rFonts w:asciiTheme="majorBidi" w:hAnsiTheme="majorBidi" w:cstheme="majorBidi" w:hint="eastAsia"/>
                <w:sz w:val="28"/>
              </w:rPr>
              <w:t>3,628</w:t>
            </w:r>
          </w:p>
        </w:tc>
      </w:tr>
    </w:tbl>
    <w:p w14:paraId="616B8CEE" w14:textId="7103546C" w:rsidR="00713AB5" w:rsidRDefault="00713AB5">
      <w:pPr>
        <w:rPr>
          <w:rFonts w:asciiTheme="majorBidi" w:hAnsiTheme="majorBidi" w:cstheme="majorBidi"/>
        </w:rPr>
      </w:pPr>
    </w:p>
    <w:p w14:paraId="27CA9923" w14:textId="77777777" w:rsidR="00713AB5" w:rsidRDefault="00713A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170"/>
        <w:gridCol w:w="180"/>
        <w:gridCol w:w="1260"/>
      </w:tblGrid>
      <w:tr w:rsidR="000C0065" w:rsidRPr="00657820" w14:paraId="594A4FCF" w14:textId="77777777" w:rsidTr="00055849">
        <w:trPr>
          <w:trHeight w:val="80"/>
        </w:trPr>
        <w:tc>
          <w:tcPr>
            <w:tcW w:w="3690" w:type="dxa"/>
          </w:tcPr>
          <w:p w14:paraId="3BF98DA1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0516DDDE" w14:textId="77777777" w:rsidR="000C0065" w:rsidRPr="00657820" w:rsidRDefault="000C0065" w:rsidP="000C0065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0C0065" w:rsidRPr="00657820" w14:paraId="63A3E686" w14:textId="77777777" w:rsidTr="00055849">
        <w:trPr>
          <w:trHeight w:val="80"/>
        </w:trPr>
        <w:tc>
          <w:tcPr>
            <w:tcW w:w="3690" w:type="dxa"/>
          </w:tcPr>
          <w:p w14:paraId="12E4AC73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9B86FBF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C0065" w:rsidRPr="00657820" w14:paraId="09E43D56" w14:textId="77777777" w:rsidTr="00055849">
        <w:trPr>
          <w:trHeight w:val="80"/>
        </w:trPr>
        <w:tc>
          <w:tcPr>
            <w:tcW w:w="3690" w:type="dxa"/>
          </w:tcPr>
          <w:p w14:paraId="21CF915A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07E809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15D7FE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B00AA92" w14:textId="7258A906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D1380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9C5ADD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56902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63E3EC2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9E837F0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B6D7DE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8425C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AA441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032FC6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D148D0D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34B46B4" w14:textId="51D629F9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D1380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13802" w:rsidRPr="00657820" w14:paraId="37571041" w14:textId="77777777" w:rsidTr="00CC6D3B">
        <w:trPr>
          <w:trHeight w:val="80"/>
        </w:trPr>
        <w:tc>
          <w:tcPr>
            <w:tcW w:w="3690" w:type="dxa"/>
          </w:tcPr>
          <w:p w14:paraId="1411CCD5" w14:textId="4C946E33" w:rsidR="00D13802" w:rsidRPr="00657820" w:rsidRDefault="00D13802" w:rsidP="00D13802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7E208DAD" w14:textId="756266C4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vAlign w:val="bottom"/>
          </w:tcPr>
          <w:p w14:paraId="41E8157E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F8D4F1F" w14:textId="2DEE77BC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(75,000)</w:t>
            </w:r>
          </w:p>
        </w:tc>
        <w:tc>
          <w:tcPr>
            <w:tcW w:w="180" w:type="dxa"/>
            <w:vAlign w:val="bottom"/>
          </w:tcPr>
          <w:p w14:paraId="6B215BFC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985B2E" w14:textId="762D564F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EDD5D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9AEF0C2" w14:textId="0B9D3B4C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3802" w:rsidRPr="00657820" w14:paraId="2B758B00" w14:textId="77777777" w:rsidTr="00055849">
        <w:trPr>
          <w:trHeight w:val="80"/>
        </w:trPr>
        <w:tc>
          <w:tcPr>
            <w:tcW w:w="3690" w:type="dxa"/>
          </w:tcPr>
          <w:p w14:paraId="221755EC" w14:textId="2E62A07A" w:rsidR="00D13802" w:rsidRPr="00657820" w:rsidRDefault="00D13802" w:rsidP="00D1380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763352">
              <w:rPr>
                <w:rFonts w:asciiTheme="majorBidi" w:hAnsiTheme="majorBidi" w:cstheme="majorBidi"/>
                <w:sz w:val="28"/>
              </w:rPr>
              <w:t>2</w:t>
            </w:r>
            <w:r w:rsidR="00D045A5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7447FD12" w14:textId="3E0BEDDD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84,413</w:t>
            </w:r>
          </w:p>
        </w:tc>
        <w:tc>
          <w:tcPr>
            <w:tcW w:w="180" w:type="dxa"/>
          </w:tcPr>
          <w:p w14:paraId="08C4A08A" w14:textId="77777777" w:rsidR="00D13802" w:rsidRPr="00657820" w:rsidRDefault="00D13802" w:rsidP="00D13802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A4F917D" w14:textId="24D9B696" w:rsidR="00D13802" w:rsidRPr="00657820" w:rsidRDefault="00D13802" w:rsidP="00D13802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12,500</w:t>
            </w:r>
          </w:p>
        </w:tc>
        <w:tc>
          <w:tcPr>
            <w:tcW w:w="180" w:type="dxa"/>
          </w:tcPr>
          <w:p w14:paraId="598D73ED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2A52D55" w14:textId="2511CDF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5C8CE60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A21110" w14:textId="11A97B85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</w:tr>
      <w:tr w:rsidR="00D13802" w:rsidRPr="00657820" w14:paraId="798B097B" w14:textId="77777777" w:rsidTr="00055849">
        <w:trPr>
          <w:trHeight w:val="80"/>
        </w:trPr>
        <w:tc>
          <w:tcPr>
            <w:tcW w:w="3690" w:type="dxa"/>
          </w:tcPr>
          <w:p w14:paraId="57623FF6" w14:textId="50415904" w:rsidR="00D13802" w:rsidRPr="00657820" w:rsidRDefault="00D13802" w:rsidP="00D1380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6F3CACB6" w14:textId="13EE495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151,704</w:t>
            </w:r>
          </w:p>
        </w:tc>
        <w:tc>
          <w:tcPr>
            <w:tcW w:w="180" w:type="dxa"/>
          </w:tcPr>
          <w:p w14:paraId="05BAB4FC" w14:textId="77777777" w:rsidR="00D13802" w:rsidRPr="00657820" w:rsidRDefault="00D13802" w:rsidP="00D13802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6BDEC8E" w14:textId="4E8DD023" w:rsidR="00D13802" w:rsidRPr="00657820" w:rsidRDefault="00D13802" w:rsidP="00D13802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A93528">
              <w:rPr>
                <w:rFonts w:asciiTheme="majorBidi" w:hAnsiTheme="majorBidi" w:cstheme="majorBidi"/>
                <w:sz w:val="28"/>
              </w:rPr>
              <w:t>,14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1F28E897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6FBCFF" w14:textId="304CBFD6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,66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7CB28229" w14:textId="77777777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7386517" w14:textId="3A7EE89B" w:rsidR="00D13802" w:rsidRPr="00657820" w:rsidRDefault="00D13802" w:rsidP="00D138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148,221</w:t>
            </w:r>
          </w:p>
        </w:tc>
      </w:tr>
    </w:tbl>
    <w:p w14:paraId="2DA9F6B9" w14:textId="06576486" w:rsidR="000131D6" w:rsidRDefault="000131D6">
      <w:pPr>
        <w:rPr>
          <w:rFonts w:asciiTheme="majorBidi" w:hAnsiTheme="majorBidi" w:cstheme="majorBidi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170"/>
        <w:gridCol w:w="180"/>
        <w:gridCol w:w="1260"/>
      </w:tblGrid>
      <w:tr w:rsidR="000C0065" w:rsidRPr="00657820" w14:paraId="214E7527" w14:textId="77777777" w:rsidTr="00506CF3">
        <w:trPr>
          <w:trHeight w:val="80"/>
        </w:trPr>
        <w:tc>
          <w:tcPr>
            <w:tcW w:w="3690" w:type="dxa"/>
          </w:tcPr>
          <w:p w14:paraId="53A348EB" w14:textId="77777777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90" w:type="dxa"/>
            <w:gridSpan w:val="7"/>
          </w:tcPr>
          <w:p w14:paraId="2EEBA610" w14:textId="6F041E2A" w:rsidR="000C0065" w:rsidRPr="00657820" w:rsidRDefault="000C0065" w:rsidP="000C0065">
            <w:pPr>
              <w:tabs>
                <w:tab w:val="decimal" w:pos="840"/>
              </w:tabs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0C0065" w:rsidRPr="00657820" w14:paraId="3FCABD07" w14:textId="77777777" w:rsidTr="00055849">
        <w:trPr>
          <w:trHeight w:val="80"/>
        </w:trPr>
        <w:tc>
          <w:tcPr>
            <w:tcW w:w="3690" w:type="dxa"/>
          </w:tcPr>
          <w:p w14:paraId="528B777F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4B74180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C0065" w:rsidRPr="00657820" w14:paraId="24F28E9C" w14:textId="77777777" w:rsidTr="00055849">
        <w:trPr>
          <w:trHeight w:val="80"/>
        </w:trPr>
        <w:tc>
          <w:tcPr>
            <w:tcW w:w="3690" w:type="dxa"/>
          </w:tcPr>
          <w:p w14:paraId="5FC29261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766F1A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8910672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EB1209F" w14:textId="487AF686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7D754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3D727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5D1F1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6B7D8EF0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4AE17D2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8A433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4161D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53F655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1E0AA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CDAB665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1FE4BB4F" w14:textId="13DF18A1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7D754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D7540" w:rsidRPr="00657820" w14:paraId="15C92F9F" w14:textId="77777777">
        <w:trPr>
          <w:trHeight w:val="80"/>
        </w:trPr>
        <w:tc>
          <w:tcPr>
            <w:tcW w:w="3690" w:type="dxa"/>
          </w:tcPr>
          <w:p w14:paraId="0C302A79" w14:textId="46A365E2" w:rsidR="007D7540" w:rsidRPr="00657820" w:rsidRDefault="007D7540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763352">
              <w:rPr>
                <w:rFonts w:asciiTheme="majorBidi" w:hAnsiTheme="majorBidi" w:cstheme="majorBidi"/>
                <w:sz w:val="28"/>
              </w:rPr>
              <w:t>2</w:t>
            </w:r>
            <w:r w:rsidR="00D045A5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2EDA0ED2" w14:textId="4C39B88E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135,990</w:t>
            </w:r>
          </w:p>
        </w:tc>
        <w:tc>
          <w:tcPr>
            <w:tcW w:w="180" w:type="dxa"/>
          </w:tcPr>
          <w:p w14:paraId="7E77495E" w14:textId="77777777" w:rsidR="007D7540" w:rsidRPr="00657820" w:rsidRDefault="007D7540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14690C0" w14:textId="48CB972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(54,000)</w:t>
            </w:r>
          </w:p>
        </w:tc>
        <w:tc>
          <w:tcPr>
            <w:tcW w:w="180" w:type="dxa"/>
            <w:vAlign w:val="bottom"/>
          </w:tcPr>
          <w:p w14:paraId="4B2BDFB4" w14:textId="7777777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31E0F1" w14:textId="57812CEC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D8F749D" w14:textId="7777777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7976A3" w14:textId="0B5EED11" w:rsidR="007D7540" w:rsidRPr="00657820" w:rsidRDefault="007D7540" w:rsidP="007D7540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7D7540" w:rsidRPr="00657820" w14:paraId="02D16B7E" w14:textId="77777777" w:rsidTr="00055849">
        <w:trPr>
          <w:trHeight w:val="80"/>
        </w:trPr>
        <w:tc>
          <w:tcPr>
            <w:tcW w:w="3690" w:type="dxa"/>
          </w:tcPr>
          <w:p w14:paraId="6234A985" w14:textId="77777777" w:rsidR="007D7540" w:rsidRPr="00657820" w:rsidRDefault="007D7540" w:rsidP="007D7540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19584D74" w14:textId="09AD2348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</w:tcPr>
          <w:p w14:paraId="6BA01176" w14:textId="77777777" w:rsidR="007D7540" w:rsidRPr="00657820" w:rsidRDefault="007D7540" w:rsidP="007D754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6CAD027" w14:textId="78CF135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(747)</w:t>
            </w:r>
          </w:p>
        </w:tc>
        <w:tc>
          <w:tcPr>
            <w:tcW w:w="180" w:type="dxa"/>
          </w:tcPr>
          <w:p w14:paraId="5DA064C6" w14:textId="7777777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D46DC77" w14:textId="35E81129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180" w:type="dxa"/>
          </w:tcPr>
          <w:p w14:paraId="5284A795" w14:textId="77777777" w:rsidR="007D7540" w:rsidRPr="00657820" w:rsidRDefault="007D7540" w:rsidP="007D754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61DDDC3" w14:textId="1A2F3557" w:rsidR="007D7540" w:rsidRPr="00657820" w:rsidRDefault="007D7540" w:rsidP="007D7540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4,630</w:t>
            </w:r>
          </w:p>
        </w:tc>
      </w:tr>
      <w:bookmarkEnd w:id="2"/>
    </w:tbl>
    <w:p w14:paraId="53CE50BB" w14:textId="77777777" w:rsidR="00713AB5" w:rsidRDefault="00713AB5" w:rsidP="00713AB5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69502D6" w14:textId="77777777" w:rsidR="00713AB5" w:rsidRDefault="00713A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0E2798E" w14:textId="7615A2F6" w:rsidR="009A149F" w:rsidRPr="00D61D1F" w:rsidRDefault="009A149F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D61D1F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334411" w:rsidRPr="00D61D1F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4B5E2110" w14:textId="0D79B000" w:rsidR="009A149F" w:rsidRPr="00657820" w:rsidRDefault="00A542D1" w:rsidP="00055849">
      <w:pPr>
        <w:tabs>
          <w:tab w:val="left" w:pos="426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4125B5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ลูกหนี้การค้าและลูกหนี้หมุนเวียนอื่น ณ วันที่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31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97015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97015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A149F" w:rsidRPr="00657820" w14:paraId="00A45DEF" w14:textId="77777777" w:rsidTr="0054751B">
        <w:tc>
          <w:tcPr>
            <w:tcW w:w="9000" w:type="dxa"/>
            <w:gridSpan w:val="8"/>
          </w:tcPr>
          <w:p w14:paraId="752752E7" w14:textId="77777777" w:rsidR="009A149F" w:rsidRPr="00657820" w:rsidRDefault="009A149F" w:rsidP="0054751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149F" w:rsidRPr="00657820" w14:paraId="4E8172CF" w14:textId="77777777" w:rsidTr="0054751B">
        <w:tc>
          <w:tcPr>
            <w:tcW w:w="4320" w:type="dxa"/>
          </w:tcPr>
          <w:p w14:paraId="3CB45099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C84CEF4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3E0455FC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7637B63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97015" w:rsidRPr="00657820" w14:paraId="452C3232" w14:textId="77777777" w:rsidTr="0054751B">
        <w:tc>
          <w:tcPr>
            <w:tcW w:w="4320" w:type="dxa"/>
          </w:tcPr>
          <w:p w14:paraId="571E53FA" w14:textId="77777777" w:rsidR="00B97015" w:rsidRPr="00657820" w:rsidRDefault="00B97015" w:rsidP="00B97015">
            <w:pPr>
              <w:tabs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8836C" w14:textId="0640F5D6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D26ABC4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3666" w14:textId="672A27FA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6" w:type="dxa"/>
          </w:tcPr>
          <w:p w14:paraId="4D6BC9BC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27139A" w14:textId="47B1CCF0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527E0C5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6E000" w14:textId="7647B016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F35ED" w:rsidRPr="00657820" w14:paraId="15DE8162" w14:textId="77777777">
        <w:trPr>
          <w:trHeight w:val="74"/>
        </w:trPr>
        <w:tc>
          <w:tcPr>
            <w:tcW w:w="4320" w:type="dxa"/>
          </w:tcPr>
          <w:p w14:paraId="242CF299" w14:textId="092A7CF0" w:rsidR="002F35ED" w:rsidRPr="00657820" w:rsidRDefault="00612628" w:rsidP="002F35ED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F35ED" w:rsidRPr="00657820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กิจการที่เกี่ยวข้องกัน</w:t>
            </w:r>
            <w:r w:rsidR="00D26DC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3A56E" w14:textId="1F58CC21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68CE6299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A96850" w14:textId="1D6BA828" w:rsidR="002F35ED" w:rsidRPr="00657820" w:rsidRDefault="002B6978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E13B203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A0D49D" w14:textId="6C8F603F" w:rsidR="002F35ED" w:rsidRPr="00657820" w:rsidRDefault="002F35ED" w:rsidP="002F35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09555D" w14:textId="77777777" w:rsidR="002F35ED" w:rsidRPr="00657820" w:rsidRDefault="002F35ED" w:rsidP="002F35E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CB1D2" w14:textId="76B4D994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0D51" w:rsidRPr="00657820" w14:paraId="7976A1D9" w14:textId="77777777" w:rsidTr="0072672F">
        <w:trPr>
          <w:trHeight w:val="74"/>
        </w:trPr>
        <w:tc>
          <w:tcPr>
            <w:tcW w:w="4320" w:type="dxa"/>
          </w:tcPr>
          <w:p w14:paraId="090D19E2" w14:textId="2B227156" w:rsidR="00F70D51" w:rsidRPr="00657820" w:rsidRDefault="00F70D51" w:rsidP="00F70D51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2628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</w:t>
            </w:r>
            <w:r w:rsidR="00D26DCC"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6A6AD3F" w14:textId="39090BDF" w:rsidR="00F70D51" w:rsidRDefault="00F21583" w:rsidP="00F70D5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31,285</w:t>
            </w:r>
          </w:p>
        </w:tc>
        <w:tc>
          <w:tcPr>
            <w:tcW w:w="90" w:type="dxa"/>
            <w:shd w:val="clear" w:color="auto" w:fill="auto"/>
          </w:tcPr>
          <w:p w14:paraId="535121ED" w14:textId="77777777" w:rsidR="00F70D51" w:rsidRPr="00657820" w:rsidRDefault="00F70D51" w:rsidP="00F70D5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8F6B58" w14:textId="6B860F9F" w:rsidR="00F70D51" w:rsidRPr="00657820" w:rsidRDefault="00F70D51" w:rsidP="00F70D5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76" w:type="dxa"/>
            <w:shd w:val="clear" w:color="auto" w:fill="auto"/>
          </w:tcPr>
          <w:p w14:paraId="1B15FE8A" w14:textId="77777777" w:rsidR="00F70D51" w:rsidRPr="00657820" w:rsidRDefault="00F70D51" w:rsidP="00F70D5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5D2B95E" w14:textId="111245FE" w:rsidR="00F70D51" w:rsidRDefault="00F70D51" w:rsidP="00F70D51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E1EB1" w14:textId="77777777" w:rsidR="00F70D51" w:rsidRPr="00657820" w:rsidRDefault="00F70D51" w:rsidP="00F70D5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C5A72" w14:textId="0513E53D" w:rsidR="00F70D51" w:rsidRPr="00657820" w:rsidRDefault="00F70D51" w:rsidP="00F70D5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35ED" w:rsidRPr="00657820" w14:paraId="769C870C" w14:textId="77777777">
        <w:tc>
          <w:tcPr>
            <w:tcW w:w="4320" w:type="dxa"/>
          </w:tcPr>
          <w:p w14:paraId="14165A01" w14:textId="12600848" w:rsidR="002F35ED" w:rsidRPr="00657820" w:rsidRDefault="002F35ED" w:rsidP="002F35ED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</w:t>
            </w:r>
            <w:r w:rsidR="003E64FC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- กิจการที่เกี่ยวข้องกัน </w:t>
            </w:r>
            <w:r w:rsidR="00612628" w:rsidRPr="00657820">
              <w:rPr>
                <w:rFonts w:asciiTheme="majorBidi" w:hAnsiTheme="majorBidi" w:cstheme="majorBidi"/>
                <w:sz w:val="28"/>
              </w:rPr>
              <w:t>(</w:t>
            </w:r>
            <w:r w:rsidR="00612628" w:rsidRPr="00657820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="00612628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2628">
              <w:rPr>
                <w:rFonts w:asciiTheme="majorBidi" w:hAnsiTheme="majorBidi" w:cstheme="majorBidi"/>
                <w:sz w:val="28"/>
              </w:rPr>
              <w:t>5</w:t>
            </w:r>
            <w:r w:rsidR="00612628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887A431" w14:textId="0B4D35B4" w:rsidR="002F35ED" w:rsidRPr="00657820" w:rsidRDefault="00F21583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6B2BEBF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C8226" w14:textId="10DE03D7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76" w:type="dxa"/>
            <w:shd w:val="clear" w:color="auto" w:fill="auto"/>
          </w:tcPr>
          <w:p w14:paraId="5C29C0B2" w14:textId="77777777" w:rsidR="002F35ED" w:rsidRPr="00657820" w:rsidRDefault="002F35ED" w:rsidP="002F35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8D26526" w14:textId="0A34EC43" w:rsidR="002F35ED" w:rsidRPr="00657820" w:rsidRDefault="00C333BE" w:rsidP="002F35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F3FA4" w14:textId="77777777" w:rsidR="002F35ED" w:rsidRPr="00657820" w:rsidRDefault="002F35ED" w:rsidP="002F35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95272" w14:textId="5036861E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2F35ED" w:rsidRPr="00657820" w14:paraId="2801FB0C" w14:textId="77777777" w:rsidTr="0054751B">
        <w:tc>
          <w:tcPr>
            <w:tcW w:w="4320" w:type="dxa"/>
          </w:tcPr>
          <w:p w14:paraId="6DF5DAEE" w14:textId="31B25753" w:rsidR="002F35ED" w:rsidRPr="00657820" w:rsidRDefault="002F35ED" w:rsidP="002F35ED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</w:t>
            </w:r>
            <w:r w:rsidR="00612628"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="00612628" w:rsidRPr="00657820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  <w:r w:rsidR="00612628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BDCDB2B" w14:textId="490A608E" w:rsidR="002F35ED" w:rsidRPr="00657820" w:rsidRDefault="00F21583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74,326</w:t>
            </w:r>
          </w:p>
        </w:tc>
        <w:tc>
          <w:tcPr>
            <w:tcW w:w="90" w:type="dxa"/>
            <w:shd w:val="clear" w:color="auto" w:fill="auto"/>
          </w:tcPr>
          <w:p w14:paraId="32D0BA18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FEA69" w14:textId="0A1FD152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77,495</w:t>
            </w:r>
          </w:p>
        </w:tc>
        <w:tc>
          <w:tcPr>
            <w:tcW w:w="176" w:type="dxa"/>
            <w:shd w:val="clear" w:color="auto" w:fill="auto"/>
          </w:tcPr>
          <w:p w14:paraId="225080C2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5685850" w14:textId="5BE378CF" w:rsidR="002F35ED" w:rsidRPr="00657820" w:rsidRDefault="00C333BE" w:rsidP="002F35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10B3A2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7F4AB" w14:textId="3934F2FB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272</w:t>
            </w:r>
          </w:p>
        </w:tc>
      </w:tr>
      <w:tr w:rsidR="002F35ED" w:rsidRPr="00657820" w14:paraId="7ECEB368" w14:textId="77777777" w:rsidTr="0054751B">
        <w:tc>
          <w:tcPr>
            <w:tcW w:w="4320" w:type="dxa"/>
          </w:tcPr>
          <w:p w14:paraId="33B28ED1" w14:textId="5ECED933" w:rsidR="002F35ED" w:rsidRPr="00657820" w:rsidRDefault="002F35ED" w:rsidP="002F35ED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4252C" w:rsidRPr="00657820">
              <w:rPr>
                <w:rFonts w:asciiTheme="majorBidi" w:hAnsiTheme="majorBidi" w:cstheme="majorBidi"/>
                <w:sz w:val="28"/>
                <w:cs/>
              </w:rPr>
              <w:t>รายได้ค้างรับ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</w:t>
            </w:r>
            <w:r w:rsidR="00E30CEC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7374D" w:rsidRPr="00657820">
              <w:rPr>
                <w:rFonts w:asciiTheme="majorBidi" w:hAnsiTheme="majorBidi" w:cstheme="majorBidi"/>
                <w:sz w:val="28"/>
              </w:rPr>
              <w:t>(</w:t>
            </w:r>
            <w:r w:rsidR="0097374D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7374D">
              <w:rPr>
                <w:rFonts w:asciiTheme="majorBidi" w:hAnsiTheme="majorBidi" w:cstheme="majorBidi"/>
                <w:sz w:val="28"/>
              </w:rPr>
              <w:t>5</w:t>
            </w:r>
            <w:r w:rsidR="0097374D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41DC8A8" w14:textId="7DF4C6F6" w:rsidR="002F35ED" w:rsidRPr="00657820" w:rsidRDefault="00F21583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7C1FA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971B4" w14:textId="07C1C739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1E1BF716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1E2C1AA" w14:textId="1C5D5462" w:rsidR="002F35ED" w:rsidRPr="00657820" w:rsidRDefault="00C333BE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2C52D9" w14:textId="77777777" w:rsidR="002F35ED" w:rsidRPr="00657820" w:rsidRDefault="002F35ED" w:rsidP="002F35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34299" w14:textId="068E7448" w:rsidR="002F35ED" w:rsidRPr="00657820" w:rsidRDefault="002F35ED" w:rsidP="002F35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</w:tr>
      <w:tr w:rsidR="00BA314C" w:rsidRPr="00657820" w14:paraId="1322795B" w14:textId="77777777" w:rsidTr="0054751B">
        <w:tc>
          <w:tcPr>
            <w:tcW w:w="4320" w:type="dxa"/>
          </w:tcPr>
          <w:p w14:paraId="7304A4C1" w14:textId="0783A716" w:rsidR="00BA314C" w:rsidRPr="00657820" w:rsidRDefault="00BA314C" w:rsidP="00BA314C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รายได้ค้างรับ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4316CB0" w14:textId="53D3FD26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6,490</w:t>
            </w:r>
          </w:p>
        </w:tc>
        <w:tc>
          <w:tcPr>
            <w:tcW w:w="90" w:type="dxa"/>
            <w:shd w:val="clear" w:color="auto" w:fill="auto"/>
          </w:tcPr>
          <w:p w14:paraId="4723570E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99FD" w14:textId="3B152176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5,436</w:t>
            </w:r>
          </w:p>
        </w:tc>
        <w:tc>
          <w:tcPr>
            <w:tcW w:w="176" w:type="dxa"/>
            <w:shd w:val="clear" w:color="auto" w:fill="auto"/>
          </w:tcPr>
          <w:p w14:paraId="045359F4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AE8D5B" w14:textId="13226CDF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199E0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8FA98" w14:textId="4D3FAF72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BA314C" w:rsidRPr="00657820" w14:paraId="524582EF" w14:textId="77777777" w:rsidTr="0072672F">
        <w:tc>
          <w:tcPr>
            <w:tcW w:w="4320" w:type="dxa"/>
          </w:tcPr>
          <w:p w14:paraId="2C964D42" w14:textId="21A16A3B" w:rsidR="00BA314C" w:rsidRPr="00657820" w:rsidRDefault="00BA314C" w:rsidP="00BA314C">
            <w:pPr>
              <w:tabs>
                <w:tab w:val="left" w:pos="270"/>
                <w:tab w:val="left" w:pos="2160"/>
              </w:tabs>
              <w:ind w:left="387" w:right="-383" w:hanging="387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ดอกเบี้ยค้างรับ - กิจการที่เกี่ยวข้องกัน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1EB578" w14:textId="466E5EBF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2,502</w:t>
            </w:r>
          </w:p>
        </w:tc>
        <w:tc>
          <w:tcPr>
            <w:tcW w:w="90" w:type="dxa"/>
            <w:shd w:val="clear" w:color="auto" w:fill="auto"/>
          </w:tcPr>
          <w:p w14:paraId="3E2483ED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5F1F1" w14:textId="197E913D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76" w:type="dxa"/>
            <w:shd w:val="clear" w:color="auto" w:fill="auto"/>
          </w:tcPr>
          <w:p w14:paraId="257F7209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4681B0" w14:textId="02637708" w:rsidR="00BA314C" w:rsidRPr="007D50D2" w:rsidRDefault="00BA314C" w:rsidP="00BA314C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175,418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9FC2E" w14:textId="5379C724" w:rsidR="00BA314C" w:rsidRPr="007D50D2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C2FE0" w14:textId="224AAD4C" w:rsidR="00BA314C" w:rsidRPr="007D50D2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BA314C" w:rsidRPr="00657820" w14:paraId="47FE3FC2" w14:textId="77777777" w:rsidTr="0054751B">
        <w:tc>
          <w:tcPr>
            <w:tcW w:w="4320" w:type="dxa"/>
          </w:tcPr>
          <w:p w14:paraId="4FBCED81" w14:textId="6680CF9B" w:rsidR="00BA314C" w:rsidRPr="00657820" w:rsidRDefault="00BA314C" w:rsidP="00BA314C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ดอกเบี้ยค้างรับ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F0502C" w14:textId="089DC31A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5,447</w:t>
            </w:r>
          </w:p>
        </w:tc>
        <w:tc>
          <w:tcPr>
            <w:tcW w:w="90" w:type="dxa"/>
            <w:shd w:val="clear" w:color="auto" w:fill="auto"/>
          </w:tcPr>
          <w:p w14:paraId="27406773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D7AD8" w14:textId="54C16F02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4,907</w:t>
            </w:r>
          </w:p>
        </w:tc>
        <w:tc>
          <w:tcPr>
            <w:tcW w:w="176" w:type="dxa"/>
            <w:shd w:val="clear" w:color="auto" w:fill="auto"/>
          </w:tcPr>
          <w:p w14:paraId="21EEA908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D7556C" w14:textId="368EC7BA" w:rsidR="00BA314C" w:rsidRPr="007D50D2" w:rsidRDefault="00BA314C" w:rsidP="00BA314C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4EEF1" w14:textId="77777777" w:rsidR="00BA314C" w:rsidRPr="007D50D2" w:rsidRDefault="00BA314C" w:rsidP="00BA314C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F842B" w14:textId="2969D896" w:rsidR="00BA314C" w:rsidRPr="007D50D2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2,091</w:t>
            </w:r>
          </w:p>
        </w:tc>
      </w:tr>
      <w:tr w:rsidR="00BA314C" w:rsidRPr="00657820" w14:paraId="366D9642" w14:textId="77777777" w:rsidTr="0054751B">
        <w:tc>
          <w:tcPr>
            <w:tcW w:w="4320" w:type="dxa"/>
          </w:tcPr>
          <w:p w14:paraId="7FE0E305" w14:textId="77777777" w:rsidR="00BA314C" w:rsidRPr="00657820" w:rsidRDefault="00BA314C" w:rsidP="00BA314C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1722615" w14:textId="22C189B5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19,216</w:t>
            </w:r>
          </w:p>
        </w:tc>
        <w:tc>
          <w:tcPr>
            <w:tcW w:w="90" w:type="dxa"/>
            <w:shd w:val="clear" w:color="auto" w:fill="auto"/>
          </w:tcPr>
          <w:p w14:paraId="432BE9CA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4D576" w14:textId="0D0790DF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22,696</w:t>
            </w:r>
          </w:p>
        </w:tc>
        <w:tc>
          <w:tcPr>
            <w:tcW w:w="176" w:type="dxa"/>
            <w:shd w:val="clear" w:color="auto" w:fill="auto"/>
          </w:tcPr>
          <w:p w14:paraId="626DB2A2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6AD57B" w14:textId="1E90EFF5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CA75A" w14:textId="77777777" w:rsidR="00BA314C" w:rsidRPr="00657820" w:rsidRDefault="00BA314C" w:rsidP="00BA314C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CEF1A" w14:textId="02FA2D16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3,093</w:t>
            </w:r>
          </w:p>
        </w:tc>
      </w:tr>
      <w:tr w:rsidR="00BA314C" w:rsidRPr="00657820" w14:paraId="7DDE6F84" w14:textId="77777777" w:rsidTr="0054751B">
        <w:tc>
          <w:tcPr>
            <w:tcW w:w="4320" w:type="dxa"/>
          </w:tcPr>
          <w:p w14:paraId="252A2557" w14:textId="77777777" w:rsidR="00BA314C" w:rsidRPr="00657820" w:rsidRDefault="00BA314C" w:rsidP="00BA314C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CE73965" w14:textId="47ADA1F0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1,280</w:t>
            </w:r>
          </w:p>
        </w:tc>
        <w:tc>
          <w:tcPr>
            <w:tcW w:w="90" w:type="dxa"/>
            <w:shd w:val="clear" w:color="auto" w:fill="auto"/>
          </w:tcPr>
          <w:p w14:paraId="2D91B9C6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B1DA" w14:textId="12E24B1A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2,096</w:t>
            </w:r>
          </w:p>
        </w:tc>
        <w:tc>
          <w:tcPr>
            <w:tcW w:w="176" w:type="dxa"/>
            <w:shd w:val="clear" w:color="auto" w:fill="auto"/>
          </w:tcPr>
          <w:p w14:paraId="2C03D8A1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9A6990" w14:textId="24329C2B" w:rsidR="00BA314C" w:rsidRPr="00657820" w:rsidRDefault="00BA314C" w:rsidP="00BA314C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D08153" w14:textId="77777777" w:rsidR="00BA314C" w:rsidRPr="00657820" w:rsidRDefault="00BA314C" w:rsidP="00BA314C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DEF9E" w14:textId="6A88FB1F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BA314C" w:rsidRPr="00657820" w14:paraId="3D1ADC15" w14:textId="77777777" w:rsidTr="0054751B">
        <w:tc>
          <w:tcPr>
            <w:tcW w:w="4320" w:type="dxa"/>
            <w:vAlign w:val="bottom"/>
          </w:tcPr>
          <w:p w14:paraId="12AABEA9" w14:textId="74EF4B88" w:rsidR="00BA314C" w:rsidRPr="00657820" w:rsidRDefault="00BA314C" w:rsidP="00BA314C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เงินจ่ายล่วงหน้าพนักงาน</w:t>
            </w:r>
          </w:p>
        </w:tc>
        <w:tc>
          <w:tcPr>
            <w:tcW w:w="1170" w:type="dxa"/>
            <w:shd w:val="clear" w:color="auto" w:fill="auto"/>
          </w:tcPr>
          <w:p w14:paraId="3B6102C1" w14:textId="4A414406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A314C">
              <w:rPr>
                <w:rFonts w:asciiTheme="majorBidi" w:hAnsiTheme="majorBidi" w:cstheme="majorBidi" w:hint="eastAsia"/>
                <w:sz w:val="28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13B38A25" w14:textId="77777777" w:rsidR="00BA314C" w:rsidRPr="00657820" w:rsidRDefault="00BA314C" w:rsidP="00BA314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C773B9" w14:textId="0916EF6E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76" w:type="dxa"/>
            <w:shd w:val="clear" w:color="auto" w:fill="auto"/>
          </w:tcPr>
          <w:p w14:paraId="23AF6896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B4BF6F2" w14:textId="70ED7B9D" w:rsidR="00BA314C" w:rsidRPr="00657820" w:rsidRDefault="00BA314C" w:rsidP="00BA314C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4D5B15" w14:textId="77777777" w:rsidR="00BA314C" w:rsidRPr="00657820" w:rsidRDefault="00BA314C" w:rsidP="00BA314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AC252C" w14:textId="55ADA286" w:rsidR="00BA314C" w:rsidRPr="00657820" w:rsidRDefault="00BA314C" w:rsidP="00BA314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E2EE8" w:rsidRPr="00657820" w14:paraId="1DBE13CE" w14:textId="77777777" w:rsidTr="0054751B">
        <w:tc>
          <w:tcPr>
            <w:tcW w:w="4320" w:type="dxa"/>
            <w:vAlign w:val="bottom"/>
          </w:tcPr>
          <w:p w14:paraId="75C28C31" w14:textId="77777777" w:rsidR="000E2EE8" w:rsidRPr="00657820" w:rsidRDefault="000E2EE8" w:rsidP="000E2EE8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3891D4D" w14:textId="132A9495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E2EE8">
              <w:rPr>
                <w:rFonts w:asciiTheme="majorBidi" w:hAnsiTheme="majorBidi" w:cstheme="majorBidi" w:hint="eastAsia"/>
                <w:sz w:val="28"/>
              </w:rPr>
              <w:t>5,087</w:t>
            </w:r>
          </w:p>
        </w:tc>
        <w:tc>
          <w:tcPr>
            <w:tcW w:w="90" w:type="dxa"/>
            <w:shd w:val="clear" w:color="auto" w:fill="auto"/>
          </w:tcPr>
          <w:p w14:paraId="7E35E338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AC9C9" w14:textId="2E6AFA3D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3,080</w:t>
            </w:r>
          </w:p>
        </w:tc>
        <w:tc>
          <w:tcPr>
            <w:tcW w:w="176" w:type="dxa"/>
            <w:shd w:val="clear" w:color="auto" w:fill="auto"/>
          </w:tcPr>
          <w:p w14:paraId="59FC1A54" w14:textId="77777777" w:rsidR="000E2EE8" w:rsidRPr="00657820" w:rsidRDefault="000E2EE8" w:rsidP="000E2EE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8B0187" w14:textId="6DF5E7F6" w:rsidR="000E2EE8" w:rsidRPr="00657820" w:rsidRDefault="000E2EE8" w:rsidP="000E2EE8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58EE" w14:textId="77777777" w:rsidR="000E2EE8" w:rsidRPr="00657820" w:rsidRDefault="000E2EE8" w:rsidP="000E2EE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E87D6" w14:textId="303C26C1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398</w:t>
            </w:r>
          </w:p>
        </w:tc>
      </w:tr>
      <w:tr w:rsidR="000E2EE8" w:rsidRPr="00657820" w14:paraId="0D9E9716" w14:textId="77777777" w:rsidTr="00506CF3">
        <w:tc>
          <w:tcPr>
            <w:tcW w:w="4320" w:type="dxa"/>
            <w:vAlign w:val="bottom"/>
          </w:tcPr>
          <w:p w14:paraId="04515538" w14:textId="77777777" w:rsidR="000E2EE8" w:rsidRPr="00657820" w:rsidRDefault="000E2EE8" w:rsidP="000E2EE8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F0183" w14:textId="7C0A2197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</w:t>
            </w:r>
            <w:r w:rsidR="00A94575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F29D2F5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EEF13" w14:textId="5EA4B066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2,27</w:t>
            </w:r>
            <w:r w:rsidR="00E6015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6" w:type="dxa"/>
            <w:shd w:val="clear" w:color="auto" w:fill="auto"/>
          </w:tcPr>
          <w:p w14:paraId="30767F4C" w14:textId="77777777" w:rsidR="000E2EE8" w:rsidRPr="00657820" w:rsidRDefault="000E2EE8" w:rsidP="000E2EE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FE66D1" w14:textId="0DD0B5C4" w:rsidR="000E2EE8" w:rsidRPr="00657820" w:rsidRDefault="000E2EE8" w:rsidP="000E2EE8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B4275" w14:textId="77777777" w:rsidR="000E2EE8" w:rsidRPr="00657820" w:rsidRDefault="000E2EE8" w:rsidP="000E2EE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156DF" w14:textId="76DEED44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2EE8" w:rsidRPr="00657820" w14:paraId="178628DB" w14:textId="77777777" w:rsidTr="0054751B">
        <w:tc>
          <w:tcPr>
            <w:tcW w:w="4320" w:type="dxa"/>
            <w:vAlign w:val="bottom"/>
          </w:tcPr>
          <w:p w14:paraId="1816D3F4" w14:textId="6E8FA907" w:rsidR="000E2EE8" w:rsidRPr="00657820" w:rsidRDefault="000E2EE8" w:rsidP="000E2EE8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DEA84" w14:textId="460101E7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E2EE8">
              <w:rPr>
                <w:rFonts w:asciiTheme="majorBidi" w:hAnsiTheme="majorBidi" w:cstheme="majorBidi" w:hint="eastAsia"/>
                <w:sz w:val="28"/>
              </w:rPr>
              <w:t>147,971</w:t>
            </w:r>
          </w:p>
        </w:tc>
        <w:tc>
          <w:tcPr>
            <w:tcW w:w="90" w:type="dxa"/>
            <w:shd w:val="clear" w:color="auto" w:fill="auto"/>
          </w:tcPr>
          <w:p w14:paraId="7CAAB09A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5FE4E" w14:textId="236327EE" w:rsidR="000E2EE8" w:rsidRPr="008B5C2A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B5C2A">
              <w:rPr>
                <w:rFonts w:asciiTheme="majorBidi" w:hAnsiTheme="majorBidi" w:cstheme="majorBidi"/>
                <w:sz w:val="28"/>
              </w:rPr>
              <w:t>15</w:t>
            </w:r>
            <w:r w:rsidR="00EF3F27">
              <w:rPr>
                <w:rFonts w:asciiTheme="majorBidi" w:hAnsiTheme="majorBidi" w:cstheme="majorBidi"/>
                <w:sz w:val="28"/>
              </w:rPr>
              <w:t>2</w:t>
            </w:r>
            <w:r w:rsidRPr="008B5C2A">
              <w:rPr>
                <w:rFonts w:asciiTheme="majorBidi" w:hAnsiTheme="majorBidi" w:cstheme="majorBidi"/>
                <w:sz w:val="28"/>
              </w:rPr>
              <w:t>,63</w:t>
            </w:r>
            <w:r w:rsidR="00E6015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6" w:type="dxa"/>
            <w:shd w:val="clear" w:color="auto" w:fill="auto"/>
          </w:tcPr>
          <w:p w14:paraId="0739C1A5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DC6791C" w14:textId="50A8903A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9083F">
              <w:rPr>
                <w:rFonts w:asciiTheme="majorBidi" w:hAnsiTheme="majorBidi" w:cstheme="majorBidi" w:hint="eastAsia"/>
                <w:sz w:val="28"/>
              </w:rPr>
              <w:t>182,944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20FA6B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3AD24" w14:textId="1B60B819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  <w:r w:rsidR="00FB492F">
              <w:rPr>
                <w:rFonts w:asciiTheme="majorBidi" w:hAnsiTheme="majorBidi" w:cstheme="majorBidi"/>
                <w:sz w:val="28"/>
              </w:rPr>
              <w:t>3,</w:t>
            </w:r>
            <w:r w:rsidR="00EE0077">
              <w:rPr>
                <w:rFonts w:asciiTheme="majorBidi" w:hAnsiTheme="majorBidi" w:cstheme="majorBidi"/>
                <w:sz w:val="28"/>
              </w:rPr>
              <w:t>656</w:t>
            </w:r>
          </w:p>
        </w:tc>
      </w:tr>
      <w:tr w:rsidR="000E2EE8" w:rsidRPr="00657820" w14:paraId="297577C2" w14:textId="77777777" w:rsidTr="0054751B">
        <w:tc>
          <w:tcPr>
            <w:tcW w:w="4320" w:type="dxa"/>
            <w:vAlign w:val="center"/>
          </w:tcPr>
          <w:p w14:paraId="10DA06D2" w14:textId="3A840E03" w:rsidR="000E2EE8" w:rsidRPr="00657820" w:rsidRDefault="000E2EE8" w:rsidP="000E2EE8">
            <w:pPr>
              <w:tabs>
                <w:tab w:val="left" w:pos="0"/>
                <w:tab w:val="left" w:pos="447"/>
                <w:tab w:val="left" w:pos="2160"/>
              </w:tabs>
              <w:ind w:right="-383" w:hanging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17444EAE" w14:textId="78AA7E64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E2EE8">
              <w:rPr>
                <w:rFonts w:asciiTheme="majorBidi" w:hAnsiTheme="majorBidi" w:cstheme="majorBidi" w:hint="eastAsia"/>
                <w:sz w:val="28"/>
              </w:rPr>
              <w:t>(26,919)</w:t>
            </w:r>
          </w:p>
        </w:tc>
        <w:tc>
          <w:tcPr>
            <w:tcW w:w="90" w:type="dxa"/>
            <w:shd w:val="clear" w:color="auto" w:fill="auto"/>
          </w:tcPr>
          <w:p w14:paraId="328B1904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4B83F3" w14:textId="000D5D67" w:rsidR="000E2EE8" w:rsidRPr="008B5C2A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B5C2A">
              <w:rPr>
                <w:rFonts w:asciiTheme="majorBidi" w:hAnsiTheme="majorBidi" w:cstheme="majorBidi"/>
                <w:sz w:val="28"/>
              </w:rPr>
              <w:t>(25,913)</w:t>
            </w:r>
          </w:p>
        </w:tc>
        <w:tc>
          <w:tcPr>
            <w:tcW w:w="176" w:type="dxa"/>
            <w:shd w:val="clear" w:color="auto" w:fill="auto"/>
          </w:tcPr>
          <w:p w14:paraId="7511BE6A" w14:textId="77777777" w:rsidR="000E2EE8" w:rsidRPr="00657820" w:rsidRDefault="000E2EE8" w:rsidP="000E2EE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C2F11A" w14:textId="5AF430A5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9083F">
              <w:rPr>
                <w:rFonts w:asciiTheme="majorBidi" w:hAnsiTheme="majorBidi" w:cstheme="majorBidi" w:hint="eastAsia"/>
                <w:sz w:val="28"/>
              </w:rPr>
              <w:t>(4,467)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85162" w14:textId="77777777" w:rsidR="000E2EE8" w:rsidRPr="00657820" w:rsidRDefault="000E2EE8" w:rsidP="000E2EE8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D566" w14:textId="17D5B1B7" w:rsidR="000E2EE8" w:rsidRPr="00657820" w:rsidRDefault="000E2EE8" w:rsidP="000E2EE8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6932CF" w:rsidRPr="00657820" w14:paraId="154F4E7B" w14:textId="77777777">
        <w:tc>
          <w:tcPr>
            <w:tcW w:w="4320" w:type="dxa"/>
            <w:vAlign w:val="bottom"/>
          </w:tcPr>
          <w:p w14:paraId="1A800ED1" w14:textId="30E0B3CD" w:rsidR="006932CF" w:rsidRPr="00657820" w:rsidRDefault="006932CF" w:rsidP="006932CF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C52A63" w14:textId="403E66A4" w:rsidR="006932CF" w:rsidRPr="00657820" w:rsidRDefault="006932CF" w:rsidP="006932C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7F639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DD5E0" w14:textId="77777777" w:rsidR="006932CF" w:rsidRPr="00192133" w:rsidRDefault="006932CF" w:rsidP="006932C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05F2E52B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4E6096" w14:textId="3BFE12DA" w:rsidR="006932CF" w:rsidRPr="00657820" w:rsidRDefault="006932CF" w:rsidP="006932CF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DC3CA6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F8432" w14:textId="77777777" w:rsidR="006932CF" w:rsidRPr="00657820" w:rsidRDefault="006932CF" w:rsidP="006932CF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6932CF" w:rsidRPr="00657820" w14:paraId="481764DA" w14:textId="77777777" w:rsidTr="00EC3645">
        <w:tc>
          <w:tcPr>
            <w:tcW w:w="4320" w:type="dxa"/>
            <w:vAlign w:val="bottom"/>
          </w:tcPr>
          <w:p w14:paraId="1E826FC5" w14:textId="30369439" w:rsidR="006932CF" w:rsidRPr="00657820" w:rsidRDefault="006932CF" w:rsidP="006932CF">
            <w:pPr>
              <w:tabs>
                <w:tab w:val="left" w:pos="442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69D0E" w14:textId="55528D99" w:rsidR="006932CF" w:rsidRPr="00657820" w:rsidRDefault="000E2EE8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90" w:type="dxa"/>
            <w:shd w:val="clear" w:color="auto" w:fill="auto"/>
          </w:tcPr>
          <w:p w14:paraId="51C3D64F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0185B0" w14:textId="695327A0" w:rsidR="006932CF" w:rsidRPr="00192133" w:rsidRDefault="006932CF" w:rsidP="006932C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2133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176" w:type="dxa"/>
            <w:shd w:val="clear" w:color="auto" w:fill="auto"/>
          </w:tcPr>
          <w:p w14:paraId="1272ADD9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840970" w14:textId="58243D8D" w:rsidR="006932CF" w:rsidRPr="00657820" w:rsidRDefault="0079083F" w:rsidP="006932CF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B02F3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D0861" w14:textId="79E4815E" w:rsidR="006932CF" w:rsidRPr="00657820" w:rsidRDefault="006932CF" w:rsidP="006932C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932CF" w:rsidRPr="00657820" w14:paraId="7AA586C7" w14:textId="77777777">
        <w:tc>
          <w:tcPr>
            <w:tcW w:w="4320" w:type="dxa"/>
          </w:tcPr>
          <w:p w14:paraId="4484E386" w14:textId="33BE5F14" w:rsidR="006932CF" w:rsidRPr="00657820" w:rsidRDefault="006932CF" w:rsidP="006932CF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96DD6" w14:textId="3980412F" w:rsidR="006932CF" w:rsidRPr="00657820" w:rsidRDefault="000E2EE8" w:rsidP="006932CF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116,622</w:t>
            </w:r>
          </w:p>
        </w:tc>
        <w:tc>
          <w:tcPr>
            <w:tcW w:w="90" w:type="dxa"/>
            <w:shd w:val="clear" w:color="auto" w:fill="auto"/>
          </w:tcPr>
          <w:p w14:paraId="1F9782A3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5D2B" w14:textId="43C15C7C" w:rsidR="006932CF" w:rsidRPr="00192133" w:rsidRDefault="006932CF" w:rsidP="006932C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2133">
              <w:rPr>
                <w:rFonts w:asciiTheme="majorBidi" w:hAnsiTheme="majorBidi" w:cstheme="majorBidi"/>
                <w:b/>
                <w:bCs/>
                <w:sz w:val="28"/>
              </w:rPr>
              <w:t>12</w:t>
            </w:r>
            <w:r w:rsidR="00077D5D" w:rsidRPr="0019213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192133">
              <w:rPr>
                <w:rFonts w:asciiTheme="majorBidi" w:hAnsiTheme="majorBidi" w:cstheme="majorBidi"/>
                <w:b/>
                <w:bCs/>
                <w:sz w:val="28"/>
              </w:rPr>
              <w:t>,29</w:t>
            </w:r>
            <w:r w:rsidR="00E60158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76" w:type="dxa"/>
            <w:shd w:val="clear" w:color="auto" w:fill="auto"/>
          </w:tcPr>
          <w:p w14:paraId="21B1E5B5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153D" w14:textId="75C9C1B3" w:rsidR="006932CF" w:rsidRPr="00657820" w:rsidRDefault="0079083F" w:rsidP="006932CF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178,477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9FC1" w14:textId="77777777" w:rsidR="006932CF" w:rsidRPr="00657820" w:rsidRDefault="006932CF" w:rsidP="006932C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25360" w14:textId="1FD851A1" w:rsidR="006932CF" w:rsidRPr="00657820" w:rsidRDefault="00EE0077" w:rsidP="006932C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151</w:t>
            </w:r>
            <w:r w:rsidR="006932CF"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34984">
              <w:rPr>
                <w:rFonts w:asciiTheme="majorBidi" w:hAnsiTheme="majorBidi" w:cstheme="majorBidi"/>
                <w:b/>
                <w:bCs/>
                <w:sz w:val="28"/>
              </w:rPr>
              <w:t>820</w:t>
            </w:r>
          </w:p>
        </w:tc>
      </w:tr>
    </w:tbl>
    <w:p w14:paraId="108B9AA0" w14:textId="77777777" w:rsidR="00CC2D8F" w:rsidRPr="00657820" w:rsidRDefault="00CC2D8F">
      <w:pPr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</w:rPr>
        <w:br w:type="page"/>
      </w:r>
    </w:p>
    <w:p w14:paraId="3B3078B4" w14:textId="2F8C2469" w:rsidR="009A149F" w:rsidRPr="00657820" w:rsidRDefault="00BE01B1" w:rsidP="00055849">
      <w:pPr>
        <w:tabs>
          <w:tab w:val="left" w:pos="426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.2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การวิเคราะห์อายุของลูกหนี้การค้า ณ วันที่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97015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97015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9A149F" w:rsidRPr="00657820" w14:paraId="7A07D7AD" w14:textId="77777777" w:rsidTr="0054751B">
        <w:trPr>
          <w:trHeight w:val="20"/>
        </w:trPr>
        <w:tc>
          <w:tcPr>
            <w:tcW w:w="4320" w:type="dxa"/>
          </w:tcPr>
          <w:p w14:paraId="4D936755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F00ED5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675CAE2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F52134" w14:textId="77777777" w:rsidR="009A149F" w:rsidRPr="00657820" w:rsidRDefault="009A149F" w:rsidP="0054751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149F" w:rsidRPr="00657820" w14:paraId="02D5576A" w14:textId="77777777" w:rsidTr="0054751B">
        <w:trPr>
          <w:trHeight w:val="20"/>
        </w:trPr>
        <w:tc>
          <w:tcPr>
            <w:tcW w:w="4320" w:type="dxa"/>
          </w:tcPr>
          <w:p w14:paraId="19E9F792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CB48EC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B95801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5720924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97015" w:rsidRPr="00657820" w14:paraId="2E3A93A7" w14:textId="77777777" w:rsidTr="0054751B">
        <w:trPr>
          <w:trHeight w:val="20"/>
        </w:trPr>
        <w:tc>
          <w:tcPr>
            <w:tcW w:w="4320" w:type="dxa"/>
          </w:tcPr>
          <w:p w14:paraId="4D872CDD" w14:textId="77777777" w:rsidR="00B97015" w:rsidRPr="00657820" w:rsidRDefault="00B97015" w:rsidP="00B97015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0EC55" w14:textId="1FAEE7FD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B0765C0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4DAA" w14:textId="7C04B283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</w:tcPr>
          <w:p w14:paraId="5FCB6792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12CC6" w14:textId="163F698E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A2F6E83" w14:textId="77777777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F7579" w14:textId="3E91101A" w:rsidR="00B97015" w:rsidRPr="00657820" w:rsidRDefault="00B97015" w:rsidP="00B97015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62012" w:rsidRPr="00657820" w14:paraId="06FBBB62" w14:textId="77777777" w:rsidTr="0054751B">
        <w:trPr>
          <w:trHeight w:val="20"/>
        </w:trPr>
        <w:tc>
          <w:tcPr>
            <w:tcW w:w="4320" w:type="dxa"/>
          </w:tcPr>
          <w:p w14:paraId="183F2857" w14:textId="77777777" w:rsidR="00B62012" w:rsidRPr="00657820" w:rsidRDefault="00B62012" w:rsidP="00B62012">
            <w:pPr>
              <w:tabs>
                <w:tab w:val="left" w:pos="2160"/>
              </w:tabs>
              <w:spacing w:before="20" w:after="20"/>
              <w:ind w:left="-90" w:firstLine="1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FB4DB3" w14:textId="013AC6B3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19,587</w:t>
            </w:r>
          </w:p>
        </w:tc>
        <w:tc>
          <w:tcPr>
            <w:tcW w:w="90" w:type="dxa"/>
            <w:shd w:val="clear" w:color="auto" w:fill="auto"/>
          </w:tcPr>
          <w:p w14:paraId="48E0996E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ADCC9" w14:textId="72C07F98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22,821</w:t>
            </w:r>
          </w:p>
        </w:tc>
        <w:tc>
          <w:tcPr>
            <w:tcW w:w="180" w:type="dxa"/>
            <w:shd w:val="clear" w:color="auto" w:fill="auto"/>
          </w:tcPr>
          <w:p w14:paraId="7DA50453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E75A" w14:textId="7288933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EF43A2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72D1" w14:textId="7E8BC79C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01F40851" w14:textId="77777777" w:rsidTr="0054751B">
        <w:trPr>
          <w:trHeight w:val="20"/>
        </w:trPr>
        <w:tc>
          <w:tcPr>
            <w:tcW w:w="4320" w:type="dxa"/>
          </w:tcPr>
          <w:p w14:paraId="025050F5" w14:textId="77777777" w:rsidR="00B62012" w:rsidRPr="00657820" w:rsidRDefault="00B62012" w:rsidP="00B62012">
            <w:pPr>
              <w:tabs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E3E7CE0" w14:textId="77777777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98E39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E1D9F5" w14:textId="77777777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7336CA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9B25B" w14:textId="77777777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C3821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2397C" w14:textId="77777777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62012" w:rsidRPr="00657820" w14:paraId="5B0731DF" w14:textId="77777777" w:rsidTr="0054751B">
        <w:trPr>
          <w:trHeight w:val="20"/>
        </w:trPr>
        <w:tc>
          <w:tcPr>
            <w:tcW w:w="4320" w:type="dxa"/>
          </w:tcPr>
          <w:p w14:paraId="09EFBCBB" w14:textId="77777777" w:rsidR="00B62012" w:rsidRPr="00657820" w:rsidRDefault="00B62012" w:rsidP="00B6201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D281958" w14:textId="5BBC0B4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10,146</w:t>
            </w:r>
          </w:p>
        </w:tc>
        <w:tc>
          <w:tcPr>
            <w:tcW w:w="90" w:type="dxa"/>
            <w:shd w:val="clear" w:color="auto" w:fill="auto"/>
          </w:tcPr>
          <w:p w14:paraId="1661136A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7485" w14:textId="3D1A33B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8,578</w:t>
            </w:r>
          </w:p>
        </w:tc>
        <w:tc>
          <w:tcPr>
            <w:tcW w:w="180" w:type="dxa"/>
            <w:shd w:val="clear" w:color="auto" w:fill="auto"/>
          </w:tcPr>
          <w:p w14:paraId="1BACCFD6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D16" w14:textId="7C857DDF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3259C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ABBD" w14:textId="6141A54C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6C5F0795" w14:textId="77777777" w:rsidTr="0054751B">
        <w:trPr>
          <w:trHeight w:val="20"/>
        </w:trPr>
        <w:tc>
          <w:tcPr>
            <w:tcW w:w="4320" w:type="dxa"/>
          </w:tcPr>
          <w:p w14:paraId="3E112B67" w14:textId="77777777" w:rsidR="00B62012" w:rsidRPr="00657820" w:rsidRDefault="00B62012" w:rsidP="00B6201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33BADDC5" w14:textId="24B6921F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22DA8FC2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9BA01" w14:textId="75099955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16F17881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B2EC" w14:textId="283AD7D0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DB35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4112" w14:textId="7C91C9B6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20E8938E" w14:textId="77777777" w:rsidTr="00D55E26">
        <w:trPr>
          <w:trHeight w:val="243"/>
        </w:trPr>
        <w:tc>
          <w:tcPr>
            <w:tcW w:w="4320" w:type="dxa"/>
          </w:tcPr>
          <w:p w14:paraId="14B2DA3D" w14:textId="77777777" w:rsidR="00B62012" w:rsidRPr="00657820" w:rsidRDefault="00B62012" w:rsidP="00B6201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ab/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C6B1A6C" w14:textId="5EE21D69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23E166EB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361C5E" w14:textId="640D42CB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4BEAF134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4346E" w14:textId="74760D84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CC1FF3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28BC4" w14:textId="57BE5432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145B15C8" w14:textId="77777777" w:rsidTr="00D55E26">
        <w:trPr>
          <w:trHeight w:val="243"/>
        </w:trPr>
        <w:tc>
          <w:tcPr>
            <w:tcW w:w="4320" w:type="dxa"/>
          </w:tcPr>
          <w:p w14:paraId="7FE23A41" w14:textId="340A02EB" w:rsidR="00B62012" w:rsidRPr="00657820" w:rsidRDefault="00B62012" w:rsidP="00B6201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657820">
              <w:rPr>
                <w:rFonts w:asciiTheme="majorBidi" w:hAnsiTheme="majorBidi" w:cstheme="majorBidi"/>
                <w:sz w:val="28"/>
              </w:rPr>
              <w:t>12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E1C627" w14:textId="343650AF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1,382</w:t>
            </w:r>
          </w:p>
        </w:tc>
        <w:tc>
          <w:tcPr>
            <w:tcW w:w="90" w:type="dxa"/>
            <w:shd w:val="clear" w:color="auto" w:fill="auto"/>
          </w:tcPr>
          <w:p w14:paraId="047B876F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768D2" w14:textId="00E5197F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180" w:type="dxa"/>
            <w:shd w:val="clear" w:color="auto" w:fill="auto"/>
          </w:tcPr>
          <w:p w14:paraId="414CFC4F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82922" w14:textId="6FF181A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ECD4D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6D58B" w14:textId="0D114BBA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3EDB0214" w14:textId="77777777" w:rsidTr="00D55E26">
        <w:trPr>
          <w:trHeight w:val="20"/>
        </w:trPr>
        <w:tc>
          <w:tcPr>
            <w:tcW w:w="4320" w:type="dxa"/>
          </w:tcPr>
          <w:p w14:paraId="53A2E66E" w14:textId="77777777" w:rsidR="00B62012" w:rsidRPr="00657820" w:rsidRDefault="00B62012" w:rsidP="00B62012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6EFC4E" w14:textId="1E851FBC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31,337</w:t>
            </w:r>
          </w:p>
        </w:tc>
        <w:tc>
          <w:tcPr>
            <w:tcW w:w="90" w:type="dxa"/>
            <w:shd w:val="clear" w:color="auto" w:fill="auto"/>
          </w:tcPr>
          <w:p w14:paraId="5BD1F6DB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F80414" w14:textId="2C1E8D8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  <w:shd w:val="clear" w:color="auto" w:fill="auto"/>
          </w:tcPr>
          <w:p w14:paraId="65C148E8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16DDB9" w14:textId="29B64CAD" w:rsidR="00B62012" w:rsidRPr="008B7D4C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4DC32" w14:textId="77777777" w:rsidR="00B62012" w:rsidRPr="008B7D4C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C049C5" w14:textId="796035BD" w:rsidR="00B62012" w:rsidRPr="008B7D4C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B7D4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6C934FB1" w14:textId="77777777" w:rsidTr="00BE2516">
        <w:trPr>
          <w:trHeight w:val="378"/>
        </w:trPr>
        <w:tc>
          <w:tcPr>
            <w:tcW w:w="4320" w:type="dxa"/>
          </w:tcPr>
          <w:p w14:paraId="2B130786" w14:textId="31178D01" w:rsidR="00B62012" w:rsidRPr="00657820" w:rsidRDefault="00B62012" w:rsidP="00B62012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46990" w14:textId="0FE8C64D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(2,075)</w:t>
            </w:r>
          </w:p>
        </w:tc>
        <w:tc>
          <w:tcPr>
            <w:tcW w:w="90" w:type="dxa"/>
            <w:shd w:val="clear" w:color="auto" w:fill="auto"/>
          </w:tcPr>
          <w:p w14:paraId="6E227088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440C97" w14:textId="65326D54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(1,787)</w:t>
            </w:r>
          </w:p>
        </w:tc>
        <w:tc>
          <w:tcPr>
            <w:tcW w:w="180" w:type="dxa"/>
            <w:shd w:val="clear" w:color="auto" w:fill="auto"/>
          </w:tcPr>
          <w:p w14:paraId="5FA3C802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CD5AF" w14:textId="51A858A5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DE7610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641555" w14:textId="766F806A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2012" w:rsidRPr="00657820" w14:paraId="48CF7903" w14:textId="77777777" w:rsidTr="00BE2516">
        <w:trPr>
          <w:trHeight w:val="305"/>
        </w:trPr>
        <w:tc>
          <w:tcPr>
            <w:tcW w:w="4320" w:type="dxa"/>
          </w:tcPr>
          <w:p w14:paraId="71E3D066" w14:textId="37AF82E9" w:rsidR="00B62012" w:rsidRPr="00657820" w:rsidRDefault="00B62012" w:rsidP="00B62012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EC57A" w14:textId="1322D041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29,262</w:t>
            </w:r>
          </w:p>
        </w:tc>
        <w:tc>
          <w:tcPr>
            <w:tcW w:w="90" w:type="dxa"/>
            <w:shd w:val="clear" w:color="auto" w:fill="auto"/>
          </w:tcPr>
          <w:p w14:paraId="70AAACDD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6886E" w14:textId="40B483EE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30,980</w:t>
            </w:r>
          </w:p>
        </w:tc>
        <w:tc>
          <w:tcPr>
            <w:tcW w:w="180" w:type="dxa"/>
            <w:shd w:val="clear" w:color="auto" w:fill="auto"/>
          </w:tcPr>
          <w:p w14:paraId="1B9CBE67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1321C" w14:textId="425D9CF0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2C3AF5" w14:textId="77777777" w:rsidR="00B62012" w:rsidRPr="00657820" w:rsidRDefault="00B62012" w:rsidP="00B6201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E9A39" w14:textId="0AA2CFDF" w:rsidR="00B62012" w:rsidRPr="00657820" w:rsidRDefault="00B62012" w:rsidP="00B6201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1F22AA6" w14:textId="77777777" w:rsidR="00B54C6A" w:rsidRDefault="00B54C6A">
      <w:pPr>
        <w:rPr>
          <w:rFonts w:hint="eastAsia"/>
        </w:rPr>
      </w:pPr>
      <w:r>
        <w:rPr>
          <w:rFonts w:hint="eastAsia"/>
        </w:rPr>
        <w:br w:type="page"/>
      </w:r>
    </w:p>
    <w:p w14:paraId="28FD86C5" w14:textId="74CE2F33" w:rsidR="00227AA6" w:rsidRPr="00657820" w:rsidRDefault="00227AA6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เงินให้กู้ยืมระยะสั้นและเงินให้กู้ยืมระยะยาว</w:t>
      </w:r>
    </w:p>
    <w:p w14:paraId="21280AEF" w14:textId="6C02C899" w:rsidR="00227AA6" w:rsidRPr="000F3988" w:rsidRDefault="00227AA6" w:rsidP="00227AA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0F3988">
        <w:rPr>
          <w:rFonts w:asciiTheme="majorBidi" w:hAnsiTheme="majorBidi" w:cstheme="majorBidi"/>
          <w:color w:val="000000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0F3988">
        <w:rPr>
          <w:rFonts w:asciiTheme="majorBidi" w:hAnsiTheme="majorBidi" w:cstheme="majorBidi"/>
          <w:color w:val="000000"/>
          <w:sz w:val="28"/>
          <w:lang w:val="en-GB"/>
        </w:rPr>
        <w:t>31</w:t>
      </w:r>
      <w:r w:rsidRPr="000F3988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0F3988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CB333D" w:rsidRPr="000F3988">
        <w:rPr>
          <w:rFonts w:asciiTheme="majorBidi" w:hAnsiTheme="majorBidi" w:cstheme="majorBidi"/>
          <w:color w:val="000000"/>
          <w:sz w:val="28"/>
          <w:lang w:val="en-GB"/>
        </w:rPr>
        <w:t>7</w:t>
      </w:r>
      <w:r w:rsidRPr="000F3988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0F3988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0F3988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CB333D" w:rsidRPr="000F3988">
        <w:rPr>
          <w:rFonts w:asciiTheme="majorBidi" w:hAnsiTheme="majorBidi" w:cstheme="majorBidi"/>
          <w:color w:val="000000"/>
          <w:sz w:val="28"/>
          <w:lang w:val="en-GB"/>
        </w:rPr>
        <w:t>6</w:t>
      </w:r>
      <w:r w:rsidRPr="000F3988">
        <w:rPr>
          <w:rFonts w:asciiTheme="majorBidi" w:hAnsiTheme="majorBidi" w:cstheme="majorBidi"/>
          <w:color w:val="000000"/>
          <w:sz w:val="28"/>
        </w:rPr>
        <w:t xml:space="preserve"> </w:t>
      </w:r>
      <w:r w:rsidRPr="000F3988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227AA6" w:rsidRPr="00657820" w14:paraId="28CA1E60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3844B9" w14:textId="77777777" w:rsidR="00227AA6" w:rsidRPr="00657820" w:rsidRDefault="00227AA6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13523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67F1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556E" w14:textId="77777777" w:rsidR="00227AA6" w:rsidRPr="00657820" w:rsidRDefault="00227AA6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27AA6" w:rsidRPr="00657820" w14:paraId="2932732F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FC124D" w14:textId="77777777" w:rsidR="00227AA6" w:rsidRPr="00657820" w:rsidRDefault="00227AA6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147A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5394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824A3" w14:textId="77777777" w:rsidR="00227AA6" w:rsidRPr="00657820" w:rsidRDefault="00227AA6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B333D" w:rsidRPr="00657820" w14:paraId="0C9CB5A3" w14:textId="77777777" w:rsidTr="00A407E6">
        <w:trPr>
          <w:cantSplit/>
          <w:trHeight w:val="27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79901E" w14:textId="77777777" w:rsidR="00CB333D" w:rsidRPr="00657820" w:rsidRDefault="00CB333D" w:rsidP="00CB333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A91A9" w14:textId="6824B7EE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2D42A" w14:textId="77777777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2BF2" w14:textId="64675213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CB0D6" w14:textId="77777777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8FE59" w14:textId="1D5DC3AD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278DE" w14:textId="77777777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C300" w14:textId="381B3A76" w:rsidR="00CB333D" w:rsidRPr="00657820" w:rsidRDefault="00CB333D" w:rsidP="00CB333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B333D" w:rsidRPr="00657820" w14:paraId="6537F914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3B6D" w14:textId="77777777" w:rsidR="00CB333D" w:rsidRDefault="00CB333D" w:rsidP="00CB333D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232A2ED0" w14:textId="08BA7473" w:rsidR="00CB333D" w:rsidRPr="00657820" w:rsidRDefault="00CB333D" w:rsidP="00CB333D">
            <w:pPr>
              <w:pStyle w:val="Heading5"/>
              <w:keepNext w:val="0"/>
              <w:spacing w:line="240" w:lineRule="auto"/>
              <w:ind w:left="358"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0F3988">
              <w:rPr>
                <w:rFonts w:asciiTheme="majorBidi" w:hAnsiTheme="majorBidi" w:cstheme="majorBidi"/>
                <w:b w:val="0"/>
                <w:bCs w:val="0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57C" w14:textId="53B2BF3D" w:rsidR="00CB333D" w:rsidRPr="00657820" w:rsidRDefault="00E60929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1A4F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0E62" w14:textId="1FF15A06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9C97" w14:textId="77777777" w:rsidR="00CB333D" w:rsidRPr="00657820" w:rsidRDefault="00CB333D" w:rsidP="00CB333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48A3" w14:textId="74DC99E2" w:rsidR="00CB333D" w:rsidRPr="00657820" w:rsidRDefault="00E60929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618,350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71C0" w14:textId="1C0FEFCE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B91A" w14:textId="29953D8C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CB333D" w:rsidRPr="00657820" w14:paraId="1F1D1B62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1A5" w14:textId="33B4ABD4" w:rsidR="00CB333D" w:rsidRPr="00657820" w:rsidRDefault="00CB333D" w:rsidP="00CB333D">
            <w:pPr>
              <w:pStyle w:val="Heading5"/>
              <w:keepNext w:val="0"/>
              <w:spacing w:line="240" w:lineRule="auto"/>
              <w:ind w:left="358" w:right="58" w:hanging="35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0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</w:t>
            </w:r>
            <w:r w:rsidR="00A43DD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="000F3988">
              <w:rPr>
                <w:rFonts w:asciiTheme="majorBidi" w:hAnsiTheme="majorBidi" w:cstheme="majorBidi"/>
                <w:b w:val="0"/>
                <w:bCs w:val="0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FA4F1" w14:textId="62E12ABC" w:rsidR="00CB333D" w:rsidRPr="00657820" w:rsidRDefault="00522B62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A5C4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F1F7A" w14:textId="5F95A87E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6BE8" w14:textId="77777777" w:rsidR="00CB333D" w:rsidRPr="00657820" w:rsidRDefault="00CB333D" w:rsidP="00CB333D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5BEE" w14:textId="793E376C" w:rsidR="00CB333D" w:rsidRPr="00657820" w:rsidRDefault="00522B62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3A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6FA6" w14:textId="4DC74B42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B333D" w:rsidRPr="00657820" w14:paraId="6B141E79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38E" w14:textId="710852F5" w:rsidR="00CB333D" w:rsidRPr="00657820" w:rsidRDefault="00A43DD2" w:rsidP="002C25AA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DA73" w14:textId="4DCD111D" w:rsidR="00CB333D" w:rsidRPr="00360BF8" w:rsidRDefault="00522B62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3BC7" w14:textId="77777777" w:rsidR="00CB333D" w:rsidRPr="00360BF8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01E80" w14:textId="0F185723" w:rsidR="00CB333D" w:rsidRPr="00360BF8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334" w14:textId="77777777" w:rsidR="00CB333D" w:rsidRPr="00360BF8" w:rsidRDefault="00CB333D" w:rsidP="00CB333D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091BA" w14:textId="32D64FF9" w:rsidR="00CB333D" w:rsidRPr="00360BF8" w:rsidRDefault="00522B62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618,350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4C43" w14:textId="77777777" w:rsidR="00CB333D" w:rsidRPr="00360BF8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168F5" w14:textId="7C07E793" w:rsidR="00CB333D" w:rsidRPr="00360BF8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  <w:tr w:rsidR="00CB333D" w:rsidRPr="00657820" w14:paraId="6FF71C52" w14:textId="77777777" w:rsidTr="00A407E6">
        <w:trPr>
          <w:cantSplit/>
          <w:trHeight w:val="20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DC97" w14:textId="77777777" w:rsidR="00CB333D" w:rsidRPr="00657820" w:rsidRDefault="00CB333D" w:rsidP="00CB333D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0CE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9B08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2FAF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4C1A" w14:textId="77777777" w:rsidR="00CB333D" w:rsidRPr="00657820" w:rsidRDefault="00CB333D" w:rsidP="00CB333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6147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C6D8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3571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B333D" w:rsidRPr="00657820" w14:paraId="0A4355DC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99D7" w14:textId="16E23E68" w:rsidR="00CB333D" w:rsidRPr="00657820" w:rsidRDefault="00CB333D" w:rsidP="00CB333D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9DF4" w14:textId="244C98A4" w:rsidR="00CB333D" w:rsidRPr="00657820" w:rsidRDefault="00563BA3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731A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A801" w14:textId="592F3C31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F611" w14:textId="77777777" w:rsidR="00CB333D" w:rsidRPr="00657820" w:rsidRDefault="00CB333D" w:rsidP="00CB333D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E3DC" w14:textId="4ED240E3" w:rsidR="00CB333D" w:rsidRPr="00657820" w:rsidRDefault="00430734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482A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338B" w14:textId="3C89E054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CB333D" w:rsidRPr="00657820" w14:paraId="4A64344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DF07" w14:textId="5614A513" w:rsidR="00CB333D" w:rsidRPr="00657820" w:rsidRDefault="00CB333D" w:rsidP="00CB333D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A40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ค่าเผื่อผลขาดทุน</w:t>
            </w:r>
            <w:r w:rsidR="005849D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F320" w14:textId="4AA62521" w:rsidR="00CB333D" w:rsidRPr="00657820" w:rsidRDefault="007A6069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D575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EA9C" w14:textId="527103AC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F4" w14:textId="77777777" w:rsidR="00CB333D" w:rsidRPr="00657820" w:rsidRDefault="00CB333D" w:rsidP="00CB333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D838C" w14:textId="15979AF9" w:rsidR="00CB333D" w:rsidRPr="00657820" w:rsidRDefault="007A6069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7777" w14:textId="77777777" w:rsidR="00CB333D" w:rsidRPr="00657820" w:rsidRDefault="00CB333D" w:rsidP="00CB333D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FCF65" w14:textId="51EC222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CB333D" w:rsidRPr="00657820" w14:paraId="6F897D4F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A277" w14:textId="1B2F1B34" w:rsidR="00CB333D" w:rsidRPr="00657820" w:rsidRDefault="005849D8" w:rsidP="00CB333D">
            <w:pPr>
              <w:pStyle w:val="Heading5"/>
              <w:keepNext w:val="0"/>
              <w:spacing w:line="240" w:lineRule="auto"/>
              <w:ind w:left="358" w:right="58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เงินให้กู้ยืมระยะสั้นแก่บุคคลที่ไม่เกี่ยวข้องกัน 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6F2E" w14:textId="62EB2DFD" w:rsidR="00CB333D" w:rsidRPr="00657820" w:rsidRDefault="007A6069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5E5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88CE5" w14:textId="1E7CD2AB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B5" w14:textId="77777777" w:rsidR="00CB333D" w:rsidRPr="00657820" w:rsidRDefault="00CB333D" w:rsidP="00CB333D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1693E" w14:textId="74210225" w:rsidR="00CB333D" w:rsidRPr="00657820" w:rsidRDefault="007A6069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3ECD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8F8B2" w14:textId="3BE7245B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</w:tr>
      <w:tr w:rsidR="00CB333D" w:rsidRPr="00657820" w14:paraId="3044E0CC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D303" w14:textId="77777777" w:rsidR="00CB333D" w:rsidRPr="00657820" w:rsidRDefault="00CB333D" w:rsidP="00CB333D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CFD0" w14:textId="77777777" w:rsidR="00CB333D" w:rsidRPr="00657820" w:rsidRDefault="00CB333D" w:rsidP="00CB333D">
            <w:pPr>
              <w:ind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4177" w14:textId="77777777" w:rsidR="00CB333D" w:rsidRPr="00657820" w:rsidRDefault="00CB333D" w:rsidP="00CB333D">
            <w:pPr>
              <w:tabs>
                <w:tab w:val="decimal" w:pos="1080"/>
              </w:tabs>
              <w:ind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972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98" w14:textId="77777777" w:rsidR="00CB333D" w:rsidRPr="00657820" w:rsidRDefault="00CB333D" w:rsidP="00CB333D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9606" w14:textId="77777777" w:rsidR="00CB333D" w:rsidRPr="00657820" w:rsidRDefault="00CB333D" w:rsidP="00CB333D">
            <w:pPr>
              <w:tabs>
                <w:tab w:val="decimal" w:pos="90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1855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388B" w14:textId="77777777" w:rsidR="00CB333D" w:rsidRPr="00657820" w:rsidRDefault="00CB333D" w:rsidP="00CB333D">
            <w:pPr>
              <w:tabs>
                <w:tab w:val="decimal" w:pos="90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B333D" w:rsidRPr="00657820" w14:paraId="3037A3FB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43B1D4" w14:textId="29AE2F35" w:rsidR="00CB333D" w:rsidRPr="00657820" w:rsidRDefault="00CB333D" w:rsidP="00CB333D">
            <w:pPr>
              <w:pStyle w:val="Heading5"/>
              <w:keepNext w:val="0"/>
              <w:spacing w:line="240" w:lineRule="auto"/>
              <w:ind w:left="358" w:right="58" w:hanging="3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  <w:t>(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0F3988">
              <w:rPr>
                <w:rFonts w:asciiTheme="majorBidi" w:hAnsiTheme="majorBidi" w:cstheme="majorBidi"/>
                <w:b w:val="0"/>
                <w:bCs w:val="0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D9B9" w14:textId="2753425B" w:rsidR="00CB333D" w:rsidRPr="00657820" w:rsidRDefault="00F52E2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6187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5149" w14:textId="6D3ECA52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1DCF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6232" w14:textId="6A83C492" w:rsidR="00CB333D" w:rsidRPr="00657820" w:rsidRDefault="003D716F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E365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5B40" w14:textId="6DC6C7E5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tr w:rsidR="00CB333D" w:rsidRPr="00657820" w14:paraId="2ACC3B6E" w14:textId="77777777" w:rsidTr="00DC506A">
        <w:trPr>
          <w:cantSplit/>
          <w:trHeight w:val="2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9AA63A" w14:textId="65B99F02" w:rsidR="00CB333D" w:rsidRPr="00657820" w:rsidRDefault="00AD685F" w:rsidP="00CB333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CB333D"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7FB4E" w14:textId="402571BA" w:rsidR="00CB333D" w:rsidRPr="00657820" w:rsidRDefault="00F52E2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98F4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8BCA0" w14:textId="09F7D46C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4D39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44A5E" w14:textId="35BE79F3" w:rsidR="00CB333D" w:rsidRPr="00657820" w:rsidRDefault="003D716F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B6A4" w14:textId="77777777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C77CA" w14:textId="69F9BB56" w:rsidR="00CB333D" w:rsidRPr="00657820" w:rsidRDefault="00CB333D" w:rsidP="00CB333D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28,291</w:t>
            </w:r>
          </w:p>
        </w:tc>
      </w:tr>
    </w:tbl>
    <w:p w14:paraId="44A6EFBF" w14:textId="7C1C6318" w:rsidR="00AA6AA0" w:rsidRPr="00657820" w:rsidRDefault="00AA6AA0" w:rsidP="00524D16">
      <w:pPr>
        <w:pStyle w:val="ListParagraph"/>
        <w:numPr>
          <w:ilvl w:val="0"/>
          <w:numId w:val="1"/>
        </w:numPr>
        <w:tabs>
          <w:tab w:val="left" w:pos="5670"/>
        </w:tabs>
        <w:spacing w:before="240" w:after="120"/>
        <w:ind w:left="360" w:hanging="335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 xml:space="preserve">สินค้าคงเหลือ </w:t>
      </w:r>
    </w:p>
    <w:p w14:paraId="53485837" w14:textId="306F9E68" w:rsidR="00AA6AA0" w:rsidRPr="001C3161" w:rsidRDefault="00AA6AA0" w:rsidP="00BE3C6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1C3161">
        <w:rPr>
          <w:rFonts w:asciiTheme="majorBidi" w:hAnsiTheme="majorBidi" w:cstheme="majorBidi"/>
          <w:color w:val="000000"/>
          <w:sz w:val="28"/>
          <w:cs/>
        </w:rPr>
        <w:t xml:space="preserve">สินค้าคงเหลือ ณ วันที่ </w:t>
      </w:r>
      <w:r w:rsidRPr="001C3161">
        <w:rPr>
          <w:rFonts w:asciiTheme="majorBidi" w:hAnsiTheme="majorBidi" w:cstheme="majorBidi"/>
          <w:color w:val="000000"/>
          <w:sz w:val="28"/>
        </w:rPr>
        <w:t xml:space="preserve">31 </w:t>
      </w:r>
      <w:r w:rsidRPr="001C3161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1C3161">
        <w:rPr>
          <w:rFonts w:asciiTheme="majorBidi" w:hAnsiTheme="majorBidi" w:cstheme="majorBidi"/>
          <w:color w:val="000000"/>
          <w:sz w:val="28"/>
        </w:rPr>
        <w:t>256</w:t>
      </w:r>
      <w:r w:rsidR="009D1EEB" w:rsidRPr="001C3161">
        <w:rPr>
          <w:rFonts w:asciiTheme="majorBidi" w:hAnsiTheme="majorBidi" w:cstheme="majorBidi"/>
          <w:color w:val="000000"/>
          <w:sz w:val="28"/>
        </w:rPr>
        <w:t>7</w:t>
      </w:r>
      <w:r w:rsidRPr="001C3161">
        <w:rPr>
          <w:rFonts w:asciiTheme="majorBidi" w:hAnsiTheme="majorBidi" w:cstheme="majorBidi"/>
          <w:color w:val="000000"/>
          <w:sz w:val="28"/>
        </w:rPr>
        <w:t xml:space="preserve"> </w:t>
      </w:r>
      <w:r w:rsidRPr="001C3161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1C3161">
        <w:rPr>
          <w:rFonts w:asciiTheme="majorBidi" w:hAnsiTheme="majorBidi" w:cstheme="majorBidi"/>
          <w:color w:val="000000"/>
          <w:sz w:val="28"/>
        </w:rPr>
        <w:t>256</w:t>
      </w:r>
      <w:r w:rsidR="009D1EEB" w:rsidRPr="001C3161">
        <w:rPr>
          <w:rFonts w:asciiTheme="majorBidi" w:hAnsiTheme="majorBidi" w:cstheme="majorBidi"/>
          <w:color w:val="000000"/>
          <w:sz w:val="28"/>
        </w:rPr>
        <w:t>6</w:t>
      </w:r>
      <w:r w:rsidRPr="001C3161">
        <w:rPr>
          <w:rFonts w:asciiTheme="majorBidi" w:hAnsiTheme="majorBidi" w:cstheme="majorBidi"/>
          <w:color w:val="000000"/>
          <w:sz w:val="28"/>
        </w:rPr>
        <w:t xml:space="preserve"> </w:t>
      </w:r>
      <w:r w:rsidRPr="001C3161">
        <w:rPr>
          <w:rFonts w:asciiTheme="majorBidi" w:hAnsiTheme="majorBidi" w:cstheme="majorBidi"/>
          <w:color w:val="000000"/>
          <w:sz w:val="28"/>
          <w:cs/>
        </w:rPr>
        <w:t>มีดังนี้</w:t>
      </w:r>
      <w:r w:rsidR="00BE3C67" w:rsidRPr="001C316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BE3C67" w:rsidRPr="001C3161">
        <w:rPr>
          <w:rFonts w:asciiTheme="majorBidi" w:hAnsiTheme="majorBidi" w:cstheme="majorBidi"/>
          <w:color w:val="000000"/>
          <w:sz w:val="28"/>
          <w:cs/>
        </w:rPr>
        <w:t>(งบการเงินเฉพาะกิจการ</w:t>
      </w:r>
      <w:r w:rsidR="00BE3C67" w:rsidRPr="001C3161">
        <w:rPr>
          <w:rFonts w:asciiTheme="majorBidi" w:hAnsiTheme="majorBidi" w:cstheme="majorBidi"/>
          <w:color w:val="000000"/>
          <w:sz w:val="28"/>
        </w:rPr>
        <w:t>:</w:t>
      </w:r>
      <w:r w:rsidR="00BE3C67" w:rsidRPr="001C3161">
        <w:rPr>
          <w:rFonts w:asciiTheme="majorBidi" w:hAnsiTheme="majorBidi" w:cstheme="majorBidi"/>
          <w:color w:val="000000"/>
          <w:sz w:val="28"/>
          <w:cs/>
        </w:rPr>
        <w:t xml:space="preserve"> ไม่มี)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6AA0" w:rsidRPr="00657820" w14:paraId="589AEFBB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6D0A0D" w14:textId="77777777" w:rsidR="00AA6AA0" w:rsidRPr="00657820" w:rsidRDefault="00AA6AA0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66EC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292E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7B16" w14:textId="77777777" w:rsidR="00AA6AA0" w:rsidRPr="00657820" w:rsidRDefault="00AA6AA0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6AA0" w:rsidRPr="00657820" w14:paraId="6B6EEC58" w14:textId="77777777" w:rsidTr="00A872AF">
        <w:trPr>
          <w:cantSplit/>
          <w:trHeight w:val="22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EBB2C6" w14:textId="77777777" w:rsidR="00AA6AA0" w:rsidRPr="00657820" w:rsidRDefault="00AA6AA0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6279A" w14:textId="00FFDA30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A1855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46978" w14:textId="5B07F989" w:rsidR="00AA6AA0" w:rsidRPr="00657820" w:rsidRDefault="00A872AF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D1EEB" w:rsidRPr="00657820" w14:paraId="15BAB559" w14:textId="77777777" w:rsidTr="00A872AF">
        <w:trPr>
          <w:cantSplit/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6DDE50" w14:textId="77777777" w:rsidR="009D1EEB" w:rsidRPr="00657820" w:rsidRDefault="009D1EEB" w:rsidP="009D1EE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5DBC" w14:textId="39C7ED27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76B163" w14:textId="77777777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16BA" w14:textId="7262223A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4CFC4" w14:textId="77777777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33ECA" w14:textId="1FD51750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81C8" w14:textId="77777777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AA8D" w14:textId="7696E9FE" w:rsidR="009D1EEB" w:rsidRPr="00657820" w:rsidRDefault="009D1EEB" w:rsidP="009D1EE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872AF" w:rsidRPr="00657820" w14:paraId="3C20F077" w14:textId="77777777" w:rsidTr="00A872A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BCDCE" w14:textId="0B06503C" w:rsidR="00A872AF" w:rsidRPr="00657820" w:rsidRDefault="00A872AF" w:rsidP="00A872A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333B3" w14:textId="0235AF06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32807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71C0" w14:textId="45E1CDB4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FD175" w14:textId="77777777" w:rsidR="00A872AF" w:rsidRPr="00657820" w:rsidRDefault="00A872A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32EF9" w14:textId="35EDE900" w:rsidR="00A872A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DEC83" w14:textId="5586C5B1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059" w14:textId="4EE84C0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8,33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AE2B1F" w:rsidRPr="00657820" w14:paraId="2DAD4A27" w14:textId="77777777" w:rsidTr="00AE2B1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87B348" w14:textId="5F60FD36" w:rsidR="00AE2B1F" w:rsidRPr="00657820" w:rsidRDefault="00AE2B1F" w:rsidP="00A872A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AC1E" w14:textId="77777777" w:rsidR="00AE2B1F" w:rsidRPr="00657820" w:rsidRDefault="00AE2B1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8E85F" w14:textId="77777777" w:rsidR="00AE2B1F" w:rsidRPr="00657820" w:rsidRDefault="00AE2B1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4686" w14:textId="77777777" w:rsidR="00AE2B1F" w:rsidRPr="00657820" w:rsidRDefault="00AE2B1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395D7E" w14:textId="77777777" w:rsidR="00AE2B1F" w:rsidRPr="00657820" w:rsidRDefault="00AE2B1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48A50" w14:textId="2BE743E2" w:rsidR="00AE2B1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AC2E0" w14:textId="77777777" w:rsidR="00AE2B1F" w:rsidRPr="00657820" w:rsidRDefault="00AE2B1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304D6" w14:textId="26DEF8CE" w:rsidR="00AE2B1F" w:rsidRPr="00657820" w:rsidRDefault="00AE2B1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72AF" w:rsidRPr="00657820" w14:paraId="4B8B8554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7EC376" w14:textId="52FF98C0" w:rsidR="00A872AF" w:rsidRPr="00657820" w:rsidRDefault="00A872AF" w:rsidP="00A872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59CA" w14:textId="60882696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A5EA4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A5A0" w14:textId="029D58BF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7C21F" w14:textId="77777777" w:rsidR="00A872AF" w:rsidRPr="00657820" w:rsidRDefault="00A872A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CE52" w14:textId="17743B79" w:rsidR="00A872A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DD5F6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24B8" w14:textId="2883B300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A872AF" w:rsidRPr="00657820" w14:paraId="769CAC4F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26612" w14:textId="2C6DE7A8" w:rsidR="00A872AF" w:rsidRPr="00657820" w:rsidRDefault="00A872AF" w:rsidP="00A872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7B35" w14:textId="623D252E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D82B6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4DAA" w14:textId="69624F81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C72E4" w14:textId="77777777" w:rsidR="00A872AF" w:rsidRPr="00657820" w:rsidRDefault="00A872A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3951" w14:textId="61BB81CB" w:rsidR="00A872A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3C3E0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2E22" w14:textId="6983647D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</w:rPr>
              <w:t>19,337</w:t>
            </w:r>
          </w:p>
        </w:tc>
      </w:tr>
      <w:tr w:rsidR="00A872AF" w:rsidRPr="00657820" w14:paraId="746926A8" w14:textId="77777777" w:rsidTr="00A872A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B5E211" w14:textId="77777777" w:rsidR="00A872AF" w:rsidRPr="00657820" w:rsidRDefault="00A872AF" w:rsidP="00A872A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20A" w14:textId="5EC83AA3" w:rsidR="00A872AF" w:rsidRPr="00657820" w:rsidRDefault="00A872AF" w:rsidP="00A872AF">
            <w:pPr>
              <w:tabs>
                <w:tab w:val="decimal" w:pos="993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87A2" w14:textId="77777777" w:rsidR="00A872AF" w:rsidRPr="00657820" w:rsidRDefault="00A872AF" w:rsidP="00A872A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2F10" w14:textId="7B9109F0" w:rsidR="00A872AF" w:rsidRPr="00657820" w:rsidRDefault="00A872AF" w:rsidP="00A872AF">
            <w:pPr>
              <w:tabs>
                <w:tab w:val="decimal" w:pos="98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15127" w14:textId="77777777" w:rsidR="00A872AF" w:rsidRPr="00657820" w:rsidRDefault="00A872A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24ED" w14:textId="17E67835" w:rsidR="00A872A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(9,136)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C772E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50CCF" w14:textId="1F065BBF" w:rsidR="00A872AF" w:rsidRPr="00657820" w:rsidRDefault="00A872AF" w:rsidP="00A872A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(9,44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872AF" w:rsidRPr="00657820" w14:paraId="01D174A4" w14:textId="77777777" w:rsidTr="00A872A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FCE37C" w14:textId="6F5ECA0D" w:rsidR="00A872AF" w:rsidRPr="00657820" w:rsidRDefault="00A872AF" w:rsidP="00A872A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รวมสินค้าคงเหลือ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C79E" w14:textId="427E72C1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9BB62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92C7" w14:textId="0637399F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9A44D" w14:textId="77777777" w:rsidR="00A872AF" w:rsidRPr="00657820" w:rsidRDefault="00A872AF" w:rsidP="00A872AF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0E6CE" w14:textId="7D607D5E" w:rsidR="00A872AF" w:rsidRPr="00657820" w:rsidRDefault="00DE73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22,130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33598" w14:textId="77777777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BCA02" w14:textId="0F551845" w:rsidR="00A872AF" w:rsidRPr="00657820" w:rsidRDefault="00A872AF" w:rsidP="00A872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18,745</w:t>
            </w:r>
          </w:p>
        </w:tc>
      </w:tr>
    </w:tbl>
    <w:p w14:paraId="6B3A1486" w14:textId="77777777" w:rsidR="00162860" w:rsidRPr="00162860" w:rsidRDefault="00162860" w:rsidP="00162860">
      <w:pPr>
        <w:pStyle w:val="ListParagraph"/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</w:pPr>
    </w:p>
    <w:p w14:paraId="6BD96291" w14:textId="6BD1D089" w:rsidR="00F673A4" w:rsidRPr="00657820" w:rsidRDefault="00F673A4" w:rsidP="00C355B1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หมุนเวียนอื่น</w:t>
      </w:r>
    </w:p>
    <w:p w14:paraId="15795BBC" w14:textId="757DCCA4" w:rsidR="00F673A4" w:rsidRPr="005130BA" w:rsidRDefault="00F673A4" w:rsidP="00055849">
      <w:pPr>
        <w:tabs>
          <w:tab w:val="left" w:pos="709"/>
        </w:tabs>
        <w:spacing w:after="120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5130BA">
        <w:rPr>
          <w:rFonts w:asciiTheme="majorBidi" w:hAnsiTheme="majorBidi" w:cstheme="majorBidi"/>
          <w:color w:val="000000"/>
          <w:sz w:val="28"/>
          <w:cs/>
        </w:rPr>
        <w:t>สินทรัพย์หมุนเวียนอื่น ณ วันที่</w:t>
      </w:r>
      <w:r w:rsidRPr="005130BA">
        <w:rPr>
          <w:rFonts w:asciiTheme="majorBidi" w:hAnsiTheme="majorBidi" w:cstheme="majorBidi"/>
          <w:color w:val="000000"/>
          <w:sz w:val="28"/>
        </w:rPr>
        <w:t xml:space="preserve"> </w:t>
      </w:r>
      <w:r w:rsidRPr="005130BA">
        <w:rPr>
          <w:rFonts w:asciiTheme="majorBidi" w:hAnsiTheme="majorBidi" w:cstheme="majorBidi"/>
          <w:color w:val="000000"/>
          <w:sz w:val="28"/>
          <w:lang w:val="en-GB"/>
        </w:rPr>
        <w:t xml:space="preserve">31 </w:t>
      </w:r>
      <w:r w:rsidRPr="005130BA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5130BA">
        <w:rPr>
          <w:rFonts w:asciiTheme="majorBidi" w:hAnsiTheme="majorBidi" w:cstheme="majorBidi"/>
          <w:color w:val="000000"/>
          <w:sz w:val="28"/>
        </w:rPr>
        <w:t xml:space="preserve"> </w:t>
      </w:r>
      <w:r w:rsidRPr="005130BA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9D1EEB" w:rsidRPr="005130BA">
        <w:rPr>
          <w:rFonts w:asciiTheme="majorBidi" w:hAnsiTheme="majorBidi" w:cstheme="majorBidi"/>
          <w:color w:val="000000"/>
          <w:sz w:val="28"/>
        </w:rPr>
        <w:t>7</w:t>
      </w:r>
      <w:r w:rsidRPr="005130BA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Pr="005130BA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9D1EEB" w:rsidRPr="005130BA">
        <w:rPr>
          <w:rFonts w:asciiTheme="majorBidi" w:hAnsiTheme="majorBidi" w:cstheme="majorBidi"/>
          <w:color w:val="000000"/>
          <w:sz w:val="28"/>
          <w:lang w:val="en-GB"/>
        </w:rPr>
        <w:t>6</w:t>
      </w:r>
      <w:r w:rsidRPr="005130BA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5130BA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F673A4" w:rsidRPr="00657820" w14:paraId="62267C23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475DDA0F" w14:textId="77777777" w:rsidR="00F673A4" w:rsidRPr="00657820" w:rsidRDefault="00F673A4" w:rsidP="00506CF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683515B" w14:textId="77777777" w:rsidR="00F673A4" w:rsidRPr="00657820" w:rsidRDefault="00F673A4" w:rsidP="00506CF3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6D4FD15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3FDCD31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4AB5C457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A3A1AE4" w14:textId="77777777" w:rsidR="00F673A4" w:rsidRPr="00657820" w:rsidRDefault="00F673A4" w:rsidP="00506CF3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673A4" w:rsidRPr="00657820" w14:paraId="72F0AC8E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79752659" w14:textId="77777777" w:rsidR="00F673A4" w:rsidRPr="00657820" w:rsidRDefault="00F673A4" w:rsidP="00C945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E4D2A28" w14:textId="77777777" w:rsidR="00F673A4" w:rsidRPr="00657820" w:rsidRDefault="00F673A4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115703E5" w14:textId="77777777" w:rsidR="00F673A4" w:rsidRPr="00657820" w:rsidRDefault="00F673A4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523D26FB" w14:textId="77777777" w:rsidR="00F673A4" w:rsidRPr="00657820" w:rsidRDefault="00F673A4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F0D4D45" w14:textId="77777777" w:rsidR="00F673A4" w:rsidRPr="00657820" w:rsidRDefault="00F673A4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0C59FAA1" w14:textId="77777777" w:rsidR="00F673A4" w:rsidRPr="00657820" w:rsidRDefault="00F673A4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77A92" w:rsidRPr="00657820" w14:paraId="09C96ECF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149EA01E" w14:textId="77777777" w:rsidR="00377A92" w:rsidRPr="00657820" w:rsidRDefault="00377A92" w:rsidP="00C9457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1579F" w14:textId="5656F58F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72" w:type="dxa"/>
          </w:tcPr>
          <w:p w14:paraId="2B3B357F" w14:textId="77777777" w:rsidR="00377A92" w:rsidRPr="00657820" w:rsidRDefault="00377A92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800E99" w14:textId="462FBFCD" w:rsidR="00377A92" w:rsidRPr="00657820" w:rsidRDefault="00377A92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</w:tcPr>
          <w:p w14:paraId="60BCC5AB" w14:textId="77777777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4F812E7" w14:textId="0F40851D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72" w:type="dxa"/>
          </w:tcPr>
          <w:p w14:paraId="7BFA0354" w14:textId="77777777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15E9E6F" w14:textId="680B3303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</w:tcPr>
          <w:p w14:paraId="65F0D7F9" w14:textId="77777777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9A4884" w14:textId="342E8D24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30DCE0B9" w14:textId="77777777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A5DAD9" w14:textId="2EE6CCD7" w:rsidR="00377A92" w:rsidRPr="00657820" w:rsidRDefault="00377A92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77A92" w:rsidRPr="00657820" w14:paraId="582D0748" w14:textId="77777777" w:rsidTr="00506CF3">
        <w:tc>
          <w:tcPr>
            <w:tcW w:w="2700" w:type="dxa"/>
          </w:tcPr>
          <w:p w14:paraId="0FACA29D" w14:textId="77777777" w:rsidR="00377A92" w:rsidRPr="00657820" w:rsidRDefault="00377A92" w:rsidP="00C9457F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72957" w14:textId="6A689272" w:rsidR="00377A92" w:rsidRPr="00657820" w:rsidRDefault="00377A92" w:rsidP="00C9457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B56D52">
              <w:rPr>
                <w:rFonts w:asciiTheme="majorBidi" w:hAnsiTheme="majorBidi" w:cstheme="majorBidi"/>
                <w:sz w:val="28"/>
              </w:rPr>
              <w:t>0.40</w:t>
            </w:r>
          </w:p>
        </w:tc>
        <w:tc>
          <w:tcPr>
            <w:tcW w:w="72" w:type="dxa"/>
            <w:vAlign w:val="bottom"/>
          </w:tcPr>
          <w:p w14:paraId="7B29D34E" w14:textId="77777777" w:rsidR="00377A92" w:rsidRPr="00657820" w:rsidRDefault="00377A92" w:rsidP="00C9457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5C56" w14:textId="4FC23C98" w:rsidR="00377A92" w:rsidRPr="00657820" w:rsidRDefault="00377A92" w:rsidP="00C9457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0.55</w:t>
            </w:r>
          </w:p>
        </w:tc>
        <w:tc>
          <w:tcPr>
            <w:tcW w:w="72" w:type="dxa"/>
            <w:vAlign w:val="bottom"/>
          </w:tcPr>
          <w:p w14:paraId="1F8F129B" w14:textId="77777777" w:rsidR="00377A92" w:rsidRPr="00657820" w:rsidRDefault="00377A92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98319" w14:textId="6AF5097E" w:rsidR="00377A92" w:rsidRPr="00657820" w:rsidRDefault="00B56D52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23B7382A" w14:textId="77777777" w:rsidR="00377A92" w:rsidRPr="00657820" w:rsidRDefault="00377A92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742E" w14:textId="6E5CB97D" w:rsidR="00377A92" w:rsidRPr="00657820" w:rsidRDefault="00377A92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5E5FE924" w14:textId="77777777" w:rsidR="00377A92" w:rsidRPr="00657820" w:rsidRDefault="00377A92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00184" w14:textId="36D7A7C9" w:rsidR="00377A92" w:rsidRPr="00657820" w:rsidRDefault="00B56D52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9C6ECF5" w14:textId="77777777" w:rsidR="00377A92" w:rsidRPr="00657820" w:rsidRDefault="00377A92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D6233" w14:textId="77777777" w:rsidR="00377A92" w:rsidRPr="00657820" w:rsidRDefault="00377A92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7A92" w:rsidRPr="00657820" w14:paraId="35BAE3FA" w14:textId="77777777" w:rsidTr="00506CF3">
        <w:tc>
          <w:tcPr>
            <w:tcW w:w="2700" w:type="dxa"/>
            <w:vAlign w:val="bottom"/>
          </w:tcPr>
          <w:p w14:paraId="527D3D4E" w14:textId="77777777" w:rsidR="00377A92" w:rsidRPr="00657820" w:rsidRDefault="00377A92" w:rsidP="00C9457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5C59C" w14:textId="77777777" w:rsidR="00377A92" w:rsidRPr="00657820" w:rsidRDefault="00377A92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579AB734" w14:textId="77777777" w:rsidR="00377A92" w:rsidRPr="00657820" w:rsidRDefault="00377A92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73354F" w14:textId="77777777" w:rsidR="00377A92" w:rsidRPr="00657820" w:rsidRDefault="00377A92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0FD0F55D" w14:textId="77777777" w:rsidR="00377A92" w:rsidRPr="00657820" w:rsidRDefault="00377A92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1A635" w14:textId="7A38A1C7" w:rsidR="00377A92" w:rsidRPr="00657820" w:rsidRDefault="00B56D52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  <w:shd w:val="clear" w:color="auto" w:fill="auto"/>
          </w:tcPr>
          <w:p w14:paraId="63322CA6" w14:textId="77777777" w:rsidR="00377A92" w:rsidRPr="00657820" w:rsidRDefault="00377A92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7BDA4" w14:textId="4A5A309D" w:rsidR="00377A92" w:rsidRPr="00657820" w:rsidRDefault="00377A92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</w:tcPr>
          <w:p w14:paraId="5362EE2E" w14:textId="77777777" w:rsidR="00377A92" w:rsidRPr="00657820" w:rsidRDefault="00377A92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83DFE" w14:textId="69A33FE8" w:rsidR="00377A92" w:rsidRPr="00657820" w:rsidRDefault="00B56D52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754F0699" w14:textId="77777777" w:rsidR="00377A92" w:rsidRPr="00657820" w:rsidRDefault="00377A92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BD06CD" w14:textId="77777777" w:rsidR="00377A92" w:rsidRPr="00657820" w:rsidRDefault="00377A92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DF4DDE5" w14:textId="7BA5AA46" w:rsidR="001049E5" w:rsidRDefault="00F673A4" w:rsidP="00C9457F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055849"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 xml:space="preserve">วงเงินสินเชื่อและหนังสือค้ำประกันธนาคารที่จะครบกำหนดภายใน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>ปี</w:t>
      </w:r>
    </w:p>
    <w:p w14:paraId="483B2044" w14:textId="510CF7A4" w:rsidR="0010270A" w:rsidRPr="00657820" w:rsidRDefault="0010270A" w:rsidP="00C9457F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4963659E" w14:textId="638A6266" w:rsidR="00B7741E" w:rsidRPr="005130BA" w:rsidRDefault="0010270A" w:rsidP="00C9457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5130BA">
        <w:rPr>
          <w:rFonts w:asciiTheme="majorBidi" w:hAnsiTheme="majorBidi" w:cstheme="majorBidi"/>
          <w:color w:val="000000"/>
          <w:sz w:val="28"/>
          <w:cs/>
        </w:rPr>
        <w:t>สินทรัพย์ทางการเงินไม่หมุนเวียนอื่น</w:t>
      </w:r>
      <w:r w:rsidRPr="005130BA">
        <w:rPr>
          <w:rFonts w:asciiTheme="majorBidi" w:hAnsiTheme="majorBidi" w:cstheme="majorBidi"/>
          <w:color w:val="000000"/>
          <w:sz w:val="28"/>
        </w:rPr>
        <w:t xml:space="preserve"> </w:t>
      </w:r>
      <w:r w:rsidRPr="005130BA">
        <w:rPr>
          <w:rFonts w:asciiTheme="majorBidi" w:hAnsiTheme="majorBidi" w:cstheme="majorBidi"/>
          <w:sz w:val="28"/>
          <w:cs/>
        </w:rPr>
        <w:t xml:space="preserve">ณ วันที่ </w:t>
      </w:r>
      <w:r w:rsidRPr="005130BA">
        <w:rPr>
          <w:rFonts w:asciiTheme="majorBidi" w:hAnsiTheme="majorBidi" w:cstheme="majorBidi"/>
          <w:sz w:val="28"/>
        </w:rPr>
        <w:t xml:space="preserve">31 </w:t>
      </w:r>
      <w:r w:rsidRPr="005130BA">
        <w:rPr>
          <w:rFonts w:asciiTheme="majorBidi" w:hAnsiTheme="majorBidi" w:cstheme="majorBidi"/>
          <w:sz w:val="28"/>
          <w:cs/>
        </w:rPr>
        <w:t xml:space="preserve">ธันวาคม </w:t>
      </w:r>
      <w:r w:rsidRPr="005130BA">
        <w:rPr>
          <w:rFonts w:asciiTheme="majorBidi" w:hAnsiTheme="majorBidi" w:cstheme="majorBidi"/>
          <w:sz w:val="28"/>
        </w:rPr>
        <w:t>256</w:t>
      </w:r>
      <w:r w:rsidR="00675CC5" w:rsidRPr="005130BA">
        <w:rPr>
          <w:rFonts w:asciiTheme="majorBidi" w:hAnsiTheme="majorBidi" w:cstheme="majorBidi"/>
          <w:sz w:val="28"/>
        </w:rPr>
        <w:t>7</w:t>
      </w:r>
      <w:r w:rsidRPr="005130BA">
        <w:rPr>
          <w:rFonts w:asciiTheme="majorBidi" w:hAnsiTheme="majorBidi" w:cstheme="majorBidi"/>
          <w:sz w:val="28"/>
        </w:rPr>
        <w:t xml:space="preserve"> </w:t>
      </w:r>
      <w:r w:rsidRPr="005130BA">
        <w:rPr>
          <w:rFonts w:asciiTheme="majorBidi" w:hAnsiTheme="majorBidi" w:cstheme="majorBidi"/>
          <w:sz w:val="28"/>
          <w:cs/>
        </w:rPr>
        <w:t xml:space="preserve">และ </w:t>
      </w:r>
      <w:r w:rsidRPr="005130BA">
        <w:rPr>
          <w:rFonts w:asciiTheme="majorBidi" w:hAnsiTheme="majorBidi" w:cstheme="majorBidi"/>
          <w:sz w:val="28"/>
        </w:rPr>
        <w:t>256</w:t>
      </w:r>
      <w:r w:rsidR="00675CC5" w:rsidRPr="005130BA">
        <w:rPr>
          <w:rFonts w:asciiTheme="majorBidi" w:hAnsiTheme="majorBidi" w:cstheme="majorBidi"/>
          <w:sz w:val="28"/>
        </w:rPr>
        <w:t>6</w:t>
      </w:r>
      <w:r w:rsidRPr="005130BA">
        <w:rPr>
          <w:rFonts w:asciiTheme="majorBidi" w:hAnsiTheme="majorBidi" w:cstheme="majorBidi"/>
          <w:sz w:val="28"/>
        </w:rPr>
        <w:t xml:space="preserve"> </w:t>
      </w:r>
      <w:r w:rsidR="00E30B6D" w:rsidRPr="005130BA">
        <w:rPr>
          <w:rFonts w:asciiTheme="majorBidi" w:hAnsiTheme="majorBidi" w:cstheme="majorBidi"/>
          <w:sz w:val="28"/>
          <w:cs/>
        </w:rPr>
        <w:t>มี</w:t>
      </w:r>
      <w:r w:rsidRPr="005130BA">
        <w:rPr>
          <w:rFonts w:asciiTheme="majorBidi" w:hAnsiTheme="majorBidi" w:cstheme="majorBidi"/>
          <w:sz w:val="28"/>
          <w:cs/>
        </w:rPr>
        <w:t>ดังนี้</w:t>
      </w:r>
      <w:r w:rsidR="00B7741E" w:rsidRPr="005130BA">
        <w:rPr>
          <w:rFonts w:asciiTheme="majorBidi" w:hAnsiTheme="majorBidi" w:cstheme="majorBidi"/>
          <w:sz w:val="28"/>
          <w:cs/>
        </w:rPr>
        <w:t xml:space="preserve"> </w:t>
      </w:r>
      <w:r w:rsidR="00B7741E" w:rsidRPr="005130BA">
        <w:rPr>
          <w:rFonts w:asciiTheme="majorBidi" w:hAnsiTheme="majorBidi" w:cstheme="majorBidi"/>
          <w:color w:val="000000"/>
          <w:sz w:val="28"/>
          <w:cs/>
        </w:rPr>
        <w:t>(งบการเงินเฉพาะกิจการ</w:t>
      </w:r>
      <w:r w:rsidR="00B7741E" w:rsidRPr="005130BA">
        <w:rPr>
          <w:rFonts w:asciiTheme="majorBidi" w:hAnsiTheme="majorBidi" w:cstheme="majorBidi"/>
          <w:color w:val="000000"/>
          <w:sz w:val="28"/>
        </w:rPr>
        <w:t>:</w:t>
      </w:r>
      <w:r w:rsidR="00B7741E" w:rsidRPr="005130BA">
        <w:rPr>
          <w:rFonts w:asciiTheme="majorBidi" w:hAnsiTheme="majorBidi" w:cstheme="majorBidi"/>
          <w:color w:val="000000"/>
          <w:sz w:val="28"/>
          <w:cs/>
        </w:rPr>
        <w:t xml:space="preserve"> 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86"/>
        <w:gridCol w:w="994"/>
        <w:gridCol w:w="86"/>
        <w:gridCol w:w="994"/>
        <w:gridCol w:w="86"/>
        <w:gridCol w:w="1084"/>
        <w:gridCol w:w="86"/>
        <w:gridCol w:w="994"/>
        <w:gridCol w:w="90"/>
        <w:gridCol w:w="990"/>
      </w:tblGrid>
      <w:tr w:rsidR="0010270A" w:rsidRPr="00657820" w14:paraId="28267EDC" w14:textId="77777777" w:rsidTr="00722A62">
        <w:trPr>
          <w:trHeight w:val="270"/>
        </w:trPr>
        <w:tc>
          <w:tcPr>
            <w:tcW w:w="2700" w:type="dxa"/>
            <w:vAlign w:val="bottom"/>
          </w:tcPr>
          <w:p w14:paraId="18F77FF7" w14:textId="77777777" w:rsidR="0010270A" w:rsidRPr="00657820" w:rsidRDefault="0010270A" w:rsidP="00C9457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9F4F720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5B98301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68E3AB48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012ED4FB" w14:textId="77777777" w:rsidR="0010270A" w:rsidRPr="00657820" w:rsidRDefault="0010270A" w:rsidP="00C9457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CAD6344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22C62FDA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10270A" w:rsidRPr="00657820" w14:paraId="19876111" w14:textId="77777777" w:rsidTr="00722A62">
        <w:trPr>
          <w:trHeight w:val="270"/>
        </w:trPr>
        <w:tc>
          <w:tcPr>
            <w:tcW w:w="2700" w:type="dxa"/>
            <w:vAlign w:val="bottom"/>
          </w:tcPr>
          <w:p w14:paraId="67DD8E65" w14:textId="77777777" w:rsidR="0010270A" w:rsidRPr="00657820" w:rsidRDefault="0010270A" w:rsidP="00C9457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9AC95AE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bottom"/>
          </w:tcPr>
          <w:p w14:paraId="2CF6F7A6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0270A" w:rsidRPr="00657820" w14:paraId="2522307D" w14:textId="77777777" w:rsidTr="00722A62">
        <w:trPr>
          <w:trHeight w:val="207"/>
        </w:trPr>
        <w:tc>
          <w:tcPr>
            <w:tcW w:w="2700" w:type="dxa"/>
            <w:vAlign w:val="bottom"/>
          </w:tcPr>
          <w:p w14:paraId="79A380C5" w14:textId="77777777" w:rsidR="0010270A" w:rsidRPr="00657820" w:rsidRDefault="0010270A" w:rsidP="00C9457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08FFD3B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770E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36CE3DE3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F33A" w14:textId="77777777" w:rsidR="0010270A" w:rsidRPr="00657820" w:rsidRDefault="0010270A" w:rsidP="00C9457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3B07AFAB" w14:textId="77777777" w:rsidR="0010270A" w:rsidRPr="00657820" w:rsidRDefault="0010270A" w:rsidP="00C9457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0EB046B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559C8" w14:textId="77777777" w:rsidR="0010270A" w:rsidRPr="00657820" w:rsidRDefault="0010270A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675CC5" w:rsidRPr="00657820" w14:paraId="7AF36656" w14:textId="77777777" w:rsidTr="00722A62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2BAAF54B" w14:textId="77777777" w:rsidR="00675CC5" w:rsidRPr="00657820" w:rsidRDefault="00675CC5" w:rsidP="00C9457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890F578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25D16A" w14:textId="1469A138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86" w:type="dxa"/>
          </w:tcPr>
          <w:p w14:paraId="61DF9AA9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A3D265A" w14:textId="15935F6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6" w:type="dxa"/>
          </w:tcPr>
          <w:p w14:paraId="76F5262E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5C6AA99" w14:textId="79A9ED6C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86" w:type="dxa"/>
          </w:tcPr>
          <w:p w14:paraId="218B7B09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EFBDEBC" w14:textId="438ACE7D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6" w:type="dxa"/>
          </w:tcPr>
          <w:p w14:paraId="1F9CC3AA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C0B23DA" w14:textId="4033887C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326B4CE5" w14:textId="77777777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71B9D8" w14:textId="7C2AC522" w:rsidR="00675CC5" w:rsidRPr="00657820" w:rsidRDefault="00675CC5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675CC5" w:rsidRPr="00657820" w14:paraId="130CE181" w14:textId="77777777" w:rsidTr="005D3A8B">
        <w:tc>
          <w:tcPr>
            <w:tcW w:w="2700" w:type="dxa"/>
          </w:tcPr>
          <w:p w14:paraId="66A9ED65" w14:textId="77777777" w:rsidR="00675CC5" w:rsidRPr="00657820" w:rsidRDefault="00675CC5" w:rsidP="00C9457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0053B26" w14:textId="77777777" w:rsidR="00675CC5" w:rsidRPr="00657820" w:rsidRDefault="00675CC5" w:rsidP="00C9457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AD329" w14:textId="2D74C519" w:rsidR="00675CC5" w:rsidRPr="005D3A8B" w:rsidRDefault="00D149F1" w:rsidP="00C9457F">
            <w:pPr>
              <w:tabs>
                <w:tab w:val="decimal" w:pos="617"/>
              </w:tabs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4381C5" w14:textId="77777777" w:rsidR="00675CC5" w:rsidRPr="005D3A8B" w:rsidRDefault="00675CC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D62D0D" w14:textId="04E75B05" w:rsidR="00675CC5" w:rsidRPr="005D3A8B" w:rsidRDefault="00675CC5" w:rsidP="00C9457F">
            <w:pPr>
              <w:tabs>
                <w:tab w:val="decimal" w:pos="20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48AEDF8" w14:textId="77777777" w:rsidR="00675CC5" w:rsidRPr="005D3A8B" w:rsidRDefault="00675CC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0D7F6F1" w14:textId="529A777E" w:rsidR="00675CC5" w:rsidRPr="005D3A8B" w:rsidRDefault="00D149F1" w:rsidP="00C9457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8297010" w14:textId="77777777" w:rsidR="00675CC5" w:rsidRPr="005D3A8B" w:rsidRDefault="00675CC5" w:rsidP="00C9457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8BD00F6" w14:textId="006200DF" w:rsidR="00675CC5" w:rsidRPr="005D3A8B" w:rsidRDefault="00675CC5" w:rsidP="00C9457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5DAAD78" w14:textId="77777777" w:rsidR="00675CC5" w:rsidRPr="005D3A8B" w:rsidRDefault="00675CC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3D8EBE" w14:textId="5ADE55D0" w:rsidR="00675CC5" w:rsidRPr="005D3A8B" w:rsidRDefault="00D149F1" w:rsidP="00C9457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3</w:t>
            </w:r>
            <w:r w:rsidR="00A07A10">
              <w:rPr>
                <w:rFonts w:asciiTheme="majorBidi" w:hAnsiTheme="majorBidi" w:cstheme="majorBidi"/>
                <w:sz w:val="28"/>
              </w:rPr>
              <w:t>2</w:t>
            </w:r>
            <w:r w:rsidRPr="005D3A8B">
              <w:rPr>
                <w:rFonts w:asciiTheme="majorBidi" w:hAnsiTheme="majorBidi" w:cstheme="majorBidi"/>
                <w:sz w:val="28"/>
              </w:rPr>
              <w:t>,</w:t>
            </w:r>
            <w:r w:rsidR="00D46FC9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99C0B4" w14:textId="77777777" w:rsidR="00675CC5" w:rsidRPr="005D3A8B" w:rsidRDefault="00675CC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27D46" w14:textId="2E4187C7" w:rsidR="00675CC5" w:rsidRPr="005D3A8B" w:rsidRDefault="00675CC5" w:rsidP="00C9457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3A8B">
              <w:rPr>
                <w:rFonts w:asciiTheme="majorBidi" w:hAnsiTheme="majorBidi" w:cstheme="majorBidi"/>
                <w:sz w:val="28"/>
              </w:rPr>
              <w:t>31,941</w:t>
            </w:r>
          </w:p>
        </w:tc>
      </w:tr>
      <w:tr w:rsidR="00675CC5" w:rsidRPr="00657820" w14:paraId="7D9A1B6D" w14:textId="77777777" w:rsidTr="005D3A8B">
        <w:tc>
          <w:tcPr>
            <w:tcW w:w="2700" w:type="dxa"/>
          </w:tcPr>
          <w:p w14:paraId="79667098" w14:textId="77777777" w:rsidR="00675CC5" w:rsidRPr="00657820" w:rsidRDefault="00675CC5" w:rsidP="00C9457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9FA60DE" w14:textId="77777777" w:rsidR="00675CC5" w:rsidRPr="00657820" w:rsidRDefault="00675CC5" w:rsidP="00C9457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6302FC" w14:textId="77777777" w:rsidR="00675CC5" w:rsidRPr="005D3A8B" w:rsidRDefault="00675CC5" w:rsidP="00C9457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2764B54" w14:textId="77777777" w:rsidR="00675CC5" w:rsidRPr="005D3A8B" w:rsidRDefault="00675CC5" w:rsidP="00C9457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F347776" w14:textId="77777777" w:rsidR="00675CC5" w:rsidRPr="005D3A8B" w:rsidRDefault="00675CC5" w:rsidP="00C9457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</w:tcPr>
          <w:p w14:paraId="6AD7A835" w14:textId="77777777" w:rsidR="00675CC5" w:rsidRPr="005D3A8B" w:rsidRDefault="00675CC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E5CEEE4" w14:textId="77777777" w:rsidR="00675CC5" w:rsidRPr="005D3A8B" w:rsidRDefault="00675CC5" w:rsidP="00C9457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E45818F" w14:textId="77777777" w:rsidR="00675CC5" w:rsidRPr="005D3A8B" w:rsidRDefault="00675CC5" w:rsidP="00C9457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B8837F8" w14:textId="77777777" w:rsidR="00675CC5" w:rsidRPr="005D3A8B" w:rsidRDefault="00675CC5" w:rsidP="00C9457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</w:tcPr>
          <w:p w14:paraId="43D80A06" w14:textId="77777777" w:rsidR="00675CC5" w:rsidRPr="005D3A8B" w:rsidRDefault="00675CC5" w:rsidP="00C9457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555B" w14:textId="02D9C441" w:rsidR="00675CC5" w:rsidRPr="005D3A8B" w:rsidRDefault="00A07A10" w:rsidP="00C9457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7A10">
              <w:rPr>
                <w:rFonts w:asciiTheme="majorBidi" w:hAnsiTheme="majorBidi" w:cstheme="majorBidi" w:hint="eastAsia"/>
                <w:b/>
                <w:bCs/>
                <w:sz w:val="28"/>
              </w:rPr>
              <w:t>32,</w:t>
            </w:r>
            <w:r w:rsidR="00D46FC9" w:rsidRPr="00D46FC9">
              <w:rPr>
                <w:rFonts w:asciiTheme="majorBidi" w:hAnsiTheme="majorBidi" w:cstheme="majorBidi"/>
                <w:b/>
                <w:bCs/>
                <w:sz w:val="28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31A86158" w14:textId="77777777" w:rsidR="00675CC5" w:rsidRPr="005D3A8B" w:rsidRDefault="00675CC5" w:rsidP="00C9457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B4C48" w14:textId="37A622A4" w:rsidR="00675CC5" w:rsidRPr="005D3A8B" w:rsidRDefault="00675CC5" w:rsidP="00C9457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3A8B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</w:tr>
    </w:tbl>
    <w:p w14:paraId="720673BC" w14:textId="79852B56" w:rsidR="00D5121C" w:rsidRPr="00657820" w:rsidRDefault="009B2480" w:rsidP="00C9457F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3ADE897D" w14:textId="1AEABB8A" w:rsidR="00E30B6D" w:rsidRPr="00657820" w:rsidRDefault="001E2590" w:rsidP="00C9457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เงินฝากธนาคารที่มีภาระค้ำประกัน 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576C7">
        <w:rPr>
          <w:rFonts w:asciiTheme="majorBidi" w:hAnsiTheme="majorBidi" w:cstheme="majorBidi"/>
          <w:color w:val="000000"/>
          <w:spacing w:val="-2"/>
          <w:sz w:val="28"/>
          <w:lang w:val="en-GB"/>
        </w:rPr>
        <w:t>7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576C7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มีดังนี้</w:t>
      </w:r>
      <w:r w:rsidRPr="00657820">
        <w:rPr>
          <w:rFonts w:asciiTheme="majorBidi" w:hAnsiTheme="majorBidi" w:cstheme="majorBidi"/>
          <w:sz w:val="28"/>
        </w:rPr>
        <w:t xml:space="preserve"> </w:t>
      </w:r>
    </w:p>
    <w:tbl>
      <w:tblPr>
        <w:tblW w:w="92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197E4D" w:rsidRPr="00657820" w14:paraId="2A0E0218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88F7C79" w14:textId="77777777" w:rsidR="00197E4D" w:rsidRPr="00657820" w:rsidRDefault="00197E4D" w:rsidP="00C945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3A7186E" w14:textId="77777777" w:rsidR="00197E4D" w:rsidRPr="00657820" w:rsidRDefault="00197E4D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C611213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2FF1BC6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D94F9A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ECF8429" w14:textId="77777777" w:rsidR="00197E4D" w:rsidRPr="00657820" w:rsidRDefault="00197E4D" w:rsidP="00C9457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97E4D" w:rsidRPr="00657820" w14:paraId="3DCC42CD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76732D74" w14:textId="77777777" w:rsidR="00197E4D" w:rsidRPr="00657820" w:rsidRDefault="00197E4D" w:rsidP="00C945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BA3BA12" w14:textId="77777777" w:rsidR="00197E4D" w:rsidRPr="00657820" w:rsidRDefault="00197E4D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132612FE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6B35492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8C024A8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E4AFCAD" w14:textId="77777777" w:rsidR="00197E4D" w:rsidRPr="00657820" w:rsidRDefault="00197E4D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76C7" w:rsidRPr="00657820" w14:paraId="2C9E4CE3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02B9706" w14:textId="77777777" w:rsidR="000576C7" w:rsidRPr="00657820" w:rsidRDefault="000576C7" w:rsidP="00C945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4DB83F" w14:textId="5E3A4B45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57A1EE0D" w14:textId="77777777" w:rsidR="000576C7" w:rsidRPr="00657820" w:rsidRDefault="000576C7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364628" w14:textId="078557C7" w:rsidR="000576C7" w:rsidRPr="00657820" w:rsidRDefault="000576C7" w:rsidP="00C9457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</w:tcPr>
          <w:p w14:paraId="0F2E70C8" w14:textId="77777777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3A97310" w14:textId="1E3A19BF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16AFEE74" w14:textId="77777777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5B901C" w14:textId="027798E2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31B47650" w14:textId="77777777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2BA384" w14:textId="239A3C06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C2CF197" w14:textId="77777777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3D2AC4" w14:textId="1316B578" w:rsidR="000576C7" w:rsidRPr="00657820" w:rsidRDefault="000576C7" w:rsidP="00C9457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576C7" w:rsidRPr="00657820" w14:paraId="4EBF7331" w14:textId="77777777" w:rsidTr="002E7260">
        <w:tc>
          <w:tcPr>
            <w:tcW w:w="2790" w:type="dxa"/>
          </w:tcPr>
          <w:p w14:paraId="397E6343" w14:textId="6732C4D2" w:rsidR="000576C7" w:rsidRPr="00657820" w:rsidRDefault="000576C7" w:rsidP="00C9457F">
            <w:pPr>
              <w:ind w:left="3"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B2D376" w14:textId="1ACBB9F1" w:rsidR="000576C7" w:rsidRPr="00657820" w:rsidRDefault="001B4B8B" w:rsidP="00C9457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0.40</w:t>
            </w:r>
          </w:p>
        </w:tc>
        <w:tc>
          <w:tcPr>
            <w:tcW w:w="72" w:type="dxa"/>
            <w:vAlign w:val="bottom"/>
          </w:tcPr>
          <w:p w14:paraId="276732B5" w14:textId="77777777" w:rsidR="000576C7" w:rsidRPr="00657820" w:rsidRDefault="000576C7" w:rsidP="00C9457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0FF41" w14:textId="0B5DF635" w:rsidR="000576C7" w:rsidRPr="00657820" w:rsidRDefault="000576C7" w:rsidP="00C9457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72" w:type="dxa"/>
            <w:vAlign w:val="bottom"/>
          </w:tcPr>
          <w:p w14:paraId="501D2E9D" w14:textId="77777777" w:rsidR="000576C7" w:rsidRPr="00657820" w:rsidRDefault="000576C7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1A40" w14:textId="66E00B7C" w:rsidR="000576C7" w:rsidRPr="00657820" w:rsidRDefault="001B4B8B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72" w:type="dxa"/>
            <w:vAlign w:val="bottom"/>
          </w:tcPr>
          <w:p w14:paraId="2205BB3B" w14:textId="77777777" w:rsidR="000576C7" w:rsidRPr="00657820" w:rsidRDefault="000576C7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7FD4" w14:textId="04ACC73B" w:rsidR="000576C7" w:rsidRPr="00657820" w:rsidRDefault="000576C7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72" w:type="dxa"/>
            <w:vAlign w:val="bottom"/>
          </w:tcPr>
          <w:p w14:paraId="1BF0C71A" w14:textId="77777777" w:rsidR="000576C7" w:rsidRPr="00657820" w:rsidRDefault="000576C7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2F72D" w14:textId="36EDB9AA" w:rsidR="000576C7" w:rsidRPr="00657820" w:rsidRDefault="001B4B8B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bottom"/>
          </w:tcPr>
          <w:p w14:paraId="15A1652C" w14:textId="77777777" w:rsidR="000576C7" w:rsidRPr="00657820" w:rsidRDefault="000576C7" w:rsidP="00C9457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B30B25" w14:textId="4EDDB1A0" w:rsidR="000576C7" w:rsidRPr="00657820" w:rsidRDefault="000576C7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0576C7" w:rsidRPr="00657820" w14:paraId="172F60AC" w14:textId="77777777" w:rsidTr="002E7260">
        <w:tc>
          <w:tcPr>
            <w:tcW w:w="2790" w:type="dxa"/>
            <w:vAlign w:val="bottom"/>
          </w:tcPr>
          <w:p w14:paraId="21B2F63F" w14:textId="77777777" w:rsidR="000576C7" w:rsidRPr="00657820" w:rsidRDefault="000576C7" w:rsidP="00C9457F">
            <w:pPr>
              <w:ind w:left="3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9D8163" w14:textId="77777777" w:rsidR="000576C7" w:rsidRPr="00657820" w:rsidRDefault="000576C7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5A799D23" w14:textId="77777777" w:rsidR="000576C7" w:rsidRPr="00657820" w:rsidRDefault="000576C7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E3052" w14:textId="77777777" w:rsidR="000576C7" w:rsidRPr="00657820" w:rsidRDefault="000576C7" w:rsidP="00C9457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7E05CC9" w14:textId="77777777" w:rsidR="000576C7" w:rsidRPr="00657820" w:rsidRDefault="000576C7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437D4" w14:textId="6F5D59A4" w:rsidR="000576C7" w:rsidRPr="00657820" w:rsidRDefault="001B4B8B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72" w:type="dxa"/>
            <w:shd w:val="clear" w:color="auto" w:fill="auto"/>
          </w:tcPr>
          <w:p w14:paraId="5AEE8B51" w14:textId="77777777" w:rsidR="000576C7" w:rsidRPr="00657820" w:rsidRDefault="000576C7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39153" w14:textId="5ADAFD3E" w:rsidR="000576C7" w:rsidRPr="00657820" w:rsidRDefault="000576C7" w:rsidP="00C9457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72" w:type="dxa"/>
          </w:tcPr>
          <w:p w14:paraId="62CACA08" w14:textId="77777777" w:rsidR="000576C7" w:rsidRPr="00657820" w:rsidRDefault="000576C7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8D8B" w14:textId="4F3602EE" w:rsidR="000576C7" w:rsidRPr="00657820" w:rsidRDefault="001B4B8B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0803D1E9" w14:textId="77777777" w:rsidR="000576C7" w:rsidRPr="00657820" w:rsidRDefault="000576C7" w:rsidP="00C9457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884E7" w14:textId="14B5C003" w:rsidR="000576C7" w:rsidRPr="00657820" w:rsidRDefault="000576C7" w:rsidP="00C9457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</w:tr>
    </w:tbl>
    <w:p w14:paraId="4DBDB148" w14:textId="6F4E2419" w:rsidR="00C355B1" w:rsidRPr="00CA39DB" w:rsidRDefault="00C809BE" w:rsidP="00C9457F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กลุ่มบริษัทมีเงินฝากธนาคารที่ติดภาระค้ำประกันเป็นเงินฝาก</w:t>
      </w:r>
      <w:r w:rsidR="004A728D">
        <w:rPr>
          <w:rFonts w:asciiTheme="majorBidi" w:hAnsiTheme="majorBidi" w:cstheme="majorBidi" w:hint="cs"/>
          <w:sz w:val="28"/>
          <w:cs/>
        </w:rPr>
        <w:t>ประจำ</w:t>
      </w:r>
      <w:r w:rsidRPr="00657820">
        <w:rPr>
          <w:rFonts w:asciiTheme="majorBidi" w:hAnsiTheme="majorBidi" w:cstheme="majorBidi"/>
          <w:sz w:val="28"/>
          <w:cs/>
        </w:rPr>
        <w:t>ธนาคารของบริษัทย่อยได้นำไปเป็นหลักทรัพย์ค้ำประกัน</w:t>
      </w:r>
      <w:r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 xml:space="preserve">วงเงินสินเชื่อและหนังสือค้ำประกันธนาคารที่เกิน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>ปี</w:t>
      </w:r>
      <w:r w:rsidR="00EB4881">
        <w:rPr>
          <w:rFonts w:asciiTheme="majorBidi" w:hAnsiTheme="majorBidi" w:cstheme="majorBidi" w:hint="cs"/>
          <w:sz w:val="28"/>
          <w:cs/>
        </w:rPr>
        <w:t xml:space="preserve"> </w:t>
      </w:r>
      <w:r w:rsidR="00EB4881">
        <w:rPr>
          <w:rFonts w:asciiTheme="majorBidi" w:hAnsiTheme="majorBidi" w:cstheme="majorBidi"/>
          <w:sz w:val="28"/>
        </w:rPr>
        <w:t>(</w:t>
      </w:r>
      <w:r w:rsidR="00EB4881">
        <w:rPr>
          <w:rFonts w:asciiTheme="majorBidi" w:hAnsiTheme="majorBidi" w:cstheme="majorBidi" w:hint="cs"/>
          <w:sz w:val="28"/>
          <w:cs/>
        </w:rPr>
        <w:t xml:space="preserve">ดูหมายเหตุข้อ </w:t>
      </w:r>
      <w:r w:rsidR="00EB4881">
        <w:rPr>
          <w:rFonts w:asciiTheme="majorBidi" w:hAnsiTheme="majorBidi" w:cstheme="majorBidi"/>
          <w:sz w:val="28"/>
        </w:rPr>
        <w:t>36.3.1)</w:t>
      </w:r>
      <w:r w:rsidR="00C355B1" w:rsidRPr="00657820">
        <w:rPr>
          <w:rFonts w:asciiTheme="majorBidi" w:hAnsiTheme="majorBidi" w:cstheme="majorBidi"/>
          <w:b/>
          <w:bCs/>
          <w:sz w:val="28"/>
        </w:rPr>
        <w:br w:type="page"/>
      </w:r>
    </w:p>
    <w:p w14:paraId="6C171B3F" w14:textId="55EF05C8" w:rsidR="00EC57B2" w:rsidRPr="00657820" w:rsidRDefault="00EC57B2" w:rsidP="00C9457F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D7D3560" w14:textId="1489097C" w:rsidR="00EC57B2" w:rsidRPr="00657820" w:rsidRDefault="00EC57B2" w:rsidP="00C9457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F533F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เงินลงทุนในบริษัทย่อย ณ วันที่ 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576C7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256</w:t>
      </w:r>
      <w:r w:rsidR="000576C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C57B2" w:rsidRPr="00657820" w14:paraId="5050B391" w14:textId="77777777" w:rsidTr="005A1C58">
        <w:trPr>
          <w:trHeight w:val="342"/>
        </w:trPr>
        <w:tc>
          <w:tcPr>
            <w:tcW w:w="9360" w:type="dxa"/>
            <w:gridSpan w:val="13"/>
            <w:vAlign w:val="bottom"/>
          </w:tcPr>
          <w:p w14:paraId="57757685" w14:textId="77777777" w:rsidR="00EC57B2" w:rsidRPr="00657820" w:rsidRDefault="00EC57B2" w:rsidP="00C9457F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C57B2" w:rsidRPr="00657820" w14:paraId="607CA467" w14:textId="77777777" w:rsidTr="009378C7">
        <w:tc>
          <w:tcPr>
            <w:tcW w:w="2880" w:type="dxa"/>
            <w:vAlign w:val="bottom"/>
          </w:tcPr>
          <w:p w14:paraId="4305A70E" w14:textId="77777777" w:rsidR="00EC57B2" w:rsidRPr="00657820" w:rsidRDefault="00EC57B2" w:rsidP="00C9457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AE694B5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0AE3CEAE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57B2" w:rsidRPr="00657820" w14:paraId="572E4449" w14:textId="77777777" w:rsidTr="009378C7">
        <w:tc>
          <w:tcPr>
            <w:tcW w:w="2880" w:type="dxa"/>
            <w:vAlign w:val="bottom"/>
          </w:tcPr>
          <w:p w14:paraId="28BBF04A" w14:textId="77777777" w:rsidR="00EC57B2" w:rsidRPr="00657820" w:rsidRDefault="00EC57B2" w:rsidP="00C9457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FE1DCD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0FEC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1B165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9189" w14:textId="77777777" w:rsidR="006A05BE" w:rsidRPr="00657820" w:rsidRDefault="00EC57B2" w:rsidP="00C9457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48F2F4F" w14:textId="75696527" w:rsidR="00EC57B2" w:rsidRPr="00657820" w:rsidRDefault="00EC57B2" w:rsidP="00C9457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6A559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EAEC" w14:textId="77777777" w:rsidR="00EC57B2" w:rsidRPr="00657820" w:rsidRDefault="00EC57B2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576C7" w:rsidRPr="00657820" w14:paraId="4380F354" w14:textId="77777777" w:rsidTr="009378C7"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4FE9BBB" w14:textId="77777777" w:rsidR="000576C7" w:rsidRPr="00657820" w:rsidRDefault="000576C7" w:rsidP="00C9457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6A92E66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65D440" w14:textId="654EB622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48C62E1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A4473" w14:textId="01EADD4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1CE0F381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A5BEC" w14:textId="29C51A7B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5D5788D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7E90F7" w14:textId="23414FFA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778C221A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053F7F" w14:textId="4FE51B11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261D550" w14:textId="77777777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1204D" w14:textId="451B1A25" w:rsidR="000576C7" w:rsidRPr="00657820" w:rsidRDefault="000576C7" w:rsidP="00C9457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57F15" w:rsidRPr="00657820" w14:paraId="583C4D92" w14:textId="77777777" w:rsidTr="0072672F">
        <w:tc>
          <w:tcPr>
            <w:tcW w:w="2880" w:type="dxa"/>
          </w:tcPr>
          <w:p w14:paraId="4503B0B0" w14:textId="77777777" w:rsidR="00557F15" w:rsidRPr="00657820" w:rsidRDefault="00557F15" w:rsidP="00C9457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99E1B3E" w14:textId="77777777" w:rsidR="00557F15" w:rsidRPr="00657820" w:rsidRDefault="00557F15" w:rsidP="00C9457F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7E20F" w14:textId="6F40535A" w:rsidR="00557F15" w:rsidRPr="00093BD8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 w:hint="eastAsia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4F80655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7BD27" w14:textId="3550EE9E" w:rsidR="00557F15" w:rsidRPr="00657820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0BC0510C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1DE99" w14:textId="60595273" w:rsidR="00557F15" w:rsidRPr="00093BD8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8F577FD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08E7AC" w14:textId="46F92955" w:rsidR="00557F15" w:rsidRPr="00657820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AC8541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EB4D" w14:textId="33AAB461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09CFB6E7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A86BCD" w14:textId="54778B43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557F15" w:rsidRPr="00657820" w14:paraId="08392242" w14:textId="77777777" w:rsidTr="00CA4EA9">
        <w:trPr>
          <w:trHeight w:val="234"/>
        </w:trPr>
        <w:tc>
          <w:tcPr>
            <w:tcW w:w="2880" w:type="dxa"/>
          </w:tcPr>
          <w:p w14:paraId="1C78B96D" w14:textId="77777777" w:rsidR="00557F15" w:rsidRPr="00657820" w:rsidRDefault="00557F15" w:rsidP="00C9457F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E6E524D" w14:textId="77777777" w:rsidR="00557F15" w:rsidRPr="00657820" w:rsidRDefault="00557F15" w:rsidP="00C9457F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584DA8" w14:textId="4DEF9102" w:rsidR="00557F15" w:rsidRPr="00093BD8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 w:hint="eastAsia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7FF45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8E0B8" w14:textId="11020635" w:rsidR="00557F15" w:rsidRPr="00657820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1C6D7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5F156" w14:textId="5DBCF9EA" w:rsidR="00557F15" w:rsidRPr="00093BD8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831CE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2B8333" w14:textId="013CAEF0" w:rsidR="00557F15" w:rsidRPr="00657820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533C9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09451" w14:textId="36D6B253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0536A94B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948C3" w14:textId="207E2FF9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557F15" w:rsidRPr="00657820" w14:paraId="033D9EE1" w14:textId="77777777" w:rsidTr="00CA4EA9">
        <w:trPr>
          <w:trHeight w:val="234"/>
        </w:trPr>
        <w:tc>
          <w:tcPr>
            <w:tcW w:w="2880" w:type="dxa"/>
          </w:tcPr>
          <w:p w14:paraId="12E3E10C" w14:textId="77777777" w:rsidR="00557F15" w:rsidRPr="00657820" w:rsidRDefault="00557F15" w:rsidP="00C9457F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B3D3D22" w14:textId="77777777" w:rsidR="00557F15" w:rsidRPr="00657820" w:rsidRDefault="00557F15" w:rsidP="00C9457F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F2EE7" w14:textId="7A9AC95F" w:rsidR="00557F15" w:rsidRPr="00093BD8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 w:hint="eastAsia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96F675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DC97" w14:textId="55ABDA1B" w:rsidR="00557F15" w:rsidRPr="00657820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070E2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77ABF" w14:textId="35CC74AE" w:rsidR="00557F15" w:rsidRPr="00093BD8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CD9C3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AE8A7" w14:textId="4ACBFB35" w:rsidR="00557F15" w:rsidRPr="00657820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C2E33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54B12" w14:textId="6583DFC2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0F5DC4A3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D658D" w14:textId="265CD772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</w:tr>
      <w:tr w:rsidR="00557F15" w:rsidRPr="00657820" w14:paraId="1E156B25" w14:textId="77777777" w:rsidTr="0072672F">
        <w:trPr>
          <w:trHeight w:val="234"/>
        </w:trPr>
        <w:tc>
          <w:tcPr>
            <w:tcW w:w="2880" w:type="dxa"/>
          </w:tcPr>
          <w:p w14:paraId="6E04CA3E" w14:textId="77777777" w:rsidR="00557F15" w:rsidRPr="00657820" w:rsidRDefault="00557F15" w:rsidP="00C9457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48CFA8AF" w14:textId="77777777" w:rsidR="00557F15" w:rsidRPr="00657820" w:rsidRDefault="00557F15" w:rsidP="00C9457F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70B3A" w14:textId="1F2C44F0" w:rsidR="00557F15" w:rsidRPr="00093BD8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 w:hint="eastAsia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4C69F1E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2FCB8" w14:textId="3AC29D03" w:rsidR="00557F15" w:rsidRPr="00657820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335E8E0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339E89" w14:textId="7FA4F58C" w:rsidR="00557F15" w:rsidRPr="00093BD8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55BA58" w14:textId="77777777" w:rsidR="00557F15" w:rsidRPr="00657820" w:rsidRDefault="00557F15" w:rsidP="00C9457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AB43C" w14:textId="217A725F" w:rsidR="00557F15" w:rsidRPr="00657820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413BB5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9C8DC3" w14:textId="0F2C0BDE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1AF720BF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B00DFD" w14:textId="76025475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557F15" w:rsidRPr="00657820" w14:paraId="2BCA8877" w14:textId="77777777" w:rsidTr="00CA4EA9">
        <w:tc>
          <w:tcPr>
            <w:tcW w:w="2880" w:type="dxa"/>
          </w:tcPr>
          <w:p w14:paraId="563F2C40" w14:textId="1F47F93A" w:rsidR="00557F15" w:rsidRPr="00657820" w:rsidRDefault="00557F15" w:rsidP="00C9457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0918344" w14:textId="77777777" w:rsidR="00557F15" w:rsidRPr="00657820" w:rsidRDefault="00557F15" w:rsidP="00C9457F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65B6BE" w14:textId="005D75BF" w:rsidR="00557F15" w:rsidRPr="00093BD8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 w:hint="eastAsia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209E91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01124" w14:textId="5DC988B3" w:rsidR="00557F15" w:rsidRPr="00657820" w:rsidRDefault="00557F15" w:rsidP="00C9457F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E8491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09D7E" w14:textId="766D00DB" w:rsidR="00557F15" w:rsidRPr="00093BD8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E6DD6B" w14:textId="77777777" w:rsidR="00557F15" w:rsidRPr="00657820" w:rsidRDefault="00557F15" w:rsidP="00C9457F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901E6" w14:textId="334133DF" w:rsidR="00557F15" w:rsidRPr="00657820" w:rsidRDefault="00557F15" w:rsidP="00C9457F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5ABEF3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C6DC8" w14:textId="27CFF6D4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1,124,146</w:t>
            </w:r>
          </w:p>
        </w:tc>
        <w:tc>
          <w:tcPr>
            <w:tcW w:w="90" w:type="dxa"/>
            <w:vAlign w:val="bottom"/>
          </w:tcPr>
          <w:p w14:paraId="47EC7516" w14:textId="77777777" w:rsidR="00557F15" w:rsidRPr="00657820" w:rsidRDefault="00557F15" w:rsidP="00C9457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54A854" w14:textId="0A77FFCC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</w:tr>
      <w:tr w:rsidR="00557F15" w:rsidRPr="00657820" w14:paraId="7EBB6C24" w14:textId="77777777" w:rsidTr="0072672F">
        <w:trPr>
          <w:trHeight w:val="234"/>
        </w:trPr>
        <w:tc>
          <w:tcPr>
            <w:tcW w:w="2880" w:type="dxa"/>
          </w:tcPr>
          <w:p w14:paraId="3B83137D" w14:textId="77BA8158" w:rsidR="00557F15" w:rsidRPr="00657820" w:rsidRDefault="00557F15" w:rsidP="00C9457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2E8F7582" w14:textId="77777777" w:rsidR="00557F15" w:rsidRPr="00657820" w:rsidRDefault="00557F15" w:rsidP="00C9457F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BC08F" w14:textId="77777777" w:rsidR="00557F15" w:rsidRPr="00657820" w:rsidRDefault="00557F15" w:rsidP="00C9457F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23720F8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8769B" w14:textId="77777777" w:rsidR="00557F15" w:rsidRPr="00657820" w:rsidRDefault="00557F15" w:rsidP="00C9457F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1EAC7BE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FD8DAE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83114E5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B5003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D394D1F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636C" w14:textId="1E89051E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3902F2D0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29E177" w14:textId="75548284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</w:tr>
      <w:tr w:rsidR="00557F15" w:rsidRPr="00657820" w14:paraId="01F94450" w14:textId="77777777" w:rsidTr="0072672F">
        <w:tc>
          <w:tcPr>
            <w:tcW w:w="2880" w:type="dxa"/>
          </w:tcPr>
          <w:p w14:paraId="7730A014" w14:textId="3BC5DE04" w:rsidR="00557F15" w:rsidRPr="00657820" w:rsidRDefault="00557F15" w:rsidP="00C9457F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90" w:type="dxa"/>
          </w:tcPr>
          <w:p w14:paraId="1F7A1AF9" w14:textId="77777777" w:rsidR="00557F15" w:rsidRPr="00657820" w:rsidRDefault="00557F15" w:rsidP="00C9457F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981A" w14:textId="77777777" w:rsidR="00557F15" w:rsidRPr="00657820" w:rsidRDefault="00557F15" w:rsidP="00C9457F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FCE886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36AC" w14:textId="77777777" w:rsidR="00557F15" w:rsidRPr="00657820" w:rsidRDefault="00557F15" w:rsidP="00C9457F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4B1DBB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06015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132D49A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0304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2679FF2" w14:textId="77777777" w:rsidR="00557F15" w:rsidRPr="00093BD8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6FEB8A" w14:textId="09960A1F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93BD8"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1CAC0B2A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511D1" w14:textId="547E302C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</w:tr>
      <w:tr w:rsidR="00557F15" w:rsidRPr="00657820" w14:paraId="5603B926" w14:textId="77777777" w:rsidTr="0072672F">
        <w:trPr>
          <w:trHeight w:val="234"/>
        </w:trPr>
        <w:tc>
          <w:tcPr>
            <w:tcW w:w="2880" w:type="dxa"/>
          </w:tcPr>
          <w:p w14:paraId="52BE6C2E" w14:textId="668C6C57" w:rsidR="00557F15" w:rsidRPr="00657820" w:rsidRDefault="00557F15" w:rsidP="00C9457F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E49069D" w14:textId="77777777" w:rsidR="00557F15" w:rsidRPr="00657820" w:rsidRDefault="00557F15" w:rsidP="00C9457F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FA715" w14:textId="77777777" w:rsidR="00557F15" w:rsidRPr="00657820" w:rsidRDefault="00557F15" w:rsidP="00C9457F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096F6C" w14:textId="77777777" w:rsidR="00557F15" w:rsidRPr="00657820" w:rsidRDefault="00557F15" w:rsidP="00C9457F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752D" w14:textId="77777777" w:rsidR="00557F15" w:rsidRPr="00657820" w:rsidRDefault="00557F15" w:rsidP="00C9457F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3102241" w14:textId="77777777" w:rsidR="00557F15" w:rsidRPr="00657820" w:rsidRDefault="00557F15" w:rsidP="00C9457F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E876" w14:textId="77777777" w:rsidR="00557F15" w:rsidRPr="00657820" w:rsidRDefault="00557F15" w:rsidP="00C9457F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28D055" w14:textId="77777777" w:rsidR="00557F15" w:rsidRPr="00657820" w:rsidRDefault="00557F15" w:rsidP="00C9457F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D2213" w14:textId="77777777" w:rsidR="00557F15" w:rsidRPr="00657820" w:rsidRDefault="00557F15" w:rsidP="00C9457F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A0FA89" w14:textId="77777777" w:rsidR="00557F15" w:rsidRPr="00093BD8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82620" w14:textId="5C0EFFE8" w:rsidR="00557F15" w:rsidRPr="00093BD8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93BD8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5F9B509F" w14:textId="77777777" w:rsidR="00557F15" w:rsidRPr="00657820" w:rsidRDefault="00557F15" w:rsidP="00C9457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0CA09" w14:textId="2597410A" w:rsidR="00557F15" w:rsidRPr="00657820" w:rsidRDefault="00557F15" w:rsidP="00C9457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</w:tr>
    </w:tbl>
    <w:p w14:paraId="459DD968" w14:textId="494C4FA1" w:rsidR="00D66984" w:rsidRPr="00657820" w:rsidRDefault="00EC57B2" w:rsidP="00C9457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F533F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C70CD" w:rsidRPr="0065782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669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669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809D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4809DB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855"/>
        <w:gridCol w:w="819"/>
        <w:gridCol w:w="936"/>
        <w:gridCol w:w="919"/>
        <w:gridCol w:w="881"/>
        <w:gridCol w:w="828"/>
      </w:tblGrid>
      <w:tr w:rsidR="00D66984" w:rsidRPr="00657820" w14:paraId="48649EEC" w14:textId="77777777" w:rsidTr="00B23D48">
        <w:tc>
          <w:tcPr>
            <w:tcW w:w="9378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53AA53FB" w14:textId="77777777" w:rsidR="00D66984" w:rsidRPr="00657820" w:rsidRDefault="00D66984" w:rsidP="00C9457F">
            <w:pPr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D66984" w:rsidRPr="00657820" w14:paraId="2917FBC6" w14:textId="77777777" w:rsidTr="00496A6F"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57319C4C" w14:textId="5E009A82" w:rsidR="00D66984" w:rsidRPr="00657820" w:rsidRDefault="00D66984" w:rsidP="00C9457F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7D406" w14:textId="1BB48549" w:rsidR="00D66984" w:rsidRPr="00657820" w:rsidRDefault="00D66984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สัดส่วนที่ถือ</w:t>
            </w:r>
            <w:r w:rsidR="00F56422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โดยส่วนได้เสียที่</w:t>
            </w:r>
            <w:r w:rsidR="00F56422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DCB70" w14:textId="267D39E0" w:rsidR="00D66984" w:rsidRPr="00657820" w:rsidRDefault="00D66984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ส่วนได้เสียที่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B118F9" w14:textId="2E40FEAB" w:rsidR="00D66984" w:rsidRPr="00657820" w:rsidRDefault="00D66984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กำไรที่แบ่งให้กับส่วนได้เสียที่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ในบริษัทย่อยในระหว่างปี</w:t>
            </w:r>
          </w:p>
        </w:tc>
      </w:tr>
      <w:tr w:rsidR="000576C7" w:rsidRPr="00657820" w14:paraId="28CD697C" w14:textId="77777777" w:rsidTr="00496A6F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</w:tcPr>
          <w:p w14:paraId="1822A350" w14:textId="5E50D4CD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960" w14:textId="381AACCD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8C06" w14:textId="0F3AB045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C35" w14:textId="01C858C9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218E" w14:textId="3D27F0F3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62F" w14:textId="4A0E539B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DB7F" w14:textId="31444951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</w:tr>
      <w:tr w:rsidR="000576C7" w:rsidRPr="00657820" w14:paraId="146FB484" w14:textId="77777777" w:rsidTr="00496A6F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E0097" w14:textId="382C5F6A" w:rsidR="000576C7" w:rsidRPr="00657820" w:rsidRDefault="000576C7" w:rsidP="00C9457F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898303" w14:textId="3B24E7B2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73E1FB" w14:textId="762601FE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B1367E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E847795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AEC79FA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D104690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576C7" w:rsidRPr="00657820" w14:paraId="7CC6712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DC72D2" w14:textId="48EAC30F" w:rsidR="000576C7" w:rsidRPr="00657820" w:rsidRDefault="000576C7" w:rsidP="00C9457F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2DA62E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24CD58D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A96DD3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6E6F338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450D94B1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50E32FA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576C7" w:rsidRPr="00657820" w14:paraId="14BD45E7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6CFA41" w14:textId="77777777" w:rsidR="000576C7" w:rsidRPr="00657820" w:rsidRDefault="000576C7" w:rsidP="00C9457F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6256" w14:textId="0AB5361F" w:rsidR="000576C7" w:rsidRPr="0086655D" w:rsidRDefault="00FB4E13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451A" w14:textId="237FE8FB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B156" w14:textId="2290EAC6" w:rsidR="000576C7" w:rsidRPr="0086655D" w:rsidRDefault="00442D30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279A" w14:textId="5AAEEAAF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2659" w14:textId="328C392B" w:rsidR="000576C7" w:rsidRPr="0086655D" w:rsidRDefault="00E74FA2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8F149" w14:textId="3569BCD6" w:rsidR="000576C7" w:rsidRPr="00657820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(4)</w:t>
            </w:r>
          </w:p>
        </w:tc>
      </w:tr>
      <w:tr w:rsidR="000576C7" w:rsidRPr="00657820" w14:paraId="107E26A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529A6" w14:textId="6F931C10" w:rsidR="000576C7" w:rsidRPr="00657820" w:rsidRDefault="000576C7" w:rsidP="00C9457F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BE9E" w14:textId="7C4A1DBF" w:rsidR="000576C7" w:rsidRPr="0086655D" w:rsidRDefault="00FB4E13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9E0" w14:textId="5E8E88B0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6BE0" w14:textId="41026596" w:rsidR="000576C7" w:rsidRPr="0086655D" w:rsidRDefault="00442D30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499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3E5F" w14:textId="33465D84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531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6C616" w14:textId="49802B6F" w:rsidR="000576C7" w:rsidRPr="0086655D" w:rsidRDefault="00E74FA2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(32)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A1255" w14:textId="68DF4408" w:rsidR="000576C7" w:rsidRPr="00657820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(35)</w:t>
            </w:r>
          </w:p>
        </w:tc>
      </w:tr>
      <w:tr w:rsidR="000576C7" w:rsidRPr="00657820" w14:paraId="582BEAC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8AAF96" w14:textId="78174A1A" w:rsidR="000576C7" w:rsidRPr="00657820" w:rsidRDefault="000576C7" w:rsidP="00C9457F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ED126" w14:textId="77777777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9FD4" w14:textId="77777777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2801F" w14:textId="77777777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A2C0F" w14:textId="77777777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70B90C98" w14:textId="77777777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0625188F" w14:textId="77777777" w:rsidR="000576C7" w:rsidRPr="00657820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576C7" w:rsidRPr="00657820" w14:paraId="3F27BB12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BDE45" w14:textId="77777777" w:rsidR="000576C7" w:rsidRPr="00657820" w:rsidRDefault="000576C7" w:rsidP="00C9457F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พระแสงกรีน พาวเวอร์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B317" w14:textId="16174A62" w:rsidR="000576C7" w:rsidRPr="0086655D" w:rsidRDefault="00FB4E13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51C6" w14:textId="3DFA00E4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D94B" w14:textId="0AC36109" w:rsidR="000576C7" w:rsidRPr="0086655D" w:rsidRDefault="00E74FA2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ED36" w14:textId="61F9CBC6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4532F7B9" w14:textId="2473E66B" w:rsidR="000576C7" w:rsidRPr="0086655D" w:rsidRDefault="00E74FA2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(2)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4F565C82" w14:textId="716BE470" w:rsidR="000576C7" w:rsidRPr="00657820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576C7" w:rsidRPr="00657820" w14:paraId="2BF78E4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07A3D" w14:textId="4A2C8EA4" w:rsidR="000576C7" w:rsidRPr="00657820" w:rsidRDefault="000576C7" w:rsidP="00C9457F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</w:t>
            </w:r>
            <w:r w:rsidR="00BD3FA4">
              <w:rPr>
                <w:rFonts w:asciiTheme="majorBidi" w:eastAsia="Times New Roman" w:hAnsiTheme="majorBidi" w:cstheme="majorBidi" w:hint="cs"/>
                <w:sz w:val="28"/>
                <w:cs/>
              </w:rPr>
              <w:t>่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 xml:space="preserve"> รีโวลูชั่น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6A3A" w14:textId="76203709" w:rsidR="000576C7" w:rsidRPr="0086655D" w:rsidRDefault="00442D30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F468" w14:textId="331C8EC6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229B" w14:textId="785512CB" w:rsidR="000576C7" w:rsidRPr="0086655D" w:rsidRDefault="00E74FA2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F01FC0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7291" w14:textId="1B257405" w:rsidR="000576C7" w:rsidRPr="0086655D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655D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11D8" w14:textId="1F9F00EF" w:rsidR="000576C7" w:rsidRPr="0086655D" w:rsidRDefault="00F01FC0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7E42" w14:textId="31504D70" w:rsidR="000576C7" w:rsidRPr="00657820" w:rsidRDefault="000576C7" w:rsidP="00C9457F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</w:tr>
    </w:tbl>
    <w:p w14:paraId="523672F9" w14:textId="77777777" w:rsidR="00D97C8B" w:rsidRPr="00657820" w:rsidRDefault="00D97C8B" w:rsidP="00C9457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1B287E" w14:textId="4F42D6C7" w:rsidR="00D66984" w:rsidRPr="00657820" w:rsidRDefault="00D66984" w:rsidP="00C9457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ข้อมูล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58"/>
        <w:gridCol w:w="708"/>
        <w:gridCol w:w="709"/>
        <w:gridCol w:w="709"/>
        <w:gridCol w:w="709"/>
        <w:gridCol w:w="708"/>
        <w:gridCol w:w="709"/>
        <w:gridCol w:w="740"/>
        <w:gridCol w:w="819"/>
      </w:tblGrid>
      <w:tr w:rsidR="003E70B0" w:rsidRPr="00657820" w14:paraId="6163AE8F" w14:textId="2E503887" w:rsidTr="003E70B0">
        <w:trPr>
          <w:trHeight w:val="243"/>
        </w:trPr>
        <w:tc>
          <w:tcPr>
            <w:tcW w:w="4975" w:type="dxa"/>
            <w:gridSpan w:val="3"/>
            <w:shd w:val="clear" w:color="auto" w:fill="auto"/>
            <w:vAlign w:val="bottom"/>
          </w:tcPr>
          <w:p w14:paraId="3605CAFD" w14:textId="18A62325" w:rsidR="003E70B0" w:rsidRPr="00657820" w:rsidRDefault="003E70B0" w:rsidP="00C9457F">
            <w:pPr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สรุปรายการฐานะการเงิน</w:t>
            </w:r>
          </w:p>
        </w:tc>
        <w:tc>
          <w:tcPr>
            <w:tcW w:w="1418" w:type="dxa"/>
            <w:gridSpan w:val="2"/>
          </w:tcPr>
          <w:p w14:paraId="7C520F00" w14:textId="259E29E6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491066" w14:textId="6D6950EA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598A735" w14:textId="77777777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3E70B0" w:rsidRPr="00657820" w14:paraId="4C9559BA" w14:textId="3C56D918" w:rsidTr="003E70B0">
        <w:tc>
          <w:tcPr>
            <w:tcW w:w="3558" w:type="dxa"/>
            <w:shd w:val="clear" w:color="auto" w:fill="auto"/>
          </w:tcPr>
          <w:p w14:paraId="482C9C49" w14:textId="77777777" w:rsidR="003E70B0" w:rsidRPr="00657820" w:rsidRDefault="003E70B0" w:rsidP="00C9457F">
            <w:pPr>
              <w:ind w:right="3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9F3495" w14:textId="406F1D43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45E62178" w14:textId="01C25701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72746B6B" w14:textId="74B103A7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2"/>
            <w:vAlign w:val="bottom"/>
          </w:tcPr>
          <w:p w14:paraId="3D48FAEB" w14:textId="3773DE25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49CBF9" w14:textId="731665B6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4508A3A0" w14:textId="7094BD76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เอ็นเนอร์ยี่</w:t>
            </w:r>
          </w:p>
          <w:p w14:paraId="3ECFFFCE" w14:textId="6B33E1EC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รีโวลูชั่น จำกัด</w:t>
            </w:r>
          </w:p>
        </w:tc>
      </w:tr>
      <w:tr w:rsidR="000576C7" w:rsidRPr="00657820" w14:paraId="06F8E592" w14:textId="6FE910BF" w:rsidTr="00174C41">
        <w:tc>
          <w:tcPr>
            <w:tcW w:w="3558" w:type="dxa"/>
            <w:shd w:val="clear" w:color="auto" w:fill="auto"/>
          </w:tcPr>
          <w:p w14:paraId="18A010E2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B47F8C" w14:textId="577C9AB9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E08B5" w14:textId="7DF8A794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vAlign w:val="bottom"/>
          </w:tcPr>
          <w:p w14:paraId="1C7CB2A8" w14:textId="165E00EC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vAlign w:val="bottom"/>
          </w:tcPr>
          <w:p w14:paraId="201B00E2" w14:textId="26E2E68B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F0E258" w14:textId="136C1B77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81499" w14:textId="10CD452A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76090DA1" w14:textId="33E3398C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45CCB87" w14:textId="213BE953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0576C7" w:rsidRPr="00657820" w14:paraId="6957C5FB" w14:textId="246AF39A" w:rsidTr="00174C41">
        <w:tc>
          <w:tcPr>
            <w:tcW w:w="3558" w:type="dxa"/>
            <w:shd w:val="clear" w:color="auto" w:fill="auto"/>
            <w:vAlign w:val="bottom"/>
          </w:tcPr>
          <w:p w14:paraId="158BB841" w14:textId="77777777" w:rsidR="000576C7" w:rsidRPr="00657820" w:rsidRDefault="000576C7" w:rsidP="00C9457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286184" w14:textId="039A2FDF" w:rsidR="000576C7" w:rsidRPr="0096772D" w:rsidRDefault="007701A6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1DEDE" w14:textId="4632DC90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709" w:type="dxa"/>
          </w:tcPr>
          <w:p w14:paraId="561D84BD" w14:textId="159FC5DA" w:rsidR="000576C7" w:rsidRPr="0096772D" w:rsidRDefault="00A730C5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  <w:tc>
          <w:tcPr>
            <w:tcW w:w="709" w:type="dxa"/>
          </w:tcPr>
          <w:p w14:paraId="091CE890" w14:textId="17F14807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3FC34A" w14:textId="5CA48B50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3C327" w14:textId="7D355611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40848DD8" w14:textId="52E6A00C" w:rsidR="000576C7" w:rsidRPr="0096772D" w:rsidRDefault="00985EC9" w:rsidP="00C9457F">
            <w:pPr>
              <w:tabs>
                <w:tab w:val="decimal" w:pos="51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819" w:type="dxa"/>
            <w:shd w:val="clear" w:color="auto" w:fill="auto"/>
          </w:tcPr>
          <w:p w14:paraId="38427A3A" w14:textId="5BA6B635" w:rsidR="000576C7" w:rsidRPr="00657820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58</w:t>
            </w:r>
          </w:p>
        </w:tc>
      </w:tr>
      <w:tr w:rsidR="000576C7" w:rsidRPr="00657820" w14:paraId="59C0DC92" w14:textId="3A76ACC4" w:rsidTr="00174C41">
        <w:tc>
          <w:tcPr>
            <w:tcW w:w="3558" w:type="dxa"/>
            <w:shd w:val="clear" w:color="auto" w:fill="auto"/>
            <w:vAlign w:val="bottom"/>
          </w:tcPr>
          <w:p w14:paraId="67530FE3" w14:textId="77777777" w:rsidR="000576C7" w:rsidRPr="00657820" w:rsidRDefault="000576C7" w:rsidP="00C9457F">
            <w:pPr>
              <w:ind w:right="-99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57245" w14:textId="4153FE32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DB61B" w14:textId="604F06D5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  <w:tc>
          <w:tcPr>
            <w:tcW w:w="709" w:type="dxa"/>
          </w:tcPr>
          <w:p w14:paraId="790FA23D" w14:textId="4498EE70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A730C5"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709" w:type="dxa"/>
          </w:tcPr>
          <w:p w14:paraId="22CA1993" w14:textId="243F0A49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879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4FF928" w14:textId="0293EF16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112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65B15" w14:textId="15DC9486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120</w:t>
            </w:r>
          </w:p>
        </w:tc>
        <w:tc>
          <w:tcPr>
            <w:tcW w:w="740" w:type="dxa"/>
            <w:shd w:val="clear" w:color="auto" w:fill="auto"/>
          </w:tcPr>
          <w:p w14:paraId="1F761F58" w14:textId="59920BA2" w:rsidR="000576C7" w:rsidRPr="0096772D" w:rsidRDefault="00985EC9" w:rsidP="00C9457F">
            <w:pPr>
              <w:tabs>
                <w:tab w:val="decimal" w:pos="33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19D4731" w14:textId="5CBB071D" w:rsidR="000576C7" w:rsidRPr="00657820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0576C7" w:rsidRPr="00657820" w14:paraId="136E17AE" w14:textId="2238AC7D" w:rsidTr="00174C41">
        <w:tc>
          <w:tcPr>
            <w:tcW w:w="3558" w:type="dxa"/>
            <w:shd w:val="clear" w:color="auto" w:fill="auto"/>
            <w:vAlign w:val="bottom"/>
          </w:tcPr>
          <w:p w14:paraId="56DAA89A" w14:textId="77777777" w:rsidR="000576C7" w:rsidRPr="0065782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82F470" w14:textId="7D1E8DDC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83405" w14:textId="0FBFD521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157</w:t>
            </w:r>
          </w:p>
        </w:tc>
        <w:tc>
          <w:tcPr>
            <w:tcW w:w="709" w:type="dxa"/>
          </w:tcPr>
          <w:p w14:paraId="2FAEDAEF" w14:textId="16A88015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335</w:t>
            </w:r>
          </w:p>
        </w:tc>
        <w:tc>
          <w:tcPr>
            <w:tcW w:w="709" w:type="dxa"/>
          </w:tcPr>
          <w:p w14:paraId="4F984236" w14:textId="6F5705B4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310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207AA9" w14:textId="1127CA31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E6CDF" w14:textId="4744737C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24</w:t>
            </w:r>
          </w:p>
        </w:tc>
        <w:tc>
          <w:tcPr>
            <w:tcW w:w="740" w:type="dxa"/>
            <w:shd w:val="clear" w:color="auto" w:fill="auto"/>
          </w:tcPr>
          <w:p w14:paraId="2B4AB5F7" w14:textId="2B017C1C" w:rsidR="000576C7" w:rsidRPr="0096772D" w:rsidRDefault="00985EC9" w:rsidP="00C9457F">
            <w:pPr>
              <w:tabs>
                <w:tab w:val="decimal" w:pos="51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C339F2B" w14:textId="1A70960C" w:rsidR="000576C7" w:rsidRPr="00657820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76C7" w:rsidRPr="00657820" w14:paraId="613E2C07" w14:textId="0F690228" w:rsidTr="00174C41">
        <w:tc>
          <w:tcPr>
            <w:tcW w:w="3558" w:type="dxa"/>
            <w:shd w:val="clear" w:color="auto" w:fill="auto"/>
            <w:vAlign w:val="bottom"/>
          </w:tcPr>
          <w:p w14:paraId="018F26C9" w14:textId="77777777" w:rsidR="000576C7" w:rsidRPr="0065782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CFA5D0" w14:textId="49C4A04D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1910A1" w14:textId="7A65D80F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29</w:t>
            </w:r>
          </w:p>
        </w:tc>
        <w:tc>
          <w:tcPr>
            <w:tcW w:w="709" w:type="dxa"/>
          </w:tcPr>
          <w:p w14:paraId="5E2C46E4" w14:textId="0A2412BE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709" w:type="dxa"/>
          </w:tcPr>
          <w:p w14:paraId="36800E3E" w14:textId="4D5DD27C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9FBD71" w14:textId="3E847F2F" w:rsidR="000576C7" w:rsidRPr="0096772D" w:rsidRDefault="00985EC9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33606E" w14:textId="6B39CFA2" w:rsidR="000576C7" w:rsidRPr="0096772D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740" w:type="dxa"/>
            <w:shd w:val="clear" w:color="auto" w:fill="auto"/>
          </w:tcPr>
          <w:p w14:paraId="219F95D0" w14:textId="03BC81E3" w:rsidR="000576C7" w:rsidRPr="0096772D" w:rsidRDefault="00985EC9" w:rsidP="00C9457F">
            <w:pPr>
              <w:tabs>
                <w:tab w:val="decimal" w:pos="33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430C5E" w14:textId="65CA1A3C" w:rsidR="000576C7" w:rsidRPr="00657820" w:rsidRDefault="000576C7" w:rsidP="00C9457F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56C8A5F7" w14:textId="044DE457" w:rsidR="006C1CFE" w:rsidRPr="00657820" w:rsidRDefault="006C1CFE" w:rsidP="00C945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3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48"/>
        <w:gridCol w:w="672"/>
        <w:gridCol w:w="36"/>
        <w:gridCol w:w="709"/>
        <w:gridCol w:w="698"/>
        <w:gridCol w:w="11"/>
        <w:gridCol w:w="709"/>
        <w:gridCol w:w="708"/>
        <w:gridCol w:w="12"/>
        <w:gridCol w:w="697"/>
        <w:gridCol w:w="25"/>
        <w:gridCol w:w="715"/>
        <w:gridCol w:w="820"/>
      </w:tblGrid>
      <w:tr w:rsidR="003E70B0" w:rsidRPr="00657820" w14:paraId="71D0FF47" w14:textId="77777777" w:rsidTr="00174C41">
        <w:tc>
          <w:tcPr>
            <w:tcW w:w="4975" w:type="dxa"/>
            <w:gridSpan w:val="5"/>
            <w:shd w:val="clear" w:color="auto" w:fill="auto"/>
            <w:vAlign w:val="bottom"/>
          </w:tcPr>
          <w:p w14:paraId="2A16C96D" w14:textId="392544AE" w:rsidR="003E70B0" w:rsidRPr="00657820" w:rsidRDefault="003E70B0" w:rsidP="00C9457F">
            <w:pPr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สรุปรายการกำไร</w:t>
            </w:r>
            <w:r w:rsidR="009B5104"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ขาดทุน</w:t>
            </w:r>
            <w:r w:rsidR="009B5104"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) </w:t>
            </w:r>
          </w:p>
        </w:tc>
        <w:tc>
          <w:tcPr>
            <w:tcW w:w="1418" w:type="dxa"/>
            <w:gridSpan w:val="3"/>
          </w:tcPr>
          <w:p w14:paraId="3CE77F14" w14:textId="3BAA1378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473A1BDC" w14:textId="2316CDF2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4096BCAD" w14:textId="77777777" w:rsidR="003E70B0" w:rsidRPr="00657820" w:rsidRDefault="003E70B0" w:rsidP="00C9457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3E70B0" w:rsidRPr="00657820" w14:paraId="231A8B28" w14:textId="77777777" w:rsidTr="00174C41">
        <w:tc>
          <w:tcPr>
            <w:tcW w:w="3558" w:type="dxa"/>
            <w:gridSpan w:val="2"/>
            <w:shd w:val="clear" w:color="auto" w:fill="auto"/>
          </w:tcPr>
          <w:p w14:paraId="1218C594" w14:textId="77777777" w:rsidR="003E70B0" w:rsidRPr="00657820" w:rsidRDefault="003E70B0" w:rsidP="00C9457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614BC612" w14:textId="3650C316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6D275E95" w14:textId="5358F410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5B608B44" w14:textId="289EBF8D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3"/>
            <w:vAlign w:val="bottom"/>
          </w:tcPr>
          <w:p w14:paraId="420AB1F6" w14:textId="0C6914D4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3"/>
            <w:vAlign w:val="bottom"/>
          </w:tcPr>
          <w:p w14:paraId="21CB9B01" w14:textId="1802E4A8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60" w:type="dxa"/>
            <w:gridSpan w:val="3"/>
            <w:vAlign w:val="bottom"/>
          </w:tcPr>
          <w:p w14:paraId="64A1828F" w14:textId="2C94C8F7" w:rsidR="003E70B0" w:rsidRPr="00657820" w:rsidRDefault="003E70B0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เอ็นเนอร์ยี่         รีโวลูชั่น จำกัด</w:t>
            </w:r>
          </w:p>
        </w:tc>
      </w:tr>
      <w:tr w:rsidR="000576C7" w:rsidRPr="00657820" w14:paraId="05B7BA76" w14:textId="77777777" w:rsidTr="00174C41">
        <w:tc>
          <w:tcPr>
            <w:tcW w:w="3558" w:type="dxa"/>
            <w:gridSpan w:val="2"/>
            <w:shd w:val="clear" w:color="auto" w:fill="auto"/>
          </w:tcPr>
          <w:p w14:paraId="4C5943E3" w14:textId="77777777" w:rsidR="000576C7" w:rsidRPr="00657820" w:rsidRDefault="000576C7" w:rsidP="00C9457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78E4AD0" w14:textId="5EC1EC40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vAlign w:val="bottom"/>
          </w:tcPr>
          <w:p w14:paraId="48D8BDE4" w14:textId="5FDBF53E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gridSpan w:val="2"/>
            <w:vAlign w:val="bottom"/>
          </w:tcPr>
          <w:p w14:paraId="04F96123" w14:textId="717223DD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vAlign w:val="bottom"/>
          </w:tcPr>
          <w:p w14:paraId="292430AA" w14:textId="106EE151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8" w:type="dxa"/>
            <w:vAlign w:val="bottom"/>
          </w:tcPr>
          <w:p w14:paraId="3DF9B3BD" w14:textId="43F48EBF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gridSpan w:val="2"/>
            <w:vAlign w:val="bottom"/>
          </w:tcPr>
          <w:p w14:paraId="2F712052" w14:textId="310F8A2B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40" w:type="dxa"/>
            <w:gridSpan w:val="2"/>
            <w:vAlign w:val="bottom"/>
          </w:tcPr>
          <w:p w14:paraId="59CF0931" w14:textId="7C5785D5" w:rsidR="000576C7" w:rsidRPr="00657820" w:rsidRDefault="000576C7" w:rsidP="00C9457F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820" w:type="dxa"/>
            <w:vAlign w:val="bottom"/>
          </w:tcPr>
          <w:p w14:paraId="76A07BBB" w14:textId="6545F3F0" w:rsidR="000576C7" w:rsidRPr="00657820" w:rsidRDefault="000576C7" w:rsidP="00C9457F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0576C7" w:rsidRPr="00657820" w14:paraId="64C9716C" w14:textId="77777777" w:rsidTr="00174C41">
        <w:tc>
          <w:tcPr>
            <w:tcW w:w="3558" w:type="dxa"/>
            <w:gridSpan w:val="2"/>
            <w:shd w:val="clear" w:color="auto" w:fill="auto"/>
          </w:tcPr>
          <w:p w14:paraId="7478E85A" w14:textId="77777777" w:rsidR="000576C7" w:rsidRPr="0065782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5D76BA55" w14:textId="58EAB0EE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72F9D" w14:textId="32DABB5E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709" w:type="dxa"/>
            <w:gridSpan w:val="2"/>
          </w:tcPr>
          <w:p w14:paraId="7EACF3EF" w14:textId="6FDF7278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69</w:t>
            </w:r>
          </w:p>
        </w:tc>
        <w:tc>
          <w:tcPr>
            <w:tcW w:w="709" w:type="dxa"/>
          </w:tcPr>
          <w:p w14:paraId="79956048" w14:textId="48B9CD56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4A609F" w14:textId="669FFF04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0696B49" w14:textId="40FF290F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2643D2BE" w14:textId="23C61A5A" w:rsidR="000576C7" w:rsidRPr="0096772D" w:rsidRDefault="00985EC9" w:rsidP="00C9457F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</w:tcPr>
          <w:p w14:paraId="12F8906D" w14:textId="33784FCE" w:rsidR="000576C7" w:rsidRPr="00657820" w:rsidRDefault="000576C7" w:rsidP="00C9457F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76C7" w:rsidRPr="00657820" w14:paraId="0A529BC9" w14:textId="77777777" w:rsidTr="00174C41">
        <w:tc>
          <w:tcPr>
            <w:tcW w:w="3558" w:type="dxa"/>
            <w:gridSpan w:val="2"/>
            <w:shd w:val="clear" w:color="auto" w:fill="auto"/>
          </w:tcPr>
          <w:p w14:paraId="1F11358C" w14:textId="3D7DAB1E" w:rsidR="000576C7" w:rsidRPr="00657820" w:rsidRDefault="000576C7" w:rsidP="00C9457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กำไร (ขาดทุน)</w:t>
            </w: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723FF241" w14:textId="3E9273B3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3DA2DF" w14:textId="5DCF14CB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709" w:type="dxa"/>
            <w:gridSpan w:val="2"/>
          </w:tcPr>
          <w:p w14:paraId="2C6C1D04" w14:textId="50DA1356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(37)</w:t>
            </w:r>
          </w:p>
        </w:tc>
        <w:tc>
          <w:tcPr>
            <w:tcW w:w="709" w:type="dxa"/>
          </w:tcPr>
          <w:p w14:paraId="5853A3A2" w14:textId="7D1787CA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(50)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9E1735" w14:textId="737D8C27" w:rsidR="000576C7" w:rsidRPr="0096772D" w:rsidRDefault="00985EC9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(2)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0ED300F" w14:textId="2D33F693" w:rsidR="000576C7" w:rsidRPr="0096772D" w:rsidRDefault="000576C7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(4)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6CFF6509" w14:textId="3CF87C52" w:rsidR="000576C7" w:rsidRPr="0096772D" w:rsidRDefault="00985EC9" w:rsidP="00C9457F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820" w:type="dxa"/>
            <w:shd w:val="clear" w:color="auto" w:fill="auto"/>
          </w:tcPr>
          <w:p w14:paraId="1CD3F45F" w14:textId="249D37F6" w:rsidR="000576C7" w:rsidRPr="00657820" w:rsidRDefault="000576C7" w:rsidP="00C9457F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</w:tr>
      <w:tr w:rsidR="00AE2F60" w:rsidRPr="00657820" w14:paraId="5BB43225" w14:textId="77777777" w:rsidTr="00174C41">
        <w:tc>
          <w:tcPr>
            <w:tcW w:w="3558" w:type="dxa"/>
            <w:gridSpan w:val="2"/>
            <w:shd w:val="clear" w:color="auto" w:fill="auto"/>
          </w:tcPr>
          <w:p w14:paraId="450156B7" w14:textId="77777777" w:rsidR="00AE2F60" w:rsidRPr="00657820" w:rsidRDefault="00AE2F60" w:rsidP="00C9457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5F6893E7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FEF490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gridSpan w:val="2"/>
          </w:tcPr>
          <w:p w14:paraId="54F90483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</w:tcPr>
          <w:p w14:paraId="702F0B60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D45065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1D0989" w14:textId="77777777" w:rsidR="00AE2F60" w:rsidRPr="00657820" w:rsidRDefault="00AE2F60" w:rsidP="00C9457F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" w:type="dxa"/>
            <w:gridSpan w:val="2"/>
            <w:shd w:val="clear" w:color="auto" w:fill="auto"/>
          </w:tcPr>
          <w:p w14:paraId="00039441" w14:textId="77777777" w:rsidR="00AE2F60" w:rsidRPr="00657820" w:rsidRDefault="00AE2F60" w:rsidP="00C9457F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245B4008" w14:textId="77777777" w:rsidR="00AE2F60" w:rsidRPr="00657820" w:rsidRDefault="00AE2F60" w:rsidP="00C9457F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97C8B" w:rsidRPr="00657820" w14:paraId="03CC3972" w14:textId="77777777" w:rsidTr="003E70B0">
        <w:tc>
          <w:tcPr>
            <w:tcW w:w="4975" w:type="dxa"/>
            <w:gridSpan w:val="5"/>
            <w:shd w:val="clear" w:color="auto" w:fill="auto"/>
            <w:vAlign w:val="bottom"/>
          </w:tcPr>
          <w:p w14:paraId="5BDA37C7" w14:textId="0F26C40E" w:rsidR="00D97C8B" w:rsidRPr="00930C6D" w:rsidRDefault="00D97C8B" w:rsidP="00C9457F">
            <w:pPr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สรุปรายการกระแสเงินสด</w:t>
            </w:r>
          </w:p>
        </w:tc>
        <w:tc>
          <w:tcPr>
            <w:tcW w:w="1418" w:type="dxa"/>
            <w:gridSpan w:val="3"/>
          </w:tcPr>
          <w:p w14:paraId="1FE6C4D3" w14:textId="205880D7" w:rsidR="00D97C8B" w:rsidRPr="00930C6D" w:rsidRDefault="00D97C8B" w:rsidP="00C9457F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442" w:type="dxa"/>
            <w:gridSpan w:val="4"/>
            <w:vAlign w:val="bottom"/>
          </w:tcPr>
          <w:p w14:paraId="5D9AB6B7" w14:textId="55DD2524" w:rsidR="00D97C8B" w:rsidRPr="00930C6D" w:rsidRDefault="00D97C8B" w:rsidP="00C9457F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535" w:type="dxa"/>
            <w:gridSpan w:val="2"/>
          </w:tcPr>
          <w:p w14:paraId="7739E9D3" w14:textId="77777777" w:rsidR="00D97C8B" w:rsidRPr="00930C6D" w:rsidRDefault="00D97C8B" w:rsidP="00C9457F">
            <w:pPr>
              <w:ind w:right="-9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หน่วย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: 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ล้านบาท)</w:t>
            </w:r>
          </w:p>
        </w:tc>
      </w:tr>
      <w:tr w:rsidR="00D97C8B" w:rsidRPr="00657820" w14:paraId="665705FF" w14:textId="77777777" w:rsidTr="003E70B0">
        <w:trPr>
          <w:trHeight w:val="630"/>
        </w:trPr>
        <w:tc>
          <w:tcPr>
            <w:tcW w:w="3510" w:type="dxa"/>
            <w:shd w:val="clear" w:color="auto" w:fill="auto"/>
          </w:tcPr>
          <w:p w14:paraId="40EFE133" w14:textId="77777777" w:rsidR="00D97C8B" w:rsidRPr="00657820" w:rsidRDefault="00D97C8B" w:rsidP="00C9457F">
            <w:pPr>
              <w:spacing w:line="320" w:lineRule="exact"/>
              <w:ind w:right="3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5" w:type="dxa"/>
            <w:gridSpan w:val="4"/>
            <w:vAlign w:val="bottom"/>
          </w:tcPr>
          <w:p w14:paraId="7BB3B5EF" w14:textId="22567909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32D392CD" w14:textId="6A6E2123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4D9F46C1" w14:textId="5DD0EAFB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3"/>
            <w:vAlign w:val="bottom"/>
          </w:tcPr>
          <w:p w14:paraId="37E792E2" w14:textId="1F78143E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42" w:type="dxa"/>
            <w:gridSpan w:val="4"/>
            <w:vAlign w:val="bottom"/>
          </w:tcPr>
          <w:p w14:paraId="726A4329" w14:textId="731997F5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35" w:type="dxa"/>
            <w:gridSpan w:val="2"/>
            <w:vAlign w:val="bottom"/>
          </w:tcPr>
          <w:p w14:paraId="4C43F691" w14:textId="58A849DA" w:rsidR="00D97C8B" w:rsidRPr="00657820" w:rsidRDefault="00D97C8B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เอ็นเนอร์ยี่ 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รีโวลูชั่น จำกัด</w:t>
            </w:r>
          </w:p>
        </w:tc>
      </w:tr>
      <w:tr w:rsidR="000576C7" w:rsidRPr="00657820" w14:paraId="09067494" w14:textId="77777777" w:rsidTr="00174C41">
        <w:tc>
          <w:tcPr>
            <w:tcW w:w="3510" w:type="dxa"/>
            <w:shd w:val="clear" w:color="auto" w:fill="auto"/>
          </w:tcPr>
          <w:p w14:paraId="338DE200" w14:textId="77777777" w:rsidR="000576C7" w:rsidRPr="00657820" w:rsidRDefault="000576C7" w:rsidP="00C9457F">
            <w:pPr>
              <w:spacing w:line="320" w:lineRule="exact"/>
              <w:ind w:right="-73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523F616" w14:textId="7386765D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45" w:type="dxa"/>
            <w:gridSpan w:val="2"/>
            <w:vAlign w:val="bottom"/>
          </w:tcPr>
          <w:p w14:paraId="2FA48CE6" w14:textId="033DB511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698" w:type="dxa"/>
            <w:vAlign w:val="bottom"/>
          </w:tcPr>
          <w:p w14:paraId="396C75BF" w14:textId="3C06C6BE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20" w:type="dxa"/>
            <w:gridSpan w:val="2"/>
            <w:vAlign w:val="bottom"/>
          </w:tcPr>
          <w:p w14:paraId="309C3281" w14:textId="52F595E1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20" w:type="dxa"/>
            <w:gridSpan w:val="2"/>
            <w:vAlign w:val="bottom"/>
          </w:tcPr>
          <w:p w14:paraId="56BE2467" w14:textId="06698A59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22" w:type="dxa"/>
            <w:gridSpan w:val="2"/>
            <w:vAlign w:val="bottom"/>
          </w:tcPr>
          <w:p w14:paraId="57875CE2" w14:textId="211BE4A8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15" w:type="dxa"/>
            <w:vAlign w:val="bottom"/>
          </w:tcPr>
          <w:p w14:paraId="31960CE0" w14:textId="400CBB58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820" w:type="dxa"/>
            <w:vAlign w:val="bottom"/>
          </w:tcPr>
          <w:p w14:paraId="6478CABC" w14:textId="487800EA" w:rsidR="000576C7" w:rsidRPr="00657820" w:rsidRDefault="000576C7" w:rsidP="00C9457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0576C7" w:rsidRPr="00657820" w14:paraId="6A30F136" w14:textId="77777777" w:rsidTr="0093452A">
        <w:trPr>
          <w:trHeight w:val="657"/>
        </w:trPr>
        <w:tc>
          <w:tcPr>
            <w:tcW w:w="3510" w:type="dxa"/>
            <w:shd w:val="clear" w:color="auto" w:fill="auto"/>
          </w:tcPr>
          <w:p w14:paraId="5E17C6ED" w14:textId="0216CC04" w:rsidR="000576C7" w:rsidRPr="00003E8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กระแสเงินสดได้มาจาก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ใช้ไปใน)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  <w:p w14:paraId="57B302EB" w14:textId="7E8680ED" w:rsidR="000576C7" w:rsidRPr="00003E80" w:rsidRDefault="000576C7" w:rsidP="00C9457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กิจกรรมดำเนินงาน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983D135" w14:textId="159B5657" w:rsidR="000576C7" w:rsidRPr="0096772D" w:rsidRDefault="00985EC9" w:rsidP="00C9457F">
            <w:pP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20FD9DF2" w14:textId="558B95F5" w:rsidR="000576C7" w:rsidRPr="0096772D" w:rsidRDefault="000576C7" w:rsidP="00C9457F">
            <w:pP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  <w:tc>
          <w:tcPr>
            <w:tcW w:w="698" w:type="dxa"/>
            <w:vAlign w:val="bottom"/>
          </w:tcPr>
          <w:p w14:paraId="14ADF45B" w14:textId="26EE35CF" w:rsidR="000576C7" w:rsidRPr="0096772D" w:rsidRDefault="004208A9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13</w:t>
            </w:r>
          </w:p>
        </w:tc>
        <w:tc>
          <w:tcPr>
            <w:tcW w:w="720" w:type="dxa"/>
            <w:gridSpan w:val="2"/>
            <w:vAlign w:val="bottom"/>
          </w:tcPr>
          <w:p w14:paraId="04FD914B" w14:textId="7FEE1A60" w:rsidR="000576C7" w:rsidRPr="0096772D" w:rsidRDefault="000576C7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(25)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CA10F87" w14:textId="7BF49E3C" w:rsidR="000576C7" w:rsidRPr="0096772D" w:rsidRDefault="00A34DA9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09DD73E1" w14:textId="4A6AE4BE" w:rsidR="000576C7" w:rsidRPr="0096772D" w:rsidRDefault="000576C7" w:rsidP="00C9457F">
            <w:pP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057CCE0" w14:textId="46D0AB2D" w:rsidR="000576C7" w:rsidRPr="00657820" w:rsidRDefault="00AF703C" w:rsidP="00C9457F">
            <w:pPr>
              <w:tabs>
                <w:tab w:val="decimal" w:pos="41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35B8CB0" w14:textId="1707D2D1" w:rsidR="000576C7" w:rsidRPr="00657820" w:rsidRDefault="000576C7" w:rsidP="00C9457F">
            <w:pP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76C7" w:rsidRPr="00657820" w14:paraId="7973DFD1" w14:textId="77777777" w:rsidTr="0093452A">
        <w:trPr>
          <w:trHeight w:val="657"/>
        </w:trPr>
        <w:tc>
          <w:tcPr>
            <w:tcW w:w="3510" w:type="dxa"/>
            <w:shd w:val="clear" w:color="auto" w:fill="auto"/>
          </w:tcPr>
          <w:p w14:paraId="6581E98D" w14:textId="77777777" w:rsidR="000576C7" w:rsidRPr="00003E8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กระแสเงินสดได้มาจาก 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ใช้ไปใน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  <w:p w14:paraId="5FB1B67A" w14:textId="26DE676B" w:rsidR="000576C7" w:rsidRPr="00003E80" w:rsidRDefault="000576C7" w:rsidP="00C9457F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กิจกรรมลงทุน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FB23D9D" w14:textId="793E87EC" w:rsidR="000576C7" w:rsidRPr="0096772D" w:rsidRDefault="00985EC9" w:rsidP="00C9457F">
            <w:pP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33F27AF7" w14:textId="3B3B70BA" w:rsidR="000576C7" w:rsidRPr="0096772D" w:rsidRDefault="000576C7" w:rsidP="00C9457F">
            <w:pP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698" w:type="dxa"/>
            <w:vAlign w:val="bottom"/>
          </w:tcPr>
          <w:p w14:paraId="16035F58" w14:textId="72921BB9" w:rsidR="000576C7" w:rsidRPr="0096772D" w:rsidRDefault="00985EC9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(4</w:t>
            </w:r>
            <w:r w:rsidR="004208A9">
              <w:rPr>
                <w:rFonts w:asciiTheme="majorBidi" w:eastAsia="Times New Roman" w:hAnsiTheme="majorBidi" w:cstheme="majorBidi" w:hint="cs"/>
                <w:sz w:val="28"/>
                <w:cs/>
              </w:rPr>
              <w:t>9</w:t>
            </w:r>
            <w:r w:rsidRPr="0096772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4D7F20D0" w14:textId="26324E15" w:rsidR="000576C7" w:rsidRPr="0096772D" w:rsidRDefault="000576C7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(47)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86421C8" w14:textId="228D9D96" w:rsidR="000576C7" w:rsidRPr="0096772D" w:rsidRDefault="00985EC9" w:rsidP="00C9457F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(2)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3470DD82" w14:textId="0EFCC534" w:rsidR="000576C7" w:rsidRPr="0096772D" w:rsidRDefault="000576C7" w:rsidP="00C9457F">
            <w:pPr>
              <w:tabs>
                <w:tab w:val="decimal" w:pos="18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96772D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  <w:r w:rsidRPr="0096772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D74EAC8" w14:textId="73EF8510" w:rsidR="000576C7" w:rsidRPr="00657820" w:rsidRDefault="00AF703C" w:rsidP="00C9457F">
            <w:pPr>
              <w:tabs>
                <w:tab w:val="decimal" w:pos="41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95FC0CA" w14:textId="0D8722C3" w:rsidR="000576C7" w:rsidRPr="00657820" w:rsidRDefault="000576C7" w:rsidP="00C9457F">
            <w:pP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76C7" w:rsidRPr="00657820" w14:paraId="14F09B64" w14:textId="77777777" w:rsidTr="0093452A">
        <w:trPr>
          <w:trHeight w:val="666"/>
        </w:trPr>
        <w:tc>
          <w:tcPr>
            <w:tcW w:w="3510" w:type="dxa"/>
            <w:shd w:val="clear" w:color="auto" w:fill="auto"/>
          </w:tcPr>
          <w:p w14:paraId="585634E7" w14:textId="14B78AF0" w:rsidR="000576C7" w:rsidRPr="00003E80" w:rsidRDefault="000576C7" w:rsidP="00C9457F">
            <w:pPr>
              <w:ind w:left="147" w:hanging="147"/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กระแสเงินสดได้มาจาก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ใช้ไปใน)                                                                                 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      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    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              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br/>
              <w:t xml:space="preserve">   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</w:t>
            </w:r>
            <w:r w:rsidR="00881D55">
              <w:rPr>
                <w:rFonts w:asciiTheme="majorBidi" w:eastAsia="Times New Roman" w:hAnsiTheme="majorBidi" w:cstheme="majorBidi" w:hint="cs"/>
                <w:sz w:val="28"/>
                <w:cs/>
              </w:rPr>
              <w:t>จัดหาเงิน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E386126" w14:textId="1C2F25C3" w:rsidR="000576C7" w:rsidRPr="0096772D" w:rsidRDefault="00985EC9" w:rsidP="00C9457F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(70)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53F3E9D6" w14:textId="75DB8848" w:rsidR="000576C7" w:rsidRPr="0096772D" w:rsidRDefault="000576C7" w:rsidP="00C9457F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(32)</w:t>
            </w:r>
          </w:p>
        </w:tc>
        <w:tc>
          <w:tcPr>
            <w:tcW w:w="698" w:type="dxa"/>
            <w:vAlign w:val="bottom"/>
          </w:tcPr>
          <w:p w14:paraId="7410DD49" w14:textId="576D205B" w:rsidR="000576C7" w:rsidRPr="0096772D" w:rsidRDefault="00985EC9" w:rsidP="00C9457F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720" w:type="dxa"/>
            <w:gridSpan w:val="2"/>
            <w:vAlign w:val="bottom"/>
          </w:tcPr>
          <w:p w14:paraId="14BB83F1" w14:textId="1D406EEE" w:rsidR="000576C7" w:rsidRPr="0096772D" w:rsidRDefault="000576C7" w:rsidP="00C9457F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93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F5E9A79" w14:textId="00D943C1" w:rsidR="000576C7" w:rsidRPr="0096772D" w:rsidRDefault="00985EC9" w:rsidP="00C9457F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34DA9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96772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7B58E4BA" w14:textId="592E3190" w:rsidR="000576C7" w:rsidRPr="0096772D" w:rsidRDefault="000576C7" w:rsidP="00C9457F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sz w:val="28"/>
              </w:rPr>
              <w:t>(7)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8C637EC" w14:textId="4FB1D2C4" w:rsidR="000576C7" w:rsidRPr="00657820" w:rsidRDefault="00AF703C" w:rsidP="00C9457F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75C247D" w14:textId="76F93BC8" w:rsidR="000576C7" w:rsidRPr="00657820" w:rsidRDefault="000576C7" w:rsidP="00C9457F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76C7" w:rsidRPr="00657820" w14:paraId="472DD9B0" w14:textId="77777777" w:rsidTr="0093452A">
        <w:trPr>
          <w:trHeight w:val="666"/>
        </w:trPr>
        <w:tc>
          <w:tcPr>
            <w:tcW w:w="3510" w:type="dxa"/>
            <w:shd w:val="clear" w:color="auto" w:fill="auto"/>
          </w:tcPr>
          <w:p w14:paraId="6D8605D8" w14:textId="77777777" w:rsidR="000576C7" w:rsidRPr="00160ABA" w:rsidRDefault="000576C7" w:rsidP="00C9457F">
            <w:pPr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เงินสดและรายการเทียบเท่า</w:t>
            </w:r>
          </w:p>
          <w:p w14:paraId="499B2A5A" w14:textId="77777777" w:rsidR="000576C7" w:rsidRPr="00657820" w:rsidRDefault="000576C7" w:rsidP="00C9457F">
            <w:pPr>
              <w:ind w:left="129" w:firstLine="2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เงินสดเพิ่มขึ้น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ลดลง)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0B49456" w14:textId="3E90155F" w:rsidR="000576C7" w:rsidRPr="0096772D" w:rsidRDefault="00985EC9" w:rsidP="00C9457F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(36)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0AAB98B0" w14:textId="0E785112" w:rsidR="000576C7" w:rsidRPr="0096772D" w:rsidRDefault="000576C7" w:rsidP="00C9457F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</w:t>
            </w:r>
          </w:p>
        </w:tc>
        <w:tc>
          <w:tcPr>
            <w:tcW w:w="698" w:type="dxa"/>
            <w:vAlign w:val="bottom"/>
          </w:tcPr>
          <w:p w14:paraId="7928F135" w14:textId="77C8CD74" w:rsidR="000576C7" w:rsidRPr="0096772D" w:rsidRDefault="00BF2160" w:rsidP="00C9457F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="00985EC9"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2)</w:t>
            </w:r>
          </w:p>
        </w:tc>
        <w:tc>
          <w:tcPr>
            <w:tcW w:w="720" w:type="dxa"/>
            <w:gridSpan w:val="2"/>
            <w:vAlign w:val="bottom"/>
          </w:tcPr>
          <w:p w14:paraId="2DACB2A2" w14:textId="4867C14D" w:rsidR="000576C7" w:rsidRPr="0096772D" w:rsidRDefault="000576C7" w:rsidP="00C9457F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0D4B8F" w14:textId="153F0143" w:rsidR="000576C7" w:rsidRPr="0096772D" w:rsidRDefault="00AF703C" w:rsidP="00C9457F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3D18B2EC" w14:textId="44709546" w:rsidR="000576C7" w:rsidRPr="0096772D" w:rsidRDefault="000576C7" w:rsidP="00C9457F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772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58083520" w14:textId="1A5BD2C7" w:rsidR="000576C7" w:rsidRPr="00657820" w:rsidRDefault="00AF703C" w:rsidP="00C9457F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DEAE3B1" w14:textId="460120E6" w:rsidR="000576C7" w:rsidRPr="00657820" w:rsidRDefault="000576C7" w:rsidP="00C9457F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EC4ED59" w14:textId="57D206B4" w:rsidR="00E379AB" w:rsidRPr="00657820" w:rsidRDefault="00C355B1" w:rsidP="00C9457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64B79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.3 </w:t>
      </w:r>
      <w:r w:rsidR="003D344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การซื้อหุ้นของบริษัทย่อย</w:t>
      </w:r>
    </w:p>
    <w:p w14:paraId="2D677E9B" w14:textId="708A2460" w:rsidR="005802E4" w:rsidRPr="002F1D2B" w:rsidRDefault="003D3441" w:rsidP="00C9457F">
      <w:pPr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24 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กุมภาพันธ์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2566 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ที่ประชุมคณะกรรมการบริหาร ครั้งที่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2/2566 </w:t>
      </w:r>
      <w:r w:rsidRPr="002F1D2B">
        <w:rPr>
          <w:rFonts w:asciiTheme="majorBidi" w:hAnsiTheme="majorBidi" w:cstheme="majorBidi"/>
          <w:color w:val="000000"/>
          <w:sz w:val="28"/>
          <w:cs/>
        </w:rPr>
        <w:t>ของ</w:t>
      </w:r>
      <w:r w:rsidR="002F1D2B" w:rsidRPr="002F1D2B">
        <w:rPr>
          <w:rFonts w:asciiTheme="majorBidi" w:hAnsiTheme="majorBidi" w:hint="cs"/>
          <w:sz w:val="28"/>
          <w:cs/>
        </w:rPr>
        <w:t>บริษัท</w:t>
      </w:r>
      <w:r w:rsidR="002F1D2B" w:rsidRPr="002F1D2B">
        <w:rPr>
          <w:rFonts w:asciiTheme="majorBidi" w:hAnsiTheme="majorBidi"/>
          <w:sz w:val="28"/>
          <w:cs/>
        </w:rPr>
        <w:t xml:space="preserve"> </w:t>
      </w:r>
      <w:r w:rsidR="002F1D2B" w:rsidRPr="002F1D2B">
        <w:rPr>
          <w:rFonts w:asciiTheme="majorBidi" w:hAnsiTheme="majorBidi" w:hint="cs"/>
          <w:sz w:val="28"/>
          <w:cs/>
        </w:rPr>
        <w:t>ออลล์ เอ็นเนอร์ยี่ แอนด์ ยูทิลิตี้</w:t>
      </w:r>
      <w:r w:rsidR="002F1D2B" w:rsidRPr="002F1D2B">
        <w:rPr>
          <w:rFonts w:asciiTheme="majorBidi" w:hAnsiTheme="majorBidi"/>
          <w:sz w:val="28"/>
          <w:cs/>
        </w:rPr>
        <w:t xml:space="preserve"> </w:t>
      </w:r>
      <w:r w:rsidR="002F1D2B" w:rsidRPr="002F1D2B">
        <w:rPr>
          <w:rFonts w:asciiTheme="majorBidi" w:hAnsiTheme="majorBidi" w:hint="cs"/>
          <w:sz w:val="28"/>
          <w:cs/>
        </w:rPr>
        <w:t>จำกัด</w:t>
      </w:r>
      <w:r w:rsidR="002F1D2B" w:rsidRPr="002F1D2B">
        <w:rPr>
          <w:rFonts w:asciiTheme="majorBidi" w:hAnsiTheme="majorBidi"/>
          <w:sz w:val="28"/>
          <w:cs/>
        </w:rPr>
        <w:t xml:space="preserve"> </w:t>
      </w:r>
      <w:r w:rsidR="002F1D2B" w:rsidRPr="002F1D2B">
        <w:rPr>
          <w:rFonts w:asciiTheme="majorBidi" w:hAnsiTheme="majorBidi"/>
          <w:spacing w:val="-2"/>
          <w:sz w:val="28"/>
          <w:cs/>
        </w:rPr>
        <w:t>(</w:t>
      </w:r>
      <w:r w:rsidR="002F1D2B" w:rsidRPr="002F1D2B">
        <w:rPr>
          <w:rFonts w:asciiTheme="majorBidi" w:hAnsiTheme="majorBidi" w:hint="cs"/>
          <w:spacing w:val="-2"/>
          <w:sz w:val="28"/>
          <w:cs/>
        </w:rPr>
        <w:t>มหาชน</w:t>
      </w:r>
      <w:r w:rsidR="002F1D2B" w:rsidRPr="002F1D2B">
        <w:rPr>
          <w:rFonts w:asciiTheme="majorBidi" w:hAnsiTheme="majorBidi"/>
          <w:spacing w:val="-2"/>
          <w:sz w:val="28"/>
          <w:cs/>
        </w:rPr>
        <w:t xml:space="preserve">) </w:t>
      </w:r>
      <w:r w:rsidR="002F1D2B" w:rsidRPr="002F1D2B">
        <w:rPr>
          <w:rFonts w:asciiTheme="majorBidi" w:hAnsiTheme="majorBidi" w:hint="cs"/>
          <w:spacing w:val="-2"/>
          <w:sz w:val="28"/>
          <w:cs/>
        </w:rPr>
        <w:t xml:space="preserve">(เดิมชื่อ “บริษัท เซเว่น ยูทิลิตี้ส์ แอนด์ พาวเวอร์ จำกัด (มหาชน)”) </w:t>
      </w:r>
      <w:r w:rsidRPr="002F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ได้มีมติอนุมัติการซื้อหุ้นบริษัท แซม วอเตอร์ </w:t>
      </w:r>
      <w:r w:rsidR="009C1673"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2F1D2B">
        <w:rPr>
          <w:rFonts w:asciiTheme="majorBidi" w:hAnsiTheme="majorBidi" w:cstheme="majorBidi"/>
          <w:color w:val="000000"/>
          <w:spacing w:val="-2"/>
          <w:sz w:val="28"/>
          <w:cs/>
        </w:rPr>
        <w:t>ซัพพลาย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 จำกัด จำนวน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59,998 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หุ้น มูลค่า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5,219,826 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บาท คิดเป็นสัดส่วนร้อยละ </w:t>
      </w:r>
      <w:r w:rsidRPr="002F1D2B">
        <w:rPr>
          <w:rFonts w:asciiTheme="majorBidi" w:hAnsiTheme="majorBidi" w:cstheme="majorBidi"/>
          <w:color w:val="000000"/>
          <w:sz w:val="28"/>
        </w:rPr>
        <w:t xml:space="preserve">5.48 </w:t>
      </w:r>
      <w:r w:rsidRPr="002F1D2B">
        <w:rPr>
          <w:rFonts w:asciiTheme="majorBidi" w:hAnsiTheme="majorBidi" w:cstheme="majorBidi"/>
          <w:color w:val="000000"/>
          <w:sz w:val="28"/>
          <w:cs/>
        </w:rPr>
        <w:t xml:space="preserve">ของทุนจดทะเบียน บริษัท แซม วอเตอร์ ซัพพลาย </w:t>
      </w:r>
      <w:r w:rsidRPr="00D75B29">
        <w:rPr>
          <w:rFonts w:asciiTheme="majorBidi" w:hAnsiTheme="majorBidi" w:cstheme="majorBidi"/>
          <w:color w:val="000000"/>
          <w:sz w:val="28"/>
          <w:cs/>
        </w:rPr>
        <w:t>จำกั</w:t>
      </w:r>
      <w:r w:rsidR="005802E4" w:rsidRPr="00D75B29">
        <w:rPr>
          <w:rFonts w:asciiTheme="majorBidi" w:hAnsiTheme="majorBidi" w:cstheme="majorBidi"/>
          <w:color w:val="000000"/>
          <w:sz w:val="28"/>
          <w:cs/>
        </w:rPr>
        <w:t>ด</w:t>
      </w:r>
      <w:r w:rsidR="00890ABC" w:rsidRPr="00D75B2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BF05E2">
        <w:rPr>
          <w:rFonts w:asciiTheme="majorBidi" w:hAnsiTheme="majorBidi" w:cstheme="majorBidi" w:hint="cs"/>
          <w:color w:val="000000"/>
          <w:sz w:val="28"/>
          <w:cs/>
        </w:rPr>
        <w:t>ซึ่ง</w:t>
      </w:r>
      <w:r w:rsidR="00890ABC" w:rsidRPr="00D75B29">
        <w:rPr>
          <w:rFonts w:asciiTheme="majorBidi" w:hAnsiTheme="majorBidi" w:cstheme="majorBidi" w:hint="cs"/>
          <w:color w:val="000000"/>
          <w:sz w:val="28"/>
          <w:cs/>
        </w:rPr>
        <w:t>ได้มีการซื้อขายเสร็จ</w:t>
      </w:r>
      <w:r w:rsidR="00CB2180" w:rsidRPr="00D75B29">
        <w:rPr>
          <w:rFonts w:asciiTheme="majorBidi" w:hAnsiTheme="majorBidi" w:cstheme="majorBidi" w:hint="cs"/>
          <w:color w:val="000000"/>
          <w:sz w:val="28"/>
          <w:cs/>
        </w:rPr>
        <w:t>สิ้น</w:t>
      </w:r>
      <w:r w:rsidR="00890ABC" w:rsidRPr="00D75B29">
        <w:rPr>
          <w:rFonts w:asciiTheme="majorBidi" w:hAnsiTheme="majorBidi" w:cstheme="majorBidi" w:hint="cs"/>
          <w:color w:val="000000"/>
          <w:sz w:val="28"/>
          <w:cs/>
        </w:rPr>
        <w:t>เรีย</w:t>
      </w:r>
      <w:r w:rsidR="00953930" w:rsidRPr="00D75B29">
        <w:rPr>
          <w:rFonts w:asciiTheme="majorBidi" w:hAnsiTheme="majorBidi" w:cstheme="majorBidi" w:hint="cs"/>
          <w:color w:val="000000"/>
          <w:sz w:val="28"/>
          <w:cs/>
        </w:rPr>
        <w:t>บ</w:t>
      </w:r>
      <w:r w:rsidR="00890ABC" w:rsidRPr="00D75B29">
        <w:rPr>
          <w:rFonts w:asciiTheme="majorBidi" w:hAnsiTheme="majorBidi" w:cstheme="majorBidi" w:hint="cs"/>
          <w:color w:val="000000"/>
          <w:sz w:val="28"/>
          <w:cs/>
        </w:rPr>
        <w:t xml:space="preserve">ร้อยแล้วในปี </w:t>
      </w:r>
      <w:r w:rsidR="00890ABC" w:rsidRPr="00D75B29">
        <w:rPr>
          <w:rFonts w:asciiTheme="majorBidi" w:hAnsiTheme="majorBidi" w:cstheme="majorBidi"/>
          <w:color w:val="000000"/>
          <w:sz w:val="28"/>
        </w:rPr>
        <w:t>2566</w:t>
      </w:r>
    </w:p>
    <w:p w14:paraId="4DA936CD" w14:textId="3D1AD86F" w:rsidR="005802E4" w:rsidRPr="00802F97" w:rsidRDefault="005802E4" w:rsidP="005802E4">
      <w:pPr>
        <w:spacing w:before="120" w:after="120"/>
        <w:ind w:left="360"/>
        <w:jc w:val="thaiDistribute"/>
        <w:rPr>
          <w:rFonts w:asciiTheme="majorBidi" w:hAnsiTheme="majorBidi" w:cstheme="majorBidi"/>
          <w:color w:val="FF0000"/>
          <w:spacing w:val="-2"/>
          <w:sz w:val="28"/>
          <w:cs/>
        </w:rPr>
        <w:sectPr w:rsidR="005802E4" w:rsidRPr="00802F97" w:rsidSect="00441B2C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7"/>
          <w:cols w:space="720"/>
          <w:docGrid w:linePitch="326"/>
        </w:sectPr>
      </w:pPr>
    </w:p>
    <w:p w14:paraId="284280F8" w14:textId="7672A370" w:rsidR="005505FE" w:rsidRPr="00657820" w:rsidRDefault="005505FE" w:rsidP="00C355B1">
      <w:pPr>
        <w:pStyle w:val="ListParagraph"/>
        <w:numPr>
          <w:ilvl w:val="0"/>
          <w:numId w:val="1"/>
        </w:numPr>
        <w:spacing w:before="240" w:after="120"/>
        <w:ind w:left="72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เงินลงทุนในบริษัทร่วม</w:t>
      </w:r>
    </w:p>
    <w:p w14:paraId="1A5A6644" w14:textId="1E665CE9" w:rsidR="005505FE" w:rsidRPr="00657820" w:rsidRDefault="005505FE" w:rsidP="00511C7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F268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29199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DF2681">
        <w:rPr>
          <w:rFonts w:asciiTheme="majorBidi" w:hAnsiTheme="majorBidi" w:cstheme="majorBidi"/>
          <w:color w:val="000000"/>
          <w:sz w:val="28"/>
          <w:cs/>
        </w:rPr>
        <w:t>เงินลงทุนในบริษัทร่วม ณ</w:t>
      </w:r>
      <w:r w:rsidRPr="00DF2681">
        <w:rPr>
          <w:rFonts w:asciiTheme="majorBidi" w:hAnsiTheme="majorBidi" w:cstheme="majorBidi"/>
          <w:color w:val="000000"/>
          <w:sz w:val="28"/>
        </w:rPr>
        <w:t xml:space="preserve"> </w:t>
      </w:r>
      <w:r w:rsidRPr="00DF2681">
        <w:rPr>
          <w:rFonts w:asciiTheme="majorBidi" w:hAnsiTheme="majorBidi" w:cstheme="majorBidi"/>
          <w:color w:val="000000"/>
          <w:sz w:val="28"/>
          <w:cs/>
        </w:rPr>
        <w:t xml:space="preserve">วันที่ </w:t>
      </w:r>
      <w:r w:rsidRPr="00DF2681">
        <w:rPr>
          <w:rFonts w:asciiTheme="majorBidi" w:hAnsiTheme="majorBidi" w:cstheme="majorBidi"/>
          <w:color w:val="000000"/>
          <w:sz w:val="28"/>
        </w:rPr>
        <w:t xml:space="preserve">31 </w:t>
      </w:r>
      <w:r w:rsidRPr="00DF2681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DF2681">
        <w:rPr>
          <w:rFonts w:asciiTheme="majorBidi" w:hAnsiTheme="majorBidi" w:cstheme="majorBidi"/>
          <w:color w:val="000000"/>
          <w:sz w:val="28"/>
        </w:rPr>
        <w:t xml:space="preserve"> </w:t>
      </w:r>
      <w:r w:rsidR="0034141C" w:rsidRPr="00DF2681">
        <w:rPr>
          <w:rFonts w:asciiTheme="majorBidi" w:hAnsiTheme="majorBidi" w:cstheme="majorBidi"/>
          <w:color w:val="000000"/>
          <w:sz w:val="28"/>
        </w:rPr>
        <w:t>2567</w:t>
      </w:r>
      <w:r w:rsidR="0095051C" w:rsidRPr="00DF2681">
        <w:rPr>
          <w:rFonts w:asciiTheme="majorBidi" w:hAnsiTheme="majorBidi" w:cstheme="majorBidi"/>
          <w:color w:val="000000"/>
          <w:sz w:val="28"/>
        </w:rPr>
        <w:t xml:space="preserve"> </w:t>
      </w:r>
      <w:r w:rsidR="0095051C" w:rsidRPr="00DF2681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34141C" w:rsidRPr="00DF2681">
        <w:rPr>
          <w:rFonts w:asciiTheme="majorBidi" w:hAnsiTheme="majorBidi" w:cstheme="majorBidi"/>
          <w:color w:val="000000"/>
          <w:sz w:val="28"/>
        </w:rPr>
        <w:t>2566</w:t>
      </w:r>
      <w:r w:rsidRPr="00DF2681">
        <w:rPr>
          <w:rFonts w:asciiTheme="majorBidi" w:hAnsiTheme="majorBidi" w:cstheme="majorBidi"/>
          <w:color w:val="000000"/>
          <w:sz w:val="28"/>
        </w:rPr>
        <w:t xml:space="preserve"> </w:t>
      </w:r>
      <w:r w:rsidRPr="00DF2681">
        <w:rPr>
          <w:rFonts w:asciiTheme="majorBidi" w:hAnsiTheme="majorBidi" w:cstheme="majorBidi"/>
          <w:color w:val="000000"/>
          <w:sz w:val="28"/>
          <w:cs/>
        </w:rPr>
        <w:t>มีดังนี้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</w:p>
    <w:tbl>
      <w:tblPr>
        <w:tblW w:w="5000" w:type="pct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4"/>
        <w:gridCol w:w="91"/>
        <w:gridCol w:w="2838"/>
        <w:gridCol w:w="120"/>
        <w:gridCol w:w="954"/>
        <w:gridCol w:w="82"/>
        <w:gridCol w:w="960"/>
        <w:gridCol w:w="91"/>
        <w:gridCol w:w="960"/>
        <w:gridCol w:w="106"/>
        <w:gridCol w:w="901"/>
        <w:gridCol w:w="106"/>
        <w:gridCol w:w="898"/>
        <w:gridCol w:w="117"/>
        <w:gridCol w:w="901"/>
        <w:gridCol w:w="103"/>
        <w:gridCol w:w="496"/>
        <w:gridCol w:w="32"/>
        <w:gridCol w:w="396"/>
        <w:gridCol w:w="91"/>
        <w:gridCol w:w="132"/>
        <w:gridCol w:w="21"/>
        <w:gridCol w:w="743"/>
        <w:gridCol w:w="114"/>
        <w:gridCol w:w="907"/>
      </w:tblGrid>
      <w:tr w:rsidR="004264EC" w:rsidRPr="00657820" w14:paraId="4C28FD3D" w14:textId="77777777" w:rsidTr="00DB64A7">
        <w:trPr>
          <w:trHeight w:val="144"/>
        </w:trPr>
        <w:tc>
          <w:tcPr>
            <w:tcW w:w="857" w:type="pct"/>
            <w:vAlign w:val="bottom"/>
          </w:tcPr>
          <w:p w14:paraId="6D1D2E63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24851CE4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</w:tcPr>
          <w:p w14:paraId="13898BDF" w14:textId="5D767576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44957F94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</w:tcPr>
          <w:p w14:paraId="1EC79FE3" w14:textId="07578BA9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6B4D91F1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19E4B986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76ADFD9A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07" w:type="pct"/>
          </w:tcPr>
          <w:p w14:paraId="0BE6F86E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893" w:type="pct"/>
            <w:gridSpan w:val="6"/>
          </w:tcPr>
          <w:p w14:paraId="36D554A0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" w:type="pct"/>
          </w:tcPr>
          <w:p w14:paraId="311C4E99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5" w:type="pct"/>
          </w:tcPr>
          <w:p w14:paraId="26002092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76" w:type="pct"/>
            <w:gridSpan w:val="2"/>
          </w:tcPr>
          <w:p w14:paraId="6DEE4479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7" w:type="pct"/>
          </w:tcPr>
          <w:p w14:paraId="68C5C214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601" w:type="pct"/>
            <w:gridSpan w:val="3"/>
            <w:vAlign w:val="bottom"/>
          </w:tcPr>
          <w:p w14:paraId="05B3574E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4E17A9" w:rsidRPr="00657820" w14:paraId="34F5C7EB" w14:textId="77777777" w:rsidTr="004264EC">
        <w:trPr>
          <w:trHeight w:val="144"/>
        </w:trPr>
        <w:tc>
          <w:tcPr>
            <w:tcW w:w="857" w:type="pct"/>
            <w:vAlign w:val="bottom"/>
          </w:tcPr>
          <w:p w14:paraId="5B87E5F3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209F10EF" w14:textId="77777777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</w:tcPr>
          <w:p w14:paraId="078D7E7C" w14:textId="0BE66436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2DDCA7C3" w14:textId="77777777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" w:type="pct"/>
            <w:vMerge w:val="restart"/>
          </w:tcPr>
          <w:p w14:paraId="4E3B85BE" w14:textId="3371BFED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A3A2167" w14:textId="018B0B42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28" w:type="pct"/>
          </w:tcPr>
          <w:p w14:paraId="03205BC4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0B6D1E89" w14:textId="66CA67D0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36" w:type="pct"/>
          </w:tcPr>
          <w:p w14:paraId="74392750" w14:textId="77777777" w:rsidR="004E17A9" w:rsidRPr="00657820" w:rsidRDefault="004E17A9" w:rsidP="004E17A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030" w:type="pct"/>
            <w:gridSpan w:val="15"/>
            <w:tcBorders>
              <w:bottom w:val="single" w:sz="4" w:space="0" w:color="auto"/>
            </w:tcBorders>
          </w:tcPr>
          <w:p w14:paraId="4FA62C13" w14:textId="77777777" w:rsidR="004E17A9" w:rsidRPr="00657820" w:rsidRDefault="004E17A9" w:rsidP="004E17A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264EC" w:rsidRPr="00657820" w14:paraId="09437EF6" w14:textId="77777777" w:rsidTr="00DB64A7">
        <w:trPr>
          <w:trHeight w:val="144"/>
        </w:trPr>
        <w:tc>
          <w:tcPr>
            <w:tcW w:w="857" w:type="pct"/>
            <w:vAlign w:val="bottom"/>
          </w:tcPr>
          <w:p w14:paraId="5403553E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1200588E" w14:textId="77777777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</w:tcPr>
          <w:p w14:paraId="1EEA0152" w14:textId="1B0460C0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4613B6A7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vMerge/>
          </w:tcPr>
          <w:p w14:paraId="12415972" w14:textId="23DF3C29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701115CC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85" w:type="pct"/>
            <w:gridSpan w:val="3"/>
            <w:tcBorders>
              <w:bottom w:val="single" w:sz="4" w:space="0" w:color="auto"/>
            </w:tcBorders>
            <w:vAlign w:val="bottom"/>
          </w:tcPr>
          <w:p w14:paraId="5A7E1377" w14:textId="7E1E2DA7" w:rsidR="004E17A9" w:rsidRPr="00657820" w:rsidRDefault="004264EC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</w:t>
            </w:r>
            <w:r w:rsidR="004E17A9"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="004E17A9"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E17A9"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="004E17A9"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6" w:type="pct"/>
          </w:tcPr>
          <w:p w14:paraId="31BDACD9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CDAE5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0" w:type="pct"/>
            <w:tcBorders>
              <w:top w:val="single" w:sz="4" w:space="0" w:color="auto"/>
            </w:tcBorders>
          </w:tcPr>
          <w:p w14:paraId="208669C5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5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47797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  <w:tc>
          <w:tcPr>
            <w:tcW w:w="31" w:type="pct"/>
            <w:tcBorders>
              <w:top w:val="single" w:sz="4" w:space="0" w:color="auto"/>
            </w:tcBorders>
          </w:tcPr>
          <w:p w14:paraId="5DBCD191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5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C08F3A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วิธีส่วนได้เสีย</w:t>
            </w:r>
          </w:p>
        </w:tc>
      </w:tr>
      <w:tr w:rsidR="004264EC" w:rsidRPr="00657820" w14:paraId="1BAA15B2" w14:textId="77777777" w:rsidTr="00DB64A7">
        <w:trPr>
          <w:trHeight w:val="144"/>
        </w:trPr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055920D6" w14:textId="77777777" w:rsidR="00311893" w:rsidRPr="00657820" w:rsidRDefault="00311893" w:rsidP="00311893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31" w:type="pct"/>
          </w:tcPr>
          <w:p w14:paraId="6F1BEABA" w14:textId="77777777" w:rsidR="00311893" w:rsidRPr="00657820" w:rsidRDefault="00311893" w:rsidP="00311893">
            <w:pPr>
              <w:ind w:left="90" w:right="5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  <w:tcBorders>
              <w:bottom w:val="single" w:sz="4" w:space="0" w:color="auto"/>
            </w:tcBorders>
          </w:tcPr>
          <w:p w14:paraId="474D53C2" w14:textId="1B0377E9" w:rsidR="00311893" w:rsidRPr="00657820" w:rsidRDefault="00311893" w:rsidP="00311893">
            <w:pPr>
              <w:ind w:left="90"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1" w:type="pct"/>
          </w:tcPr>
          <w:p w14:paraId="322FDF3D" w14:textId="77777777" w:rsidR="00311893" w:rsidRPr="00657820" w:rsidRDefault="00311893" w:rsidP="0031189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7C932525" w14:textId="20031B02" w:rsidR="00311893" w:rsidRPr="00657820" w:rsidRDefault="00311893" w:rsidP="0031189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28" w:type="pct"/>
          </w:tcPr>
          <w:p w14:paraId="3404FD52" w14:textId="77777777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F673" w14:textId="6B302B1E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1" w:type="pct"/>
            <w:tcBorders>
              <w:top w:val="single" w:sz="4" w:space="0" w:color="auto"/>
            </w:tcBorders>
          </w:tcPr>
          <w:p w14:paraId="74D97470" w14:textId="77777777" w:rsidR="00311893" w:rsidRPr="00657820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4E4A6" w14:textId="51F15594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36" w:type="pct"/>
          </w:tcPr>
          <w:p w14:paraId="34D486CD" w14:textId="77777777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3FC9" w14:textId="172CF398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4D4FEFA4" w14:textId="77777777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93674" w14:textId="6DACCF3C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0" w:type="pct"/>
          </w:tcPr>
          <w:p w14:paraId="0C9ACBBF" w14:textId="77777777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1C6E" w14:textId="548DE95E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3F5A6AB9" w14:textId="77777777" w:rsidR="00311893" w:rsidRPr="00200422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D0EFB" w14:textId="76E2F1AB" w:rsidR="00311893" w:rsidRPr="00657820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31" w:type="pct"/>
          </w:tcPr>
          <w:p w14:paraId="11F46982" w14:textId="77777777" w:rsidR="00311893" w:rsidRPr="00657820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06E26" w14:textId="66260486" w:rsidR="00311893" w:rsidRPr="00657820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220EA46A" w14:textId="77777777" w:rsidR="00311893" w:rsidRPr="00657820" w:rsidRDefault="00311893" w:rsidP="003118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62C9C" w14:textId="47BA1432" w:rsidR="00311893" w:rsidRPr="00657820" w:rsidRDefault="00311893" w:rsidP="0031189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DB64A7" w:rsidRPr="00657820" w14:paraId="6476D3C1" w14:textId="77777777" w:rsidTr="00DB64A7">
        <w:trPr>
          <w:trHeight w:val="342"/>
        </w:trPr>
        <w:tc>
          <w:tcPr>
            <w:tcW w:w="857" w:type="pct"/>
            <w:tcBorders>
              <w:top w:val="single" w:sz="4" w:space="0" w:color="auto"/>
            </w:tcBorders>
          </w:tcPr>
          <w:p w14:paraId="1C97FAF5" w14:textId="77777777" w:rsidR="00DB64A7" w:rsidRPr="00657820" w:rsidRDefault="00DB64A7" w:rsidP="00DB64A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31" w:type="pct"/>
          </w:tcPr>
          <w:p w14:paraId="29B8279D" w14:textId="77777777" w:rsidR="00DB64A7" w:rsidRPr="00657820" w:rsidRDefault="00DB64A7" w:rsidP="00DB64A7">
            <w:pPr>
              <w:ind w:left="90" w:right="5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  <w:tcBorders>
              <w:top w:val="single" w:sz="4" w:space="0" w:color="auto"/>
            </w:tcBorders>
          </w:tcPr>
          <w:p w14:paraId="0D8349AC" w14:textId="32F630BA" w:rsidR="00DB64A7" w:rsidRPr="00657820" w:rsidRDefault="00DB64A7" w:rsidP="00DB64A7">
            <w:pPr>
              <w:ind w:left="90" w:right="5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41" w:type="pct"/>
          </w:tcPr>
          <w:p w14:paraId="40B14CFD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00ADF599" w14:textId="24A3F316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8" w:type="pct"/>
          </w:tcPr>
          <w:p w14:paraId="2CB3A535" w14:textId="77777777" w:rsidR="00DB64A7" w:rsidRPr="00657820" w:rsidRDefault="00DB64A7" w:rsidP="00DB64A7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bottom"/>
          </w:tcPr>
          <w:p w14:paraId="02D5A5B2" w14:textId="27083CE3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1" w:type="pct"/>
            <w:vAlign w:val="bottom"/>
          </w:tcPr>
          <w:p w14:paraId="5942488F" w14:textId="77777777" w:rsidR="00DB64A7" w:rsidRPr="00AA046C" w:rsidRDefault="00DB64A7" w:rsidP="00DB64A7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bottom"/>
          </w:tcPr>
          <w:p w14:paraId="5EE6828F" w14:textId="4F8D3F22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6" w:type="pct"/>
            <w:vAlign w:val="bottom"/>
          </w:tcPr>
          <w:p w14:paraId="4C2B90A0" w14:textId="77777777" w:rsidR="00DB64A7" w:rsidRPr="00AA046C" w:rsidRDefault="00DB64A7" w:rsidP="00DB64A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3E581A73" w14:textId="54F75799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6" w:type="pct"/>
            <w:vAlign w:val="bottom"/>
          </w:tcPr>
          <w:p w14:paraId="54FB7CD3" w14:textId="77777777" w:rsidR="00DB64A7" w:rsidRPr="00AA046C" w:rsidRDefault="00DB64A7" w:rsidP="00DB64A7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4EF09CB1" w14:textId="23B62E8C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0" w:type="pct"/>
            <w:vAlign w:val="bottom"/>
          </w:tcPr>
          <w:p w14:paraId="7FB81DAB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5557347D" w14:textId="1ECC415E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5" w:type="pct"/>
            <w:vAlign w:val="bottom"/>
          </w:tcPr>
          <w:p w14:paraId="0D85738F" w14:textId="0B26B956" w:rsidR="00DB64A7" w:rsidRPr="00200422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</w:tcBorders>
            <w:vAlign w:val="bottom"/>
          </w:tcPr>
          <w:p w14:paraId="53AEE7C0" w14:textId="40C96909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1" w:type="pct"/>
            <w:vAlign w:val="bottom"/>
          </w:tcPr>
          <w:p w14:paraId="77FD906E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</w:tcBorders>
            <w:vAlign w:val="bottom"/>
          </w:tcPr>
          <w:p w14:paraId="559ACA70" w14:textId="41594FE4" w:rsidR="00DB64A7" w:rsidRPr="00657820" w:rsidRDefault="001D564A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564A">
              <w:rPr>
                <w:rFonts w:asciiTheme="majorBidi" w:hAnsiTheme="majorBidi" w:hint="eastAsia"/>
                <w:color w:val="000000"/>
                <w:sz w:val="28"/>
                <w:cs/>
              </w:rPr>
              <w:t>9</w:t>
            </w:r>
            <w:r w:rsidRPr="001D564A">
              <w:rPr>
                <w:rFonts w:asciiTheme="majorBidi" w:hAnsiTheme="majorBidi" w:cstheme="majorBidi" w:hint="eastAsia"/>
                <w:color w:val="000000"/>
                <w:sz w:val="28"/>
              </w:rPr>
              <w:t>,</w:t>
            </w:r>
            <w:r w:rsidRPr="001D564A">
              <w:rPr>
                <w:rFonts w:asciiTheme="majorBidi" w:hAnsiTheme="majorBidi" w:hint="eastAsia"/>
                <w:color w:val="000000"/>
                <w:sz w:val="28"/>
                <w:cs/>
              </w:rPr>
              <w:t>024</w:t>
            </w:r>
          </w:p>
        </w:tc>
        <w:tc>
          <w:tcPr>
            <w:tcW w:w="39" w:type="pct"/>
            <w:vAlign w:val="bottom"/>
          </w:tcPr>
          <w:p w14:paraId="2E551BE8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C585E" w14:textId="125EFB0F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10,981</w:t>
            </w:r>
          </w:p>
        </w:tc>
      </w:tr>
      <w:tr w:rsidR="00DB64A7" w:rsidRPr="00657820" w14:paraId="6019D25F" w14:textId="77777777" w:rsidTr="00DB64A7">
        <w:trPr>
          <w:trHeight w:val="414"/>
        </w:trPr>
        <w:tc>
          <w:tcPr>
            <w:tcW w:w="857" w:type="pct"/>
          </w:tcPr>
          <w:p w14:paraId="3DA68980" w14:textId="77777777" w:rsidR="00DB64A7" w:rsidRPr="00657820" w:rsidRDefault="00DB64A7" w:rsidP="00DB64A7">
            <w:pPr>
              <w:ind w:left="177" w:right="-486" w:hanging="177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ซิสเต็ม แอนด์</w:t>
            </w:r>
          </w:p>
          <w:p w14:paraId="38F5CD0A" w14:textId="77777777" w:rsidR="00DB64A7" w:rsidRPr="00657820" w:rsidRDefault="00DB64A7" w:rsidP="00DB64A7">
            <w:pPr>
              <w:ind w:left="273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ซอฟท์แวร์ เซอร์วิสเซส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31" w:type="pct"/>
          </w:tcPr>
          <w:p w14:paraId="62E32B90" w14:textId="77777777" w:rsidR="00DB64A7" w:rsidRPr="00657820" w:rsidRDefault="00DB64A7" w:rsidP="00DB64A7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</w:tcPr>
          <w:p w14:paraId="5E0CAE82" w14:textId="58071821" w:rsidR="00DB64A7" w:rsidRDefault="00DB64A7" w:rsidP="00DB64A7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</w:t>
            </w:r>
            <w:r w:rsidR="00DF268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  <w:p w14:paraId="48C7D4CB" w14:textId="1255F077" w:rsidR="00DB64A7" w:rsidRPr="00657820" w:rsidRDefault="00DB64A7" w:rsidP="00DB64A7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1" w:type="pct"/>
          </w:tcPr>
          <w:p w14:paraId="50124FC5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vAlign w:val="bottom"/>
          </w:tcPr>
          <w:p w14:paraId="353B599F" w14:textId="6C889D95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8" w:type="pct"/>
          </w:tcPr>
          <w:p w14:paraId="40E9F57D" w14:textId="77777777" w:rsidR="00DB64A7" w:rsidRPr="00657820" w:rsidRDefault="00DB64A7" w:rsidP="00DB64A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6A7B963F" w14:textId="0214A91C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1" w:type="pct"/>
            <w:vAlign w:val="bottom"/>
          </w:tcPr>
          <w:p w14:paraId="223FE6ED" w14:textId="77777777" w:rsidR="00DB64A7" w:rsidRPr="00AA046C" w:rsidRDefault="00DB64A7" w:rsidP="00DB64A7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088AC521" w14:textId="58B50D0F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6" w:type="pct"/>
          </w:tcPr>
          <w:p w14:paraId="4EB92AD9" w14:textId="77777777" w:rsidR="00DB64A7" w:rsidRPr="00AA046C" w:rsidRDefault="00DB64A7" w:rsidP="00DB64A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30ADB8F3" w14:textId="2FE863FF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6" w:type="pct"/>
            <w:vAlign w:val="bottom"/>
          </w:tcPr>
          <w:p w14:paraId="139D0E42" w14:textId="77777777" w:rsidR="00DB64A7" w:rsidRPr="00AA046C" w:rsidRDefault="00DB64A7" w:rsidP="00DB64A7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vAlign w:val="bottom"/>
          </w:tcPr>
          <w:p w14:paraId="0B38B480" w14:textId="55AAE090" w:rsidR="00DB64A7" w:rsidRPr="00AA046C" w:rsidRDefault="00DB64A7" w:rsidP="00DB64A7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0" w:type="pct"/>
            <w:vAlign w:val="bottom"/>
          </w:tcPr>
          <w:p w14:paraId="197140A9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28CA42AD" w14:textId="1CF4638E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5" w:type="pct"/>
            <w:vAlign w:val="bottom"/>
          </w:tcPr>
          <w:p w14:paraId="726CB1EC" w14:textId="77777777" w:rsidR="00DB64A7" w:rsidRPr="00200422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vAlign w:val="bottom"/>
          </w:tcPr>
          <w:p w14:paraId="4EF2AB16" w14:textId="743FE726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1" w:type="pct"/>
            <w:vAlign w:val="bottom"/>
          </w:tcPr>
          <w:p w14:paraId="4E9A4AAD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vAlign w:val="bottom"/>
          </w:tcPr>
          <w:p w14:paraId="102FA6F7" w14:textId="78A37633" w:rsidR="00DB64A7" w:rsidRPr="00657820" w:rsidRDefault="00934E8F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39" w:type="pct"/>
            <w:vAlign w:val="bottom"/>
          </w:tcPr>
          <w:p w14:paraId="0F251C96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vAlign w:val="bottom"/>
          </w:tcPr>
          <w:p w14:paraId="1DC66B94" w14:textId="790D4B86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B64A7" w:rsidRPr="00657820" w14:paraId="52B648CD" w14:textId="77777777" w:rsidTr="00DB64A7">
        <w:trPr>
          <w:trHeight w:val="414"/>
        </w:trPr>
        <w:tc>
          <w:tcPr>
            <w:tcW w:w="857" w:type="pct"/>
          </w:tcPr>
          <w:p w14:paraId="75C59964" w14:textId="77777777" w:rsidR="00DB64A7" w:rsidRPr="00657820" w:rsidRDefault="00DB64A7" w:rsidP="00DB64A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บริษัท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</w:rPr>
              <w:t> 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กรุงไทย แลนด์</w:t>
            </w:r>
          </w:p>
          <w:p w14:paraId="5E6844AD" w14:textId="389A7EA6" w:rsidR="00DB64A7" w:rsidRPr="00657820" w:rsidRDefault="00DB64A7" w:rsidP="00DB64A7">
            <w:pPr>
              <w:ind w:left="273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ดีวีลอปเม้นท์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</w:rPr>
              <w:t> 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จำกัด</w:t>
            </w:r>
          </w:p>
        </w:tc>
        <w:tc>
          <w:tcPr>
            <w:tcW w:w="31" w:type="pct"/>
          </w:tcPr>
          <w:p w14:paraId="6198DC4F" w14:textId="77777777" w:rsidR="00DB64A7" w:rsidRPr="00657820" w:rsidRDefault="00DB64A7" w:rsidP="00DB64A7">
            <w:pPr>
              <w:ind w:left="270" w:right="5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7" w:type="pct"/>
          </w:tcPr>
          <w:p w14:paraId="67632F0B" w14:textId="77777777" w:rsidR="00DB64A7" w:rsidRDefault="00DB64A7" w:rsidP="00DB64A7">
            <w:pPr>
              <w:ind w:left="270" w:right="5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ประกอบกิจการให้บริการพื้นที่</w:t>
            </w:r>
          </w:p>
          <w:p w14:paraId="611F791D" w14:textId="43ED317C" w:rsidR="00DB64A7" w:rsidRPr="00657820" w:rsidRDefault="00DB64A7" w:rsidP="00DB64A7">
            <w:pPr>
              <w:ind w:left="276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แบบรวม</w:t>
            </w:r>
          </w:p>
        </w:tc>
        <w:tc>
          <w:tcPr>
            <w:tcW w:w="41" w:type="pct"/>
          </w:tcPr>
          <w:p w14:paraId="06E00EB7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vAlign w:val="bottom"/>
          </w:tcPr>
          <w:p w14:paraId="0F762654" w14:textId="301A9558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8" w:type="pct"/>
          </w:tcPr>
          <w:p w14:paraId="42A9215C" w14:textId="77777777" w:rsidR="00DB64A7" w:rsidRPr="00657820" w:rsidRDefault="00DB64A7" w:rsidP="00DB64A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6D718CC7" w14:textId="6DA84613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27.84</w:t>
            </w:r>
          </w:p>
        </w:tc>
        <w:tc>
          <w:tcPr>
            <w:tcW w:w="31" w:type="pct"/>
            <w:vAlign w:val="bottom"/>
          </w:tcPr>
          <w:p w14:paraId="38329DA3" w14:textId="77777777" w:rsidR="00DB64A7" w:rsidRPr="00AA046C" w:rsidRDefault="00DB64A7" w:rsidP="00DB64A7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08D64D0F" w14:textId="31D9293F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27.84</w:t>
            </w:r>
          </w:p>
        </w:tc>
        <w:tc>
          <w:tcPr>
            <w:tcW w:w="36" w:type="pct"/>
          </w:tcPr>
          <w:p w14:paraId="2056FFEF" w14:textId="77777777" w:rsidR="00DB64A7" w:rsidRPr="00AA046C" w:rsidRDefault="00DB64A7" w:rsidP="00DB64A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44A5323D" w14:textId="0150F832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135,000</w:t>
            </w:r>
          </w:p>
        </w:tc>
        <w:tc>
          <w:tcPr>
            <w:tcW w:w="36" w:type="pct"/>
            <w:vAlign w:val="bottom"/>
          </w:tcPr>
          <w:p w14:paraId="108533C4" w14:textId="77777777" w:rsidR="00DB64A7" w:rsidRPr="00AA046C" w:rsidRDefault="00DB64A7" w:rsidP="00DB64A7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vAlign w:val="bottom"/>
          </w:tcPr>
          <w:p w14:paraId="611FA55E" w14:textId="202A208C" w:rsidR="00DB64A7" w:rsidRPr="00AA046C" w:rsidRDefault="00DB64A7" w:rsidP="00DB64A7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135,000</w:t>
            </w:r>
          </w:p>
        </w:tc>
        <w:tc>
          <w:tcPr>
            <w:tcW w:w="40" w:type="pct"/>
            <w:vAlign w:val="bottom"/>
          </w:tcPr>
          <w:p w14:paraId="1617E5B6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2DD43370" w14:textId="669BFF19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350,000</w:t>
            </w:r>
          </w:p>
        </w:tc>
        <w:tc>
          <w:tcPr>
            <w:tcW w:w="35" w:type="pct"/>
            <w:vAlign w:val="bottom"/>
          </w:tcPr>
          <w:p w14:paraId="40C60BA1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vAlign w:val="bottom"/>
          </w:tcPr>
          <w:p w14:paraId="08B90552" w14:textId="02D5F4AB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350,000</w:t>
            </w:r>
          </w:p>
        </w:tc>
        <w:tc>
          <w:tcPr>
            <w:tcW w:w="31" w:type="pct"/>
            <w:vAlign w:val="bottom"/>
          </w:tcPr>
          <w:p w14:paraId="3D0DC87F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vAlign w:val="bottom"/>
          </w:tcPr>
          <w:p w14:paraId="54D18255" w14:textId="6722E13E" w:rsidR="00DB64A7" w:rsidRPr="00657820" w:rsidRDefault="00C01E82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01E82">
              <w:rPr>
                <w:rFonts w:asciiTheme="majorBidi" w:hAnsiTheme="majorBidi" w:cstheme="majorBidi" w:hint="eastAsia"/>
                <w:color w:val="000000"/>
                <w:sz w:val="28"/>
              </w:rPr>
              <w:t>301,199</w:t>
            </w:r>
          </w:p>
        </w:tc>
        <w:tc>
          <w:tcPr>
            <w:tcW w:w="39" w:type="pct"/>
            <w:vAlign w:val="bottom"/>
          </w:tcPr>
          <w:p w14:paraId="0481DAB0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vAlign w:val="bottom"/>
          </w:tcPr>
          <w:p w14:paraId="04AF4352" w14:textId="2FD198A9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318,507</w:t>
            </w:r>
          </w:p>
        </w:tc>
      </w:tr>
      <w:tr w:rsidR="00DB64A7" w:rsidRPr="00657820" w14:paraId="09B16468" w14:textId="77777777" w:rsidTr="00DB64A7">
        <w:trPr>
          <w:trHeight w:val="144"/>
        </w:trPr>
        <w:tc>
          <w:tcPr>
            <w:tcW w:w="857" w:type="pct"/>
          </w:tcPr>
          <w:p w14:paraId="720924D0" w14:textId="77777777" w:rsidR="00DB64A7" w:rsidRPr="00657820" w:rsidRDefault="00DB64A7" w:rsidP="00DB64A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31" w:type="pct"/>
          </w:tcPr>
          <w:p w14:paraId="4BFF58C4" w14:textId="77777777" w:rsidR="00DB64A7" w:rsidRPr="00657820" w:rsidRDefault="00DB64A7" w:rsidP="00DB64A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  <w:vAlign w:val="bottom"/>
          </w:tcPr>
          <w:p w14:paraId="63D63D5E" w14:textId="1BD16AEA" w:rsidR="00DB64A7" w:rsidRPr="00657820" w:rsidRDefault="00DB64A7" w:rsidP="00DB64A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62550F52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</w:tcPr>
          <w:p w14:paraId="2CFD1817" w14:textId="41D34D9B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0491F523" w14:textId="77777777" w:rsidR="00DB64A7" w:rsidRPr="00657820" w:rsidRDefault="00DB64A7" w:rsidP="00DB64A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</w:tcPr>
          <w:p w14:paraId="6E75FDD4" w14:textId="77777777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3F979E1C" w14:textId="77777777" w:rsidR="00DB64A7" w:rsidRPr="00AA046C" w:rsidRDefault="00DB64A7" w:rsidP="00DB64A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</w:tcPr>
          <w:p w14:paraId="369967D2" w14:textId="77777777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3630C05A" w14:textId="77777777" w:rsidR="00DB64A7" w:rsidRPr="00AA046C" w:rsidRDefault="00DB64A7" w:rsidP="00DB64A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0750071A" w14:textId="77777777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  <w:vAlign w:val="bottom"/>
          </w:tcPr>
          <w:p w14:paraId="242D3216" w14:textId="77777777" w:rsidR="00DB64A7" w:rsidRPr="00AA046C" w:rsidRDefault="00DB64A7" w:rsidP="00DB64A7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vAlign w:val="bottom"/>
          </w:tcPr>
          <w:p w14:paraId="74E72DF6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" w:type="pct"/>
            <w:vAlign w:val="bottom"/>
          </w:tcPr>
          <w:p w14:paraId="63DB2A81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69FA85AE" w14:textId="09964AFC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373,500</w:t>
            </w:r>
          </w:p>
        </w:tc>
        <w:tc>
          <w:tcPr>
            <w:tcW w:w="35" w:type="pct"/>
            <w:vAlign w:val="bottom"/>
          </w:tcPr>
          <w:p w14:paraId="4AE756DA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</w:tcBorders>
            <w:vAlign w:val="bottom"/>
          </w:tcPr>
          <w:p w14:paraId="27FBBF97" w14:textId="643D51D9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373,500</w:t>
            </w:r>
          </w:p>
        </w:tc>
        <w:tc>
          <w:tcPr>
            <w:tcW w:w="31" w:type="pct"/>
            <w:vAlign w:val="bottom"/>
          </w:tcPr>
          <w:p w14:paraId="7FF1C7E3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</w:tcBorders>
            <w:vAlign w:val="bottom"/>
          </w:tcPr>
          <w:p w14:paraId="798E4CF7" w14:textId="1F3D28D3" w:rsidR="00DB64A7" w:rsidRPr="00657820" w:rsidRDefault="00C14EBB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14EBB">
              <w:rPr>
                <w:rFonts w:asciiTheme="majorBidi" w:hAnsiTheme="majorBidi" w:cstheme="majorBidi" w:hint="eastAsia"/>
                <w:color w:val="000000"/>
                <w:sz w:val="28"/>
              </w:rPr>
              <w:t>310,223</w:t>
            </w:r>
          </w:p>
        </w:tc>
        <w:tc>
          <w:tcPr>
            <w:tcW w:w="39" w:type="pct"/>
            <w:vAlign w:val="bottom"/>
          </w:tcPr>
          <w:p w14:paraId="632BA986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5505" w14:textId="518A7611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329,488</w:t>
            </w:r>
          </w:p>
        </w:tc>
      </w:tr>
      <w:tr w:rsidR="00DB64A7" w:rsidRPr="00657820" w14:paraId="03F4BDC5" w14:textId="77777777" w:rsidTr="00DB64A7">
        <w:trPr>
          <w:trHeight w:val="144"/>
        </w:trPr>
        <w:tc>
          <w:tcPr>
            <w:tcW w:w="857" w:type="pct"/>
          </w:tcPr>
          <w:p w14:paraId="7565971C" w14:textId="7722A3F6" w:rsidR="00DB64A7" w:rsidRPr="00657820" w:rsidRDefault="00DB64A7" w:rsidP="00DB64A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1" w:type="pct"/>
          </w:tcPr>
          <w:p w14:paraId="5FE603F7" w14:textId="77777777" w:rsidR="00DB64A7" w:rsidRPr="00657820" w:rsidRDefault="00DB64A7" w:rsidP="00DB64A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  <w:vAlign w:val="bottom"/>
          </w:tcPr>
          <w:p w14:paraId="55630941" w14:textId="4E2AED7F" w:rsidR="00DB64A7" w:rsidRPr="00657820" w:rsidRDefault="00DB64A7" w:rsidP="00DB64A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280C7A2A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</w:tcPr>
          <w:p w14:paraId="5366D4A9" w14:textId="32134360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2AF92D44" w14:textId="77777777" w:rsidR="00DB64A7" w:rsidRPr="00657820" w:rsidRDefault="00DB64A7" w:rsidP="00DB64A7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27" w:type="pct"/>
          </w:tcPr>
          <w:p w14:paraId="344A4353" w14:textId="77777777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" w:type="pct"/>
          </w:tcPr>
          <w:p w14:paraId="200594C8" w14:textId="77777777" w:rsidR="00DB64A7" w:rsidRPr="00AA046C" w:rsidRDefault="00DB64A7" w:rsidP="00DB64A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</w:tcPr>
          <w:p w14:paraId="11297707" w14:textId="77777777" w:rsidR="00DB64A7" w:rsidRPr="00AA046C" w:rsidRDefault="00DB64A7" w:rsidP="00DB64A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" w:type="pct"/>
          </w:tcPr>
          <w:p w14:paraId="7EC80E1F" w14:textId="77777777" w:rsidR="00DB64A7" w:rsidRPr="00AA046C" w:rsidRDefault="00DB64A7" w:rsidP="00DB64A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5BD2BF82" w14:textId="77777777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  <w:vAlign w:val="bottom"/>
          </w:tcPr>
          <w:p w14:paraId="3F09CEFE" w14:textId="77777777" w:rsidR="00DB64A7" w:rsidRPr="00AA046C" w:rsidRDefault="00DB64A7" w:rsidP="00DB64A7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vAlign w:val="bottom"/>
          </w:tcPr>
          <w:p w14:paraId="7656CE45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0" w:type="pct"/>
            <w:vAlign w:val="bottom"/>
          </w:tcPr>
          <w:p w14:paraId="7B3431C3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1C65FA0E" w14:textId="65C76469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35" w:type="pct"/>
            <w:vAlign w:val="bottom"/>
          </w:tcPr>
          <w:p w14:paraId="0F36BA70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tcBorders>
              <w:bottom w:val="single" w:sz="4" w:space="0" w:color="auto"/>
            </w:tcBorders>
            <w:vAlign w:val="bottom"/>
          </w:tcPr>
          <w:p w14:paraId="419B1BE0" w14:textId="22026F11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31" w:type="pct"/>
            <w:vAlign w:val="bottom"/>
          </w:tcPr>
          <w:p w14:paraId="76893B43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tcBorders>
              <w:bottom w:val="single" w:sz="4" w:space="0" w:color="auto"/>
            </w:tcBorders>
            <w:vAlign w:val="bottom"/>
          </w:tcPr>
          <w:p w14:paraId="09B35FD8" w14:textId="0853EF43" w:rsidR="00DB64A7" w:rsidRPr="00657820" w:rsidRDefault="00C14EBB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39" w:type="pct"/>
            <w:vAlign w:val="bottom"/>
          </w:tcPr>
          <w:p w14:paraId="4170A787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B984" w14:textId="0133C3EA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B64A7" w:rsidRPr="00657820" w14:paraId="0E2B552E" w14:textId="77777777" w:rsidTr="00DB64A7">
        <w:trPr>
          <w:trHeight w:val="144"/>
        </w:trPr>
        <w:tc>
          <w:tcPr>
            <w:tcW w:w="857" w:type="pct"/>
          </w:tcPr>
          <w:p w14:paraId="5F20E69C" w14:textId="63DD7AE4" w:rsidR="00DB64A7" w:rsidRPr="00657820" w:rsidRDefault="00DB64A7" w:rsidP="00DB64A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1" w:type="pct"/>
          </w:tcPr>
          <w:p w14:paraId="5AB5BF14" w14:textId="77777777" w:rsidR="00DB64A7" w:rsidRPr="00657820" w:rsidRDefault="00DB64A7" w:rsidP="00DB64A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7" w:type="pct"/>
          </w:tcPr>
          <w:p w14:paraId="0C3BE9C8" w14:textId="01920AD2" w:rsidR="00DB64A7" w:rsidRPr="00657820" w:rsidRDefault="00DB64A7" w:rsidP="00DB64A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" w:type="pct"/>
          </w:tcPr>
          <w:p w14:paraId="0828BE48" w14:textId="77777777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" w:type="pct"/>
            <w:vAlign w:val="bottom"/>
          </w:tcPr>
          <w:p w14:paraId="718461D7" w14:textId="61014108" w:rsidR="00DB64A7" w:rsidRPr="00657820" w:rsidRDefault="00DB64A7" w:rsidP="00DB64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7EAA5A2E" w14:textId="77777777" w:rsidR="00DB64A7" w:rsidRPr="00657820" w:rsidRDefault="00DB64A7" w:rsidP="00DB64A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68529843" w14:textId="77777777" w:rsidR="00DB64A7" w:rsidRPr="00AA046C" w:rsidRDefault="00DB64A7" w:rsidP="00DB64A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  <w:vAlign w:val="bottom"/>
          </w:tcPr>
          <w:p w14:paraId="43A81E6D" w14:textId="77777777" w:rsidR="00DB64A7" w:rsidRPr="00AA046C" w:rsidRDefault="00DB64A7" w:rsidP="00DB64A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7" w:type="pct"/>
            <w:vAlign w:val="bottom"/>
          </w:tcPr>
          <w:p w14:paraId="23A41E81" w14:textId="77777777" w:rsidR="00DB64A7" w:rsidRPr="00AA046C" w:rsidRDefault="00DB64A7" w:rsidP="00DB64A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6A330BB5" w14:textId="77777777" w:rsidR="00DB64A7" w:rsidRPr="00AA046C" w:rsidRDefault="00DB64A7" w:rsidP="00DB64A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43551E95" w14:textId="77777777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  <w:vAlign w:val="bottom"/>
          </w:tcPr>
          <w:p w14:paraId="33830F53" w14:textId="77777777" w:rsidR="00DB64A7" w:rsidRPr="00AA046C" w:rsidRDefault="00DB64A7" w:rsidP="00DB64A7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pct"/>
            <w:vAlign w:val="bottom"/>
          </w:tcPr>
          <w:p w14:paraId="45EFAAC9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0" w:type="pct"/>
            <w:vAlign w:val="bottom"/>
          </w:tcPr>
          <w:p w14:paraId="1677AD60" w14:textId="77777777" w:rsidR="00DB64A7" w:rsidRPr="00AA046C" w:rsidRDefault="00DB64A7" w:rsidP="00DB64A7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2F2E0" w14:textId="2D63F932" w:rsidR="00DB64A7" w:rsidRPr="00AA046C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A0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370,000</w:t>
            </w:r>
          </w:p>
        </w:tc>
        <w:tc>
          <w:tcPr>
            <w:tcW w:w="35" w:type="pct"/>
            <w:vAlign w:val="bottom"/>
          </w:tcPr>
          <w:p w14:paraId="0B6C3B4B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5D66" w14:textId="07D9B4D2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370,000</w:t>
            </w:r>
          </w:p>
        </w:tc>
        <w:tc>
          <w:tcPr>
            <w:tcW w:w="31" w:type="pct"/>
            <w:vAlign w:val="bottom"/>
          </w:tcPr>
          <w:p w14:paraId="64AAF1E3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E7785" w14:textId="3A785042" w:rsidR="00DB64A7" w:rsidRPr="00657820" w:rsidRDefault="00477B0D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77B0D">
              <w:rPr>
                <w:rFonts w:asciiTheme="majorBidi" w:hAnsiTheme="majorBidi" w:cstheme="majorBidi" w:hint="eastAsia"/>
                <w:b/>
                <w:bCs/>
                <w:color w:val="000000"/>
                <w:sz w:val="28"/>
              </w:rPr>
              <w:t>310,223</w:t>
            </w:r>
          </w:p>
        </w:tc>
        <w:tc>
          <w:tcPr>
            <w:tcW w:w="39" w:type="pct"/>
            <w:vAlign w:val="bottom"/>
          </w:tcPr>
          <w:p w14:paraId="7F0BEBED" w14:textId="77777777" w:rsidR="00DB64A7" w:rsidRPr="00657820" w:rsidRDefault="00DB64A7" w:rsidP="00DB64A7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6CF4C" w14:textId="37F6182E" w:rsidR="00DB64A7" w:rsidRPr="00657820" w:rsidRDefault="00DB64A7" w:rsidP="00DB64A7">
            <w:pPr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329,488</w:t>
            </w:r>
          </w:p>
        </w:tc>
      </w:tr>
    </w:tbl>
    <w:p w14:paraId="5C271580" w14:textId="77777777" w:rsidR="00F27D57" w:rsidRPr="00657820" w:rsidRDefault="00F27D57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7C84E492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20B33E9F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27E0C395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6A09676E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tbl>
      <w:tblPr>
        <w:tblW w:w="4997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87"/>
        <w:gridCol w:w="2980"/>
        <w:gridCol w:w="82"/>
        <w:gridCol w:w="1112"/>
        <w:gridCol w:w="100"/>
        <w:gridCol w:w="1185"/>
        <w:gridCol w:w="91"/>
        <w:gridCol w:w="1211"/>
        <w:gridCol w:w="109"/>
        <w:gridCol w:w="35"/>
        <w:gridCol w:w="1167"/>
        <w:gridCol w:w="100"/>
        <w:gridCol w:w="1115"/>
        <w:gridCol w:w="100"/>
        <w:gridCol w:w="1285"/>
        <w:gridCol w:w="82"/>
        <w:gridCol w:w="1282"/>
      </w:tblGrid>
      <w:tr w:rsidR="007252B3" w:rsidRPr="00657820" w14:paraId="39C517F5" w14:textId="77777777" w:rsidTr="009E1371">
        <w:trPr>
          <w:trHeight w:val="144"/>
        </w:trPr>
        <w:tc>
          <w:tcPr>
            <w:tcW w:w="867" w:type="pct"/>
            <w:vAlign w:val="bottom"/>
          </w:tcPr>
          <w:p w14:paraId="22E217AC" w14:textId="77777777" w:rsidR="007252B3" w:rsidRPr="00657820" w:rsidRDefault="007252B3" w:rsidP="0054751B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592E9436" w14:textId="77777777" w:rsidR="007252B3" w:rsidRPr="00657820" w:rsidRDefault="007252B3" w:rsidP="008102F4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</w:tcPr>
          <w:p w14:paraId="56B2DF99" w14:textId="0855A884" w:rsidR="007252B3" w:rsidRPr="00657820" w:rsidRDefault="007252B3" w:rsidP="0054751B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6CE49C0E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</w:tcPr>
          <w:p w14:paraId="333B8BF8" w14:textId="620174A4" w:rsidR="007252B3" w:rsidRPr="00657820" w:rsidRDefault="007252B3" w:rsidP="0054751B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4C101C7F" w14:textId="77777777" w:rsidR="007252B3" w:rsidRPr="00657820" w:rsidRDefault="007252B3" w:rsidP="0054751B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21221133" w14:textId="77777777" w:rsidR="007252B3" w:rsidRPr="00657820" w:rsidRDefault="007252B3" w:rsidP="0054751B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" w:type="pct"/>
          </w:tcPr>
          <w:p w14:paraId="32FA9BEF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2" w:type="pct"/>
          </w:tcPr>
          <w:p w14:paraId="533CE176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749" w:type="pct"/>
            <w:gridSpan w:val="7"/>
          </w:tcPr>
          <w:p w14:paraId="36AD849C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252B3" w:rsidRPr="00657820" w14:paraId="059C5BAB" w14:textId="77777777" w:rsidTr="00D96A88">
        <w:trPr>
          <w:trHeight w:val="144"/>
        </w:trPr>
        <w:tc>
          <w:tcPr>
            <w:tcW w:w="867" w:type="pct"/>
            <w:vAlign w:val="bottom"/>
          </w:tcPr>
          <w:p w14:paraId="5934F030" w14:textId="77777777" w:rsidR="007252B3" w:rsidRPr="00657820" w:rsidRDefault="007252B3" w:rsidP="007252B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67AE3007" w14:textId="77777777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</w:tcPr>
          <w:p w14:paraId="5EEF47A3" w14:textId="4933EA3E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15888A74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9" w:type="pct"/>
          </w:tcPr>
          <w:p w14:paraId="5EFFC7E8" w14:textId="3BC5277C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2EC8C295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66DD8D71" w14:textId="67C54E01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37" w:type="pct"/>
          </w:tcPr>
          <w:p w14:paraId="5C88148C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61" w:type="pct"/>
            <w:gridSpan w:val="8"/>
            <w:tcBorders>
              <w:bottom w:val="single" w:sz="4" w:space="0" w:color="auto"/>
            </w:tcBorders>
            <w:vAlign w:val="bottom"/>
          </w:tcPr>
          <w:p w14:paraId="6B89194C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52B3" w:rsidRPr="00657820" w14:paraId="5948421D" w14:textId="77777777" w:rsidTr="00D96A88">
        <w:trPr>
          <w:trHeight w:val="144"/>
        </w:trPr>
        <w:tc>
          <w:tcPr>
            <w:tcW w:w="867" w:type="pct"/>
            <w:vAlign w:val="bottom"/>
          </w:tcPr>
          <w:p w14:paraId="5A7567B1" w14:textId="77777777" w:rsidR="007252B3" w:rsidRPr="00657820" w:rsidRDefault="007252B3" w:rsidP="007252B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601D9239" w14:textId="77777777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</w:tcPr>
          <w:p w14:paraId="6517D075" w14:textId="0EA80D94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4B36F802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</w:tcPr>
          <w:p w14:paraId="6D85DC15" w14:textId="4CC20B43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34" w:type="pct"/>
          </w:tcPr>
          <w:p w14:paraId="1FDFFE61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48" w:type="pct"/>
            <w:gridSpan w:val="3"/>
            <w:tcBorders>
              <w:bottom w:val="single" w:sz="4" w:space="0" w:color="auto"/>
            </w:tcBorders>
            <w:vAlign w:val="bottom"/>
          </w:tcPr>
          <w:p w14:paraId="6F2E91B2" w14:textId="4089210A" w:rsidR="007252B3" w:rsidRPr="00657820" w:rsidRDefault="009E1371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</w:t>
            </w:r>
            <w:r w:rsidR="007252B3"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="007252B3"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252B3"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="007252B3"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7" w:type="pct"/>
          </w:tcPr>
          <w:p w14:paraId="68985E49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603D7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3CAE2978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03" w:type="pct"/>
            <w:gridSpan w:val="3"/>
            <w:tcBorders>
              <w:bottom w:val="single" w:sz="4" w:space="0" w:color="auto"/>
            </w:tcBorders>
            <w:vAlign w:val="bottom"/>
          </w:tcPr>
          <w:p w14:paraId="0079BCAF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D76485" w:rsidRPr="00657820" w14:paraId="33354E7D" w14:textId="77777777" w:rsidTr="00D96A88">
        <w:trPr>
          <w:trHeight w:val="144"/>
        </w:trPr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51E4A5E" w14:textId="77777777" w:rsidR="007252B3" w:rsidRPr="00657820" w:rsidRDefault="007252B3" w:rsidP="007252B3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30" w:type="pct"/>
          </w:tcPr>
          <w:p w14:paraId="731428D4" w14:textId="77777777" w:rsidR="007252B3" w:rsidRPr="00657820" w:rsidRDefault="007252B3" w:rsidP="007252B3">
            <w:pP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617BECE" w14:textId="7F76291D" w:rsidR="007252B3" w:rsidRPr="00657820" w:rsidRDefault="007252B3" w:rsidP="007252B3">
            <w:pP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28" w:type="pct"/>
          </w:tcPr>
          <w:p w14:paraId="1CF529D6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5D76CCC" w14:textId="2B84B3DF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34" w:type="pct"/>
          </w:tcPr>
          <w:p w14:paraId="6AE95182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8C9A3" w14:textId="4BF73929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1" w:type="pct"/>
            <w:tcBorders>
              <w:top w:val="single" w:sz="4" w:space="0" w:color="auto"/>
            </w:tcBorders>
          </w:tcPr>
          <w:p w14:paraId="648C2AC9" w14:textId="77777777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2402D" w14:textId="47D4D5B2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37" w:type="pct"/>
          </w:tcPr>
          <w:p w14:paraId="1E74F26A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48DED" w14:textId="1FCAB0F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0345602B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17870566" w14:textId="4A851CF9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34" w:type="pct"/>
          </w:tcPr>
          <w:p w14:paraId="31E6E13D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015BC113" w14:textId="45C7716D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" w:type="pct"/>
            <w:tcBorders>
              <w:top w:val="single" w:sz="4" w:space="0" w:color="auto"/>
            </w:tcBorders>
          </w:tcPr>
          <w:p w14:paraId="380A9632" w14:textId="77777777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0930E106" w14:textId="1A35595D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189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632666" w:rsidRPr="00657820" w14:paraId="0E69DCFC" w14:textId="77777777" w:rsidTr="00D96A88">
        <w:trPr>
          <w:trHeight w:val="234"/>
        </w:trPr>
        <w:tc>
          <w:tcPr>
            <w:tcW w:w="867" w:type="pct"/>
            <w:tcBorders>
              <w:top w:val="single" w:sz="4" w:space="0" w:color="auto"/>
            </w:tcBorders>
          </w:tcPr>
          <w:p w14:paraId="474BBB92" w14:textId="77777777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30" w:type="pct"/>
          </w:tcPr>
          <w:p w14:paraId="3BCD72F1" w14:textId="77777777" w:rsidR="007252B3" w:rsidRPr="00657820" w:rsidRDefault="007252B3" w:rsidP="008102F4">
            <w:pPr>
              <w:ind w:left="216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</w:tcPr>
          <w:p w14:paraId="3F67A1B6" w14:textId="0C6C8F98" w:rsidR="007252B3" w:rsidRPr="00657820" w:rsidRDefault="007252B3" w:rsidP="003B59B4">
            <w:pPr>
              <w:ind w:left="216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28" w:type="pct"/>
          </w:tcPr>
          <w:p w14:paraId="0D1E004E" w14:textId="77777777" w:rsidR="007252B3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21EE5F2" w14:textId="6D91CACD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4" w:type="pct"/>
          </w:tcPr>
          <w:p w14:paraId="5687F573" w14:textId="77777777" w:rsidR="007252B3" w:rsidRPr="00657820" w:rsidRDefault="007252B3" w:rsidP="003B59B4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38E02EE5" w14:textId="6C8EBE4B" w:rsidR="007252B3" w:rsidRPr="00132E22" w:rsidRDefault="007252B3" w:rsidP="003B59B4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1" w:type="pct"/>
            <w:vAlign w:val="bottom"/>
          </w:tcPr>
          <w:p w14:paraId="0B73D32C" w14:textId="77777777" w:rsidR="007252B3" w:rsidRPr="00657820" w:rsidRDefault="007252B3" w:rsidP="003B59B4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578F980" w14:textId="11FBE4E9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7" w:type="pct"/>
            <w:vAlign w:val="bottom"/>
          </w:tcPr>
          <w:p w14:paraId="3D089E62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vAlign w:val="bottom"/>
          </w:tcPr>
          <w:p w14:paraId="0EB0EB3F" w14:textId="6223AA3D" w:rsidR="007252B3" w:rsidRPr="00132E22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4" w:type="pct"/>
            <w:vAlign w:val="bottom"/>
          </w:tcPr>
          <w:p w14:paraId="343D9AF7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3A6ECFB8" w14:textId="79D34719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4" w:type="pct"/>
            <w:vAlign w:val="bottom"/>
          </w:tcPr>
          <w:p w14:paraId="4823A574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1A8F244A" w14:textId="58C7C84E" w:rsidR="007252B3" w:rsidRPr="00132E22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28" w:type="pct"/>
            <w:vAlign w:val="bottom"/>
          </w:tcPr>
          <w:p w14:paraId="006FF9DD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62D131A1" w14:textId="10376A2D" w:rsidR="007252B3" w:rsidRPr="00657820" w:rsidRDefault="007252B3" w:rsidP="003B59B4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7252B3" w:rsidRPr="00657820" w14:paraId="6C63CD32" w14:textId="23F3295D" w:rsidTr="00D96A88">
        <w:trPr>
          <w:trHeight w:val="144"/>
        </w:trPr>
        <w:tc>
          <w:tcPr>
            <w:tcW w:w="867" w:type="pct"/>
          </w:tcPr>
          <w:p w14:paraId="59E9D4D6" w14:textId="77777777" w:rsidR="007252B3" w:rsidRPr="00657820" w:rsidRDefault="007252B3" w:rsidP="003B59B4">
            <w:pPr>
              <w:ind w:right="-486"/>
              <w:jc w:val="both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E4F7948" w14:textId="5904141E" w:rsidR="007252B3" w:rsidRPr="00657820" w:rsidRDefault="007252B3" w:rsidP="003B59B4">
            <w:pPr>
              <w:ind w:left="377" w:right="-486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 จำกัด</w:t>
            </w:r>
          </w:p>
        </w:tc>
        <w:tc>
          <w:tcPr>
            <w:tcW w:w="30" w:type="pct"/>
          </w:tcPr>
          <w:p w14:paraId="29685F00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  <w:vAlign w:val="bottom"/>
          </w:tcPr>
          <w:p w14:paraId="09E341C4" w14:textId="27775E46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 ๆ</w:t>
            </w:r>
          </w:p>
          <w:p w14:paraId="19EC6872" w14:textId="37F33FCC" w:rsidR="007252B3" w:rsidRPr="00657820" w:rsidRDefault="007252B3" w:rsidP="003B59B4">
            <w:pPr>
              <w:ind w:left="436" w:right="-68" w:firstLine="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28" w:type="pct"/>
          </w:tcPr>
          <w:p w14:paraId="3CE7DF41" w14:textId="77777777" w:rsidR="007252B3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  <w:vAlign w:val="bottom"/>
          </w:tcPr>
          <w:p w14:paraId="079D281F" w14:textId="1A8A0B80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4" w:type="pct"/>
          </w:tcPr>
          <w:p w14:paraId="5C91E6F0" w14:textId="77777777" w:rsidR="007252B3" w:rsidRPr="00657820" w:rsidRDefault="007252B3" w:rsidP="003B59B4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  <w:vAlign w:val="bottom"/>
          </w:tcPr>
          <w:p w14:paraId="64556D30" w14:textId="0ABC2D22" w:rsidR="007252B3" w:rsidRPr="00132E22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1" w:type="pct"/>
            <w:vAlign w:val="center"/>
          </w:tcPr>
          <w:p w14:paraId="3C4AA8C6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73981B5" w14:textId="409DED68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7" w:type="pct"/>
          </w:tcPr>
          <w:p w14:paraId="1431C510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  <w:vAlign w:val="bottom"/>
          </w:tcPr>
          <w:p w14:paraId="5461B527" w14:textId="02B01FF4" w:rsidR="007252B3" w:rsidRPr="00132E22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4" w:type="pct"/>
            <w:vAlign w:val="bottom"/>
          </w:tcPr>
          <w:p w14:paraId="436F77CD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  <w:vAlign w:val="bottom"/>
          </w:tcPr>
          <w:p w14:paraId="2653DD20" w14:textId="099DEFC8" w:rsidR="007252B3" w:rsidRPr="00657820" w:rsidRDefault="007252B3" w:rsidP="003B59B4">
            <w:pPr>
              <w:tabs>
                <w:tab w:val="decimal" w:pos="720"/>
                <w:tab w:val="decimal" w:pos="792"/>
              </w:tabs>
              <w:ind w:left="-200" w:right="10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4" w:type="pct"/>
            <w:vAlign w:val="bottom"/>
          </w:tcPr>
          <w:p w14:paraId="7A56CC71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6EEE179D" w14:textId="3FA34515" w:rsidR="007252B3" w:rsidRPr="00132E22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3F0CD8F2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6AEB9FF1" w14:textId="0EEEF584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7252B3" w:rsidRPr="00657820" w14:paraId="44586A7D" w14:textId="77777777" w:rsidTr="00D96A88">
        <w:trPr>
          <w:trHeight w:val="144"/>
        </w:trPr>
        <w:tc>
          <w:tcPr>
            <w:tcW w:w="867" w:type="pct"/>
          </w:tcPr>
          <w:p w14:paraId="4943F725" w14:textId="77777777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30" w:type="pct"/>
          </w:tcPr>
          <w:p w14:paraId="465575F5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  <w:vAlign w:val="bottom"/>
          </w:tcPr>
          <w:p w14:paraId="4F6D1E68" w14:textId="0E860409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18F43751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</w:tcPr>
          <w:p w14:paraId="57D74F5D" w14:textId="08AABBD3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7C2FB623" w14:textId="77777777" w:rsidR="007252B3" w:rsidRPr="00657820" w:rsidRDefault="007252B3" w:rsidP="003B59B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</w:tcPr>
          <w:p w14:paraId="4D6B47F0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27B39955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300E0EDF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" w:type="pct"/>
          </w:tcPr>
          <w:p w14:paraId="265D554F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</w:tcPr>
          <w:p w14:paraId="659E786F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0B7F3822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</w:tcPr>
          <w:p w14:paraId="2A9922DB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4FDAEF5E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1D1DD1C0" w14:textId="5E20B33D" w:rsidR="007252B3" w:rsidRPr="00132E22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28" w:type="pct"/>
          </w:tcPr>
          <w:p w14:paraId="1C047C1B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7319EAFA" w14:textId="3A743990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7252B3" w:rsidRPr="00657820" w14:paraId="0171D7D5" w14:textId="77777777" w:rsidTr="00D96A88">
        <w:trPr>
          <w:trHeight w:val="288"/>
        </w:trPr>
        <w:tc>
          <w:tcPr>
            <w:tcW w:w="867" w:type="pct"/>
          </w:tcPr>
          <w:p w14:paraId="0EFA0605" w14:textId="288F8523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0" w:type="pct"/>
          </w:tcPr>
          <w:p w14:paraId="17D61E80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  <w:vAlign w:val="bottom"/>
          </w:tcPr>
          <w:p w14:paraId="28C5A1AB" w14:textId="38EDDA22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2E494C0B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</w:tcPr>
          <w:p w14:paraId="429B3AFC" w14:textId="2FFA3ED5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3669A137" w14:textId="77777777" w:rsidR="007252B3" w:rsidRPr="00657820" w:rsidRDefault="007252B3" w:rsidP="003B59B4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404" w:type="pct"/>
          </w:tcPr>
          <w:p w14:paraId="0D5A8B15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" w:type="pct"/>
          </w:tcPr>
          <w:p w14:paraId="65965EC5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54BEA9F8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" w:type="pct"/>
          </w:tcPr>
          <w:p w14:paraId="318B7958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</w:tcPr>
          <w:p w14:paraId="4EBAEE2C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744FF994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</w:tcPr>
          <w:p w14:paraId="3B269CAD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4" w:type="pct"/>
          </w:tcPr>
          <w:p w14:paraId="535560B4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0D6BBAA7" w14:textId="6D2645CE" w:rsidR="007252B3" w:rsidRPr="00132E22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2E22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28" w:type="pct"/>
            <w:vAlign w:val="center"/>
          </w:tcPr>
          <w:p w14:paraId="78E4434D" w14:textId="77777777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67F6C85F" w14:textId="497E5A6C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7252B3" w:rsidRPr="00657820" w14:paraId="1109544E" w14:textId="77777777" w:rsidTr="00D96A88">
        <w:trPr>
          <w:trHeight w:val="144"/>
        </w:trPr>
        <w:tc>
          <w:tcPr>
            <w:tcW w:w="867" w:type="pct"/>
          </w:tcPr>
          <w:p w14:paraId="0771A866" w14:textId="38FDE8A1" w:rsidR="007252B3" w:rsidRPr="00657820" w:rsidRDefault="00C80426" w:rsidP="003B59B4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="007252B3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="007252B3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="007252B3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0" w:type="pct"/>
          </w:tcPr>
          <w:p w14:paraId="7D97A1A8" w14:textId="77777777" w:rsidR="007252B3" w:rsidRPr="00657820" w:rsidRDefault="007252B3" w:rsidP="008102F4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16" w:type="pct"/>
          </w:tcPr>
          <w:p w14:paraId="2E56165E" w14:textId="3F5D6926" w:rsidR="007252B3" w:rsidRPr="00657820" w:rsidRDefault="007252B3" w:rsidP="003B59B4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73578079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9" w:type="pct"/>
          </w:tcPr>
          <w:p w14:paraId="2E6F86AA" w14:textId="43CEE5ED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495E31C8" w14:textId="77777777" w:rsidR="007252B3" w:rsidRPr="00657820" w:rsidRDefault="007252B3" w:rsidP="003B59B4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  <w:vAlign w:val="bottom"/>
          </w:tcPr>
          <w:p w14:paraId="3DA8A0C5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  <w:vAlign w:val="bottom"/>
          </w:tcPr>
          <w:p w14:paraId="092C7A9D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A6892BC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" w:type="pct"/>
          </w:tcPr>
          <w:p w14:paraId="68D1E487" w14:textId="77777777" w:rsidR="007252B3" w:rsidRPr="00657820" w:rsidRDefault="007252B3" w:rsidP="003B59B4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gridSpan w:val="2"/>
            <w:vAlign w:val="bottom"/>
          </w:tcPr>
          <w:p w14:paraId="5738EBA7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" w:type="pct"/>
            <w:vAlign w:val="bottom"/>
          </w:tcPr>
          <w:p w14:paraId="3DB552FD" w14:textId="77777777" w:rsidR="007252B3" w:rsidRPr="00657820" w:rsidRDefault="007252B3" w:rsidP="003B59B4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0" w:type="pct"/>
          </w:tcPr>
          <w:p w14:paraId="703D8E45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0487EF85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C7DEE" w14:textId="5164B7F6" w:rsidR="007252B3" w:rsidRPr="00132E22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32E2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8" w:type="pct"/>
          </w:tcPr>
          <w:p w14:paraId="0A7811A5" w14:textId="77777777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995EC" w14:textId="651D2AA5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5A2252B0" w14:textId="77777777" w:rsidR="005505FE" w:rsidRPr="00657820" w:rsidRDefault="005505FE" w:rsidP="005505FE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 w:cstheme="majorBidi"/>
          <w:sz w:val="28"/>
        </w:rPr>
      </w:pPr>
    </w:p>
    <w:p w14:paraId="697A2828" w14:textId="77777777" w:rsidR="002E347A" w:rsidRPr="00657820" w:rsidRDefault="002E347A" w:rsidP="002E347A">
      <w:pPr>
        <w:rPr>
          <w:rFonts w:asciiTheme="majorBidi" w:hAnsiTheme="majorBidi" w:cstheme="majorBidi"/>
          <w:sz w:val="28"/>
        </w:rPr>
      </w:pPr>
    </w:p>
    <w:p w14:paraId="1C800F45" w14:textId="77777777" w:rsidR="002E347A" w:rsidRPr="00657820" w:rsidRDefault="002E347A" w:rsidP="002E347A">
      <w:pPr>
        <w:rPr>
          <w:rFonts w:asciiTheme="majorBidi" w:hAnsiTheme="majorBidi" w:cstheme="majorBidi"/>
          <w:sz w:val="28"/>
        </w:rPr>
        <w:sectPr w:rsidR="002E347A" w:rsidRPr="00657820" w:rsidSect="00CA3C12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720" w:header="864" w:footer="432" w:gutter="0"/>
          <w:cols w:space="720"/>
          <w:docGrid w:linePitch="326"/>
        </w:sectPr>
      </w:pPr>
    </w:p>
    <w:p w14:paraId="7CD5CFC6" w14:textId="7CB14E60" w:rsidR="00C5158A" w:rsidRPr="00657820" w:rsidRDefault="002E347A" w:rsidP="00BB6969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ที่</w:t>
      </w:r>
      <w:r w:rsidR="00C5158A" w:rsidRPr="00657820">
        <w:rPr>
          <w:rFonts w:asciiTheme="majorBidi" w:hAnsiTheme="majorBidi" w:cstheme="majorBidi"/>
          <w:b/>
          <w:bCs/>
          <w:sz w:val="28"/>
          <w:cs/>
        </w:rPr>
        <w:t>ดิน อาคารและอุปกรณ์</w:t>
      </w:r>
      <w:r w:rsidR="00C5158A"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190E966" w14:textId="24B94EFA" w:rsidR="00C5158A" w:rsidRPr="00C27D2D" w:rsidRDefault="00C5158A" w:rsidP="002E347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C27D2D">
        <w:rPr>
          <w:rFonts w:asciiTheme="majorBidi" w:hAnsiTheme="majorBidi" w:cstheme="majorBidi"/>
          <w:color w:val="000000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C27D2D">
        <w:rPr>
          <w:rFonts w:asciiTheme="majorBidi" w:hAnsiTheme="majorBidi" w:cstheme="majorBidi"/>
          <w:sz w:val="28"/>
          <w:cs/>
          <w:lang w:val="en-GB"/>
        </w:rPr>
        <w:t>สำหรับปีสิ้นสุดวันที่</w:t>
      </w:r>
      <w:r w:rsidRPr="00C27D2D">
        <w:rPr>
          <w:rFonts w:asciiTheme="majorBidi" w:hAnsiTheme="majorBidi" w:cstheme="majorBidi"/>
          <w:sz w:val="28"/>
          <w:lang w:val="en-GB"/>
        </w:rPr>
        <w:t xml:space="preserve"> </w:t>
      </w:r>
      <w:r w:rsidRPr="00C27D2D">
        <w:rPr>
          <w:rFonts w:asciiTheme="majorBidi" w:hAnsiTheme="majorBidi" w:cstheme="majorBidi"/>
          <w:sz w:val="28"/>
        </w:rPr>
        <w:t>31</w:t>
      </w:r>
      <w:r w:rsidRPr="00C27D2D">
        <w:rPr>
          <w:rFonts w:asciiTheme="majorBidi" w:hAnsiTheme="majorBidi" w:cstheme="majorBidi"/>
          <w:sz w:val="28"/>
          <w:cs/>
        </w:rPr>
        <w:t xml:space="preserve"> ธันวาคม</w:t>
      </w:r>
      <w:r w:rsidRPr="00C27D2D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C27D2D">
        <w:rPr>
          <w:rFonts w:asciiTheme="majorBidi" w:hAnsiTheme="majorBidi" w:cstheme="majorBidi"/>
          <w:color w:val="000000"/>
          <w:sz w:val="28"/>
        </w:rPr>
        <w:t>256</w:t>
      </w:r>
      <w:r w:rsidR="00311893" w:rsidRPr="00C27D2D">
        <w:rPr>
          <w:rFonts w:asciiTheme="majorBidi" w:hAnsiTheme="majorBidi" w:cstheme="majorBidi"/>
          <w:color w:val="000000"/>
          <w:sz w:val="28"/>
        </w:rPr>
        <w:t>7</w:t>
      </w:r>
      <w:r w:rsidRPr="00C27D2D">
        <w:rPr>
          <w:rFonts w:asciiTheme="majorBidi" w:hAnsiTheme="majorBidi" w:cstheme="majorBidi"/>
          <w:color w:val="000000"/>
          <w:sz w:val="28"/>
        </w:rPr>
        <w:t xml:space="preserve"> </w:t>
      </w:r>
      <w:r w:rsidRPr="00C27D2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C27D2D">
        <w:rPr>
          <w:rFonts w:asciiTheme="majorBidi" w:hAnsiTheme="majorBidi" w:cstheme="majorBidi"/>
          <w:color w:val="000000"/>
          <w:sz w:val="28"/>
        </w:rPr>
        <w:t>256</w:t>
      </w:r>
      <w:r w:rsidR="00311893" w:rsidRPr="00C27D2D">
        <w:rPr>
          <w:rFonts w:asciiTheme="majorBidi" w:hAnsiTheme="majorBidi" w:cstheme="majorBidi"/>
          <w:color w:val="000000"/>
          <w:sz w:val="28"/>
        </w:rPr>
        <w:t>6</w:t>
      </w:r>
      <w:r w:rsidRPr="00C27D2D">
        <w:rPr>
          <w:rFonts w:asciiTheme="majorBidi" w:hAnsiTheme="majorBidi" w:cstheme="majorBidi"/>
          <w:color w:val="000000"/>
          <w:sz w:val="28"/>
        </w:rPr>
        <w:t xml:space="preserve"> </w:t>
      </w:r>
      <w:r w:rsidRPr="00C27D2D">
        <w:rPr>
          <w:rFonts w:asciiTheme="majorBidi" w:hAnsiTheme="majorBidi" w:cstheme="majorBidi"/>
          <w:color w:val="000000"/>
          <w:sz w:val="28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4"/>
        <w:gridCol w:w="441"/>
        <w:gridCol w:w="1153"/>
        <w:gridCol w:w="24"/>
        <w:gridCol w:w="62"/>
        <w:gridCol w:w="983"/>
        <w:gridCol w:w="110"/>
        <w:gridCol w:w="24"/>
        <w:gridCol w:w="85"/>
        <w:gridCol w:w="829"/>
        <w:gridCol w:w="85"/>
        <w:gridCol w:w="21"/>
        <w:gridCol w:w="69"/>
        <w:gridCol w:w="907"/>
        <w:gridCol w:w="11"/>
        <w:gridCol w:w="78"/>
        <w:gridCol w:w="1214"/>
      </w:tblGrid>
      <w:tr w:rsidR="00BB6969" w:rsidRPr="00657820" w14:paraId="703F0DBF" w14:textId="77777777" w:rsidTr="001326F6">
        <w:trPr>
          <w:trHeight w:val="141"/>
        </w:trPr>
        <w:tc>
          <w:tcPr>
            <w:tcW w:w="3527" w:type="dxa"/>
            <w:gridSpan w:val="2"/>
          </w:tcPr>
          <w:p w14:paraId="1F56BB4F" w14:textId="77777777" w:rsidR="00BB6969" w:rsidRPr="00BE30B7" w:rsidRDefault="00BB6969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653" w:type="dxa"/>
            <w:gridSpan w:val="15"/>
          </w:tcPr>
          <w:p w14:paraId="33982E90" w14:textId="77777777" w:rsidR="00BB6969" w:rsidRPr="00BE30B7" w:rsidRDefault="00BB6969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E30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E30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E347A" w:rsidRPr="00657820" w14:paraId="1A94E603" w14:textId="77777777" w:rsidTr="001326F6">
        <w:trPr>
          <w:trHeight w:val="141"/>
        </w:trPr>
        <w:tc>
          <w:tcPr>
            <w:tcW w:w="3527" w:type="dxa"/>
            <w:gridSpan w:val="2"/>
          </w:tcPr>
          <w:p w14:paraId="025E56CA" w14:textId="77777777" w:rsidR="002E347A" w:rsidRPr="00BE30B7" w:rsidRDefault="002E347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653" w:type="dxa"/>
            <w:gridSpan w:val="15"/>
          </w:tcPr>
          <w:p w14:paraId="4C70B321" w14:textId="740BC2D8" w:rsidR="002E347A" w:rsidRPr="00BE30B7" w:rsidRDefault="00BB6969" w:rsidP="00BB69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E347A" w:rsidRPr="00657820" w14:paraId="152B5749" w14:textId="77777777" w:rsidTr="001326F6">
        <w:trPr>
          <w:trHeight w:val="1205"/>
        </w:trPr>
        <w:tc>
          <w:tcPr>
            <w:tcW w:w="3527" w:type="dxa"/>
            <w:gridSpan w:val="2"/>
          </w:tcPr>
          <w:p w14:paraId="1C37621A" w14:textId="77777777" w:rsidR="002E347A" w:rsidRPr="00BE30B7" w:rsidRDefault="002E347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3BB3C4A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5E22C0F1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E30B7">
              <w:rPr>
                <w:rFonts w:asciiTheme="majorBidi" w:hAnsiTheme="majorBidi" w:cstheme="majorBidi"/>
                <w:sz w:val="28"/>
              </w:rPr>
              <w:t xml:space="preserve">1 </w:t>
            </w:r>
          </w:p>
          <w:p w14:paraId="1104A93E" w14:textId="0B785B0A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BE30B7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33E81" w:rsidRPr="00BE30B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gridSpan w:val="2"/>
            <w:tcBorders>
              <w:top w:val="single" w:sz="4" w:space="0" w:color="auto"/>
            </w:tcBorders>
          </w:tcPr>
          <w:p w14:paraId="7ADD7880" w14:textId="77777777" w:rsidR="002E347A" w:rsidRPr="00BE30B7" w:rsidRDefault="002E347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E7EFE7E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28F5EE6F" w14:textId="77777777" w:rsidR="002E347A" w:rsidRPr="00BE30B7" w:rsidRDefault="002E347A" w:rsidP="00630A95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vAlign w:val="bottom"/>
          </w:tcPr>
          <w:p w14:paraId="7DC8D6D0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1CE5D623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3854B7D6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251D4C49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70044131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8F42A25" w14:textId="77777777" w:rsidR="002E347A" w:rsidRPr="00BE30B7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EA32E13" w14:textId="4C829D75" w:rsidR="002E347A" w:rsidRPr="00BE30B7" w:rsidRDefault="002E347A" w:rsidP="002E34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E30B7">
              <w:rPr>
                <w:rFonts w:asciiTheme="majorBidi" w:hAnsiTheme="majorBidi" w:cstheme="majorBidi"/>
                <w:sz w:val="28"/>
              </w:rPr>
              <w:t>31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BE30B7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33E81" w:rsidRPr="00BE30B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E347A" w:rsidRPr="00657820" w14:paraId="6922953F" w14:textId="77777777" w:rsidTr="001326F6">
        <w:trPr>
          <w:trHeight w:val="141"/>
        </w:trPr>
        <w:tc>
          <w:tcPr>
            <w:tcW w:w="3527" w:type="dxa"/>
            <w:gridSpan w:val="2"/>
            <w:vAlign w:val="bottom"/>
          </w:tcPr>
          <w:p w14:paraId="3AC050D4" w14:textId="77777777" w:rsidR="002E347A" w:rsidRPr="00BE30B7" w:rsidRDefault="002E347A" w:rsidP="00524C10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EE9AF87" w14:textId="77777777" w:rsidR="002E347A" w:rsidRPr="00BE30B7" w:rsidRDefault="002E347A" w:rsidP="000D313F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gridSpan w:val="2"/>
          </w:tcPr>
          <w:p w14:paraId="65FFB811" w14:textId="77777777" w:rsidR="002E347A" w:rsidRPr="00BE30B7" w:rsidRDefault="002E347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D4428B4" w14:textId="77777777" w:rsidR="002E347A" w:rsidRPr="00BE30B7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" w:type="dxa"/>
          </w:tcPr>
          <w:p w14:paraId="7ADA541C" w14:textId="77777777" w:rsidR="002E347A" w:rsidRPr="00BE30B7" w:rsidRDefault="002E347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</w:tcPr>
          <w:p w14:paraId="24D9A465" w14:textId="77777777" w:rsidR="002E347A" w:rsidRPr="00BE30B7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</w:tcPr>
          <w:p w14:paraId="4C8471A9" w14:textId="77777777" w:rsidR="002E347A" w:rsidRPr="00BE30B7" w:rsidRDefault="002E347A" w:rsidP="000D313F">
            <w:pPr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</w:tcPr>
          <w:p w14:paraId="1009385D" w14:textId="77777777" w:rsidR="002E347A" w:rsidRPr="00BE30B7" w:rsidRDefault="002E347A" w:rsidP="000D313F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8" w:type="dxa"/>
          </w:tcPr>
          <w:p w14:paraId="4CC404B4" w14:textId="77777777" w:rsidR="002E347A" w:rsidRPr="00BE30B7" w:rsidRDefault="002E347A" w:rsidP="000D313F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82FB43E" w14:textId="77777777" w:rsidR="002E347A" w:rsidRPr="00BE30B7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B68CC" w:rsidRPr="00657820" w14:paraId="35BE30C3" w14:textId="77777777" w:rsidTr="001326F6">
        <w:trPr>
          <w:trHeight w:val="141"/>
        </w:trPr>
        <w:tc>
          <w:tcPr>
            <w:tcW w:w="3527" w:type="dxa"/>
            <w:gridSpan w:val="2"/>
          </w:tcPr>
          <w:p w14:paraId="6EC49336" w14:textId="7777777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6506C17" w14:textId="673D4910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340,767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64F705E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8C5419" w14:textId="63AE0D0B" w:rsidR="00AB68CC" w:rsidRPr="00BE30B7" w:rsidRDefault="008D4650" w:rsidP="00AB68CC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2E19F0"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A831654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01FC66CA" w14:textId="39E0E795" w:rsidR="00AB68CC" w:rsidRPr="00BE30B7" w:rsidRDefault="00DD681A" w:rsidP="00AB68CC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B0017CB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D9D9A5E" w14:textId="14D414E0" w:rsidR="00AB68CC" w:rsidRPr="00BE30B7" w:rsidRDefault="00C41B1B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3,319</w:t>
            </w:r>
          </w:p>
        </w:tc>
        <w:tc>
          <w:tcPr>
            <w:tcW w:w="78" w:type="dxa"/>
            <w:vAlign w:val="bottom"/>
          </w:tcPr>
          <w:p w14:paraId="0237EDE8" w14:textId="37A036A5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1F882CA" w14:textId="6ED60DEF" w:rsidR="00AB68CC" w:rsidRPr="00BE30B7" w:rsidRDefault="00E731BD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356,833</w:t>
            </w:r>
          </w:p>
        </w:tc>
      </w:tr>
      <w:tr w:rsidR="00AB68CC" w:rsidRPr="00657820" w14:paraId="41909C49" w14:textId="77777777" w:rsidTr="001326F6">
        <w:trPr>
          <w:trHeight w:val="141"/>
        </w:trPr>
        <w:tc>
          <w:tcPr>
            <w:tcW w:w="3527" w:type="dxa"/>
            <w:gridSpan w:val="2"/>
          </w:tcPr>
          <w:p w14:paraId="5C617737" w14:textId="7777777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22769AD" w14:textId="7A2F33C4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311,683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D0DCC84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DA201C3" w14:textId="118E41BD" w:rsidR="00AB68CC" w:rsidRPr="00BE30B7" w:rsidRDefault="002E19F0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B2A6FC1" w14:textId="436674E8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60E17C0" w14:textId="0218B2AE" w:rsidR="00AB68CC" w:rsidRPr="00BE30B7" w:rsidRDefault="00DD681A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5B21C62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CF7AA33" w14:textId="321109C7" w:rsidR="00AB68CC" w:rsidRPr="00BE30B7" w:rsidRDefault="00C41B1B" w:rsidP="00A24D6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11,107</w:t>
            </w:r>
          </w:p>
        </w:tc>
        <w:tc>
          <w:tcPr>
            <w:tcW w:w="78" w:type="dxa"/>
            <w:vAlign w:val="bottom"/>
          </w:tcPr>
          <w:p w14:paraId="24495520" w14:textId="35351EDB" w:rsidR="00AB68CC" w:rsidRPr="00BE30B7" w:rsidRDefault="00AB68CC" w:rsidP="00AB68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4FBF91D" w14:textId="032C8476" w:rsidR="00AB68CC" w:rsidRPr="00BE30B7" w:rsidRDefault="00E731BD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322,889</w:t>
            </w:r>
          </w:p>
        </w:tc>
      </w:tr>
      <w:tr w:rsidR="00AB68CC" w:rsidRPr="00657820" w14:paraId="52ED91B2" w14:textId="77777777" w:rsidTr="001326F6">
        <w:trPr>
          <w:trHeight w:val="141"/>
        </w:trPr>
        <w:tc>
          <w:tcPr>
            <w:tcW w:w="3527" w:type="dxa"/>
            <w:gridSpan w:val="2"/>
          </w:tcPr>
          <w:p w14:paraId="63C872AF" w14:textId="7777777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BE49F6F" w14:textId="15E41177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112,067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CC52278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7D249C2" w14:textId="72EA0417" w:rsidR="00AB68CC" w:rsidRPr="00BE30B7" w:rsidRDefault="003C5D9C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9648FAA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1E82DB8" w14:textId="088B63BA" w:rsidR="00AB68CC" w:rsidRPr="00BE30B7" w:rsidRDefault="00DD681A" w:rsidP="00AB68CC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32ED830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67289C73" w14:textId="113A2B5D" w:rsidR="00AB68CC" w:rsidRPr="00BE30B7" w:rsidRDefault="00C41B1B" w:rsidP="00A24D6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C06E117" w14:textId="77777777" w:rsidR="00AB68CC" w:rsidRPr="00BE30B7" w:rsidRDefault="00AB68CC" w:rsidP="00AB68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4F700FC" w14:textId="4DE6F402" w:rsidR="00AB68CC" w:rsidRPr="00BE30B7" w:rsidRDefault="00E731BD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112,067</w:t>
            </w:r>
          </w:p>
        </w:tc>
      </w:tr>
      <w:tr w:rsidR="00AB68CC" w:rsidRPr="00657820" w14:paraId="6D13F59A" w14:textId="77777777" w:rsidTr="001326F6">
        <w:trPr>
          <w:trHeight w:val="141"/>
        </w:trPr>
        <w:tc>
          <w:tcPr>
            <w:tcW w:w="3527" w:type="dxa"/>
            <w:gridSpan w:val="2"/>
          </w:tcPr>
          <w:p w14:paraId="7EFB44CF" w14:textId="7777777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88BAFAA" w14:textId="3F359998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1,164,120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1DEC6F9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FFE0F04" w14:textId="4EE769B6" w:rsidR="00AB68CC" w:rsidRPr="00BE30B7" w:rsidRDefault="003C5D9C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09103B">
              <w:rPr>
                <w:rFonts w:asciiTheme="majorBidi" w:hAnsiTheme="majorBidi" w:cstheme="majorBidi"/>
                <w:sz w:val="28"/>
              </w:rPr>
              <w:t>1,883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931AE4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67B8235" w14:textId="7140A3B4" w:rsidR="00AB68CC" w:rsidRPr="00BE30B7" w:rsidRDefault="00DD681A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(1,944)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B3EFBE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A51AB4B" w14:textId="2B867909" w:rsidR="00AB68CC" w:rsidRPr="00BE30B7" w:rsidRDefault="00A93374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103B">
              <w:rPr>
                <w:rFonts w:asciiTheme="majorBidi" w:hAnsiTheme="majorBidi" w:cstheme="majorBidi"/>
                <w:sz w:val="28"/>
              </w:rPr>
              <w:t>30,</w:t>
            </w:r>
            <w:r w:rsidR="00330160" w:rsidRPr="0009103B">
              <w:rPr>
                <w:rFonts w:asciiTheme="majorBidi" w:hAnsiTheme="majorBidi" w:cstheme="majorBidi"/>
                <w:sz w:val="28"/>
              </w:rPr>
              <w:t>828</w:t>
            </w:r>
          </w:p>
        </w:tc>
        <w:tc>
          <w:tcPr>
            <w:tcW w:w="78" w:type="dxa"/>
            <w:vAlign w:val="bottom"/>
          </w:tcPr>
          <w:p w14:paraId="2A25642B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F46D5A" w14:textId="29DC6841" w:rsidR="00AB68CC" w:rsidRPr="00BE30B7" w:rsidRDefault="00C52134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</w:t>
            </w:r>
            <w:r w:rsidR="004514D8">
              <w:rPr>
                <w:rFonts w:asciiTheme="majorBidi" w:hAnsiTheme="majorBidi" w:cstheme="majorBidi"/>
                <w:sz w:val="28"/>
              </w:rPr>
              <w:t>94,88</w:t>
            </w:r>
            <w:r w:rsidR="00B714D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52134" w:rsidRPr="00657820" w14:paraId="52462AC4" w14:textId="77777777" w:rsidTr="001326F6">
        <w:trPr>
          <w:trHeight w:val="141"/>
        </w:trPr>
        <w:tc>
          <w:tcPr>
            <w:tcW w:w="3527" w:type="dxa"/>
            <w:gridSpan w:val="2"/>
          </w:tcPr>
          <w:p w14:paraId="31C201F8" w14:textId="093316CF" w:rsidR="00C52134" w:rsidRPr="00BE30B7" w:rsidRDefault="00C52134" w:rsidP="00C52134">
            <w:pPr>
              <w:ind w:firstLine="7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D245A8" w14:textId="1D075712" w:rsidR="00C52134" w:rsidRPr="00BE30B7" w:rsidRDefault="00C52134" w:rsidP="00C52134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12,257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FC73191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531427" w14:textId="1051E441" w:rsidR="00C52134" w:rsidRPr="00BE30B7" w:rsidRDefault="00C52134" w:rsidP="00C52134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6391E9F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85881EA" w14:textId="016FE19F" w:rsidR="00C52134" w:rsidRPr="00BE30B7" w:rsidRDefault="00C52134" w:rsidP="00C52134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(1,947)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67CEB23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15584BE" w14:textId="209A7FFB" w:rsidR="00C52134" w:rsidRPr="00BE30B7" w:rsidRDefault="00C52134" w:rsidP="00C52134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78" w:type="dxa"/>
            <w:vAlign w:val="bottom"/>
          </w:tcPr>
          <w:p w14:paraId="38D23D92" w14:textId="77777777" w:rsidR="00C52134" w:rsidRPr="00BE30B7" w:rsidRDefault="00C52134" w:rsidP="00C52134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808BCF8" w14:textId="74C8B9D8" w:rsidR="00C52134" w:rsidRPr="00BE30B7" w:rsidRDefault="00C52134" w:rsidP="00C52134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C52134">
              <w:rPr>
                <w:rFonts w:asciiTheme="majorBidi" w:hAnsiTheme="majorBidi" w:cstheme="majorBidi" w:hint="eastAsia"/>
                <w:sz w:val="28"/>
              </w:rPr>
              <w:t>10,752</w:t>
            </w:r>
          </w:p>
        </w:tc>
      </w:tr>
      <w:tr w:rsidR="00C52134" w:rsidRPr="00657820" w14:paraId="6506A7A2" w14:textId="77777777" w:rsidTr="001326F6">
        <w:trPr>
          <w:trHeight w:val="141"/>
        </w:trPr>
        <w:tc>
          <w:tcPr>
            <w:tcW w:w="3527" w:type="dxa"/>
            <w:gridSpan w:val="2"/>
          </w:tcPr>
          <w:p w14:paraId="68E395A4" w14:textId="77777777" w:rsidR="00C52134" w:rsidRPr="00BE30B7" w:rsidRDefault="00C52134" w:rsidP="00C52134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DF098C1" w14:textId="57D3479B" w:rsidR="00C52134" w:rsidRPr="00BE30B7" w:rsidRDefault="00C52134" w:rsidP="00C52134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8,859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2211EB3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899B9F9" w14:textId="2BB6B156" w:rsidR="00C52134" w:rsidRPr="00BE30B7" w:rsidRDefault="00C52134" w:rsidP="00C52134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807328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06CE7604" w14:textId="7DC154DD" w:rsidR="00C52134" w:rsidRPr="00BE30B7" w:rsidRDefault="00C52134" w:rsidP="00C5213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(2,434)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9921892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4C57DD2" w14:textId="279426A2" w:rsidR="00C52134" w:rsidRPr="00BE30B7" w:rsidRDefault="00C52134" w:rsidP="00C52134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778A088" w14:textId="77777777" w:rsidR="00C52134" w:rsidRPr="00BE30B7" w:rsidRDefault="00C52134" w:rsidP="00C52134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D2CA6C4" w14:textId="1F0EE74E" w:rsidR="00C52134" w:rsidRPr="00BE30B7" w:rsidRDefault="00C52134" w:rsidP="00C52134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C52134">
              <w:rPr>
                <w:rFonts w:asciiTheme="majorBidi" w:hAnsiTheme="majorBidi" w:cstheme="majorBidi" w:hint="eastAsia"/>
                <w:sz w:val="28"/>
              </w:rPr>
              <w:t>6,498</w:t>
            </w:r>
          </w:p>
        </w:tc>
      </w:tr>
      <w:tr w:rsidR="00C52134" w:rsidRPr="00657820" w14:paraId="54356AE2" w14:textId="77777777" w:rsidTr="001326F6">
        <w:trPr>
          <w:trHeight w:val="141"/>
        </w:trPr>
        <w:tc>
          <w:tcPr>
            <w:tcW w:w="3527" w:type="dxa"/>
            <w:gridSpan w:val="2"/>
          </w:tcPr>
          <w:p w14:paraId="4B59EA90" w14:textId="77777777" w:rsidR="00C52134" w:rsidRPr="00BE30B7" w:rsidRDefault="00C52134" w:rsidP="00C52134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8861B1" w14:textId="3EA9A17D" w:rsidR="00C52134" w:rsidRPr="00BE30B7" w:rsidRDefault="00C52134" w:rsidP="00C52134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13,050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21892CD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F53165" w14:textId="782F2951" w:rsidR="00C52134" w:rsidRPr="005A70C3" w:rsidRDefault="00C52134" w:rsidP="00C52134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174DC09" w14:textId="77777777" w:rsidR="00C52134" w:rsidRPr="005A70C3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2B2A3849" w14:textId="72CF9E91" w:rsidR="00C52134" w:rsidRPr="005A70C3" w:rsidRDefault="00C52134" w:rsidP="00C52134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(2,026)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DBE1B78" w14:textId="77777777" w:rsidR="00C52134" w:rsidRPr="005A70C3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13080FE" w14:textId="7A6248EA" w:rsidR="00C52134" w:rsidRPr="005A70C3" w:rsidRDefault="00C52134" w:rsidP="00C74E32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4CD1652B" w14:textId="77777777" w:rsidR="00C52134" w:rsidRPr="005A70C3" w:rsidRDefault="00C52134" w:rsidP="00C521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7813E08" w14:textId="425BAE34" w:rsidR="00C52134" w:rsidRPr="005A70C3" w:rsidRDefault="00C52134" w:rsidP="00C52134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 w:hint="eastAsia"/>
                <w:sz w:val="28"/>
              </w:rPr>
              <w:t>11,65</w:t>
            </w:r>
            <w:r w:rsidR="002F6BC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52134" w:rsidRPr="00657820" w14:paraId="3B6E2450" w14:textId="77777777" w:rsidTr="001326F6">
        <w:trPr>
          <w:trHeight w:val="141"/>
        </w:trPr>
        <w:tc>
          <w:tcPr>
            <w:tcW w:w="3527" w:type="dxa"/>
            <w:gridSpan w:val="2"/>
          </w:tcPr>
          <w:p w14:paraId="20523FDD" w14:textId="5CFA7B3D" w:rsidR="00C52134" w:rsidRPr="00BE30B7" w:rsidRDefault="00C52134" w:rsidP="00C52134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E68BA02" w14:textId="3540E156" w:rsidR="00C52134" w:rsidRPr="00BE30B7" w:rsidRDefault="00C52134" w:rsidP="00C52134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13,237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2B4A575" w14:textId="77777777" w:rsidR="00C52134" w:rsidRPr="00BE30B7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6653ABB" w14:textId="721E0610" w:rsidR="00C52134" w:rsidRPr="005A70C3" w:rsidRDefault="00C52134" w:rsidP="00C52134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48ACD0F" w14:textId="77777777" w:rsidR="00C52134" w:rsidRPr="005A70C3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1BE989F9" w14:textId="31E0DBB5" w:rsidR="00C52134" w:rsidRPr="005A70C3" w:rsidRDefault="00C52134" w:rsidP="00C52134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(765)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95EE0E8" w14:textId="77777777" w:rsidR="00C52134" w:rsidRPr="005A70C3" w:rsidRDefault="00C52134" w:rsidP="00C52134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77E7211C" w14:textId="0275C063" w:rsidR="00C52134" w:rsidRPr="005A70C3" w:rsidRDefault="00C52134" w:rsidP="00C74E32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8EE2089" w14:textId="77777777" w:rsidR="00C52134" w:rsidRPr="005A70C3" w:rsidRDefault="00C52134" w:rsidP="00C521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ABDB8FA" w14:textId="4C8C7F20" w:rsidR="00C52134" w:rsidRPr="005A70C3" w:rsidRDefault="00C52134" w:rsidP="00C52134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5A70C3">
              <w:rPr>
                <w:rFonts w:asciiTheme="majorBidi" w:hAnsiTheme="majorBidi" w:cstheme="majorBidi" w:hint="eastAsia"/>
                <w:sz w:val="28"/>
              </w:rPr>
              <w:t>12,75</w:t>
            </w:r>
            <w:r w:rsidR="001F4517" w:rsidRPr="005A70C3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B68CC" w:rsidRPr="00657820" w14:paraId="21589EB5" w14:textId="77777777" w:rsidTr="001326F6">
        <w:trPr>
          <w:trHeight w:val="141"/>
        </w:trPr>
        <w:tc>
          <w:tcPr>
            <w:tcW w:w="3527" w:type="dxa"/>
            <w:gridSpan w:val="2"/>
          </w:tcPr>
          <w:p w14:paraId="0B73F492" w14:textId="7777777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40E7" w14:textId="56F3326D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>1,976,040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F18E324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9B93" w14:textId="5AEEA288" w:rsidR="00AB68CC" w:rsidRPr="0009103B" w:rsidRDefault="006C4D93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103B">
              <w:rPr>
                <w:rFonts w:asciiTheme="majorBidi" w:hAnsiTheme="majorBidi" w:cstheme="majorBidi"/>
                <w:b/>
                <w:bCs/>
                <w:sz w:val="28"/>
              </w:rPr>
              <w:t>16,035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111D36" w14:textId="77777777" w:rsidR="00AB68CC" w:rsidRPr="0009103B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0B" w14:textId="6F9B1066" w:rsidR="00AB68CC" w:rsidRPr="00BE30B7" w:rsidRDefault="00A75639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(9,116)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9562353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094F" w14:textId="3A4BA13F" w:rsidR="00AB68CC" w:rsidRPr="00BE30B7" w:rsidRDefault="00A75639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103B">
              <w:rPr>
                <w:rFonts w:asciiTheme="majorBidi" w:hAnsiTheme="majorBidi" w:cstheme="majorBidi"/>
                <w:b/>
                <w:bCs/>
                <w:sz w:val="28"/>
              </w:rPr>
              <w:t>45,374</w:t>
            </w:r>
          </w:p>
        </w:tc>
        <w:tc>
          <w:tcPr>
            <w:tcW w:w="78" w:type="dxa"/>
            <w:vAlign w:val="bottom"/>
          </w:tcPr>
          <w:p w14:paraId="0EEFF398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D231" w14:textId="0C467AB5" w:rsidR="00AB68CC" w:rsidRPr="00BE30B7" w:rsidRDefault="004514D8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2,0</w:t>
            </w:r>
            <w:r w:rsidR="005F4D84">
              <w:rPr>
                <w:rFonts w:asciiTheme="majorBidi" w:hAnsiTheme="majorBidi" w:cstheme="majorBidi"/>
                <w:b/>
                <w:bCs/>
                <w:sz w:val="28"/>
              </w:rPr>
              <w:t>28,33</w:t>
            </w:r>
            <w:r w:rsidR="00641018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  <w:tr w:rsidR="00AB68CC" w:rsidRPr="00657820" w14:paraId="0E7F3BF6" w14:textId="77777777" w:rsidTr="001326F6">
        <w:trPr>
          <w:trHeight w:val="141"/>
        </w:trPr>
        <w:tc>
          <w:tcPr>
            <w:tcW w:w="3527" w:type="dxa"/>
            <w:gridSpan w:val="2"/>
          </w:tcPr>
          <w:p w14:paraId="122EBF95" w14:textId="35EC61CA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br w:type="page"/>
            </w: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87266" w14:textId="77777777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5C98087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B434" w14:textId="77777777" w:rsidR="00AB68CC" w:rsidRPr="00BE30B7" w:rsidRDefault="00AB68CC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2291FDCB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2127C" w14:textId="77777777" w:rsidR="00AB68CC" w:rsidRPr="00BE30B7" w:rsidRDefault="00AB68CC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14C12AA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2E74C1A6" w14:textId="77777777" w:rsidR="00AB68CC" w:rsidRPr="00BE30B7" w:rsidRDefault="00AB68CC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5035D87E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35C9" w14:textId="77777777" w:rsidR="00AB68CC" w:rsidRPr="00BE30B7" w:rsidRDefault="00AB68CC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B68CC" w:rsidRPr="00657820" w14:paraId="57BF025B" w14:textId="77777777" w:rsidTr="001326F6">
        <w:trPr>
          <w:trHeight w:val="141"/>
        </w:trPr>
        <w:tc>
          <w:tcPr>
            <w:tcW w:w="3527" w:type="dxa"/>
            <w:gridSpan w:val="2"/>
          </w:tcPr>
          <w:p w14:paraId="689C208D" w14:textId="48704D63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899A314" w14:textId="69686587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(22,089)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91218A5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6485EBC" w14:textId="4D2B0A6F" w:rsidR="00AB68CC" w:rsidRPr="00BE30B7" w:rsidRDefault="00EF280A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</w:t>
            </w:r>
            <w:r w:rsidR="00C13A31" w:rsidRPr="00C13A31">
              <w:rPr>
                <w:rFonts w:asciiTheme="majorBidi" w:hAnsiTheme="majorBidi" w:cstheme="majorBidi" w:hint="eastAsia"/>
                <w:sz w:val="28"/>
              </w:rPr>
              <w:t>06</w:t>
            </w:r>
            <w:r w:rsidR="009C279F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67489C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2595B3E" w14:textId="7B887F5D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90E39CF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1CC7D56" w14:textId="116CF2FA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CF11C7E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8DED5DB" w14:textId="0AEEFA56" w:rsidR="00AB68CC" w:rsidRPr="00BE30B7" w:rsidRDefault="002F56AA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70F8C">
              <w:rPr>
                <w:rFonts w:asciiTheme="majorBidi" w:hAnsiTheme="majorBidi" w:cstheme="majorBidi"/>
                <w:sz w:val="28"/>
              </w:rPr>
              <w:t>36,15</w:t>
            </w:r>
            <w:r w:rsidR="00C21BBF">
              <w:rPr>
                <w:rFonts w:asciiTheme="majorBidi" w:hAnsiTheme="majorBidi" w:cstheme="majorBidi"/>
                <w:sz w:val="28"/>
              </w:rPr>
              <w:t>3</w:t>
            </w:r>
            <w:r w:rsidR="00570F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2D4D868C" w14:textId="77777777" w:rsidTr="001326F6">
        <w:trPr>
          <w:trHeight w:val="141"/>
        </w:trPr>
        <w:tc>
          <w:tcPr>
            <w:tcW w:w="3527" w:type="dxa"/>
            <w:gridSpan w:val="2"/>
          </w:tcPr>
          <w:p w14:paraId="6F1877E8" w14:textId="1755A1FD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8BD03FB" w14:textId="09AB48BF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(108,23</w:t>
            </w:r>
            <w:r w:rsidR="00F36C18">
              <w:rPr>
                <w:rFonts w:asciiTheme="majorBidi" w:hAnsiTheme="majorBidi" w:cstheme="majorBidi"/>
                <w:sz w:val="28"/>
              </w:rPr>
              <w:t>8</w:t>
            </w:r>
            <w:r w:rsidRPr="00BE30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64E8209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CDF628C" w14:textId="1EC213D3" w:rsidR="00AB68CC" w:rsidRPr="00BE30B7" w:rsidRDefault="00EF280A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(18,183)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0D44F15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BEA9146" w14:textId="61725DE2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D4108F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28C0787" w14:textId="1BB21EF0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109AE1E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699A33" w14:textId="5CC16752" w:rsidR="00AB68CC" w:rsidRPr="00BE30B7" w:rsidRDefault="00570F8C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(126,4</w:t>
            </w:r>
            <w:r w:rsidR="00382E27">
              <w:rPr>
                <w:rFonts w:asciiTheme="majorBidi" w:hAnsiTheme="majorBidi" w:cstheme="majorBidi"/>
                <w:sz w:val="28"/>
              </w:rPr>
              <w:t>2</w:t>
            </w:r>
            <w:r w:rsidR="00F36C18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5ED5800A" w14:textId="77777777" w:rsidTr="001326F6">
        <w:trPr>
          <w:trHeight w:val="141"/>
        </w:trPr>
        <w:tc>
          <w:tcPr>
            <w:tcW w:w="3527" w:type="dxa"/>
            <w:gridSpan w:val="2"/>
          </w:tcPr>
          <w:p w14:paraId="1FBDB789" w14:textId="4B342447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C36D005" w14:textId="52BB9625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(43,179)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DD7341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3F571B9" w14:textId="1D64E3FF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(5,587)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A18C8A9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13D6B804" w14:textId="373AAFAD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F5E22E8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496DF3A0" w14:textId="436BCF9D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A2816B2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EFB6EC7" w14:textId="29471F9F" w:rsidR="00AB68CC" w:rsidRPr="00BE30B7" w:rsidRDefault="00570F8C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(48,</w:t>
            </w:r>
            <w:r w:rsidR="00A05FA8">
              <w:rPr>
                <w:rFonts w:asciiTheme="majorBidi" w:hAnsiTheme="majorBidi" w:cstheme="majorBidi"/>
                <w:sz w:val="28"/>
              </w:rPr>
              <w:t>76</w:t>
            </w:r>
            <w:r w:rsidR="00F36C18">
              <w:rPr>
                <w:rFonts w:asciiTheme="majorBidi" w:hAnsiTheme="majorBidi" w:cstheme="majorBidi"/>
                <w:sz w:val="28"/>
              </w:rPr>
              <w:t>6</w:t>
            </w:r>
            <w:r w:rsidR="00A05FA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281A90EF" w14:textId="77777777" w:rsidTr="001326F6">
        <w:trPr>
          <w:trHeight w:val="141"/>
        </w:trPr>
        <w:tc>
          <w:tcPr>
            <w:tcW w:w="3527" w:type="dxa"/>
            <w:gridSpan w:val="2"/>
          </w:tcPr>
          <w:p w14:paraId="2A1B6B97" w14:textId="2A608891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8FB4BD4" w14:textId="48C269C0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(263,868)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B990B43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951DDF0" w14:textId="60895A48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09103B">
              <w:rPr>
                <w:rFonts w:asciiTheme="majorBidi" w:hAnsiTheme="majorBidi" w:cstheme="majorBidi"/>
                <w:sz w:val="28"/>
              </w:rPr>
              <w:t>(51,31</w:t>
            </w:r>
            <w:r w:rsidR="00C13A31" w:rsidRPr="0009103B">
              <w:rPr>
                <w:rFonts w:asciiTheme="majorBidi" w:hAnsiTheme="majorBidi" w:cstheme="majorBidi"/>
                <w:sz w:val="28"/>
              </w:rPr>
              <w:t>5</w:t>
            </w:r>
            <w:r w:rsidRPr="000910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4BBF66F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9E9EDA4" w14:textId="0695ADD6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E4EAD6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B5E454B" w14:textId="1A08850B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A952D08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7ED5D21" w14:textId="6F982967" w:rsidR="00AB68CC" w:rsidRPr="00BE30B7" w:rsidRDefault="00A05FA8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09103B">
              <w:rPr>
                <w:rFonts w:asciiTheme="majorBidi" w:hAnsiTheme="majorBidi" w:cstheme="majorBidi"/>
                <w:sz w:val="28"/>
              </w:rPr>
              <w:t>(313,89</w:t>
            </w:r>
            <w:r w:rsidR="00F36C18" w:rsidRPr="0009103B">
              <w:rPr>
                <w:rFonts w:asciiTheme="majorBidi" w:hAnsiTheme="majorBidi" w:cstheme="majorBidi"/>
                <w:sz w:val="28"/>
              </w:rPr>
              <w:t>1</w:t>
            </w:r>
            <w:r w:rsidRPr="0009103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03821E2D" w14:textId="77777777" w:rsidTr="001326F6">
        <w:trPr>
          <w:trHeight w:val="141"/>
        </w:trPr>
        <w:tc>
          <w:tcPr>
            <w:tcW w:w="3527" w:type="dxa"/>
            <w:gridSpan w:val="2"/>
          </w:tcPr>
          <w:p w14:paraId="5FC67417" w14:textId="5463F52C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6087A5" w14:textId="3451FBE4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(11,33</w:t>
            </w:r>
            <w:r w:rsidR="00F36C18">
              <w:rPr>
                <w:rFonts w:asciiTheme="majorBidi" w:hAnsiTheme="majorBidi" w:cstheme="majorBidi"/>
                <w:sz w:val="28"/>
              </w:rPr>
              <w:t>8</w:t>
            </w:r>
            <w:r w:rsidRPr="00BE30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140B75C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AC705E9" w14:textId="780B7038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(390)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3A8C0B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11B5803" w14:textId="38228FDF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10C5903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11BF8D8D" w14:textId="53E4A3A7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CA61C4E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B98E47C" w14:textId="564C0F9C" w:rsidR="00AB68CC" w:rsidRPr="00BE30B7" w:rsidRDefault="003F0A55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(9,8</w:t>
            </w:r>
            <w:r w:rsidR="00B4606C">
              <w:rPr>
                <w:rFonts w:asciiTheme="majorBidi" w:hAnsiTheme="majorBidi" w:cstheme="majorBidi"/>
                <w:sz w:val="28"/>
              </w:rPr>
              <w:t>4</w:t>
            </w:r>
            <w:r w:rsidR="00F36C18">
              <w:rPr>
                <w:rFonts w:asciiTheme="majorBidi" w:hAnsiTheme="majorBidi" w:cstheme="majorBidi"/>
                <w:sz w:val="28"/>
              </w:rPr>
              <w:t>6</w:t>
            </w:r>
            <w:r w:rsidR="00B4606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786B2884" w14:textId="77777777" w:rsidTr="001326F6">
        <w:trPr>
          <w:trHeight w:val="141"/>
        </w:trPr>
        <w:tc>
          <w:tcPr>
            <w:tcW w:w="3527" w:type="dxa"/>
            <w:gridSpan w:val="2"/>
          </w:tcPr>
          <w:p w14:paraId="749A76B1" w14:textId="19C1724D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4C84BED" w14:textId="5AE534A6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(4,874)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315A507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068E6E5" w14:textId="0F89D0AF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(682)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36EA1A6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63C61ED" w14:textId="44C6B7AF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585AE6C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481194F" w14:textId="05672167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7B4CEC2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E6CA10D" w14:textId="3C314408" w:rsidR="00AB68CC" w:rsidRPr="00BE30B7" w:rsidRDefault="00FB5EAD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C2F90">
              <w:rPr>
                <w:rFonts w:asciiTheme="majorBidi" w:hAnsiTheme="majorBidi" w:cstheme="majorBidi"/>
                <w:sz w:val="28"/>
              </w:rPr>
              <w:t>4,624)</w:t>
            </w:r>
          </w:p>
        </w:tc>
      </w:tr>
      <w:tr w:rsidR="00AB68CC" w:rsidRPr="00657820" w14:paraId="3C42BF2D" w14:textId="77777777" w:rsidTr="001326F6">
        <w:trPr>
          <w:trHeight w:val="141"/>
        </w:trPr>
        <w:tc>
          <w:tcPr>
            <w:tcW w:w="3527" w:type="dxa"/>
            <w:gridSpan w:val="2"/>
          </w:tcPr>
          <w:p w14:paraId="4F5F8F19" w14:textId="2D4ABB3B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019A62" w14:textId="75E19EE6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(8,019)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88C757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F827A12" w14:textId="04A47781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B91CE7F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3AB9C53" w14:textId="393B797D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9991337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2082F096" w14:textId="607916D3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A546888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33B1287" w14:textId="205B9106" w:rsidR="00AB68CC" w:rsidRPr="00BE30B7" w:rsidRDefault="00DC2F90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964B3">
              <w:rPr>
                <w:rFonts w:asciiTheme="majorBidi" w:hAnsiTheme="majorBidi" w:cstheme="majorBidi"/>
                <w:sz w:val="28"/>
              </w:rPr>
              <w:t>6,274)</w:t>
            </w:r>
          </w:p>
        </w:tc>
      </w:tr>
      <w:tr w:rsidR="00AB68CC" w:rsidRPr="00657820" w14:paraId="52DF6D6B" w14:textId="77777777" w:rsidTr="001326F6">
        <w:trPr>
          <w:trHeight w:val="141"/>
        </w:trPr>
        <w:tc>
          <w:tcPr>
            <w:tcW w:w="3527" w:type="dxa"/>
            <w:gridSpan w:val="2"/>
          </w:tcPr>
          <w:p w14:paraId="7DCEF93B" w14:textId="3A6AB447" w:rsidR="00AB68CC" w:rsidRPr="00D2748C" w:rsidRDefault="00AB68CC" w:rsidP="00D2748C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528F" w14:textId="0858F32D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(7,275)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D37F0D3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E7CF5" w14:textId="640639D6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(1,08</w:t>
            </w:r>
            <w:r w:rsidR="00E606E7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AACA695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F8B54" w14:textId="6BF6B8B2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410F04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38DDC62E" w14:textId="206D9584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F08A103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5C2CF" w14:textId="516D3656" w:rsidR="00AB68CC" w:rsidRPr="00BE30B7" w:rsidRDefault="008964B3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(7,5</w:t>
            </w:r>
            <w:r w:rsidR="00407BB2">
              <w:rPr>
                <w:rFonts w:asciiTheme="majorBidi" w:hAnsiTheme="majorBidi" w:cstheme="majorBidi"/>
                <w:sz w:val="28"/>
              </w:rPr>
              <w:t>9</w:t>
            </w:r>
            <w:r w:rsidR="00E606E7">
              <w:rPr>
                <w:rFonts w:asciiTheme="majorBidi" w:hAnsiTheme="majorBidi" w:cstheme="majorBidi"/>
                <w:sz w:val="28"/>
              </w:rPr>
              <w:t>2</w:t>
            </w:r>
            <w:r w:rsidR="00407BB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B68CC" w:rsidRPr="00657820" w14:paraId="005AC550" w14:textId="77777777" w:rsidTr="001326F6">
        <w:trPr>
          <w:trHeight w:val="141"/>
        </w:trPr>
        <w:tc>
          <w:tcPr>
            <w:tcW w:w="3527" w:type="dxa"/>
            <w:gridSpan w:val="2"/>
          </w:tcPr>
          <w:p w14:paraId="233B49C1" w14:textId="697C204D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92976" w14:textId="5AE700D2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>(468,880)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D085E20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FA554" w14:textId="493FB446" w:rsidR="00AB68CC" w:rsidRPr="00BE30B7" w:rsidRDefault="005F2288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(91,58</w:t>
            </w:r>
            <w:r w:rsidR="00C21BB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44647BB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A9DF5" w14:textId="1BD0C4B6" w:rsidR="00AB68CC" w:rsidRPr="00BE30B7" w:rsidRDefault="005F228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6,897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ECAB5B7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1508" w14:textId="1650D85D" w:rsidR="00AB68CC" w:rsidRPr="00BE30B7" w:rsidRDefault="002F56AA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4F5AECC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F883F" w14:textId="42E23B07" w:rsidR="00AB68CC" w:rsidRPr="00BE30B7" w:rsidRDefault="00E606E7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(553,56</w:t>
            </w:r>
            <w:r w:rsidR="00C21BB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AB68CC" w:rsidRPr="00657820" w14:paraId="66A82515" w14:textId="77777777" w:rsidTr="001326F6">
        <w:trPr>
          <w:trHeight w:val="141"/>
        </w:trPr>
        <w:tc>
          <w:tcPr>
            <w:tcW w:w="3527" w:type="dxa"/>
            <w:gridSpan w:val="2"/>
            <w:vAlign w:val="center"/>
          </w:tcPr>
          <w:p w14:paraId="786D3E12" w14:textId="535A4BE3" w:rsidR="00AB68CC" w:rsidRPr="00BE30B7" w:rsidRDefault="00AB68CC" w:rsidP="00C70512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1F32D0E" w14:textId="7D11DB7A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>1,507,160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91436F2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78CB8FB" w14:textId="3E0B582F" w:rsidR="00AB68CC" w:rsidRPr="00D56539" w:rsidRDefault="00AB68CC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CA15192" w14:textId="77777777" w:rsidR="00AB68CC" w:rsidRPr="00D56539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C32674" w14:textId="27DC007C" w:rsidR="00AB68CC" w:rsidRPr="00D56539" w:rsidRDefault="00AB68CC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</w:tcPr>
          <w:p w14:paraId="50A716DE" w14:textId="77777777" w:rsidR="00AB68CC" w:rsidRPr="00D56539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5251D9D" w14:textId="66D8D7CF" w:rsidR="00AB68CC" w:rsidRPr="00D56539" w:rsidRDefault="00AB68CC" w:rsidP="00C70512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6BEDD724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1E636861" w14:textId="79696A66" w:rsidR="00AB68CC" w:rsidRPr="00BE30B7" w:rsidRDefault="00882DE9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1,474</w:t>
            </w:r>
            <w:r w:rsidR="005C69D3">
              <w:rPr>
                <w:rFonts w:asciiTheme="majorBidi" w:hAnsiTheme="majorBidi" w:cstheme="majorBidi"/>
                <w:b/>
                <w:bCs/>
                <w:sz w:val="28"/>
              </w:rPr>
              <w:t>,76</w:t>
            </w:r>
            <w:r w:rsidR="00C21BBF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AB68CC" w:rsidRPr="00657820" w14:paraId="49F3EC41" w14:textId="77777777" w:rsidTr="001326F6">
        <w:trPr>
          <w:trHeight w:val="141"/>
        </w:trPr>
        <w:tc>
          <w:tcPr>
            <w:tcW w:w="3527" w:type="dxa"/>
            <w:gridSpan w:val="2"/>
          </w:tcPr>
          <w:p w14:paraId="67302119" w14:textId="696461FF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C729E04" w14:textId="62ADECBC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33,375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424C271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1442B5C" w14:textId="6C12471D" w:rsidR="00AB68CC" w:rsidRPr="00BE30B7" w:rsidRDefault="00B7775C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52668">
              <w:rPr>
                <w:rFonts w:asciiTheme="majorBidi" w:hAnsiTheme="majorBidi" w:cstheme="majorBidi"/>
                <w:sz w:val="28"/>
              </w:rPr>
              <w:t>6,51</w:t>
            </w:r>
            <w:r w:rsidR="00D45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F405F1D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38D8439" w14:textId="2A3E865D" w:rsidR="00AB68CC" w:rsidRPr="00BE30B7" w:rsidRDefault="00B52668" w:rsidP="00AB68C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7164A62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shd w:val="clear" w:color="auto" w:fill="auto"/>
            <w:vAlign w:val="bottom"/>
          </w:tcPr>
          <w:p w14:paraId="0D307CFA" w14:textId="00A37783" w:rsidR="00AB68CC" w:rsidRPr="00BE30B7" w:rsidRDefault="00E8738C" w:rsidP="00AB68CC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(45,374)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8374177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AD72004" w14:textId="2AE31657" w:rsidR="00AB68CC" w:rsidRPr="00BE30B7" w:rsidRDefault="000F27E2" w:rsidP="00AB68C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4,51</w:t>
            </w:r>
            <w:r w:rsidR="00C13A3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B68CC" w:rsidRPr="00657820" w14:paraId="10BD745F" w14:textId="77777777" w:rsidTr="001326F6">
        <w:trPr>
          <w:trHeight w:val="141"/>
        </w:trPr>
        <w:tc>
          <w:tcPr>
            <w:tcW w:w="3527" w:type="dxa"/>
            <w:gridSpan w:val="2"/>
          </w:tcPr>
          <w:p w14:paraId="4DF10089" w14:textId="0967BB15" w:rsidR="00AB68CC" w:rsidRPr="00BE30B7" w:rsidRDefault="00AB68CC" w:rsidP="00AB68CC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E30B7">
              <w:rPr>
                <w:rFonts w:asciiTheme="majorBidi" w:hAnsiTheme="majorBidi" w:cstheme="majorBidi"/>
                <w:sz w:val="28"/>
              </w:rPr>
              <w:t>:</w:t>
            </w:r>
            <w:r w:rsidRPr="00BE30B7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656E" w14:textId="058DAB8E" w:rsidR="00AB68CC" w:rsidRPr="00BE30B7" w:rsidRDefault="00AB68CC" w:rsidP="00AB68C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A7608C0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74C8" w14:textId="02AD14BB" w:rsidR="00AB68CC" w:rsidRPr="00BE30B7" w:rsidRDefault="00A8592D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69EFDFC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2AAF3" w14:textId="4500F05F" w:rsidR="00AB68CC" w:rsidRPr="00BE30B7" w:rsidRDefault="00A8592D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BE5169A" w14:textId="77777777" w:rsidR="00AB68CC" w:rsidRPr="00BE30B7" w:rsidRDefault="00AB68CC" w:rsidP="00AB68C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0E21F" w14:textId="50124D52" w:rsidR="00AB68CC" w:rsidRPr="00BE30B7" w:rsidRDefault="00A8592D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D0F805F" w14:textId="77777777" w:rsidR="00AB68CC" w:rsidRPr="00BE30B7" w:rsidRDefault="00AB68CC" w:rsidP="00AB68C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CB6CC" w14:textId="692D2757" w:rsidR="00AB68CC" w:rsidRPr="00BE30B7" w:rsidRDefault="00A8592D" w:rsidP="00AB68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6969" w:rsidRPr="00657820" w14:paraId="180B7D17" w14:textId="77777777" w:rsidTr="001326F6">
        <w:trPr>
          <w:trHeight w:val="141"/>
        </w:trPr>
        <w:tc>
          <w:tcPr>
            <w:tcW w:w="3527" w:type="dxa"/>
            <w:gridSpan w:val="2"/>
          </w:tcPr>
          <w:p w14:paraId="6A1F8FAF" w14:textId="504FFB41" w:rsidR="00BB6969" w:rsidRPr="00BE30B7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รวมที่ดิน อาคารและอุปกรณ์</w:t>
            </w: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BE30B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82B5A" w14:textId="23AFADC8" w:rsidR="00BB6969" w:rsidRPr="00BE30B7" w:rsidRDefault="00AB68CC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30B7">
              <w:rPr>
                <w:rFonts w:asciiTheme="majorBidi" w:hAnsiTheme="majorBidi" w:cstheme="majorBidi"/>
                <w:b/>
                <w:bCs/>
                <w:sz w:val="28"/>
              </w:rPr>
              <w:t>1,540,535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B04026D" w14:textId="77777777" w:rsidR="00BB6969" w:rsidRPr="00BE30B7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C434" w14:textId="77777777" w:rsidR="00BB6969" w:rsidRPr="00BE30B7" w:rsidRDefault="00BB6969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6DBC9FA2" w14:textId="77777777" w:rsidR="00BB6969" w:rsidRPr="00BE30B7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F226" w14:textId="77777777" w:rsidR="00BB6969" w:rsidRPr="00BE30B7" w:rsidRDefault="00BB6969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80A9604" w14:textId="77777777" w:rsidR="00BB6969" w:rsidRPr="00BE30B7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9D4D2" w14:textId="77777777" w:rsidR="00BB6969" w:rsidRPr="00BE30B7" w:rsidRDefault="00BB6969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4D64D0F" w14:textId="77777777" w:rsidR="00BB6969" w:rsidRPr="00BE30B7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7314F" w14:textId="756A7B7E" w:rsidR="00BB6969" w:rsidRPr="00BE30B7" w:rsidRDefault="00FC5A21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1,479,2</w:t>
            </w:r>
            <w:r w:rsidR="00C21BBF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</w:tr>
      <w:tr w:rsidR="00BB6969" w:rsidRPr="00657820" w14:paraId="1B249BC0" w14:textId="77777777" w:rsidTr="001326F6">
        <w:trPr>
          <w:trHeight w:val="240"/>
        </w:trPr>
        <w:tc>
          <w:tcPr>
            <w:tcW w:w="3527" w:type="dxa"/>
            <w:gridSpan w:val="2"/>
          </w:tcPr>
          <w:p w14:paraId="61EAC7B5" w14:textId="77777777" w:rsidR="00BB6969" w:rsidRPr="00657820" w:rsidRDefault="00BB6969" w:rsidP="00506CF3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653" w:type="dxa"/>
            <w:gridSpan w:val="15"/>
          </w:tcPr>
          <w:p w14:paraId="0745ED84" w14:textId="77777777" w:rsidR="00D2748C" w:rsidRDefault="00D2748C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6FC6112" w14:textId="046DE70F" w:rsidR="00BB6969" w:rsidRPr="00657820" w:rsidRDefault="00BB6969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6969" w:rsidRPr="00657820" w14:paraId="49A12702" w14:textId="77777777" w:rsidTr="001326F6">
        <w:trPr>
          <w:trHeight w:val="333"/>
        </w:trPr>
        <w:tc>
          <w:tcPr>
            <w:tcW w:w="3527" w:type="dxa"/>
            <w:gridSpan w:val="2"/>
          </w:tcPr>
          <w:p w14:paraId="6677CEAB" w14:textId="77777777" w:rsidR="00BB6969" w:rsidRPr="00657820" w:rsidRDefault="00BB6969" w:rsidP="00506CF3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653" w:type="dxa"/>
            <w:gridSpan w:val="15"/>
          </w:tcPr>
          <w:p w14:paraId="1D405F9F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33E81" w:rsidRPr="00657820" w14:paraId="33923253" w14:textId="77777777" w:rsidTr="001326F6">
        <w:trPr>
          <w:trHeight w:val="917"/>
        </w:trPr>
        <w:tc>
          <w:tcPr>
            <w:tcW w:w="3527" w:type="dxa"/>
            <w:gridSpan w:val="2"/>
          </w:tcPr>
          <w:p w14:paraId="4662662C" w14:textId="77777777" w:rsidR="00A33E81" w:rsidRPr="00657820" w:rsidRDefault="00A33E81" w:rsidP="00A33E8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FBE84FB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2B0068ED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</w:p>
          <w:p w14:paraId="174F4332" w14:textId="49C61A79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86" w:type="dxa"/>
            <w:gridSpan w:val="2"/>
            <w:tcBorders>
              <w:top w:val="single" w:sz="4" w:space="0" w:color="auto"/>
            </w:tcBorders>
          </w:tcPr>
          <w:p w14:paraId="56D1978D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41AFD384" w14:textId="22653D0B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115239E2" w14:textId="77777777" w:rsidR="00A33E81" w:rsidRPr="00657820" w:rsidRDefault="00A33E81" w:rsidP="00A33E81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vAlign w:val="bottom"/>
          </w:tcPr>
          <w:p w14:paraId="1A835F28" w14:textId="543C202E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3CE64305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4548E50D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3FA3FF00" w14:textId="188800DC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117A6A8F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158261F" w14:textId="77777777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9775F5D" w14:textId="5DBB7855" w:rsidR="00A33E81" w:rsidRPr="00657820" w:rsidRDefault="00A33E81" w:rsidP="00A33E8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A33E81" w:rsidRPr="00657820" w14:paraId="2FAEEC47" w14:textId="77777777" w:rsidTr="001326F6">
        <w:trPr>
          <w:trHeight w:val="141"/>
        </w:trPr>
        <w:tc>
          <w:tcPr>
            <w:tcW w:w="3527" w:type="dxa"/>
            <w:gridSpan w:val="2"/>
            <w:vAlign w:val="bottom"/>
          </w:tcPr>
          <w:p w14:paraId="0AA17532" w14:textId="4AEAF333" w:rsidR="00A33E81" w:rsidRPr="00657820" w:rsidRDefault="00A33E81" w:rsidP="00A33E81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F19A6E0" w14:textId="77777777" w:rsidR="00A33E81" w:rsidRPr="00657820" w:rsidRDefault="00A33E81" w:rsidP="00A33E81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gridSpan w:val="2"/>
          </w:tcPr>
          <w:p w14:paraId="4623C38E" w14:textId="77777777" w:rsidR="00A33E81" w:rsidRPr="00657820" w:rsidRDefault="00A33E81" w:rsidP="00A33E81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511F2E1" w14:textId="77777777" w:rsidR="00A33E81" w:rsidRPr="00657820" w:rsidRDefault="00A33E81" w:rsidP="00A33E81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" w:type="dxa"/>
          </w:tcPr>
          <w:p w14:paraId="7C9F88D6" w14:textId="77777777" w:rsidR="00A33E81" w:rsidRPr="00657820" w:rsidRDefault="00A33E81" w:rsidP="00A33E81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</w:tcPr>
          <w:p w14:paraId="0F51778D" w14:textId="77777777" w:rsidR="00A33E81" w:rsidRPr="00657820" w:rsidRDefault="00A33E81" w:rsidP="00A33E81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</w:tcPr>
          <w:p w14:paraId="43640ECD" w14:textId="77777777" w:rsidR="00A33E81" w:rsidRPr="00657820" w:rsidRDefault="00A33E81" w:rsidP="00A33E81">
            <w:pPr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</w:tcPr>
          <w:p w14:paraId="70989940" w14:textId="77777777" w:rsidR="00A33E81" w:rsidRPr="00657820" w:rsidRDefault="00A33E81" w:rsidP="00A33E81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8" w:type="dxa"/>
          </w:tcPr>
          <w:p w14:paraId="293C10BB" w14:textId="77777777" w:rsidR="00A33E81" w:rsidRPr="00657820" w:rsidRDefault="00A33E81" w:rsidP="00A33E81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005A9FBE" w14:textId="77777777" w:rsidR="00A33E81" w:rsidRPr="00657820" w:rsidRDefault="00A33E81" w:rsidP="00A33E81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33E81" w:rsidRPr="00657820" w14:paraId="4333EEFC" w14:textId="77777777" w:rsidTr="001326F6">
        <w:trPr>
          <w:trHeight w:val="141"/>
        </w:trPr>
        <w:tc>
          <w:tcPr>
            <w:tcW w:w="3527" w:type="dxa"/>
            <w:gridSpan w:val="2"/>
          </w:tcPr>
          <w:p w14:paraId="64AB38BB" w14:textId="130EE294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AC5D77" w14:textId="38A26950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318,766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A8A578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84D9457" w14:textId="581CA8EF" w:rsidR="00A33E81" w:rsidRPr="00657820" w:rsidRDefault="00A33E81" w:rsidP="00A33E81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,023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340987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025ABF4" w14:textId="66F08EE3" w:rsidR="00A33E81" w:rsidRPr="00657820" w:rsidRDefault="00A33E81" w:rsidP="00A33E81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(3,086)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427540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098E847" w14:textId="5365E558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21,064</w:t>
            </w:r>
          </w:p>
        </w:tc>
        <w:tc>
          <w:tcPr>
            <w:tcW w:w="78" w:type="dxa"/>
            <w:vAlign w:val="bottom"/>
          </w:tcPr>
          <w:p w14:paraId="05139EF9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C66C41" w14:textId="62A11681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340,767</w:t>
            </w:r>
          </w:p>
        </w:tc>
      </w:tr>
      <w:tr w:rsidR="00A33E81" w:rsidRPr="00657820" w14:paraId="2E9F0DF2" w14:textId="77777777" w:rsidTr="001326F6">
        <w:trPr>
          <w:trHeight w:val="141"/>
        </w:trPr>
        <w:tc>
          <w:tcPr>
            <w:tcW w:w="3527" w:type="dxa"/>
            <w:gridSpan w:val="2"/>
          </w:tcPr>
          <w:p w14:paraId="3A640D51" w14:textId="089D9671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B5FB91D" w14:textId="5E19875B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307,810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24D5B77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CBA941C" w14:textId="5698CC77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2,116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CD0D2A2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522D703C" w14:textId="06E25F43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(2,671)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4379067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2AB9AC1" w14:textId="3C145B52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4,428</w:t>
            </w:r>
          </w:p>
        </w:tc>
        <w:tc>
          <w:tcPr>
            <w:tcW w:w="78" w:type="dxa"/>
            <w:vAlign w:val="bottom"/>
          </w:tcPr>
          <w:p w14:paraId="1C5CC810" w14:textId="77777777" w:rsidR="00A33E81" w:rsidRPr="00657820" w:rsidRDefault="00A33E81" w:rsidP="00A33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73E182" w14:textId="4749D4A9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311,683</w:t>
            </w:r>
          </w:p>
        </w:tc>
      </w:tr>
      <w:tr w:rsidR="00A33E81" w:rsidRPr="00657820" w14:paraId="7158E3E8" w14:textId="77777777" w:rsidTr="001326F6">
        <w:trPr>
          <w:trHeight w:val="141"/>
        </w:trPr>
        <w:tc>
          <w:tcPr>
            <w:tcW w:w="3527" w:type="dxa"/>
            <w:gridSpan w:val="2"/>
          </w:tcPr>
          <w:p w14:paraId="26E6CEF6" w14:textId="47B92C81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F9E893B" w14:textId="1857F860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003A2C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688A05C" w14:textId="0F39D190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27CAAC2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3AFCB20" w14:textId="1F8A95AE" w:rsidR="00A33E81" w:rsidRPr="00657820" w:rsidRDefault="00A33E81" w:rsidP="00A33E81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A106955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12A5D280" w14:textId="7CCF4A4C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E892C32" w14:textId="77777777" w:rsidR="00A33E81" w:rsidRPr="00657820" w:rsidRDefault="00A33E81" w:rsidP="00A33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71871A" w14:textId="51452110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</w:tr>
      <w:tr w:rsidR="00A33E81" w:rsidRPr="00657820" w14:paraId="5289C57C" w14:textId="77777777" w:rsidTr="001326F6">
        <w:trPr>
          <w:trHeight w:val="141"/>
        </w:trPr>
        <w:tc>
          <w:tcPr>
            <w:tcW w:w="3527" w:type="dxa"/>
            <w:gridSpan w:val="2"/>
          </w:tcPr>
          <w:p w14:paraId="7A2C3809" w14:textId="2C543155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D6E9BBF" w14:textId="4061F0AB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1,102,021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759A635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54A2574" w14:textId="1A032ADC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54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8BCA0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5D338C0" w14:textId="5CA6FBCD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(6,329)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3350A65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4DCAD11" w14:textId="3DAC841B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63,885</w:t>
            </w:r>
          </w:p>
        </w:tc>
        <w:tc>
          <w:tcPr>
            <w:tcW w:w="78" w:type="dxa"/>
            <w:vAlign w:val="bottom"/>
          </w:tcPr>
          <w:p w14:paraId="30E84011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8EE8C50" w14:textId="362BFE20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1,164,</w:t>
            </w:r>
            <w:r w:rsidRPr="00A93528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A33E81" w:rsidRPr="00657820" w14:paraId="34DB271B" w14:textId="77777777" w:rsidTr="001326F6">
        <w:trPr>
          <w:trHeight w:val="141"/>
        </w:trPr>
        <w:tc>
          <w:tcPr>
            <w:tcW w:w="3527" w:type="dxa"/>
            <w:gridSpan w:val="2"/>
          </w:tcPr>
          <w:p w14:paraId="0A69F985" w14:textId="1555178D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E962422" w14:textId="3712936F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30,719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0F4E467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DEAF1CC" w14:textId="731D38A8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94B09A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5EBE6292" w14:textId="5C0581E9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(18,783)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8D8747F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2FA16D6" w14:textId="21774B5A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78" w:type="dxa"/>
            <w:vAlign w:val="bottom"/>
          </w:tcPr>
          <w:p w14:paraId="3F4ADC65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5F5E190" w14:textId="269FC710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12,257</w:t>
            </w:r>
          </w:p>
        </w:tc>
      </w:tr>
      <w:tr w:rsidR="00A33E81" w:rsidRPr="00657820" w14:paraId="2FA37E56" w14:textId="77777777" w:rsidTr="001326F6">
        <w:trPr>
          <w:trHeight w:val="141"/>
        </w:trPr>
        <w:tc>
          <w:tcPr>
            <w:tcW w:w="3527" w:type="dxa"/>
            <w:gridSpan w:val="2"/>
          </w:tcPr>
          <w:p w14:paraId="56780FD3" w14:textId="6FF2F931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703E366" w14:textId="007B2666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8,537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B37A06A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11CC9D" w14:textId="3E285AF9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5E36F2A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12C66B6" w14:textId="2B50E0F5" w:rsidR="00A33E81" w:rsidRPr="00657820" w:rsidRDefault="00A33E81" w:rsidP="00A33E81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(103)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F6D46C2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2E405705" w14:textId="2F23A381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5572CC9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C5E1049" w14:textId="2ABC8A8C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8,859</w:t>
            </w:r>
          </w:p>
        </w:tc>
      </w:tr>
      <w:tr w:rsidR="00A33E81" w:rsidRPr="00657820" w14:paraId="25D8B2DC" w14:textId="77777777" w:rsidTr="001326F6">
        <w:trPr>
          <w:trHeight w:val="141"/>
        </w:trPr>
        <w:tc>
          <w:tcPr>
            <w:tcW w:w="3527" w:type="dxa"/>
            <w:gridSpan w:val="2"/>
          </w:tcPr>
          <w:p w14:paraId="2E327D77" w14:textId="31F0C168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203F800" w14:textId="1FF90720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12,330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D4DF390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85B3CE" w14:textId="3B192987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E4FAD2C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1B32176" w14:textId="6D1208B9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01799B7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2470C00C" w14:textId="6E9394B8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484598A" w14:textId="77777777" w:rsidR="00A33E81" w:rsidRPr="00657820" w:rsidRDefault="00A33E81" w:rsidP="00A33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46BC7B1" w14:textId="2CED0548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13,050</w:t>
            </w:r>
          </w:p>
        </w:tc>
      </w:tr>
      <w:tr w:rsidR="00A33E81" w:rsidRPr="00657820" w14:paraId="7A42FC86" w14:textId="77777777" w:rsidTr="001326F6">
        <w:trPr>
          <w:trHeight w:val="141"/>
        </w:trPr>
        <w:tc>
          <w:tcPr>
            <w:tcW w:w="3527" w:type="dxa"/>
            <w:gridSpan w:val="2"/>
          </w:tcPr>
          <w:p w14:paraId="457D1AE1" w14:textId="1D53A81C" w:rsidR="00A33E81" w:rsidRPr="00657820" w:rsidRDefault="00A33E81" w:rsidP="00D2748C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B7CF830" w14:textId="7A6ED98F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18,160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44A2A1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C3DC0D9" w14:textId="6E1DFAC2" w:rsidR="00A33E81" w:rsidRPr="00657820" w:rsidRDefault="00A33E81" w:rsidP="00A33E81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81C0E6A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761BA39" w14:textId="53CF6933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(1,734)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B31DBA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02C438F7" w14:textId="405A4D6F" w:rsidR="00A33E81" w:rsidRPr="00657820" w:rsidRDefault="00A33E81" w:rsidP="0073721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(3,615)</w:t>
            </w:r>
          </w:p>
        </w:tc>
        <w:tc>
          <w:tcPr>
            <w:tcW w:w="78" w:type="dxa"/>
            <w:vAlign w:val="bottom"/>
          </w:tcPr>
          <w:p w14:paraId="3CC9FE0C" w14:textId="77777777" w:rsidR="00A33E81" w:rsidRPr="00657820" w:rsidRDefault="00A33E81" w:rsidP="00A33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C23F38C" w14:textId="7AAB7585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13,237</w:t>
            </w:r>
          </w:p>
        </w:tc>
      </w:tr>
      <w:tr w:rsidR="00A33E81" w:rsidRPr="00657820" w14:paraId="00FF47FE" w14:textId="77777777" w:rsidTr="001326F6">
        <w:trPr>
          <w:trHeight w:val="141"/>
        </w:trPr>
        <w:tc>
          <w:tcPr>
            <w:tcW w:w="3527" w:type="dxa"/>
            <w:gridSpan w:val="2"/>
          </w:tcPr>
          <w:p w14:paraId="76DEA97F" w14:textId="0A73B2C1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9610D" w14:textId="14481597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1,910,410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3AD0991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4AAFD" w14:textId="06AB5698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305EEF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EB6A" w14:textId="21A3E565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(32,755)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9720D43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8F51" w14:textId="5FFAD182" w:rsidR="00A33E81" w:rsidRPr="00657820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85,820</w:t>
            </w:r>
          </w:p>
        </w:tc>
        <w:tc>
          <w:tcPr>
            <w:tcW w:w="78" w:type="dxa"/>
            <w:vAlign w:val="bottom"/>
          </w:tcPr>
          <w:p w14:paraId="574DF74F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56637" w14:textId="3C8736BE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1,976,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40</w:t>
            </w:r>
          </w:p>
        </w:tc>
      </w:tr>
      <w:tr w:rsidR="00A33E81" w:rsidRPr="00657820" w14:paraId="1400F073" w14:textId="77777777" w:rsidTr="001326F6">
        <w:trPr>
          <w:trHeight w:val="141"/>
        </w:trPr>
        <w:tc>
          <w:tcPr>
            <w:tcW w:w="3527" w:type="dxa"/>
            <w:gridSpan w:val="2"/>
          </w:tcPr>
          <w:p w14:paraId="5C797FFD" w14:textId="3B7301D7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FE6E7" w14:textId="77777777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4B9F0A1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199E" w14:textId="77777777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0E50A708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8F35" w14:textId="77777777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6096D20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15040DFE" w14:textId="77777777" w:rsidR="00A33E81" w:rsidRPr="00657820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57998CA2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0801" w14:textId="77777777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33E81" w:rsidRPr="00657820" w14:paraId="7D7DCF4E" w14:textId="77777777" w:rsidTr="001326F6">
        <w:trPr>
          <w:trHeight w:val="141"/>
        </w:trPr>
        <w:tc>
          <w:tcPr>
            <w:tcW w:w="3527" w:type="dxa"/>
            <w:gridSpan w:val="2"/>
          </w:tcPr>
          <w:p w14:paraId="03151657" w14:textId="7FE282CA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06C1AC" w14:textId="0519C432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(12,783)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D40DAE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C1B6EBF" w14:textId="313A9293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(9,306)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745527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10F382C0" w14:textId="7422BB65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8EBC17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769B12C" w14:textId="78434152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CBEAEA3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A3E9242" w14:textId="441811A5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(22,089)</w:t>
            </w:r>
          </w:p>
        </w:tc>
      </w:tr>
      <w:tr w:rsidR="00A33E81" w:rsidRPr="00657820" w14:paraId="75B5DE14" w14:textId="77777777" w:rsidTr="001326F6">
        <w:trPr>
          <w:trHeight w:val="141"/>
        </w:trPr>
        <w:tc>
          <w:tcPr>
            <w:tcW w:w="3527" w:type="dxa"/>
            <w:gridSpan w:val="2"/>
          </w:tcPr>
          <w:p w14:paraId="5E86E1AA" w14:textId="76A823BB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78C1A2F" w14:textId="75E639D8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(90,472)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4D57EB3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6A7C29" w14:textId="4725A28A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(18,853)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929F04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8F3ED9E" w14:textId="73C6FCAB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1,087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0EFC314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491BB9B2" w14:textId="06DBA152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47AFBCED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BEFB314" w14:textId="4F637BBF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(108,238)</w:t>
            </w:r>
          </w:p>
        </w:tc>
      </w:tr>
      <w:tr w:rsidR="00A33E81" w:rsidRPr="00657820" w14:paraId="1B953FBD" w14:textId="77777777" w:rsidTr="001326F6">
        <w:trPr>
          <w:trHeight w:val="141"/>
        </w:trPr>
        <w:tc>
          <w:tcPr>
            <w:tcW w:w="3527" w:type="dxa"/>
            <w:gridSpan w:val="2"/>
          </w:tcPr>
          <w:p w14:paraId="5D15A0F9" w14:textId="2DAAE35F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1CD461A" w14:textId="5A32304A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(37,591)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B071E8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B2AD4AB" w14:textId="319FB05E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(5,588)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2D83BA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E236E14" w14:textId="1E95E0C8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042EAA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231E0F8" w14:textId="1DD5F019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4E902FB5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C8313A4" w14:textId="51508CB0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(43,179)</w:t>
            </w:r>
          </w:p>
        </w:tc>
      </w:tr>
      <w:tr w:rsidR="00A33E81" w:rsidRPr="00657820" w14:paraId="71929C52" w14:textId="77777777" w:rsidTr="001326F6">
        <w:trPr>
          <w:trHeight w:val="141"/>
        </w:trPr>
        <w:tc>
          <w:tcPr>
            <w:tcW w:w="3527" w:type="dxa"/>
            <w:gridSpan w:val="2"/>
          </w:tcPr>
          <w:p w14:paraId="47BB023D" w14:textId="0FE474AC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C51AA0F" w14:textId="60BF9A09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(209,105)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3F601BB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FAD1535" w14:textId="5C4F3072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(55,117)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138DE4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1F370C11" w14:textId="28FB7C0B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,280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DD6B06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03A6384" w14:textId="6F7CC2BE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(926)</w:t>
            </w:r>
          </w:p>
        </w:tc>
        <w:tc>
          <w:tcPr>
            <w:tcW w:w="78" w:type="dxa"/>
            <w:vAlign w:val="bottom"/>
          </w:tcPr>
          <w:p w14:paraId="6B08A1B5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5308607" w14:textId="0264D42B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(263,868)</w:t>
            </w:r>
          </w:p>
        </w:tc>
      </w:tr>
      <w:tr w:rsidR="00A33E81" w:rsidRPr="00657820" w14:paraId="2F92498C" w14:textId="77777777" w:rsidTr="001326F6">
        <w:trPr>
          <w:trHeight w:val="141"/>
        </w:trPr>
        <w:tc>
          <w:tcPr>
            <w:tcW w:w="3527" w:type="dxa"/>
            <w:gridSpan w:val="2"/>
          </w:tcPr>
          <w:p w14:paraId="2083F791" w14:textId="44D5A568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BD403C" w14:textId="0C2120DB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(29,454)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455E702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E8C0DD1" w14:textId="1598EBB9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61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DFB16D1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04A72E90" w14:textId="28F7C40A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18,730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CB20D9A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5C084C4" w14:textId="61D0F7C0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5B23967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511B54" w14:textId="04969588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(11,</w:t>
            </w:r>
            <w:r w:rsidRPr="00A93528">
              <w:rPr>
                <w:rFonts w:asciiTheme="majorBidi" w:hAnsiTheme="majorBidi" w:cstheme="majorBidi"/>
                <w:sz w:val="28"/>
              </w:rPr>
              <w:t>33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33E81" w:rsidRPr="00657820" w14:paraId="5610ED09" w14:textId="77777777" w:rsidTr="001326F6">
        <w:trPr>
          <w:trHeight w:val="141"/>
        </w:trPr>
        <w:tc>
          <w:tcPr>
            <w:tcW w:w="3527" w:type="dxa"/>
            <w:gridSpan w:val="2"/>
          </w:tcPr>
          <w:p w14:paraId="1A1C4625" w14:textId="4DAF5012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9BBBB74" w14:textId="5B2807F2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(3,735)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2132BF4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48A0F2C" w14:textId="1E078FE0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(1,241)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F74FB86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75E23D49" w14:textId="34B2DF8E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356123C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18062CE4" w14:textId="564C88FA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FF4D6EF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E659D4" w14:textId="30F3E43D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(4,874)</w:t>
            </w:r>
          </w:p>
        </w:tc>
      </w:tr>
      <w:tr w:rsidR="00A33E81" w:rsidRPr="00657820" w14:paraId="29A311F2" w14:textId="77777777" w:rsidTr="001326F6">
        <w:trPr>
          <w:trHeight w:val="141"/>
        </w:trPr>
        <w:tc>
          <w:tcPr>
            <w:tcW w:w="3527" w:type="dxa"/>
            <w:gridSpan w:val="2"/>
          </w:tcPr>
          <w:p w14:paraId="626255FF" w14:textId="4CE705D5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18A0EC5" w14:textId="4AB6337F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(7,056)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865946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BFBF2FD" w14:textId="6E182B81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(1,012)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BA5A223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3C49E478" w14:textId="1BEC328D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9CE9B91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63310ED" w14:textId="1A7FE596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01D0253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3EF2D21" w14:textId="460BF74A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(8,019)</w:t>
            </w:r>
          </w:p>
        </w:tc>
      </w:tr>
      <w:tr w:rsidR="00A33E81" w:rsidRPr="00657820" w14:paraId="18CC69C3" w14:textId="77777777" w:rsidTr="001326F6">
        <w:trPr>
          <w:trHeight w:val="387"/>
        </w:trPr>
        <w:tc>
          <w:tcPr>
            <w:tcW w:w="3527" w:type="dxa"/>
            <w:gridSpan w:val="2"/>
          </w:tcPr>
          <w:p w14:paraId="09F8BEE2" w14:textId="4653736E" w:rsidR="00A33E81" w:rsidRPr="00D2748C" w:rsidRDefault="00A33E81" w:rsidP="00D2748C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FA0B8" w14:textId="7F2D9AF9" w:rsidR="00A33E81" w:rsidRPr="00D2748C" w:rsidRDefault="00A33E81" w:rsidP="00D2748C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(7,956)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0858AA9" w14:textId="77777777" w:rsidR="00A33E81" w:rsidRPr="00D2748C" w:rsidRDefault="00A33E81" w:rsidP="00D2748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54ABD" w14:textId="5E0133D5" w:rsidR="00A33E81" w:rsidRPr="00657820" w:rsidRDefault="00A33E81" w:rsidP="00D2748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(1,979)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7B10A3B" w14:textId="77777777" w:rsidR="00A33E81" w:rsidRPr="00657820" w:rsidRDefault="00A33E81" w:rsidP="00D2748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3D8C" w14:textId="603CDA59" w:rsidR="00A33E81" w:rsidRPr="00657820" w:rsidRDefault="00A33E81" w:rsidP="00D2748C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1,734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B5FDB9C" w14:textId="77777777" w:rsidR="00A33E81" w:rsidRPr="00657820" w:rsidRDefault="00A33E81" w:rsidP="00D2748C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7778A88A" w14:textId="7B58ADAB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78" w:type="dxa"/>
            <w:vAlign w:val="bottom"/>
          </w:tcPr>
          <w:p w14:paraId="6AE6B12A" w14:textId="77777777" w:rsidR="00A33E81" w:rsidRPr="00657820" w:rsidRDefault="00A33E81" w:rsidP="00D2748C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77BFD" w14:textId="15A7C902" w:rsidR="00A33E81" w:rsidRPr="00657820" w:rsidRDefault="00A33E81" w:rsidP="00D2748C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(7,275)</w:t>
            </w:r>
          </w:p>
        </w:tc>
      </w:tr>
      <w:tr w:rsidR="00A33E81" w:rsidRPr="00657820" w14:paraId="0DB687A5" w14:textId="77777777" w:rsidTr="001326F6">
        <w:trPr>
          <w:trHeight w:val="141"/>
        </w:trPr>
        <w:tc>
          <w:tcPr>
            <w:tcW w:w="3527" w:type="dxa"/>
            <w:gridSpan w:val="2"/>
          </w:tcPr>
          <w:p w14:paraId="750210F0" w14:textId="3522FFBA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0C2BE" w14:textId="51327B50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(398,152)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44BE119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7291D" w14:textId="6C53ED22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(93,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C11DBF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EE48F" w14:textId="73BBED71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22,982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4B2EFF4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51B7" w14:textId="534D3616" w:rsidR="00A33E81" w:rsidRPr="00657820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0C78683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2FCC" w14:textId="06EEC099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(468,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A33E81" w:rsidRPr="00657820" w14:paraId="49B3DE46" w14:textId="77777777" w:rsidTr="001326F6">
        <w:trPr>
          <w:trHeight w:val="141"/>
        </w:trPr>
        <w:tc>
          <w:tcPr>
            <w:tcW w:w="3527" w:type="dxa"/>
            <w:gridSpan w:val="2"/>
          </w:tcPr>
          <w:p w14:paraId="2E7E72F3" w14:textId="38741318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C9BFC" w14:textId="10885346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1,512,258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2C8E5DE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4EE3" w14:textId="77777777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F0A411D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EFE5" w14:textId="77777777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2AFEF6C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2280C3CC" w14:textId="77777777" w:rsidR="00A33E81" w:rsidRPr="00657820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40E4407A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5A38" w14:textId="739E7356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1,507,16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  <w:tr w:rsidR="00A33E81" w:rsidRPr="00657820" w14:paraId="4A206C77" w14:textId="77777777" w:rsidTr="001326F6">
        <w:trPr>
          <w:trHeight w:val="141"/>
        </w:trPr>
        <w:tc>
          <w:tcPr>
            <w:tcW w:w="3527" w:type="dxa"/>
            <w:gridSpan w:val="2"/>
          </w:tcPr>
          <w:p w14:paraId="14630BA8" w14:textId="5702F1B7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6C2F8E9" w14:textId="3F356424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94,810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0D3C40E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7153CE2" w14:textId="4FFA5991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25,329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4CD5DE0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shd w:val="clear" w:color="auto" w:fill="auto"/>
            <w:vAlign w:val="bottom"/>
          </w:tcPr>
          <w:p w14:paraId="659747EB" w14:textId="1DF04A02" w:rsidR="00A33E81" w:rsidRPr="00657820" w:rsidRDefault="00A33E81" w:rsidP="00A33E81">
            <w:pPr>
              <w:tabs>
                <w:tab w:val="decimal" w:pos="868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(944)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7AEF1A3" w14:textId="77777777" w:rsidR="00A33E81" w:rsidRPr="00657820" w:rsidRDefault="00A33E81" w:rsidP="00A33E81">
            <w:pPr>
              <w:tabs>
                <w:tab w:val="decimal" w:pos="855"/>
              </w:tabs>
              <w:ind w:left="-288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D78F04E" w14:textId="7DA35955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(85,820)</w:t>
            </w:r>
          </w:p>
        </w:tc>
        <w:tc>
          <w:tcPr>
            <w:tcW w:w="78" w:type="dxa"/>
            <w:vAlign w:val="bottom"/>
          </w:tcPr>
          <w:p w14:paraId="73A79E00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6552A6" w14:textId="68C41484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33,375</w:t>
            </w:r>
          </w:p>
        </w:tc>
      </w:tr>
      <w:tr w:rsidR="00A33E81" w:rsidRPr="00657820" w14:paraId="393F5328" w14:textId="77777777" w:rsidTr="001326F6">
        <w:trPr>
          <w:trHeight w:val="141"/>
        </w:trPr>
        <w:tc>
          <w:tcPr>
            <w:tcW w:w="3527" w:type="dxa"/>
            <w:gridSpan w:val="2"/>
          </w:tcPr>
          <w:p w14:paraId="58EDF9FB" w14:textId="3F0AE9C3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BF7DD" w14:textId="1D6397DE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(423)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6809F6B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0A64F" w14:textId="12242E93" w:rsidR="00A33E81" w:rsidRPr="00657820" w:rsidRDefault="00A33E81" w:rsidP="00A33E81">
            <w:pPr>
              <w:tabs>
                <w:tab w:val="decimal" w:pos="936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FA907C1" w14:textId="77777777" w:rsidR="00A33E81" w:rsidRPr="00657820" w:rsidRDefault="00A33E81" w:rsidP="00A33E81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B55E7" w14:textId="646FFD4A" w:rsidR="00A33E81" w:rsidRPr="00657820" w:rsidRDefault="00A33E81" w:rsidP="00A33E81">
            <w:pPr>
              <w:tabs>
                <w:tab w:val="decimal" w:pos="855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C3B29C8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24BE8D3D" w14:textId="4E67D1E9" w:rsidR="00A33E81" w:rsidRPr="00737217" w:rsidRDefault="00A33E81" w:rsidP="0073721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7372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D3D34C0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908D" w14:textId="389ADA1D" w:rsidR="00A33E81" w:rsidRPr="00657820" w:rsidRDefault="00A33E81" w:rsidP="00A33E81">
            <w:pPr>
              <w:tabs>
                <w:tab w:val="decimal" w:pos="908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3E81" w:rsidRPr="00657820" w14:paraId="7693128A" w14:textId="77777777" w:rsidTr="001326F6">
        <w:trPr>
          <w:trHeight w:val="141"/>
        </w:trPr>
        <w:tc>
          <w:tcPr>
            <w:tcW w:w="3527" w:type="dxa"/>
            <w:gridSpan w:val="2"/>
          </w:tcPr>
          <w:p w14:paraId="4D65E897" w14:textId="66AF9B2B" w:rsidR="00A33E81" w:rsidRPr="00657820" w:rsidRDefault="00A33E81" w:rsidP="00A33E81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8D87F" w14:textId="3B331447" w:rsidR="00A33E81" w:rsidRPr="00657820" w:rsidRDefault="00A33E81" w:rsidP="00A33E81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1,606,645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57B672B3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B32D1" w14:textId="77777777" w:rsidR="00A33E81" w:rsidRPr="00657820" w:rsidRDefault="00A33E81" w:rsidP="00A33E81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EB94414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5B066" w14:textId="77777777" w:rsidR="00A33E81" w:rsidRPr="00657820" w:rsidRDefault="00A33E81" w:rsidP="00A33E81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1FCF9B8" w14:textId="77777777" w:rsidR="00A33E81" w:rsidRPr="00657820" w:rsidRDefault="00A33E81" w:rsidP="00A33E81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vAlign w:val="bottom"/>
          </w:tcPr>
          <w:p w14:paraId="7104D850" w14:textId="77777777" w:rsidR="00A33E81" w:rsidRPr="00657820" w:rsidRDefault="00A33E81" w:rsidP="00A33E81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61EB7869" w14:textId="77777777" w:rsidR="00A33E81" w:rsidRPr="00657820" w:rsidRDefault="00A33E81" w:rsidP="00A33E81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3E05" w14:textId="0B3FBF5B" w:rsidR="00A33E81" w:rsidRPr="00657820" w:rsidRDefault="00A33E81" w:rsidP="00A33E81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1,540,53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792DC4" w:rsidRPr="00657820" w14:paraId="689F8727" w14:textId="77777777" w:rsidTr="001326F6">
        <w:trPr>
          <w:trHeight w:val="141"/>
        </w:trPr>
        <w:tc>
          <w:tcPr>
            <w:tcW w:w="9180" w:type="dxa"/>
            <w:gridSpan w:val="17"/>
          </w:tcPr>
          <w:p w14:paraId="24F662B5" w14:textId="3F171ABA" w:rsidR="00E970E7" w:rsidRPr="00657820" w:rsidRDefault="00BF4F4B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1936F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970E7" w:rsidRPr="00657820" w14:paraId="484D0BC9" w14:textId="77777777" w:rsidTr="001326F6">
        <w:trPr>
          <w:trHeight w:val="141"/>
        </w:trPr>
        <w:tc>
          <w:tcPr>
            <w:tcW w:w="3086" w:type="dxa"/>
          </w:tcPr>
          <w:p w14:paraId="5F825AF6" w14:textId="1CE6FDEE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4BCE">
              <w:rPr>
                <w:rFonts w:asciiTheme="majorBidi" w:hAnsiTheme="majorBidi" w:cstheme="majorBidi"/>
                <w:sz w:val="28"/>
              </w:rPr>
              <w:t>256</w:t>
            </w:r>
            <w:r w:rsidR="00A33E8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94" w:type="dxa"/>
            <w:gridSpan w:val="2"/>
            <w:shd w:val="clear" w:color="auto" w:fill="auto"/>
            <w:vAlign w:val="bottom"/>
          </w:tcPr>
          <w:p w14:paraId="26E8756C" w14:textId="77777777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" w:type="dxa"/>
            <w:shd w:val="clear" w:color="auto" w:fill="auto"/>
            <w:vAlign w:val="bottom"/>
          </w:tcPr>
          <w:p w14:paraId="3EED72D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9" w:type="dxa"/>
            <w:gridSpan w:val="4"/>
            <w:shd w:val="clear" w:color="auto" w:fill="auto"/>
            <w:vAlign w:val="bottom"/>
          </w:tcPr>
          <w:p w14:paraId="365BB4AB" w14:textId="7777777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72EC2AF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bottom"/>
          </w:tcPr>
          <w:p w14:paraId="57EFA71D" w14:textId="77777777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1FEAE0F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7" w:type="dxa"/>
          </w:tcPr>
          <w:p w14:paraId="10C57758" w14:textId="20BC4686" w:rsidR="00E970E7" w:rsidRPr="001936F7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7" w:type="dxa"/>
            <w:gridSpan w:val="2"/>
          </w:tcPr>
          <w:p w14:paraId="02801801" w14:textId="4985ACAB" w:rsidR="00E970E7" w:rsidRPr="001936F7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59836" w14:textId="1EB08D9D" w:rsidR="00E970E7" w:rsidRPr="001936F7" w:rsidRDefault="00452815" w:rsidP="001F0CF4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91,58</w:t>
            </w:r>
            <w:r w:rsidR="004E0B1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14CD8" w:rsidRPr="00657820" w14:paraId="566643D3" w14:textId="77777777" w:rsidTr="001326F6">
        <w:trPr>
          <w:trHeight w:val="141"/>
        </w:trPr>
        <w:tc>
          <w:tcPr>
            <w:tcW w:w="3086" w:type="dxa"/>
          </w:tcPr>
          <w:p w14:paraId="7DDE88E4" w14:textId="2B320F0A" w:rsidR="00C14CD8" w:rsidRPr="00657820" w:rsidRDefault="00C14CD8" w:rsidP="00C14CD8">
            <w:pPr>
              <w:ind w:firstLine="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44BCE">
              <w:rPr>
                <w:rFonts w:asciiTheme="majorBidi" w:hAnsiTheme="majorBidi" w:cstheme="majorBidi"/>
                <w:sz w:val="28"/>
              </w:rPr>
              <w:t>256</w:t>
            </w:r>
            <w:r w:rsidR="00A33E8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94" w:type="dxa"/>
            <w:gridSpan w:val="2"/>
            <w:shd w:val="clear" w:color="auto" w:fill="auto"/>
            <w:vAlign w:val="bottom"/>
          </w:tcPr>
          <w:p w14:paraId="5D3694C1" w14:textId="77777777" w:rsidR="00C14CD8" w:rsidRPr="00657820" w:rsidRDefault="00C14CD8" w:rsidP="00C14CD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" w:type="dxa"/>
            <w:shd w:val="clear" w:color="auto" w:fill="auto"/>
            <w:vAlign w:val="bottom"/>
          </w:tcPr>
          <w:p w14:paraId="11F588C2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9" w:type="dxa"/>
            <w:gridSpan w:val="4"/>
            <w:shd w:val="clear" w:color="auto" w:fill="auto"/>
            <w:vAlign w:val="bottom"/>
          </w:tcPr>
          <w:p w14:paraId="138C2962" w14:textId="77777777" w:rsidR="00C14CD8" w:rsidRPr="00657820" w:rsidRDefault="00C14CD8" w:rsidP="00C14CD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31C6335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bottom"/>
          </w:tcPr>
          <w:p w14:paraId="73168A1E" w14:textId="77777777" w:rsidR="00C14CD8" w:rsidRPr="00657820" w:rsidRDefault="00C14CD8" w:rsidP="00C14CD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42BDA500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7" w:type="dxa"/>
          </w:tcPr>
          <w:p w14:paraId="006FC466" w14:textId="71EA3EEB" w:rsidR="00C14CD8" w:rsidRPr="001936F7" w:rsidRDefault="00C14CD8" w:rsidP="00C14CD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7" w:type="dxa"/>
            <w:gridSpan w:val="2"/>
          </w:tcPr>
          <w:p w14:paraId="5ACE36E6" w14:textId="283E022D" w:rsidR="00C14CD8" w:rsidRPr="001936F7" w:rsidRDefault="00C14CD8" w:rsidP="00C14CD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CF816" w14:textId="160D3A58" w:rsidR="00C14CD8" w:rsidRPr="001936F7" w:rsidRDefault="00A33E81" w:rsidP="001F0CF4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936F7">
              <w:rPr>
                <w:rFonts w:asciiTheme="majorBidi" w:hAnsiTheme="majorBidi" w:cstheme="majorBidi"/>
                <w:sz w:val="28"/>
              </w:rPr>
              <w:t>93,</w:t>
            </w:r>
            <w:r>
              <w:rPr>
                <w:rFonts w:asciiTheme="majorBidi" w:hAnsiTheme="majorBidi" w:cstheme="majorBidi"/>
                <w:sz w:val="28"/>
              </w:rPr>
              <w:t>710</w:t>
            </w:r>
          </w:p>
        </w:tc>
      </w:tr>
    </w:tbl>
    <w:p w14:paraId="266369BB" w14:textId="77777777" w:rsidR="0084376C" w:rsidRDefault="0084376C">
      <w:pPr>
        <w:rPr>
          <w:rFonts w:hint="eastAsia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402"/>
        <w:gridCol w:w="479"/>
        <w:gridCol w:w="721"/>
        <w:gridCol w:w="77"/>
        <w:gridCol w:w="1037"/>
        <w:gridCol w:w="86"/>
        <w:gridCol w:w="1028"/>
        <w:gridCol w:w="86"/>
        <w:gridCol w:w="1028"/>
        <w:gridCol w:w="86"/>
        <w:gridCol w:w="1114"/>
      </w:tblGrid>
      <w:tr w:rsidR="008D3719" w:rsidRPr="00657820" w14:paraId="3D7DC8A3" w14:textId="77777777" w:rsidTr="001C5745">
        <w:trPr>
          <w:trHeight w:val="171"/>
        </w:trPr>
        <w:tc>
          <w:tcPr>
            <w:tcW w:w="1077" w:type="dxa"/>
          </w:tcPr>
          <w:p w14:paraId="6FB4BB22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</w:tcPr>
          <w:p w14:paraId="037BE89D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81" w:type="dxa"/>
            <w:gridSpan w:val="2"/>
          </w:tcPr>
          <w:p w14:paraId="439779D2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1" w:type="dxa"/>
          </w:tcPr>
          <w:p w14:paraId="25293C44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42" w:type="dxa"/>
            <w:gridSpan w:val="8"/>
          </w:tcPr>
          <w:p w14:paraId="39F9C16A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D3719" w:rsidRPr="00657820" w14:paraId="4C51251F" w14:textId="77777777" w:rsidTr="001C5745">
        <w:trPr>
          <w:trHeight w:val="132"/>
        </w:trPr>
        <w:tc>
          <w:tcPr>
            <w:tcW w:w="3528" w:type="dxa"/>
            <w:gridSpan w:val="3"/>
          </w:tcPr>
          <w:p w14:paraId="1D86F9D9" w14:textId="77777777" w:rsidR="008D3719" w:rsidRPr="00657820" w:rsidRDefault="008D3719" w:rsidP="007948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42" w:type="dxa"/>
            <w:gridSpan w:val="10"/>
            <w:tcBorders>
              <w:bottom w:val="single" w:sz="4" w:space="0" w:color="auto"/>
            </w:tcBorders>
          </w:tcPr>
          <w:p w14:paraId="5E2BAB2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D3719" w:rsidRPr="00657820" w14:paraId="0C31A909" w14:textId="77777777" w:rsidTr="001C5745">
        <w:trPr>
          <w:trHeight w:val="132"/>
        </w:trPr>
        <w:tc>
          <w:tcPr>
            <w:tcW w:w="3528" w:type="dxa"/>
            <w:gridSpan w:val="3"/>
          </w:tcPr>
          <w:p w14:paraId="6009F412" w14:textId="77777777" w:rsidR="008D3719" w:rsidRPr="00657820" w:rsidRDefault="008D3719" w:rsidP="007948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78E5404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462DD701" w14:textId="2C9B69B0" w:rsidR="008D3719" w:rsidRPr="00657820" w:rsidRDefault="008D3719" w:rsidP="004F201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0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3205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7" w:type="dxa"/>
            <w:vAlign w:val="bottom"/>
          </w:tcPr>
          <w:p w14:paraId="679E2038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84702E6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86" w:type="dxa"/>
            <w:vAlign w:val="bottom"/>
          </w:tcPr>
          <w:p w14:paraId="17470361" w14:textId="77777777" w:rsidR="008D3719" w:rsidRPr="00657820" w:rsidRDefault="008D3719" w:rsidP="007948C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A59613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6" w:type="dxa"/>
            <w:vAlign w:val="bottom"/>
          </w:tcPr>
          <w:p w14:paraId="71F2CDDF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6E1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08D03AC0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86" w:type="dxa"/>
            <w:vAlign w:val="bottom"/>
          </w:tcPr>
          <w:p w14:paraId="376A966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F184E7A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09C4DBD2" w14:textId="2E63E861" w:rsidR="004F201B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0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0C3FF1F3" w14:textId="5F886238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32057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D3719" w:rsidRPr="00657820" w14:paraId="1FF2B5F3" w14:textId="77777777" w:rsidTr="001C5745">
        <w:trPr>
          <w:trHeight w:val="132"/>
        </w:trPr>
        <w:tc>
          <w:tcPr>
            <w:tcW w:w="3528" w:type="dxa"/>
            <w:gridSpan w:val="3"/>
          </w:tcPr>
          <w:p w14:paraId="682E62C2" w14:textId="77777777" w:rsidR="008D3719" w:rsidRPr="00657820" w:rsidRDefault="008D3719" w:rsidP="007948C2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568F97EC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dxa"/>
          </w:tcPr>
          <w:p w14:paraId="5DC424B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</w:tcPr>
          <w:p w14:paraId="48C103C7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FBAC2D5" w14:textId="77777777" w:rsidR="008D3719" w:rsidRPr="00657820" w:rsidRDefault="008D3719" w:rsidP="007948C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</w:tcPr>
          <w:p w14:paraId="2AD1418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38CC350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D1A5A75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</w:tcPr>
          <w:p w14:paraId="470CEDF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</w:tcPr>
          <w:p w14:paraId="561287D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32057" w:rsidRPr="00657820" w14:paraId="68767BA0" w14:textId="77777777" w:rsidTr="001C5745">
        <w:trPr>
          <w:trHeight w:val="132"/>
        </w:trPr>
        <w:tc>
          <w:tcPr>
            <w:tcW w:w="3528" w:type="dxa"/>
            <w:gridSpan w:val="3"/>
          </w:tcPr>
          <w:p w14:paraId="7EE15378" w14:textId="5F573CCD" w:rsidR="00C32057" w:rsidRPr="00657820" w:rsidRDefault="00C32057" w:rsidP="00C32057">
            <w:pPr>
              <w:ind w:left="356" w:hanging="349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200" w:type="dxa"/>
            <w:gridSpan w:val="2"/>
            <w:vAlign w:val="bottom"/>
          </w:tcPr>
          <w:p w14:paraId="254C22E0" w14:textId="163E7AD3" w:rsidR="00C32057" w:rsidRPr="00657820" w:rsidRDefault="00C32057" w:rsidP="00C32057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3,33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77" w:type="dxa"/>
          </w:tcPr>
          <w:p w14:paraId="74E2A930" w14:textId="77777777" w:rsidR="00C32057" w:rsidRPr="00657820" w:rsidRDefault="00C32057" w:rsidP="00C3205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6819105" w14:textId="346D57C2" w:rsidR="00C32057" w:rsidRPr="00657820" w:rsidRDefault="00BF17E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3A54CF4" w14:textId="77777777" w:rsidR="00C32057" w:rsidRPr="00657820" w:rsidRDefault="00C32057" w:rsidP="00C3205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785E1D8" w14:textId="6BF647C1" w:rsidR="00C32057" w:rsidRPr="00657820" w:rsidRDefault="00BF17E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(1,696)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635CD9A" w14:textId="77777777" w:rsidR="00C32057" w:rsidRPr="00657820" w:rsidRDefault="00C32057" w:rsidP="00C3205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91D2DEA" w14:textId="3E3C1D2E" w:rsidR="00C32057" w:rsidRPr="00657820" w:rsidRDefault="00BF17E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86" w:type="dxa"/>
          </w:tcPr>
          <w:p w14:paraId="4F7740D9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FFB2AE" w14:textId="1298E9FD" w:rsidR="00C32057" w:rsidRPr="00657820" w:rsidRDefault="00BF17E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</w:t>
            </w:r>
            <w:r w:rsidR="004C6EAD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C32057" w:rsidRPr="00657820" w14:paraId="67BFAD22" w14:textId="77777777" w:rsidTr="001C5745">
        <w:trPr>
          <w:trHeight w:val="132"/>
        </w:trPr>
        <w:tc>
          <w:tcPr>
            <w:tcW w:w="3528" w:type="dxa"/>
            <w:gridSpan w:val="3"/>
          </w:tcPr>
          <w:p w14:paraId="24718EBB" w14:textId="77777777" w:rsidR="00C32057" w:rsidRPr="00657820" w:rsidRDefault="00C32057" w:rsidP="00C32057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00" w:type="dxa"/>
            <w:gridSpan w:val="2"/>
            <w:vAlign w:val="bottom"/>
          </w:tcPr>
          <w:p w14:paraId="337D5B19" w14:textId="2CB6694E" w:rsidR="00C32057" w:rsidRPr="00657820" w:rsidRDefault="00C32057" w:rsidP="00C3205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  <w:tc>
          <w:tcPr>
            <w:tcW w:w="77" w:type="dxa"/>
          </w:tcPr>
          <w:p w14:paraId="6B1CACA4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4617F242" w14:textId="0CEE035F" w:rsidR="00C32057" w:rsidRPr="00657820" w:rsidRDefault="0047455A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FB5B05C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3B7FDB" w14:textId="182E0AB8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(90)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DA4C482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</w:tcPr>
          <w:p w14:paraId="751381CB" w14:textId="16B60659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08674F65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5D98E6" w14:textId="5C95537C" w:rsidR="00C32057" w:rsidRPr="00657820" w:rsidRDefault="00BF17E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C32057" w:rsidRPr="00657820" w14:paraId="4619B95F" w14:textId="77777777" w:rsidTr="001C5745">
        <w:trPr>
          <w:trHeight w:val="132"/>
        </w:trPr>
        <w:tc>
          <w:tcPr>
            <w:tcW w:w="3528" w:type="dxa"/>
            <w:gridSpan w:val="3"/>
          </w:tcPr>
          <w:p w14:paraId="3F61DBAD" w14:textId="77777777" w:rsidR="00C32057" w:rsidRPr="00657820" w:rsidRDefault="00C32057" w:rsidP="00C32057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28354C06" w14:textId="3598DEA0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  <w:tc>
          <w:tcPr>
            <w:tcW w:w="77" w:type="dxa"/>
          </w:tcPr>
          <w:p w14:paraId="1FB2434B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14CC682B" w14:textId="7357DE09" w:rsidR="00C32057" w:rsidRPr="00657820" w:rsidRDefault="0047455A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0C4FDE3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04C8CCA" w14:textId="54868643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(1,75</w:t>
            </w:r>
            <w:r w:rsidR="00436E84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3C1D203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</w:tcPr>
          <w:p w14:paraId="2DA29E03" w14:textId="3554F133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52949DE9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7ADA69" w14:textId="0003694F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</w:t>
            </w:r>
            <w:r w:rsidR="00436E84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C32057" w:rsidRPr="00657820" w14:paraId="378CFCEC" w14:textId="77777777" w:rsidTr="001C5745">
        <w:trPr>
          <w:trHeight w:val="132"/>
        </w:trPr>
        <w:tc>
          <w:tcPr>
            <w:tcW w:w="3528" w:type="dxa"/>
            <w:gridSpan w:val="3"/>
          </w:tcPr>
          <w:p w14:paraId="63E9596F" w14:textId="77777777" w:rsidR="00C32057" w:rsidRPr="00657820" w:rsidRDefault="00C32057" w:rsidP="00C32057">
            <w:pPr>
              <w:ind w:left="356" w:hanging="353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0A18F50F" w14:textId="7DFF765F" w:rsidR="00C32057" w:rsidRPr="00657820" w:rsidRDefault="00C32057" w:rsidP="00C3205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757</w:t>
            </w:r>
          </w:p>
        </w:tc>
        <w:tc>
          <w:tcPr>
            <w:tcW w:w="77" w:type="dxa"/>
          </w:tcPr>
          <w:p w14:paraId="7A7DEBFB" w14:textId="77777777" w:rsidR="00C32057" w:rsidRPr="00657820" w:rsidRDefault="00C32057" w:rsidP="00C3205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D2EA7A" w14:textId="7674A12B" w:rsidR="00C32057" w:rsidRPr="00657820" w:rsidRDefault="0047455A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57A328B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BF1F1BC" w14:textId="1B92E028" w:rsidR="00C32057" w:rsidRPr="00657820" w:rsidRDefault="00DC3151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(736)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BD3A139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40DCDF26" w14:textId="03E64E42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74698DAB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6CC34C" w14:textId="386F4ACE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C32057" w:rsidRPr="00657820" w14:paraId="504DE359" w14:textId="77777777" w:rsidTr="001C5745">
        <w:trPr>
          <w:trHeight w:val="132"/>
        </w:trPr>
        <w:tc>
          <w:tcPr>
            <w:tcW w:w="3528" w:type="dxa"/>
            <w:gridSpan w:val="3"/>
          </w:tcPr>
          <w:p w14:paraId="36CFBA0F" w14:textId="77777777" w:rsidR="00C32057" w:rsidRPr="00657820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1A07F" w14:textId="0DD81090" w:rsidR="00C32057" w:rsidRPr="00657820" w:rsidRDefault="00C32057" w:rsidP="00C3205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7,70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77" w:type="dxa"/>
          </w:tcPr>
          <w:p w14:paraId="57171A2D" w14:textId="77777777" w:rsidR="00C32057" w:rsidRPr="00657820" w:rsidRDefault="00C32057" w:rsidP="00C3205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41BB9" w14:textId="6C8E266D" w:rsidR="00C32057" w:rsidRPr="00657820" w:rsidRDefault="00DC3151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B846D9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2C6FB" w14:textId="3694E44A" w:rsidR="00C32057" w:rsidRPr="00657820" w:rsidRDefault="00DC3151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(4,27</w:t>
            </w:r>
            <w:r w:rsidR="001B2C43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5183DFD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0E0ECC3C" w14:textId="74A89EF0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91</w:t>
            </w:r>
          </w:p>
        </w:tc>
        <w:tc>
          <w:tcPr>
            <w:tcW w:w="86" w:type="dxa"/>
          </w:tcPr>
          <w:p w14:paraId="68BDCB8C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B13" w14:textId="004405C3" w:rsidR="00C32057" w:rsidRPr="00657820" w:rsidRDefault="003F1AA4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4C6EA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1B2C43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</w:tr>
      <w:tr w:rsidR="00C32057" w:rsidRPr="00657820" w14:paraId="2051FFA6" w14:textId="77777777" w:rsidTr="001C5745">
        <w:trPr>
          <w:trHeight w:val="132"/>
        </w:trPr>
        <w:tc>
          <w:tcPr>
            <w:tcW w:w="3528" w:type="dxa"/>
            <w:gridSpan w:val="3"/>
          </w:tcPr>
          <w:p w14:paraId="5717B94D" w14:textId="77777777" w:rsidR="00C32057" w:rsidRPr="00657820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200" w:type="dxa"/>
            <w:gridSpan w:val="2"/>
            <w:vAlign w:val="bottom"/>
          </w:tcPr>
          <w:p w14:paraId="442CB55C" w14:textId="77777777" w:rsidR="00C32057" w:rsidRPr="00657820" w:rsidRDefault="00C32057" w:rsidP="00C3205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dxa"/>
          </w:tcPr>
          <w:p w14:paraId="023663F7" w14:textId="77777777" w:rsidR="00C32057" w:rsidRPr="00657820" w:rsidRDefault="00C32057" w:rsidP="00C3205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BA5B087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E7214EC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9995F1A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BE23938" w14:textId="77777777" w:rsidR="00C32057" w:rsidRPr="00657820" w:rsidRDefault="00C32057" w:rsidP="00C3205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0B9EBD8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799706C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7AA67D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32057" w:rsidRPr="00657820" w14:paraId="6A67DBAF" w14:textId="77777777" w:rsidTr="001C5745">
        <w:trPr>
          <w:trHeight w:val="132"/>
        </w:trPr>
        <w:tc>
          <w:tcPr>
            <w:tcW w:w="3528" w:type="dxa"/>
            <w:gridSpan w:val="3"/>
          </w:tcPr>
          <w:p w14:paraId="5BB0010D" w14:textId="352800D6" w:rsidR="00C32057" w:rsidRPr="00657820" w:rsidRDefault="00C32057" w:rsidP="0049368E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200" w:type="dxa"/>
            <w:gridSpan w:val="2"/>
            <w:vAlign w:val="bottom"/>
          </w:tcPr>
          <w:p w14:paraId="0A25345B" w14:textId="5FC2D05F" w:rsidR="00C32057" w:rsidRPr="00657820" w:rsidRDefault="00C32057" w:rsidP="00C3205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(3,190)</w:t>
            </w:r>
          </w:p>
        </w:tc>
        <w:tc>
          <w:tcPr>
            <w:tcW w:w="77" w:type="dxa"/>
          </w:tcPr>
          <w:p w14:paraId="5056385C" w14:textId="77777777" w:rsidR="00C32057" w:rsidRPr="00657820" w:rsidRDefault="00C32057" w:rsidP="00C32057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BD0F32" w14:textId="7CC099AE" w:rsidR="00C32057" w:rsidRPr="00657820" w:rsidRDefault="0033567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(90)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DFCA89C" w14:textId="77777777" w:rsidR="00C32057" w:rsidRPr="00657820" w:rsidRDefault="00C32057" w:rsidP="00C32057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0DD5266" w14:textId="7538A08E" w:rsidR="00C32057" w:rsidRPr="00657820" w:rsidRDefault="00A7136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5AED1EC" w14:textId="77777777" w:rsidR="00C32057" w:rsidRPr="00657820" w:rsidRDefault="00C32057" w:rsidP="00C32057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8" w:type="dxa"/>
            <w:vAlign w:val="bottom"/>
          </w:tcPr>
          <w:p w14:paraId="6EB80D6B" w14:textId="7A21347D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25E7B50A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518FB27" w14:textId="3C5CB4ED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76492">
              <w:rPr>
                <w:rFonts w:asciiTheme="majorBidi" w:hAnsiTheme="majorBidi" w:cstheme="majorBidi"/>
                <w:sz w:val="28"/>
              </w:rPr>
              <w:t>1,61</w:t>
            </w:r>
            <w:r w:rsidR="00FB4B3F">
              <w:rPr>
                <w:rFonts w:asciiTheme="majorBidi" w:hAnsiTheme="majorBidi" w:cstheme="majorBidi"/>
                <w:sz w:val="28"/>
              </w:rPr>
              <w:t>2</w:t>
            </w:r>
            <w:r w:rsidR="00A764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32057" w:rsidRPr="00657820" w14:paraId="1612111E" w14:textId="77777777" w:rsidTr="001C5745">
        <w:trPr>
          <w:trHeight w:val="132"/>
        </w:trPr>
        <w:tc>
          <w:tcPr>
            <w:tcW w:w="3528" w:type="dxa"/>
            <w:gridSpan w:val="3"/>
          </w:tcPr>
          <w:p w14:paraId="2D63C495" w14:textId="77777777" w:rsidR="00C32057" w:rsidRPr="00657820" w:rsidRDefault="00C32057" w:rsidP="00C32057">
            <w:pPr>
              <w:ind w:firstLine="7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00" w:type="dxa"/>
            <w:gridSpan w:val="2"/>
            <w:vAlign w:val="bottom"/>
          </w:tcPr>
          <w:p w14:paraId="67795334" w14:textId="3021952F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77" w:type="dxa"/>
          </w:tcPr>
          <w:p w14:paraId="3479F23E" w14:textId="77777777" w:rsidR="00C32057" w:rsidRPr="00657820" w:rsidRDefault="00C32057" w:rsidP="00C32057">
            <w:pPr>
              <w:tabs>
                <w:tab w:val="decimal" w:pos="1098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54F1422" w14:textId="051BBAB2" w:rsidR="00C32057" w:rsidRPr="00657820" w:rsidRDefault="0033567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21BBF">
              <w:rPr>
                <w:rFonts w:asciiTheme="majorBidi" w:hAnsiTheme="majorBidi" w:cstheme="majorBidi"/>
                <w:sz w:val="28"/>
              </w:rPr>
              <w:t>1</w:t>
            </w:r>
            <w:r w:rsidR="00ED0A7E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5C42D81" w14:textId="77777777" w:rsidR="00C32057" w:rsidRPr="00657820" w:rsidRDefault="00C32057" w:rsidP="00C32057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125679" w14:textId="12359B10" w:rsidR="00C32057" w:rsidRPr="00657820" w:rsidRDefault="00A7136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ED0A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48C4B08" w14:textId="77777777" w:rsidR="00C32057" w:rsidRPr="00657820" w:rsidRDefault="00C32057" w:rsidP="00C32057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5273B0A" w14:textId="66E78E14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3D10ACE6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C5CB39" w14:textId="5AB3F540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C21BBF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32057" w:rsidRPr="00657820" w14:paraId="28F2F68A" w14:textId="77777777" w:rsidTr="001C5745">
        <w:trPr>
          <w:trHeight w:val="132"/>
        </w:trPr>
        <w:tc>
          <w:tcPr>
            <w:tcW w:w="3528" w:type="dxa"/>
            <w:gridSpan w:val="3"/>
          </w:tcPr>
          <w:p w14:paraId="4E276358" w14:textId="77777777" w:rsidR="00C32057" w:rsidRPr="00657820" w:rsidRDefault="00C32057" w:rsidP="00C32057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581B10B1" w14:textId="2267B8CC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  <w:tc>
          <w:tcPr>
            <w:tcW w:w="77" w:type="dxa"/>
          </w:tcPr>
          <w:p w14:paraId="215C3B75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A61B338" w14:textId="0E80D366" w:rsidR="00C32057" w:rsidRPr="00657820" w:rsidRDefault="0033567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12562A1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459AEC" w14:textId="2441C58B" w:rsidR="00C32057" w:rsidRPr="00657820" w:rsidRDefault="00A7136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5520CE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3D86D36" w14:textId="5C427A0B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20E25316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A3BC0" w14:textId="7A732D41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(1,750)</w:t>
            </w:r>
          </w:p>
        </w:tc>
      </w:tr>
      <w:tr w:rsidR="00C32057" w:rsidRPr="00657820" w14:paraId="6716EA68" w14:textId="77777777" w:rsidTr="001C5745">
        <w:trPr>
          <w:trHeight w:val="132"/>
        </w:trPr>
        <w:tc>
          <w:tcPr>
            <w:tcW w:w="3528" w:type="dxa"/>
            <w:gridSpan w:val="3"/>
          </w:tcPr>
          <w:p w14:paraId="0BE8D20B" w14:textId="77777777" w:rsidR="00C32057" w:rsidRPr="00657820" w:rsidRDefault="00C32057" w:rsidP="00C32057">
            <w:pPr>
              <w:ind w:left="356" w:hanging="349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7DCEB587" w14:textId="49153EFA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75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77" w:type="dxa"/>
          </w:tcPr>
          <w:p w14:paraId="7E16EB75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3EB9A" w14:textId="7F3AB19D" w:rsidR="00C32057" w:rsidRPr="00657820" w:rsidRDefault="0033567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E8255C7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7D2D" w14:textId="3350DF3A" w:rsidR="00C32057" w:rsidRPr="00657820" w:rsidRDefault="00A7136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</w:t>
            </w:r>
            <w:r w:rsidR="00ED0A7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4CBDE93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C265BDC" w14:textId="7D50DD98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069ED214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E03DD" w14:textId="024B1038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ED0A7E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32057" w:rsidRPr="00657820" w14:paraId="240F0299" w14:textId="77777777" w:rsidTr="001C5745">
        <w:trPr>
          <w:trHeight w:val="132"/>
        </w:trPr>
        <w:tc>
          <w:tcPr>
            <w:tcW w:w="3528" w:type="dxa"/>
            <w:gridSpan w:val="3"/>
          </w:tcPr>
          <w:p w14:paraId="752B8FAA" w14:textId="77777777" w:rsidR="00C32057" w:rsidRPr="00657820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5E93" w14:textId="46A152E0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(7,533)</w:t>
            </w:r>
          </w:p>
        </w:tc>
        <w:tc>
          <w:tcPr>
            <w:tcW w:w="77" w:type="dxa"/>
          </w:tcPr>
          <w:p w14:paraId="04C003F3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2CE2" w14:textId="19208D79" w:rsidR="00C32057" w:rsidRPr="00657820" w:rsidRDefault="0033567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(10</w:t>
            </w:r>
            <w:r w:rsidR="00ED0A7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F1ACF5C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06E4" w14:textId="7940C277" w:rsidR="00C32057" w:rsidRPr="00657820" w:rsidRDefault="00A71365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4,23</w:t>
            </w:r>
            <w:r w:rsidR="0035525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1F2613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B186" w14:textId="22521C1D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6" w:type="dxa"/>
          </w:tcPr>
          <w:p w14:paraId="2C1B16A8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0EE9F" w14:textId="3CE7DEFA" w:rsidR="00C32057" w:rsidRPr="00657820" w:rsidRDefault="00133708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(3,40</w:t>
            </w:r>
            <w:r w:rsidR="00ED0A7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C32057" w:rsidRPr="00657820" w14:paraId="28D43C4C" w14:textId="77777777" w:rsidTr="001C5745">
        <w:trPr>
          <w:trHeight w:val="132"/>
        </w:trPr>
        <w:tc>
          <w:tcPr>
            <w:tcW w:w="3528" w:type="dxa"/>
            <w:gridSpan w:val="3"/>
          </w:tcPr>
          <w:p w14:paraId="5AAF7319" w14:textId="4B477378" w:rsidR="00C32057" w:rsidRPr="002306A6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ที่ดิน</w:t>
            </w:r>
            <w:r w:rsidRPr="002306A6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อาคารและอุปกรณ์</w:t>
            </w:r>
            <w:r w:rsidRPr="002306A6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bottom"/>
          </w:tcPr>
          <w:p w14:paraId="17DF780D" w14:textId="1B496DAE" w:rsidR="00C32057" w:rsidRPr="004833CE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171</w:t>
            </w:r>
          </w:p>
        </w:tc>
        <w:tc>
          <w:tcPr>
            <w:tcW w:w="77" w:type="dxa"/>
          </w:tcPr>
          <w:p w14:paraId="730D48C3" w14:textId="77777777" w:rsidR="00C32057" w:rsidRPr="004833CE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49F6" w14:textId="77777777" w:rsidR="00C32057" w:rsidRPr="004833CE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5FB5C94" w14:textId="77777777" w:rsidR="00C32057" w:rsidRPr="004833CE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B570E" w14:textId="77777777" w:rsidR="00C32057" w:rsidRPr="004833CE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EE7A442" w14:textId="77777777" w:rsidR="00C32057" w:rsidRPr="004833CE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3795283B" w14:textId="77777777" w:rsidR="00C32057" w:rsidRPr="004833CE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</w:tcPr>
          <w:p w14:paraId="7035385F" w14:textId="77777777" w:rsidR="00C32057" w:rsidRPr="004833CE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085A7" w14:textId="5E521415" w:rsidR="00C32057" w:rsidRPr="004833CE" w:rsidRDefault="00A76492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5525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D02BDA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  <w:tr w:rsidR="00C32057" w:rsidRPr="00657820" w14:paraId="2F26E61D" w14:textId="77777777" w:rsidTr="001C5745">
        <w:trPr>
          <w:trHeight w:val="132"/>
        </w:trPr>
        <w:tc>
          <w:tcPr>
            <w:tcW w:w="3528" w:type="dxa"/>
            <w:gridSpan w:val="3"/>
          </w:tcPr>
          <w:p w14:paraId="0AF68BF0" w14:textId="4D19523F" w:rsidR="00C32057" w:rsidRPr="00522F54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2F54">
              <w:rPr>
                <w:rFonts w:asciiTheme="majorBidi" w:hAnsiTheme="majorBidi" w:cstheme="majorBidi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00" w:type="dxa"/>
            <w:gridSpan w:val="2"/>
            <w:vAlign w:val="bottom"/>
          </w:tcPr>
          <w:p w14:paraId="2F633C2C" w14:textId="31BA7257" w:rsidR="00C32057" w:rsidRPr="00223AAF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77" w:type="dxa"/>
          </w:tcPr>
          <w:p w14:paraId="0D08307D" w14:textId="77777777" w:rsidR="00C32057" w:rsidRPr="00223AAF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E38F059" w14:textId="13755C70" w:rsidR="00C32057" w:rsidRPr="00223AAF" w:rsidRDefault="004A3B5E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693E01" w14:textId="77777777" w:rsidR="00C32057" w:rsidRPr="00223AAF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57C84A2" w14:textId="0BC16BEB" w:rsidR="00C32057" w:rsidRPr="00223AAF" w:rsidRDefault="005D2A40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4F8ED47" w14:textId="77777777" w:rsidR="00C32057" w:rsidRPr="00223AAF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CB3A000" w14:textId="692A6D90" w:rsidR="00C32057" w:rsidRPr="00223AAF" w:rsidRDefault="004A3B5E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(91)</w:t>
            </w:r>
          </w:p>
        </w:tc>
        <w:tc>
          <w:tcPr>
            <w:tcW w:w="86" w:type="dxa"/>
          </w:tcPr>
          <w:p w14:paraId="520DE65B" w14:textId="77777777" w:rsidR="00C32057" w:rsidRPr="00223AAF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4B2066" w14:textId="6218E8CB" w:rsidR="00C32057" w:rsidRPr="00223AAF" w:rsidRDefault="00A76492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C32057" w:rsidRPr="00657820" w14:paraId="48C1C804" w14:textId="77777777" w:rsidTr="001C5745">
        <w:trPr>
          <w:trHeight w:val="132"/>
        </w:trPr>
        <w:tc>
          <w:tcPr>
            <w:tcW w:w="3528" w:type="dxa"/>
            <w:gridSpan w:val="3"/>
          </w:tcPr>
          <w:p w14:paraId="44505BFB" w14:textId="26A7E43A" w:rsidR="00C32057" w:rsidRPr="00522F54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A54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0E1682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59E58340" w14:textId="08077FA5" w:rsidR="00C32057" w:rsidRPr="00223AAF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77" w:type="dxa"/>
          </w:tcPr>
          <w:p w14:paraId="54E90AA3" w14:textId="77777777" w:rsidR="00C32057" w:rsidRPr="00223AAF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E7A2" w14:textId="5306D0D0" w:rsidR="00C32057" w:rsidRDefault="00E7192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D47F237" w14:textId="77777777" w:rsidR="00C32057" w:rsidRPr="00223AAF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02F2" w14:textId="47859C4B" w:rsidR="00C32057" w:rsidRDefault="00E7192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C91C505" w14:textId="77777777" w:rsidR="00C32057" w:rsidRPr="00223AAF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F40391F" w14:textId="6BC9D631" w:rsidR="00C32057" w:rsidRDefault="00E7192C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2DDC07BF" w14:textId="77777777" w:rsidR="00C32057" w:rsidRPr="00223AAF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E7AD" w14:textId="34708073" w:rsidR="00C32057" w:rsidRDefault="004A3B5E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32057" w:rsidRPr="00657820" w14:paraId="6F5F158B" w14:textId="77777777" w:rsidTr="001C5745">
        <w:trPr>
          <w:trHeight w:val="132"/>
        </w:trPr>
        <w:tc>
          <w:tcPr>
            <w:tcW w:w="3528" w:type="dxa"/>
            <w:gridSpan w:val="3"/>
            <w:vAlign w:val="bottom"/>
          </w:tcPr>
          <w:p w14:paraId="6EE36595" w14:textId="4790D172" w:rsidR="00C32057" w:rsidRPr="00657820" w:rsidRDefault="00C32057" w:rsidP="00C3205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CFDF4" w14:textId="1EAE5D5B" w:rsidR="00C32057" w:rsidRPr="00657820" w:rsidRDefault="00C32057" w:rsidP="00C3205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  <w:tc>
          <w:tcPr>
            <w:tcW w:w="77" w:type="dxa"/>
            <w:vAlign w:val="bottom"/>
          </w:tcPr>
          <w:p w14:paraId="01673C68" w14:textId="77777777" w:rsidR="00C32057" w:rsidRPr="00657820" w:rsidRDefault="00C32057" w:rsidP="00C3205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70850F2F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BA48120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FA822A" w14:textId="77777777" w:rsidR="00C32057" w:rsidRPr="00657820" w:rsidRDefault="00C32057" w:rsidP="00C32057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6" w:type="dxa"/>
            <w:shd w:val="clear" w:color="auto" w:fill="auto"/>
          </w:tcPr>
          <w:p w14:paraId="1560616C" w14:textId="77777777" w:rsidR="00C32057" w:rsidRPr="00657820" w:rsidRDefault="00C32057" w:rsidP="00C3205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D862FBF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FE27F1E" w14:textId="77777777" w:rsidR="00C32057" w:rsidRPr="00657820" w:rsidRDefault="00C32057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3555F" w14:textId="761049CB" w:rsidR="00C32057" w:rsidRPr="00657820" w:rsidRDefault="004A3B5E" w:rsidP="00C3205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F11BB9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C21BB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</w:tbl>
    <w:p w14:paraId="73780D2E" w14:textId="77777777" w:rsidR="008D3719" w:rsidRDefault="008D3719">
      <w:pPr>
        <w:rPr>
          <w:rFonts w:hint="eastAsia"/>
        </w:rPr>
      </w:pPr>
    </w:p>
    <w:p w14:paraId="135695AC" w14:textId="77777777" w:rsidR="008D3719" w:rsidRDefault="008D3719">
      <w:pPr>
        <w:rPr>
          <w:rFonts w:hint="eastAsia"/>
        </w:rPr>
      </w:pPr>
    </w:p>
    <w:p w14:paraId="705A153B" w14:textId="77777777" w:rsidR="008D3719" w:rsidRDefault="008D3719">
      <w:pPr>
        <w:rPr>
          <w:rFonts w:hint="eastAsia"/>
        </w:rPr>
      </w:pPr>
    </w:p>
    <w:p w14:paraId="2A9F2D5A" w14:textId="7E75CB56" w:rsidR="00E970E7" w:rsidRPr="00657820" w:rsidRDefault="00E970E7" w:rsidP="00C5158A">
      <w:pPr>
        <w:spacing w:before="120" w:after="120"/>
        <w:jc w:val="both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</w:p>
    <w:p w14:paraId="08069436" w14:textId="77777777" w:rsidR="00E970E7" w:rsidRPr="00657820" w:rsidRDefault="00E970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402"/>
        <w:gridCol w:w="479"/>
        <w:gridCol w:w="635"/>
        <w:gridCol w:w="78"/>
        <w:gridCol w:w="1036"/>
        <w:gridCol w:w="85"/>
        <w:gridCol w:w="1027"/>
        <w:gridCol w:w="85"/>
        <w:gridCol w:w="1027"/>
        <w:gridCol w:w="85"/>
        <w:gridCol w:w="1115"/>
      </w:tblGrid>
      <w:tr w:rsidR="00883E89" w:rsidRPr="00657820" w14:paraId="6665FA28" w14:textId="77777777" w:rsidTr="001C5745">
        <w:trPr>
          <w:trHeight w:val="171"/>
        </w:trPr>
        <w:tc>
          <w:tcPr>
            <w:tcW w:w="1077" w:type="dxa"/>
          </w:tcPr>
          <w:p w14:paraId="32B34F18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</w:tcPr>
          <w:p w14:paraId="23EE2928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81" w:type="dxa"/>
            <w:gridSpan w:val="2"/>
          </w:tcPr>
          <w:p w14:paraId="02ADAA6B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5" w:type="dxa"/>
          </w:tcPr>
          <w:p w14:paraId="5B6F77E7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38" w:type="dxa"/>
            <w:gridSpan w:val="8"/>
          </w:tcPr>
          <w:p w14:paraId="5E57B920" w14:textId="3BFAB7F3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83E89" w:rsidRPr="00657820" w14:paraId="0004FDB3" w14:textId="77777777" w:rsidTr="001C5745">
        <w:trPr>
          <w:trHeight w:val="132"/>
        </w:trPr>
        <w:tc>
          <w:tcPr>
            <w:tcW w:w="3528" w:type="dxa"/>
            <w:gridSpan w:val="3"/>
          </w:tcPr>
          <w:p w14:paraId="713AC232" w14:textId="77777777" w:rsidR="00883E89" w:rsidRPr="00657820" w:rsidRDefault="00883E89" w:rsidP="002075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52" w:type="dxa"/>
            <w:gridSpan w:val="10"/>
            <w:tcBorders>
              <w:bottom w:val="single" w:sz="4" w:space="0" w:color="auto"/>
            </w:tcBorders>
          </w:tcPr>
          <w:p w14:paraId="7638E70E" w14:textId="4EC86E1F" w:rsidR="00883E89" w:rsidRPr="00657820" w:rsidRDefault="00883E89" w:rsidP="002075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3F48" w:rsidRPr="00657820" w14:paraId="219EF2FF" w14:textId="77777777" w:rsidTr="001C5745">
        <w:trPr>
          <w:trHeight w:val="132"/>
        </w:trPr>
        <w:tc>
          <w:tcPr>
            <w:tcW w:w="3528" w:type="dxa"/>
            <w:gridSpan w:val="3"/>
          </w:tcPr>
          <w:p w14:paraId="5A856802" w14:textId="77777777" w:rsidR="00EC3F48" w:rsidRPr="00657820" w:rsidRDefault="00EC3F48" w:rsidP="001C5745">
            <w:pPr>
              <w:ind w:left="532" w:right="-288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9A2B6BF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057CA4EC" w14:textId="2249A038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8" w:type="dxa"/>
            <w:vAlign w:val="bottom"/>
          </w:tcPr>
          <w:p w14:paraId="19CFA2E4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298D558" w14:textId="3D89BE4B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85" w:type="dxa"/>
            <w:vAlign w:val="bottom"/>
          </w:tcPr>
          <w:p w14:paraId="7C3D75E5" w14:textId="77777777" w:rsidR="00EC3F48" w:rsidRPr="00657820" w:rsidRDefault="00EC3F48" w:rsidP="00EC3F48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CE0C5BB" w14:textId="49E8EF33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5" w:type="dxa"/>
            <w:vAlign w:val="bottom"/>
          </w:tcPr>
          <w:p w14:paraId="360E745F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A4FA6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63932764" w14:textId="7C9E614D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85" w:type="dxa"/>
            <w:vAlign w:val="bottom"/>
          </w:tcPr>
          <w:p w14:paraId="1F5B2117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F23533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2EFC549" w14:textId="77777777" w:rsidR="00EC3F48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034C4FD3" w14:textId="3370609B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C3F48" w:rsidRPr="00657820" w14:paraId="119D4770" w14:textId="77777777" w:rsidTr="001C5745">
        <w:trPr>
          <w:trHeight w:val="132"/>
        </w:trPr>
        <w:tc>
          <w:tcPr>
            <w:tcW w:w="3528" w:type="dxa"/>
            <w:gridSpan w:val="3"/>
          </w:tcPr>
          <w:p w14:paraId="69DCF3F5" w14:textId="49642874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5C87EE3F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" w:type="dxa"/>
          </w:tcPr>
          <w:p w14:paraId="65CBC478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</w:tcPr>
          <w:p w14:paraId="37EEF95F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</w:tcPr>
          <w:p w14:paraId="65E18CFF" w14:textId="77777777" w:rsidR="00EC3F48" w:rsidRPr="00657820" w:rsidRDefault="00EC3F48" w:rsidP="00EC3F48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</w:tcPr>
          <w:p w14:paraId="18EB0A86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</w:tcPr>
          <w:p w14:paraId="0BFF8223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43028D1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</w:tcPr>
          <w:p w14:paraId="269ACB4B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</w:tcPr>
          <w:p w14:paraId="1B75CF45" w14:textId="77777777" w:rsidR="00EC3F48" w:rsidRPr="00657820" w:rsidRDefault="00EC3F48" w:rsidP="00EC3F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C3F48" w:rsidRPr="00657820" w14:paraId="46245C61" w14:textId="77777777" w:rsidTr="001C5745">
        <w:trPr>
          <w:trHeight w:val="132"/>
        </w:trPr>
        <w:tc>
          <w:tcPr>
            <w:tcW w:w="3528" w:type="dxa"/>
            <w:gridSpan w:val="3"/>
          </w:tcPr>
          <w:p w14:paraId="6B50F257" w14:textId="5D4EAC82" w:rsidR="00EC3F48" w:rsidRPr="00657820" w:rsidRDefault="00EC3F48" w:rsidP="00EC3F48">
            <w:pPr>
              <w:ind w:left="351" w:hanging="344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14" w:type="dxa"/>
            <w:gridSpan w:val="2"/>
            <w:vAlign w:val="bottom"/>
          </w:tcPr>
          <w:p w14:paraId="1B6DE3C7" w14:textId="6DCB8F3E" w:rsidR="00EC3F48" w:rsidRPr="00657820" w:rsidRDefault="00EC3F48" w:rsidP="00EC3F48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21,941</w:t>
            </w:r>
          </w:p>
        </w:tc>
        <w:tc>
          <w:tcPr>
            <w:tcW w:w="78" w:type="dxa"/>
          </w:tcPr>
          <w:p w14:paraId="61C7F99F" w14:textId="77777777" w:rsidR="00EC3F48" w:rsidRPr="00657820" w:rsidRDefault="00EC3F48" w:rsidP="00EC3F48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68EAF0" w14:textId="6D92F21C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8099908" w14:textId="77777777" w:rsidR="00EC3F48" w:rsidRPr="00657820" w:rsidRDefault="00EC3F48" w:rsidP="00EC3F48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340A950" w14:textId="107184F8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(18,624)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2AC40FF" w14:textId="77777777" w:rsidR="00EC3F48" w:rsidRPr="00657820" w:rsidRDefault="00EC3F48" w:rsidP="00EC3F48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354655CC" w14:textId="160A4691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665640CF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6012CE7" w14:textId="3495A894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3,33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EC3F48" w:rsidRPr="00657820" w14:paraId="796B5A57" w14:textId="77777777" w:rsidTr="001C5745">
        <w:trPr>
          <w:trHeight w:val="132"/>
        </w:trPr>
        <w:tc>
          <w:tcPr>
            <w:tcW w:w="3528" w:type="dxa"/>
            <w:gridSpan w:val="3"/>
          </w:tcPr>
          <w:p w14:paraId="7BF8D37F" w14:textId="44EFA755" w:rsidR="00EC3F48" w:rsidRPr="00657820" w:rsidRDefault="00EC3F48" w:rsidP="00EC3F48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14" w:type="dxa"/>
            <w:gridSpan w:val="2"/>
            <w:vAlign w:val="bottom"/>
          </w:tcPr>
          <w:p w14:paraId="13D69C4F" w14:textId="6458A21B" w:rsidR="00EC3F48" w:rsidRPr="00657820" w:rsidRDefault="00EC3F48" w:rsidP="00EC3F48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78" w:type="dxa"/>
          </w:tcPr>
          <w:p w14:paraId="2B374F34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613C1634" w14:textId="09CE511A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92CA1AE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043736B" w14:textId="59390FED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(38)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6AF963A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9231E6A" w14:textId="07BE20E2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43529F33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3B2476F" w14:textId="347563B8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</w:tr>
      <w:tr w:rsidR="00EC3F48" w:rsidRPr="00657820" w14:paraId="05D7BD14" w14:textId="77777777" w:rsidTr="001C5745">
        <w:trPr>
          <w:trHeight w:val="132"/>
        </w:trPr>
        <w:tc>
          <w:tcPr>
            <w:tcW w:w="3528" w:type="dxa"/>
            <w:gridSpan w:val="3"/>
          </w:tcPr>
          <w:p w14:paraId="2675C6D3" w14:textId="2C3D6EFF" w:rsidR="00EC3F48" w:rsidRPr="00657820" w:rsidRDefault="00EC3F48" w:rsidP="00EC3F48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14" w:type="dxa"/>
            <w:gridSpan w:val="2"/>
            <w:vAlign w:val="bottom"/>
          </w:tcPr>
          <w:p w14:paraId="0F595303" w14:textId="34A37FDD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  <w:tc>
          <w:tcPr>
            <w:tcW w:w="78" w:type="dxa"/>
          </w:tcPr>
          <w:p w14:paraId="70D26311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43F5D17F" w14:textId="143B5464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872D5DE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8839297" w14:textId="6D76A45D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A9BAF1A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1996936" w14:textId="59348CB5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2566249F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A979FBB" w14:textId="32902AA2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</w:tr>
      <w:tr w:rsidR="00EC3F48" w:rsidRPr="00657820" w14:paraId="1C2E6ED3" w14:textId="77777777" w:rsidTr="001C5745">
        <w:trPr>
          <w:trHeight w:val="132"/>
        </w:trPr>
        <w:tc>
          <w:tcPr>
            <w:tcW w:w="3528" w:type="dxa"/>
            <w:gridSpan w:val="3"/>
          </w:tcPr>
          <w:p w14:paraId="407D4A35" w14:textId="6EA31F7E" w:rsidR="00EC3F48" w:rsidRPr="00657820" w:rsidRDefault="00EC3F48" w:rsidP="00EC3F48">
            <w:pPr>
              <w:ind w:left="351" w:hanging="344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14" w:type="dxa"/>
            <w:gridSpan w:val="2"/>
            <w:vAlign w:val="bottom"/>
          </w:tcPr>
          <w:p w14:paraId="2194B7F6" w14:textId="1CFE29C3" w:rsidR="00EC3F48" w:rsidRPr="00657820" w:rsidRDefault="00EC3F48" w:rsidP="00EC3F48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2,491</w:t>
            </w:r>
          </w:p>
        </w:tc>
        <w:tc>
          <w:tcPr>
            <w:tcW w:w="78" w:type="dxa"/>
          </w:tcPr>
          <w:p w14:paraId="616210A3" w14:textId="77777777" w:rsidR="00EC3F48" w:rsidRPr="00657820" w:rsidRDefault="00EC3F48" w:rsidP="00EC3F48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7443CD" w14:textId="31E9D0B2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359B9A8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43445FD" w14:textId="5430F3CB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(1,734)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46DBA39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08E0934" w14:textId="74C07C31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4403EA54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5417B92" w14:textId="3E206F4A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757</w:t>
            </w:r>
          </w:p>
        </w:tc>
      </w:tr>
      <w:tr w:rsidR="00EC3F48" w:rsidRPr="00657820" w14:paraId="5D4307CD" w14:textId="77777777" w:rsidTr="001C5745">
        <w:trPr>
          <w:trHeight w:val="132"/>
        </w:trPr>
        <w:tc>
          <w:tcPr>
            <w:tcW w:w="3528" w:type="dxa"/>
            <w:gridSpan w:val="3"/>
          </w:tcPr>
          <w:p w14:paraId="3C5E65E0" w14:textId="07612A5D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852" w14:textId="4308E69E" w:rsidR="00EC3F48" w:rsidRPr="00657820" w:rsidRDefault="00EC3F48" w:rsidP="00EC3F48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28,062</w:t>
            </w:r>
          </w:p>
        </w:tc>
        <w:tc>
          <w:tcPr>
            <w:tcW w:w="78" w:type="dxa"/>
          </w:tcPr>
          <w:p w14:paraId="4FECC260" w14:textId="77777777" w:rsidR="00EC3F48" w:rsidRPr="00657820" w:rsidRDefault="00EC3F48" w:rsidP="00EC3F48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0B96A" w14:textId="32AB05C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FF5E0C9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D7196" w14:textId="7CF9A88E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(20,396)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CBB56EA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4A023D87" w14:textId="536CEA34" w:rsidR="00EC3F48" w:rsidRPr="00CC7AEB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7AE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5" w:type="dxa"/>
          </w:tcPr>
          <w:p w14:paraId="52FF3ACF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FE14" w14:textId="002F522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7,70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</w:tr>
      <w:tr w:rsidR="00EC3F48" w:rsidRPr="00657820" w14:paraId="1A530D6F" w14:textId="77777777" w:rsidTr="001C5745">
        <w:trPr>
          <w:trHeight w:val="132"/>
        </w:trPr>
        <w:tc>
          <w:tcPr>
            <w:tcW w:w="3528" w:type="dxa"/>
            <w:gridSpan w:val="3"/>
          </w:tcPr>
          <w:p w14:paraId="6F8F28B3" w14:textId="768E3195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114" w:type="dxa"/>
            <w:gridSpan w:val="2"/>
            <w:vAlign w:val="bottom"/>
          </w:tcPr>
          <w:p w14:paraId="62194413" w14:textId="77777777" w:rsidR="00EC3F48" w:rsidRPr="00657820" w:rsidRDefault="00EC3F48" w:rsidP="00EC3F48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" w:type="dxa"/>
          </w:tcPr>
          <w:p w14:paraId="7E558037" w14:textId="77777777" w:rsidR="00EC3F48" w:rsidRPr="00657820" w:rsidRDefault="00EC3F48" w:rsidP="00EC3F48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E16F1FD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14E7F0E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B6D1793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32E33ED" w14:textId="77777777" w:rsidR="00EC3F48" w:rsidRPr="00657820" w:rsidRDefault="00EC3F48" w:rsidP="00EC3F48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E8AD68E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dxa"/>
          </w:tcPr>
          <w:p w14:paraId="7F55B5B0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628124F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3F48" w:rsidRPr="00657820" w14:paraId="106FCD89" w14:textId="77777777" w:rsidTr="001C5745">
        <w:trPr>
          <w:trHeight w:val="132"/>
        </w:trPr>
        <w:tc>
          <w:tcPr>
            <w:tcW w:w="3528" w:type="dxa"/>
            <w:gridSpan w:val="3"/>
          </w:tcPr>
          <w:p w14:paraId="43A2CD11" w14:textId="4F2D4ED1" w:rsidR="00EC3F48" w:rsidRPr="00657820" w:rsidRDefault="00EC3F48" w:rsidP="002F7181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14" w:type="dxa"/>
            <w:gridSpan w:val="2"/>
            <w:vAlign w:val="bottom"/>
          </w:tcPr>
          <w:p w14:paraId="57A1EE86" w14:textId="042C7CE6" w:rsidR="00EC3F48" w:rsidRPr="00657820" w:rsidRDefault="00EC3F48" w:rsidP="00EC3F48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(21,660)</w:t>
            </w:r>
          </w:p>
        </w:tc>
        <w:tc>
          <w:tcPr>
            <w:tcW w:w="78" w:type="dxa"/>
          </w:tcPr>
          <w:p w14:paraId="7A48735A" w14:textId="77777777" w:rsidR="00EC3F48" w:rsidRPr="00657820" w:rsidRDefault="00EC3F48" w:rsidP="00EC3F48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AC42258" w14:textId="1BE41869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1667558" w14:textId="77777777" w:rsidR="00EC3F48" w:rsidRPr="00657820" w:rsidRDefault="00EC3F48" w:rsidP="00EC3F48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2B06FAF" w14:textId="644867D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18,574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5B967B0" w14:textId="77777777" w:rsidR="00EC3F48" w:rsidRPr="00657820" w:rsidRDefault="00EC3F48" w:rsidP="00EC3F48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44CBAB72" w14:textId="1F769960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547D0C74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C53A863" w14:textId="67EE77D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(3,190)</w:t>
            </w:r>
          </w:p>
        </w:tc>
      </w:tr>
      <w:tr w:rsidR="00EC3F48" w:rsidRPr="00657820" w14:paraId="13E5EDF6" w14:textId="77777777" w:rsidTr="001C5745">
        <w:trPr>
          <w:trHeight w:val="132"/>
        </w:trPr>
        <w:tc>
          <w:tcPr>
            <w:tcW w:w="3528" w:type="dxa"/>
            <w:gridSpan w:val="3"/>
          </w:tcPr>
          <w:p w14:paraId="2C2CC601" w14:textId="0824984F" w:rsidR="00EC3F48" w:rsidRPr="00657820" w:rsidRDefault="00EC3F48" w:rsidP="00EC3F48">
            <w:pPr>
              <w:ind w:firstLine="7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14" w:type="dxa"/>
            <w:gridSpan w:val="2"/>
            <w:vAlign w:val="bottom"/>
          </w:tcPr>
          <w:p w14:paraId="4CB4E7E8" w14:textId="664AE297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(105)</w:t>
            </w:r>
          </w:p>
        </w:tc>
        <w:tc>
          <w:tcPr>
            <w:tcW w:w="78" w:type="dxa"/>
          </w:tcPr>
          <w:p w14:paraId="53319D6D" w14:textId="77777777" w:rsidR="00EC3F48" w:rsidRPr="00657820" w:rsidRDefault="00EC3F48" w:rsidP="00EC3F48">
            <w:pPr>
              <w:tabs>
                <w:tab w:val="decimal" w:pos="1098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F9B0828" w14:textId="7516A7F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994B702" w14:textId="77777777" w:rsidR="00EC3F48" w:rsidRPr="00657820" w:rsidRDefault="00EC3F48" w:rsidP="00EC3F48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93D7E59" w14:textId="13501C85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7250621" w14:textId="77777777" w:rsidR="00EC3F48" w:rsidRPr="00657820" w:rsidRDefault="00EC3F48" w:rsidP="00EC3F48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72690C1B" w14:textId="00FF1C1B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43026C22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EFB25CC" w14:textId="6DD56FE8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C3F48" w:rsidRPr="00657820" w14:paraId="6751C2E9" w14:textId="77777777" w:rsidTr="001C5745">
        <w:trPr>
          <w:trHeight w:val="132"/>
        </w:trPr>
        <w:tc>
          <w:tcPr>
            <w:tcW w:w="3528" w:type="dxa"/>
            <w:gridSpan w:val="3"/>
          </w:tcPr>
          <w:p w14:paraId="76E6AA97" w14:textId="2F13B018" w:rsidR="00EC3F48" w:rsidRPr="00657820" w:rsidRDefault="00EC3F48" w:rsidP="00EC3F48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14" w:type="dxa"/>
            <w:gridSpan w:val="2"/>
            <w:vAlign w:val="bottom"/>
          </w:tcPr>
          <w:p w14:paraId="0A2B53DA" w14:textId="2E47D253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  <w:tc>
          <w:tcPr>
            <w:tcW w:w="78" w:type="dxa"/>
          </w:tcPr>
          <w:p w14:paraId="3B3C8260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2706F09" w14:textId="3BCF09AA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E609FE2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BE2856E" w14:textId="2F894C4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C25AF1D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4CBBE9CA" w14:textId="3B535FD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6004C6C5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24A4BFC" w14:textId="15B5CDB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</w:tr>
      <w:tr w:rsidR="00EC3F48" w:rsidRPr="00657820" w14:paraId="06F699D7" w14:textId="77777777" w:rsidTr="001C5745">
        <w:trPr>
          <w:trHeight w:val="132"/>
        </w:trPr>
        <w:tc>
          <w:tcPr>
            <w:tcW w:w="3528" w:type="dxa"/>
            <w:gridSpan w:val="3"/>
          </w:tcPr>
          <w:p w14:paraId="46AF3F9B" w14:textId="0F62536C" w:rsidR="00EC3F48" w:rsidRPr="00657820" w:rsidRDefault="00EC3F48" w:rsidP="00EC3F48">
            <w:pPr>
              <w:ind w:left="351" w:hanging="344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14" w:type="dxa"/>
            <w:gridSpan w:val="2"/>
            <w:vAlign w:val="bottom"/>
          </w:tcPr>
          <w:p w14:paraId="4C280AC7" w14:textId="5A3E73AA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(2,489)</w:t>
            </w:r>
          </w:p>
        </w:tc>
        <w:tc>
          <w:tcPr>
            <w:tcW w:w="78" w:type="dxa"/>
          </w:tcPr>
          <w:p w14:paraId="37325C98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1C1C966" w14:textId="6A543CA2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25824AB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A83B36D" w14:textId="6D5CB6BE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Pr="00A93528">
              <w:rPr>
                <w:rFonts w:asciiTheme="majorBidi" w:hAnsiTheme="majorBidi" w:cstheme="majorBidi"/>
                <w:sz w:val="28"/>
              </w:rPr>
              <w:t>73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9872773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101523B" w14:textId="399BF0F5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2ABC40AE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30A233D" w14:textId="43928B9D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75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C3F48" w:rsidRPr="00657820" w14:paraId="7E5FF91A" w14:textId="77777777" w:rsidTr="001C5745">
        <w:trPr>
          <w:trHeight w:val="132"/>
        </w:trPr>
        <w:tc>
          <w:tcPr>
            <w:tcW w:w="3528" w:type="dxa"/>
            <w:gridSpan w:val="3"/>
          </w:tcPr>
          <w:p w14:paraId="3D78918E" w14:textId="52A3B6EA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4B882" w14:textId="24A342B3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(27,760)</w:t>
            </w:r>
          </w:p>
        </w:tc>
        <w:tc>
          <w:tcPr>
            <w:tcW w:w="78" w:type="dxa"/>
          </w:tcPr>
          <w:p w14:paraId="79D73322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A53A" w14:textId="656D2B4D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5EC7F5A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A55F" w14:textId="66B902FC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20,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47AE2C9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187B" w14:textId="3EED5B95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5" w:type="dxa"/>
          </w:tcPr>
          <w:p w14:paraId="06C6E9E6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CD69" w14:textId="3697E5C5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(7,533)</w:t>
            </w:r>
          </w:p>
        </w:tc>
      </w:tr>
      <w:tr w:rsidR="00EC3F48" w:rsidRPr="00657820" w14:paraId="0BFEDB99" w14:textId="77777777" w:rsidTr="001C5745">
        <w:trPr>
          <w:trHeight w:val="132"/>
        </w:trPr>
        <w:tc>
          <w:tcPr>
            <w:tcW w:w="3528" w:type="dxa"/>
            <w:gridSpan w:val="3"/>
          </w:tcPr>
          <w:p w14:paraId="42E450FB" w14:textId="1F6A7D68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ที่ดิน</w:t>
            </w:r>
            <w:r w:rsidRPr="002306A6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อาคารและอุปกรณ์</w:t>
            </w:r>
            <w:r w:rsidRPr="002306A6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4C0394CF" w14:textId="32B0E44E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833CE">
              <w:rPr>
                <w:rFonts w:asciiTheme="majorBidi" w:hAnsiTheme="majorBidi" w:cstheme="majorBidi" w:hint="eastAsia"/>
                <w:b/>
                <w:bCs/>
                <w:sz w:val="28"/>
              </w:rPr>
              <w:t>302</w:t>
            </w:r>
          </w:p>
        </w:tc>
        <w:tc>
          <w:tcPr>
            <w:tcW w:w="78" w:type="dxa"/>
          </w:tcPr>
          <w:p w14:paraId="4070AB0E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E3C07E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95C7459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AE83440" w14:textId="77777777" w:rsidR="00EC3F48" w:rsidRPr="00657820" w:rsidRDefault="00EC3F48" w:rsidP="00EC3F48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92964C0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40AE9FF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</w:tcPr>
          <w:p w14:paraId="11BFCA16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576E" w14:textId="17DBFF98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171</w:t>
            </w:r>
          </w:p>
        </w:tc>
      </w:tr>
      <w:tr w:rsidR="00EC3F48" w:rsidRPr="00657820" w14:paraId="15328CAA" w14:textId="77777777" w:rsidTr="001C5745">
        <w:trPr>
          <w:trHeight w:val="132"/>
        </w:trPr>
        <w:tc>
          <w:tcPr>
            <w:tcW w:w="3528" w:type="dxa"/>
            <w:gridSpan w:val="3"/>
          </w:tcPr>
          <w:p w14:paraId="03B9ED8D" w14:textId="6DE91B4B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2F54">
              <w:rPr>
                <w:rFonts w:asciiTheme="majorBidi" w:hAnsiTheme="majorBidi" w:cstheme="majorBidi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gridSpan w:val="2"/>
            <w:vAlign w:val="bottom"/>
          </w:tcPr>
          <w:p w14:paraId="0EDAE6BC" w14:textId="22C90B7A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3A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" w:type="dxa"/>
          </w:tcPr>
          <w:p w14:paraId="7ED269B9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6252585" w14:textId="15CA0B48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1D296C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BCAE05C" w14:textId="031F9955" w:rsidR="00EC3F48" w:rsidRPr="00657820" w:rsidRDefault="00EC3F48" w:rsidP="00EC3F48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10E183D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74C4CEDF" w14:textId="6E4A12FD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</w:tcPr>
          <w:p w14:paraId="3D4144BC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BF6C6BA" w14:textId="2AC76E32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EC3F48" w:rsidRPr="00657820" w14:paraId="0CB0BFBD" w14:textId="77777777" w:rsidTr="001C5745">
        <w:trPr>
          <w:trHeight w:val="132"/>
        </w:trPr>
        <w:tc>
          <w:tcPr>
            <w:tcW w:w="3528" w:type="dxa"/>
            <w:gridSpan w:val="3"/>
          </w:tcPr>
          <w:p w14:paraId="5DA612CA" w14:textId="3FDB4F81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A54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0E1682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472BB6C9" w14:textId="5B85CB72" w:rsidR="00EC3F48" w:rsidRPr="00C32057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78" w:type="dxa"/>
          </w:tcPr>
          <w:p w14:paraId="731009F8" w14:textId="77777777" w:rsidR="00EC3F48" w:rsidRPr="00C32057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B5DD6" w14:textId="36DACE79" w:rsidR="00EC3F48" w:rsidRPr="00C32057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12BC690" w14:textId="77777777" w:rsidR="00EC3F48" w:rsidRPr="00C32057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D6AC4" w14:textId="032FCDAE" w:rsidR="00EC3F48" w:rsidRPr="00C32057" w:rsidRDefault="00EC3F48" w:rsidP="00EC3F48">
            <w:pPr>
              <w:tabs>
                <w:tab w:val="decimal" w:pos="87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BA59C9F" w14:textId="77777777" w:rsidR="00EC3F48" w:rsidRPr="00C32057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B765B2C" w14:textId="5BF237E5" w:rsidR="00EC3F48" w:rsidRPr="00C32057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5" w:type="dxa"/>
          </w:tcPr>
          <w:p w14:paraId="069497E8" w14:textId="77777777" w:rsidR="00EC3F48" w:rsidRPr="00C32057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44892" w14:textId="7657220F" w:rsidR="00EC3F48" w:rsidRPr="00C32057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C3F48" w:rsidRPr="00657820" w14:paraId="13E99E0F" w14:textId="77777777" w:rsidTr="001C5745">
        <w:trPr>
          <w:trHeight w:val="132"/>
        </w:trPr>
        <w:tc>
          <w:tcPr>
            <w:tcW w:w="3528" w:type="dxa"/>
            <w:gridSpan w:val="3"/>
            <w:vAlign w:val="bottom"/>
          </w:tcPr>
          <w:p w14:paraId="1FAA1719" w14:textId="07C29070" w:rsidR="00EC3F48" w:rsidRPr="00657820" w:rsidRDefault="00EC3F48" w:rsidP="00EC3F48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5B44E861" w14:textId="4E2BDD3F" w:rsidR="00EC3F48" w:rsidRPr="00657820" w:rsidRDefault="00EC3F48" w:rsidP="00EC3F48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 302   </w:t>
            </w:r>
          </w:p>
        </w:tc>
        <w:tc>
          <w:tcPr>
            <w:tcW w:w="78" w:type="dxa"/>
            <w:vAlign w:val="bottom"/>
          </w:tcPr>
          <w:p w14:paraId="7D93CA52" w14:textId="77777777" w:rsidR="00EC3F48" w:rsidRPr="00657820" w:rsidRDefault="00EC3F48" w:rsidP="00EC3F48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29C59A03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CB22010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4B769" w14:textId="77777777" w:rsidR="00EC3F48" w:rsidRPr="00657820" w:rsidRDefault="00EC3F48" w:rsidP="00EC3F48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</w:tcPr>
          <w:p w14:paraId="167D40CA" w14:textId="77777777" w:rsidR="00EC3F48" w:rsidRPr="00657820" w:rsidRDefault="00EC3F48" w:rsidP="00EC3F48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E2B52C8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vAlign w:val="bottom"/>
          </w:tcPr>
          <w:p w14:paraId="3F13B4D9" w14:textId="77777777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DBBC6" w14:textId="03D39B73" w:rsidR="00EC3F48" w:rsidRPr="00657820" w:rsidRDefault="00EC3F48" w:rsidP="00EC3F48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</w:tr>
      <w:tr w:rsidR="00EC3F48" w:rsidRPr="00657820" w14:paraId="5BCDAA40" w14:textId="77777777" w:rsidTr="001C5745">
        <w:trPr>
          <w:trHeight w:val="132"/>
        </w:trPr>
        <w:tc>
          <w:tcPr>
            <w:tcW w:w="3528" w:type="dxa"/>
            <w:gridSpan w:val="3"/>
          </w:tcPr>
          <w:p w14:paraId="30334CC4" w14:textId="77777777" w:rsidR="00EC3F48" w:rsidRPr="00657820" w:rsidRDefault="00EC3F48" w:rsidP="00BC287C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3B14CA2E" w14:textId="77777777" w:rsidR="00EC3F48" w:rsidRPr="00657820" w:rsidRDefault="00EC3F48" w:rsidP="002075C2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279D0B6C" w14:textId="77777777" w:rsidR="00EC3F48" w:rsidRPr="00657820" w:rsidRDefault="00EC3F48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CBF75D" w14:textId="77777777" w:rsidR="00EC3F48" w:rsidRPr="00657820" w:rsidRDefault="00EC3F48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1DD8F6B" w14:textId="77777777" w:rsidR="00EC3F48" w:rsidRPr="00657820" w:rsidRDefault="00EC3F48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BD3AD2D" w14:textId="77777777" w:rsidR="00EC3F48" w:rsidRPr="00657820" w:rsidRDefault="00EC3F48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2A75EC1" w14:textId="77777777" w:rsidR="00EC3F48" w:rsidRPr="00657820" w:rsidRDefault="00EC3F48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</w:tcPr>
          <w:p w14:paraId="19EB06EE" w14:textId="77777777" w:rsidR="00EC3F48" w:rsidRPr="00657820" w:rsidRDefault="00EC3F48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</w:tcPr>
          <w:p w14:paraId="687592D4" w14:textId="77777777" w:rsidR="00EC3F48" w:rsidRPr="00657820" w:rsidRDefault="00EC3F48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8EBBF7" w14:textId="77777777" w:rsidR="00EC3F48" w:rsidRPr="00657820" w:rsidRDefault="00EC3F48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E6127" w:rsidRPr="00657820" w14:paraId="32B7984D" w14:textId="77777777" w:rsidTr="001C5745">
        <w:trPr>
          <w:trHeight w:val="132"/>
        </w:trPr>
        <w:tc>
          <w:tcPr>
            <w:tcW w:w="4642" w:type="dxa"/>
            <w:gridSpan w:val="5"/>
          </w:tcPr>
          <w:p w14:paraId="3AE2E7C6" w14:textId="65D9C9BF" w:rsidR="006E6127" w:rsidRPr="00657820" w:rsidRDefault="006E6127" w:rsidP="00BF4F4B">
            <w:pPr>
              <w:tabs>
                <w:tab w:val="decimal" w:pos="1098"/>
              </w:tabs>
              <w:ind w:right="9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8" w:type="dxa"/>
            <w:vAlign w:val="bottom"/>
          </w:tcPr>
          <w:p w14:paraId="2DE26E39" w14:textId="77777777" w:rsidR="006E6127" w:rsidRPr="00657820" w:rsidRDefault="006E6127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1EFB08D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35507FC" w14:textId="77777777" w:rsidR="006E6127" w:rsidRPr="00657820" w:rsidRDefault="006E6127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202491" w14:textId="77777777" w:rsidR="006E6127" w:rsidRPr="00657820" w:rsidRDefault="006E6127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C27963B" w14:textId="77777777" w:rsidR="006E6127" w:rsidRPr="00657820" w:rsidRDefault="006E6127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</w:tcPr>
          <w:p w14:paraId="75BB412D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</w:tcPr>
          <w:p w14:paraId="2BC06332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EAA34C8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83E89" w:rsidRPr="00657820" w14:paraId="4C3376D5" w14:textId="77777777" w:rsidTr="001C5745">
        <w:trPr>
          <w:trHeight w:val="132"/>
        </w:trPr>
        <w:tc>
          <w:tcPr>
            <w:tcW w:w="3528" w:type="dxa"/>
            <w:gridSpan w:val="3"/>
          </w:tcPr>
          <w:p w14:paraId="485A8BED" w14:textId="3E5D039C" w:rsidR="00883E89" w:rsidRPr="00657820" w:rsidRDefault="00883E89" w:rsidP="00BC287C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3205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14" w:type="dxa"/>
            <w:gridSpan w:val="2"/>
            <w:vAlign w:val="bottom"/>
          </w:tcPr>
          <w:p w14:paraId="54B6E7A7" w14:textId="77777777" w:rsidR="00883E89" w:rsidRPr="00657820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07E1C25F" w14:textId="77777777" w:rsidR="00883E89" w:rsidRPr="00657820" w:rsidRDefault="00883E89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5B8C7B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128FEB0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BF5BA9" w14:textId="77777777" w:rsidR="00883E89" w:rsidRPr="00657820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42C454E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16B6BD3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5" w:type="dxa"/>
          </w:tcPr>
          <w:p w14:paraId="111430C2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F314F" w14:textId="0340AA18" w:rsidR="00883E89" w:rsidRPr="00657820" w:rsidRDefault="00656005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0B01C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03F7" w:rsidRPr="00657820" w14:paraId="1B510B41" w14:textId="77777777" w:rsidTr="001C5745">
        <w:trPr>
          <w:trHeight w:val="132"/>
        </w:trPr>
        <w:tc>
          <w:tcPr>
            <w:tcW w:w="3528" w:type="dxa"/>
            <w:gridSpan w:val="3"/>
          </w:tcPr>
          <w:p w14:paraId="6D62A457" w14:textId="1A7EF495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3205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14" w:type="dxa"/>
            <w:gridSpan w:val="2"/>
            <w:vAlign w:val="bottom"/>
          </w:tcPr>
          <w:p w14:paraId="7C478B13" w14:textId="77777777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5FAF4047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2AD589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B4EE29B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C581520" w14:textId="77777777" w:rsidR="00BB03F7" w:rsidRPr="00657820" w:rsidRDefault="00BB03F7" w:rsidP="00BB03F7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A2F24AC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D9EAF3A" w14:textId="2E368AB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5" w:type="dxa"/>
          </w:tcPr>
          <w:p w14:paraId="7BB52E9D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A48A0" w14:textId="32DE19FE" w:rsidR="00BB03F7" w:rsidRPr="00657820" w:rsidRDefault="00C3205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44C8B0E5" w14:textId="77777777" w:rsidR="00AA50DD" w:rsidRPr="00657820" w:rsidRDefault="00AA50DD" w:rsidP="00C5158A">
      <w:pPr>
        <w:spacing w:before="120" w:after="120"/>
        <w:ind w:left="720" w:right="454"/>
        <w:jc w:val="both"/>
        <w:rPr>
          <w:rFonts w:asciiTheme="majorBidi" w:hAnsiTheme="majorBidi" w:cstheme="majorBidi"/>
          <w:color w:val="000000"/>
          <w:spacing w:val="-2"/>
          <w:sz w:val="28"/>
        </w:rPr>
        <w:sectPr w:rsidR="00AA50DD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6E84C6E7" w14:textId="53FC991D" w:rsidR="00C5158A" w:rsidRPr="00F77F15" w:rsidRDefault="00C5158A" w:rsidP="00AF45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D35554">
        <w:rPr>
          <w:rFonts w:asciiTheme="majorBidi" w:hAnsiTheme="majorBidi" w:cstheme="majorBidi"/>
          <w:color w:val="000000"/>
          <w:sz w:val="28"/>
        </w:rPr>
        <w:t xml:space="preserve">31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EC0144">
        <w:rPr>
          <w:rFonts w:asciiTheme="majorBidi" w:hAnsiTheme="majorBidi" w:cstheme="majorBidi"/>
          <w:color w:val="000000"/>
          <w:sz w:val="28"/>
        </w:rPr>
        <w:t>7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EC0144">
        <w:rPr>
          <w:rFonts w:asciiTheme="majorBidi" w:hAnsiTheme="majorBidi" w:cstheme="majorBidi"/>
          <w:color w:val="000000"/>
          <w:sz w:val="28"/>
        </w:rPr>
        <w:t>6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D35554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D35554">
        <w:rPr>
          <w:rFonts w:asciiTheme="majorBidi" w:hAnsiTheme="majorBidi" w:cstheme="majorBidi"/>
          <w:color w:val="000000"/>
          <w:sz w:val="28"/>
          <w:cs/>
        </w:rPr>
        <w:t>ได้นำที่ดินพร้อมสิ่งปลูกสร้างและเครื่องจักรมูลค่าสุทธิตามบัญชีจำนวนประมาณ</w:t>
      </w:r>
      <w:r w:rsidR="0053031A"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="00145DE4">
        <w:rPr>
          <w:rFonts w:asciiTheme="majorBidi" w:hAnsiTheme="majorBidi" w:cstheme="majorBidi"/>
          <w:color w:val="000000"/>
          <w:sz w:val="28"/>
        </w:rPr>
        <w:t>110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ล้านบาท และ </w:t>
      </w:r>
      <w:r w:rsidR="005631E4" w:rsidRPr="00D35554">
        <w:rPr>
          <w:rFonts w:asciiTheme="majorBidi" w:hAnsiTheme="majorBidi" w:cstheme="majorBidi"/>
          <w:color w:val="000000"/>
          <w:sz w:val="28"/>
        </w:rPr>
        <w:t>12</w:t>
      </w:r>
      <w:r w:rsidR="00EC0144">
        <w:rPr>
          <w:rFonts w:asciiTheme="majorBidi" w:hAnsiTheme="majorBidi" w:cstheme="majorBidi"/>
          <w:color w:val="000000"/>
          <w:sz w:val="28"/>
        </w:rPr>
        <w:t>0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>ล้านบาท ตามลำดับ โดยเป็นส่วนของงบการเงิน</w:t>
      </w:r>
      <w:r w:rsidRPr="00F77F15">
        <w:rPr>
          <w:rFonts w:asciiTheme="majorBidi" w:hAnsiTheme="majorBidi" w:cstheme="majorBidi"/>
          <w:color w:val="000000"/>
          <w:sz w:val="28"/>
          <w:cs/>
        </w:rPr>
        <w:t>เฉพาะกิจการ</w:t>
      </w:r>
      <w:r w:rsidR="00075002" w:rsidRPr="00F77F15">
        <w:rPr>
          <w:rFonts w:asciiTheme="majorBidi" w:hAnsiTheme="majorBidi" w:cstheme="majorBidi"/>
          <w:color w:val="000000"/>
          <w:sz w:val="28"/>
          <w:cs/>
        </w:rPr>
        <w:t xml:space="preserve"> ณ วันที่ </w:t>
      </w:r>
      <w:r w:rsidR="00075002" w:rsidRPr="00F77F15">
        <w:rPr>
          <w:rFonts w:asciiTheme="majorBidi" w:hAnsiTheme="majorBidi" w:cstheme="majorBidi"/>
          <w:color w:val="000000"/>
          <w:sz w:val="28"/>
        </w:rPr>
        <w:t xml:space="preserve">31 </w:t>
      </w:r>
      <w:r w:rsidR="00075002" w:rsidRPr="00F77F15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075002" w:rsidRPr="00F77F15">
        <w:rPr>
          <w:rFonts w:asciiTheme="majorBidi" w:hAnsiTheme="majorBidi" w:cstheme="majorBidi"/>
          <w:color w:val="000000"/>
          <w:sz w:val="28"/>
        </w:rPr>
        <w:t>256</w:t>
      </w:r>
      <w:r w:rsidR="00906848" w:rsidRPr="00F77F15">
        <w:rPr>
          <w:rFonts w:asciiTheme="majorBidi" w:hAnsiTheme="majorBidi" w:cstheme="majorBidi"/>
          <w:color w:val="000000"/>
          <w:sz w:val="28"/>
        </w:rPr>
        <w:t>7</w:t>
      </w:r>
      <w:r w:rsidR="00967091" w:rsidRPr="00F77F15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02745F" w:rsidRPr="00F77F15">
        <w:rPr>
          <w:rFonts w:asciiTheme="majorBidi" w:hAnsiTheme="majorBidi" w:cstheme="majorBidi"/>
          <w:color w:val="000000"/>
          <w:sz w:val="28"/>
        </w:rPr>
        <w:t>256</w:t>
      </w:r>
      <w:r w:rsidR="00906848" w:rsidRPr="00F77F15">
        <w:rPr>
          <w:rFonts w:asciiTheme="majorBidi" w:hAnsiTheme="majorBidi" w:cstheme="majorBidi"/>
          <w:color w:val="000000"/>
          <w:sz w:val="28"/>
        </w:rPr>
        <w:t>6</w:t>
      </w:r>
      <w:r w:rsidR="00D67884"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="00ED247F" w:rsidRPr="00F77F15">
        <w:rPr>
          <w:rFonts w:asciiTheme="majorBidi" w:hAnsiTheme="majorBidi" w:cstheme="majorBidi"/>
          <w:color w:val="000000"/>
          <w:sz w:val="28"/>
          <w:cs/>
        </w:rPr>
        <w:t>ไม่มี</w:t>
      </w:r>
      <w:r w:rsidR="001F3C7B" w:rsidRPr="00F77F15">
        <w:rPr>
          <w:rFonts w:asciiTheme="majorBidi" w:hAnsiTheme="majorBidi" w:cstheme="majorBidi"/>
          <w:color w:val="000000"/>
          <w:sz w:val="28"/>
          <w:cs/>
        </w:rPr>
        <w:t>มูลค่าสุ</w:t>
      </w:r>
      <w:r w:rsidR="00CB604F" w:rsidRPr="00F77F15">
        <w:rPr>
          <w:rFonts w:asciiTheme="majorBidi" w:hAnsiTheme="majorBidi" w:cstheme="majorBidi"/>
          <w:color w:val="000000"/>
          <w:sz w:val="28"/>
          <w:cs/>
        </w:rPr>
        <w:t>ท</w:t>
      </w:r>
      <w:r w:rsidR="001F3C7B" w:rsidRPr="00F77F15">
        <w:rPr>
          <w:rFonts w:asciiTheme="majorBidi" w:hAnsiTheme="majorBidi" w:cstheme="majorBidi"/>
          <w:color w:val="000000"/>
          <w:sz w:val="28"/>
          <w:cs/>
        </w:rPr>
        <w:t>ธิตามบัญชี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 เป็นหลักประกันวงเงินสินเชื่อเงินกู้ยืมระยะยาวที่ได้รับจาก</w:t>
      </w:r>
      <w:r w:rsidR="00AF45C6" w:rsidRPr="00F77F15">
        <w:rPr>
          <w:rFonts w:asciiTheme="majorBidi" w:hAnsiTheme="majorBidi" w:cstheme="majorBidi"/>
          <w:color w:val="000000"/>
          <w:sz w:val="28"/>
          <w:cs/>
        </w:rPr>
        <w:t>สถาบันการเงิน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D35554" w:rsidRPr="00F77F15">
        <w:rPr>
          <w:rFonts w:asciiTheme="majorBidi" w:hAnsiTheme="majorBidi" w:cstheme="majorBidi"/>
          <w:color w:val="000000"/>
          <w:sz w:val="28"/>
        </w:rPr>
        <w:t xml:space="preserve">    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(ดูหมายเหตุ </w:t>
      </w:r>
      <w:r w:rsidR="003319F8" w:rsidRPr="00F77F15">
        <w:rPr>
          <w:rFonts w:asciiTheme="majorBidi" w:hAnsiTheme="majorBidi" w:cstheme="majorBidi"/>
          <w:color w:val="000000"/>
          <w:sz w:val="28"/>
        </w:rPr>
        <w:t>2</w:t>
      </w:r>
      <w:r w:rsidR="000D6BD2" w:rsidRPr="00F77F15">
        <w:rPr>
          <w:rFonts w:asciiTheme="majorBidi" w:hAnsiTheme="majorBidi" w:cstheme="majorBidi"/>
          <w:color w:val="000000"/>
          <w:sz w:val="28"/>
        </w:rPr>
        <w:t>3</w:t>
      </w:r>
      <w:r w:rsidRPr="00F77F15">
        <w:rPr>
          <w:rFonts w:asciiTheme="majorBidi" w:hAnsiTheme="majorBidi" w:cstheme="majorBidi"/>
          <w:color w:val="000000"/>
          <w:sz w:val="28"/>
        </w:rPr>
        <w:t>)</w:t>
      </w:r>
      <w:r w:rsidR="00AF45C6" w:rsidRPr="00F77F1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3319F8" w:rsidRPr="00F77F15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F77F15">
        <w:rPr>
          <w:rFonts w:asciiTheme="majorBidi" w:hAnsiTheme="majorBidi" w:cstheme="majorBidi"/>
          <w:color w:val="000000"/>
          <w:sz w:val="28"/>
          <w:cs/>
        </w:rPr>
        <w:t>ได้จัดให้มีการประเมินราคาสินทรัพย์โดยผู้ประเมินราคาอิสระในปี</w:t>
      </w:r>
      <w:r w:rsidR="005D57C5" w:rsidRPr="00F77F1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</w:rPr>
        <w:t>256</w:t>
      </w:r>
      <w:r w:rsidR="00194A91" w:rsidRPr="00F77F15">
        <w:rPr>
          <w:rFonts w:asciiTheme="majorBidi" w:hAnsiTheme="majorBidi" w:cstheme="majorBidi"/>
          <w:color w:val="000000"/>
          <w:sz w:val="28"/>
        </w:rPr>
        <w:t>7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  <w:cs/>
        </w:rPr>
        <w:t>ตามรายกลุ่ม</w:t>
      </w:r>
      <w:r w:rsidR="00D35554" w:rsidRPr="00F77F15">
        <w:rPr>
          <w:rFonts w:asciiTheme="majorBidi" w:hAnsiTheme="majorBidi" w:cstheme="majorBidi"/>
          <w:color w:val="000000"/>
          <w:sz w:val="28"/>
        </w:rPr>
        <w:t xml:space="preserve">   </w:t>
      </w:r>
      <w:r w:rsidRPr="00F77F15">
        <w:rPr>
          <w:rFonts w:asciiTheme="majorBidi" w:hAnsiTheme="majorBidi" w:cstheme="majorBidi"/>
          <w:color w:val="000000"/>
          <w:sz w:val="28"/>
          <w:cs/>
        </w:rPr>
        <w:t>ของสินทรัพย์ซึ่งเกณฑ์ที่ใช้ประเมินราคาสินทรัพย์มีดังนี้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76CF81B4" w14:textId="668B673E" w:rsidR="00C5158A" w:rsidRPr="00F77F15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F77F15">
        <w:rPr>
          <w:rFonts w:asciiTheme="majorBidi" w:hAnsiTheme="majorBidi" w:cstheme="majorBidi"/>
          <w:color w:val="000000"/>
          <w:sz w:val="28"/>
        </w:rPr>
        <w:t xml:space="preserve">- 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ที่ดินประเมินราคาโดยใช้วิธีเปรียบเทียบราคาตลาด </w:t>
      </w:r>
      <w:r w:rsidRPr="00F77F15">
        <w:rPr>
          <w:rFonts w:asciiTheme="majorBidi" w:hAnsiTheme="majorBidi" w:cstheme="majorBidi"/>
          <w:color w:val="000000"/>
          <w:sz w:val="28"/>
        </w:rPr>
        <w:t>(Market Appro</w:t>
      </w:r>
      <w:r w:rsidR="00CA0FB8" w:rsidRPr="00F77F15">
        <w:rPr>
          <w:rFonts w:asciiTheme="majorBidi" w:hAnsiTheme="majorBidi" w:cstheme="majorBidi"/>
          <w:color w:val="000000"/>
          <w:sz w:val="28"/>
        </w:rPr>
        <w:t>a</w:t>
      </w:r>
      <w:r w:rsidRPr="00F77F15">
        <w:rPr>
          <w:rFonts w:asciiTheme="majorBidi" w:hAnsiTheme="majorBidi" w:cstheme="majorBidi"/>
          <w:color w:val="000000"/>
          <w:sz w:val="28"/>
        </w:rPr>
        <w:t>ch)</w:t>
      </w:r>
    </w:p>
    <w:p w14:paraId="11AFC4EA" w14:textId="05A5F5D0" w:rsidR="00C5158A" w:rsidRPr="00F77F15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F77F15">
        <w:rPr>
          <w:rFonts w:asciiTheme="majorBidi" w:hAnsiTheme="majorBidi" w:cstheme="majorBidi"/>
          <w:color w:val="000000"/>
          <w:sz w:val="28"/>
        </w:rPr>
        <w:t xml:space="preserve">- 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อาคารและส่วนปรับปรุงอาคารประเมินราคาโดยใช้มูลค่าต้นทุน </w:t>
      </w:r>
      <w:r w:rsidRPr="00F77F15">
        <w:rPr>
          <w:rFonts w:asciiTheme="majorBidi" w:hAnsiTheme="majorBidi" w:cstheme="majorBidi"/>
          <w:color w:val="000000"/>
          <w:sz w:val="28"/>
        </w:rPr>
        <w:t>(Cost Appro</w:t>
      </w:r>
      <w:r w:rsidR="00CA0FB8" w:rsidRPr="00F77F15">
        <w:rPr>
          <w:rFonts w:asciiTheme="majorBidi" w:hAnsiTheme="majorBidi" w:cstheme="majorBidi"/>
          <w:color w:val="000000"/>
          <w:sz w:val="28"/>
        </w:rPr>
        <w:t>a</w:t>
      </w:r>
      <w:r w:rsidRPr="00F77F15">
        <w:rPr>
          <w:rFonts w:asciiTheme="majorBidi" w:hAnsiTheme="majorBidi" w:cstheme="majorBidi"/>
          <w:color w:val="000000"/>
          <w:sz w:val="28"/>
        </w:rPr>
        <w:t>ch)</w:t>
      </w:r>
    </w:p>
    <w:p w14:paraId="1F21F57D" w14:textId="639A582A" w:rsidR="00C5158A" w:rsidRPr="00F77F15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F77F15">
        <w:rPr>
          <w:rFonts w:asciiTheme="majorBidi" w:hAnsiTheme="majorBidi" w:cstheme="majorBidi"/>
          <w:color w:val="000000"/>
          <w:sz w:val="28"/>
          <w:cs/>
        </w:rPr>
        <w:t>หาก</w:t>
      </w:r>
      <w:r w:rsidR="003319F8" w:rsidRPr="00F77F15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F77F15">
        <w:rPr>
          <w:rFonts w:asciiTheme="majorBidi" w:hAnsiTheme="majorBidi" w:cstheme="majorBidi"/>
          <w:color w:val="000000"/>
          <w:sz w:val="28"/>
          <w:cs/>
        </w:rPr>
        <w:t>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31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F77F15">
        <w:rPr>
          <w:rFonts w:asciiTheme="majorBidi" w:hAnsiTheme="majorBidi" w:cstheme="majorBidi"/>
          <w:color w:val="000000"/>
          <w:sz w:val="28"/>
        </w:rPr>
        <w:t>256</w:t>
      </w:r>
      <w:r w:rsidR="005019AA" w:rsidRPr="00F77F15">
        <w:rPr>
          <w:rFonts w:asciiTheme="majorBidi" w:hAnsiTheme="majorBidi" w:cstheme="majorBidi"/>
          <w:color w:val="000000"/>
          <w:sz w:val="28"/>
        </w:rPr>
        <w:t>7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  <w:cs/>
        </w:rPr>
        <w:t>และ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256</w:t>
      </w:r>
      <w:r w:rsidR="005019AA" w:rsidRPr="00F77F15">
        <w:rPr>
          <w:rFonts w:asciiTheme="majorBidi" w:hAnsiTheme="majorBidi" w:cstheme="majorBidi"/>
          <w:color w:val="000000"/>
          <w:sz w:val="28"/>
        </w:rPr>
        <w:t>6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 จะเป็นดังนี้ 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270"/>
        <w:gridCol w:w="1260"/>
        <w:gridCol w:w="270"/>
        <w:gridCol w:w="1350"/>
        <w:gridCol w:w="270"/>
        <w:gridCol w:w="1170"/>
      </w:tblGrid>
      <w:tr w:rsidR="00C5158A" w:rsidRPr="00F77F15" w14:paraId="4CE1F63A" w14:textId="77777777" w:rsidTr="00B12C50">
        <w:tc>
          <w:tcPr>
            <w:tcW w:w="3060" w:type="dxa"/>
          </w:tcPr>
          <w:p w14:paraId="74D383E4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177A69B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63F6DFD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A6B491F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0E0E54F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EC9C044" w14:textId="77777777" w:rsidR="00C5158A" w:rsidRPr="00F77F15" w:rsidRDefault="00C5158A" w:rsidP="000D313F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(</w:t>
            </w: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หน่วย</w:t>
            </w: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 xml:space="preserve">: </w:t>
            </w: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พันบาท</w:t>
            </w: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)</w:t>
            </w:r>
          </w:p>
        </w:tc>
      </w:tr>
      <w:tr w:rsidR="00C5158A" w:rsidRPr="00F77F15" w14:paraId="3EC098E2" w14:textId="77777777" w:rsidTr="00B12C50">
        <w:tc>
          <w:tcPr>
            <w:tcW w:w="3060" w:type="dxa"/>
          </w:tcPr>
          <w:p w14:paraId="13AFDCED" w14:textId="77777777" w:rsidR="00C5158A" w:rsidRPr="00F77F15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BB1902" w14:textId="77777777" w:rsidR="00C5158A" w:rsidRPr="00F77F15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B4250" w14:textId="77777777" w:rsidR="00C5158A" w:rsidRPr="00F77F15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AEBAFB4" w14:textId="77777777" w:rsidR="00C5158A" w:rsidRPr="00F77F15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5019AA" w:rsidRPr="00F77F15" w14:paraId="017A9EF9" w14:textId="77777777" w:rsidTr="00B12C50">
        <w:tc>
          <w:tcPr>
            <w:tcW w:w="3060" w:type="dxa"/>
          </w:tcPr>
          <w:p w14:paraId="7DB5DFC1" w14:textId="77777777" w:rsidR="005019AA" w:rsidRPr="00F77F15" w:rsidRDefault="005019AA" w:rsidP="005019AA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55DE28" w14:textId="7889BDB1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885DE" w14:textId="77777777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44740" w14:textId="28F7C726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48DE4588" w14:textId="77777777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3FBC" w14:textId="4A23BD17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2D7FD428" w14:textId="77777777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D99A" w14:textId="65E75F7A" w:rsidR="005019AA" w:rsidRPr="00F77F15" w:rsidRDefault="005019AA" w:rsidP="005019AA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2566</w:t>
            </w:r>
          </w:p>
        </w:tc>
      </w:tr>
      <w:tr w:rsidR="005019AA" w:rsidRPr="00F77F15" w14:paraId="6B17B884" w14:textId="77777777" w:rsidTr="00B12C50">
        <w:tc>
          <w:tcPr>
            <w:tcW w:w="3060" w:type="dxa"/>
            <w:shd w:val="clear" w:color="auto" w:fill="auto"/>
          </w:tcPr>
          <w:p w14:paraId="58316882" w14:textId="77777777" w:rsidR="005019AA" w:rsidRPr="00F77F15" w:rsidRDefault="005019AA" w:rsidP="005019AA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8329F3" w14:textId="4E146D94" w:rsidR="005019AA" w:rsidRPr="00F77F15" w:rsidRDefault="00EB6253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="00F24BA9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,</w:t>
            </w:r>
            <w:r w:rsidR="00F24BA9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14ED5C12" w14:textId="77777777" w:rsidR="005019AA" w:rsidRPr="00F77F15" w:rsidRDefault="005019AA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1DDB3" w14:textId="3FFDAC04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14,482</w:t>
            </w:r>
          </w:p>
        </w:tc>
        <w:tc>
          <w:tcPr>
            <w:tcW w:w="270" w:type="dxa"/>
          </w:tcPr>
          <w:p w14:paraId="09D320F4" w14:textId="77777777" w:rsidR="005019AA" w:rsidRPr="00F77F15" w:rsidRDefault="005019AA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A3ED1D" w14:textId="24144F2A" w:rsidR="005019AA" w:rsidRPr="00F77F15" w:rsidRDefault="00BD5194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42CC150D" w14:textId="77777777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50714F" w14:textId="070BAE22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</w:tr>
      <w:tr w:rsidR="005019AA" w:rsidRPr="00F77F15" w14:paraId="0036FA35" w14:textId="77777777" w:rsidTr="00B12C50">
        <w:tc>
          <w:tcPr>
            <w:tcW w:w="3060" w:type="dxa"/>
            <w:shd w:val="clear" w:color="auto" w:fill="auto"/>
          </w:tcPr>
          <w:p w14:paraId="080E9179" w14:textId="77777777" w:rsidR="005019AA" w:rsidRPr="00F77F15" w:rsidRDefault="005019AA" w:rsidP="005019AA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1EF89A1" w14:textId="38D6D0C8" w:rsidR="005019AA" w:rsidRPr="00F77F15" w:rsidRDefault="00EB6253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196,</w:t>
            </w:r>
            <w:r w:rsidR="00BD5194"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4D7FA195" w14:textId="77777777" w:rsidR="005019AA" w:rsidRPr="00F77F15" w:rsidRDefault="005019AA" w:rsidP="005019AA">
            <w:pPr>
              <w:ind w:left="360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</w:tcPr>
          <w:p w14:paraId="34669E88" w14:textId="45B0FEE3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203,445</w:t>
            </w:r>
          </w:p>
        </w:tc>
        <w:tc>
          <w:tcPr>
            <w:tcW w:w="270" w:type="dxa"/>
          </w:tcPr>
          <w:p w14:paraId="5FDC933B" w14:textId="77777777" w:rsidR="005019AA" w:rsidRPr="00F77F15" w:rsidRDefault="005019AA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0937BE" w14:textId="3A2DD52D" w:rsidR="005019AA" w:rsidRPr="00F77F15" w:rsidRDefault="00BD5194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78AC50C8" w14:textId="77777777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A403EB" w14:textId="0FB464B0" w:rsidR="005019AA" w:rsidRPr="00F77F15" w:rsidRDefault="005019AA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F77F1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</w:tr>
      <w:tr w:rsidR="00561E07" w:rsidRPr="00F77F15" w14:paraId="2A92BD69" w14:textId="77777777" w:rsidTr="00B12C50">
        <w:tc>
          <w:tcPr>
            <w:tcW w:w="3060" w:type="dxa"/>
            <w:shd w:val="clear" w:color="auto" w:fill="auto"/>
          </w:tcPr>
          <w:p w14:paraId="7BA13FE2" w14:textId="77777777" w:rsidR="00561E07" w:rsidRPr="00F77F15" w:rsidRDefault="00561E07" w:rsidP="005019AA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1260" w:type="dxa"/>
          </w:tcPr>
          <w:p w14:paraId="741CC8B8" w14:textId="77777777" w:rsidR="00561E07" w:rsidRPr="00F77F15" w:rsidRDefault="00561E07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4D325C" w14:textId="77777777" w:rsidR="00561E07" w:rsidRPr="00F77F15" w:rsidRDefault="00561E07" w:rsidP="005019AA">
            <w:pPr>
              <w:ind w:left="360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</w:tcPr>
          <w:p w14:paraId="1F919C1C" w14:textId="77777777" w:rsidR="00561E07" w:rsidRPr="00F77F15" w:rsidRDefault="00561E07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301EA9DA" w14:textId="77777777" w:rsidR="00561E07" w:rsidRPr="00F77F15" w:rsidRDefault="00561E07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366D535" w14:textId="77777777" w:rsidR="00561E07" w:rsidRPr="00F77F15" w:rsidRDefault="00561E07" w:rsidP="005019AA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3B0E10E5" w14:textId="77777777" w:rsidR="00561E07" w:rsidRPr="00F77F15" w:rsidRDefault="00561E07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5AAF556" w14:textId="77777777" w:rsidR="00561E07" w:rsidRPr="00F77F15" w:rsidRDefault="00561E07" w:rsidP="005019AA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</w:tr>
    </w:tbl>
    <w:p w14:paraId="582980B2" w14:textId="3CBEEB33" w:rsidR="00C5158A" w:rsidRDefault="00C5158A" w:rsidP="00561E07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F77F15">
        <w:rPr>
          <w:rFonts w:asciiTheme="majorBidi" w:hAnsiTheme="majorBidi" w:cstheme="majorBidi"/>
          <w:color w:val="000000"/>
          <w:sz w:val="28"/>
        </w:rPr>
        <w:t xml:space="preserve">31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F77F15">
        <w:rPr>
          <w:rFonts w:asciiTheme="majorBidi" w:hAnsiTheme="majorBidi" w:cstheme="majorBidi"/>
          <w:color w:val="000000"/>
          <w:sz w:val="28"/>
        </w:rPr>
        <w:t>256</w:t>
      </w:r>
      <w:r w:rsidR="005019AA" w:rsidRPr="00F77F15">
        <w:rPr>
          <w:rFonts w:asciiTheme="majorBidi" w:hAnsiTheme="majorBidi" w:cstheme="majorBidi"/>
          <w:color w:val="000000"/>
          <w:sz w:val="28"/>
        </w:rPr>
        <w:t>7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F77F15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F77F15">
        <w:rPr>
          <w:rFonts w:asciiTheme="majorBidi" w:hAnsiTheme="majorBidi" w:cstheme="majorBidi"/>
          <w:color w:val="000000"/>
          <w:sz w:val="28"/>
          <w:cs/>
        </w:rPr>
        <w:t>มียอดคงเหลือของยานพาหนะซึ่งได้มาภายใต้สัญญาเช่า</w:t>
      </w:r>
      <w:r w:rsidR="00EE637B" w:rsidRPr="00F77F15">
        <w:rPr>
          <w:rFonts w:asciiTheme="majorBidi" w:hAnsiTheme="majorBidi" w:cstheme="majorBidi"/>
          <w:color w:val="000000"/>
          <w:sz w:val="28"/>
          <w:cs/>
        </w:rPr>
        <w:t>เงินทุน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 โดยมีมูลค่าสุทธิ</w:t>
      </w:r>
      <w:r w:rsidR="0032385E">
        <w:rPr>
          <w:rFonts w:asciiTheme="majorBidi" w:hAnsiTheme="majorBidi" w:cstheme="majorBidi"/>
          <w:color w:val="000000"/>
          <w:sz w:val="28"/>
        </w:rPr>
        <w:t xml:space="preserve"> 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ตามบัญชีเป็นจำนวนเงิน </w:t>
      </w:r>
      <w:r w:rsidR="00CA4880" w:rsidRPr="00F77F15">
        <w:rPr>
          <w:rFonts w:asciiTheme="majorBidi" w:hAnsiTheme="majorBidi" w:cstheme="majorBidi"/>
          <w:color w:val="000000"/>
          <w:sz w:val="28"/>
        </w:rPr>
        <w:t>4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F77F1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DA44BF" w:rsidRPr="00F77F15">
        <w:rPr>
          <w:rFonts w:asciiTheme="majorBidi" w:hAnsiTheme="majorBidi" w:cstheme="majorBidi"/>
          <w:color w:val="000000"/>
          <w:sz w:val="28"/>
        </w:rPr>
        <w:t>(256</w:t>
      </w:r>
      <w:r w:rsidR="005019AA" w:rsidRPr="00F77F15">
        <w:rPr>
          <w:rFonts w:asciiTheme="majorBidi" w:hAnsiTheme="majorBidi" w:cstheme="majorBidi"/>
          <w:color w:val="000000"/>
          <w:sz w:val="28"/>
        </w:rPr>
        <w:t>6</w:t>
      </w:r>
      <w:r w:rsidR="00DA44BF" w:rsidRPr="00F77F15">
        <w:rPr>
          <w:rFonts w:asciiTheme="majorBidi" w:hAnsiTheme="majorBidi" w:cstheme="majorBidi"/>
          <w:color w:val="000000"/>
          <w:sz w:val="28"/>
        </w:rPr>
        <w:t xml:space="preserve">: </w:t>
      </w:r>
      <w:r w:rsidR="005019AA" w:rsidRPr="00F77F15">
        <w:rPr>
          <w:rFonts w:asciiTheme="majorBidi" w:hAnsiTheme="majorBidi" w:cstheme="majorBidi"/>
          <w:color w:val="000000"/>
          <w:sz w:val="28"/>
        </w:rPr>
        <w:t>5</w:t>
      </w:r>
      <w:r w:rsidR="00DA44BF"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="00DA44BF" w:rsidRPr="00F77F15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F77F15">
        <w:rPr>
          <w:rFonts w:asciiTheme="majorBidi" w:hAnsiTheme="majorBidi" w:cstheme="majorBidi"/>
          <w:color w:val="000000"/>
          <w:sz w:val="28"/>
        </w:rPr>
        <w:t>)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(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งบการเงินเฉพาะกิจการ: </w:t>
      </w:r>
      <w:r w:rsidR="00CA4880" w:rsidRPr="00F77F15">
        <w:rPr>
          <w:rFonts w:asciiTheme="majorBidi" w:hAnsiTheme="majorBidi" w:cstheme="majorBidi"/>
          <w:color w:val="000000"/>
          <w:sz w:val="28"/>
        </w:rPr>
        <w:t>4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  <w:cs/>
        </w:rPr>
        <w:t>ล้านบาท (</w:t>
      </w:r>
      <w:r w:rsidRPr="00F77F15">
        <w:rPr>
          <w:rFonts w:asciiTheme="majorBidi" w:hAnsiTheme="majorBidi" w:cstheme="majorBidi"/>
          <w:color w:val="000000"/>
          <w:sz w:val="28"/>
        </w:rPr>
        <w:t>256</w:t>
      </w:r>
      <w:r w:rsidR="005019AA" w:rsidRPr="00F77F15">
        <w:rPr>
          <w:rFonts w:asciiTheme="majorBidi" w:hAnsiTheme="majorBidi" w:cstheme="majorBidi"/>
          <w:color w:val="000000"/>
          <w:sz w:val="28"/>
        </w:rPr>
        <w:t>6</w:t>
      </w:r>
      <w:r w:rsidRPr="00F77F15">
        <w:rPr>
          <w:rFonts w:asciiTheme="majorBidi" w:hAnsiTheme="majorBidi" w:cstheme="majorBidi"/>
          <w:color w:val="000000"/>
          <w:sz w:val="28"/>
        </w:rPr>
        <w:t xml:space="preserve">: </w:t>
      </w:r>
      <w:r w:rsidR="005019AA" w:rsidRPr="00F77F15">
        <w:rPr>
          <w:rFonts w:asciiTheme="majorBidi" w:hAnsiTheme="majorBidi" w:cstheme="majorBidi"/>
          <w:color w:val="000000"/>
          <w:sz w:val="28"/>
        </w:rPr>
        <w:t>5</w:t>
      </w:r>
      <w:r w:rsidR="00DA44BF"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Pr="00F77F15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F77F15">
        <w:rPr>
          <w:rFonts w:asciiTheme="majorBidi" w:hAnsiTheme="majorBidi" w:cstheme="majorBidi"/>
          <w:color w:val="000000"/>
          <w:sz w:val="28"/>
        </w:rPr>
        <w:t>))</w:t>
      </w:r>
    </w:p>
    <w:p w14:paraId="73929358" w14:textId="77777777" w:rsidR="00561E07" w:rsidRPr="00F77F15" w:rsidRDefault="00561E07" w:rsidP="00561E07">
      <w:pPr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B3B0468" w14:textId="61734269" w:rsidR="00C5158A" w:rsidRPr="00EA0916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  <w:sectPr w:rsidR="00C5158A" w:rsidRPr="00EA0916" w:rsidSect="00CA3C1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F77F15">
        <w:rPr>
          <w:rFonts w:asciiTheme="majorBidi" w:hAnsiTheme="majorBidi" w:cstheme="majorBidi"/>
          <w:color w:val="000000"/>
          <w:sz w:val="28"/>
        </w:rPr>
        <w:t xml:space="preserve">31 </w:t>
      </w:r>
      <w:r w:rsidRPr="00F77F15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F77F15">
        <w:rPr>
          <w:rFonts w:asciiTheme="majorBidi" w:hAnsiTheme="majorBidi" w:cstheme="majorBidi"/>
          <w:color w:val="000000"/>
          <w:sz w:val="28"/>
        </w:rPr>
        <w:t>256</w:t>
      </w:r>
      <w:r w:rsidR="00730E80" w:rsidRPr="00F77F15">
        <w:rPr>
          <w:rFonts w:asciiTheme="majorBidi" w:hAnsiTheme="majorBidi" w:cstheme="majorBidi"/>
          <w:color w:val="000000"/>
          <w:sz w:val="28"/>
        </w:rPr>
        <w:t>7</w:t>
      </w:r>
      <w:r w:rsidRPr="00F77F15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F77F15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F77F15">
        <w:rPr>
          <w:rFonts w:asciiTheme="majorBidi" w:hAnsiTheme="majorBidi" w:cstheme="majorBidi"/>
          <w:color w:val="000000"/>
          <w:sz w:val="28"/>
          <w:cs/>
        </w:rPr>
        <w:t>มีอาคารและอุปกรณ์จำนวนหนึ่งซึ่งตัดค่าเสื่อมราคา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หมดแล้วแต่ยังใช้งานอยู่ </w:t>
      </w:r>
      <w:r w:rsidR="00D35554">
        <w:rPr>
          <w:rFonts w:asciiTheme="majorBidi" w:hAnsiTheme="majorBidi" w:cstheme="majorBidi"/>
          <w:color w:val="000000"/>
          <w:sz w:val="28"/>
        </w:rPr>
        <w:t xml:space="preserve">  </w:t>
      </w:r>
      <w:r w:rsidRPr="00EA0916">
        <w:rPr>
          <w:rFonts w:asciiTheme="majorBidi" w:hAnsiTheme="majorBidi" w:cstheme="majorBidi"/>
          <w:color w:val="000000"/>
          <w:sz w:val="28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44BF" w:rsidRPr="00EA091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FD2519">
        <w:rPr>
          <w:rFonts w:asciiTheme="majorBidi" w:hAnsiTheme="majorBidi" w:cstheme="majorBidi"/>
          <w:color w:val="000000"/>
          <w:sz w:val="28"/>
        </w:rPr>
        <w:t>38</w:t>
      </w:r>
      <w:r w:rsidR="00EE708D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="00807ACA"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</w:rPr>
        <w:t>(256</w:t>
      </w:r>
      <w:r w:rsidR="00F56AFE">
        <w:rPr>
          <w:rFonts w:asciiTheme="majorBidi" w:hAnsiTheme="majorBidi" w:cstheme="majorBidi"/>
          <w:color w:val="000000"/>
          <w:sz w:val="28"/>
        </w:rPr>
        <w:t>6</w:t>
      </w:r>
      <w:r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F56AFE">
        <w:rPr>
          <w:rFonts w:asciiTheme="majorBidi" w:hAnsiTheme="majorBidi" w:cstheme="majorBidi"/>
          <w:color w:val="000000"/>
          <w:sz w:val="28"/>
        </w:rPr>
        <w:t>24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ล้านบาท) (งบการเงินเฉพาะกิจการ: </w:t>
      </w:r>
      <w:r w:rsidR="00946757">
        <w:rPr>
          <w:rFonts w:asciiTheme="majorBidi" w:hAnsiTheme="majorBidi" w:cstheme="majorBidi"/>
          <w:color w:val="000000"/>
          <w:sz w:val="28"/>
        </w:rPr>
        <w:t>3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 (</w:t>
      </w:r>
      <w:r w:rsidRPr="00EA0916">
        <w:rPr>
          <w:rFonts w:asciiTheme="majorBidi" w:hAnsiTheme="majorBidi" w:cstheme="majorBidi"/>
          <w:color w:val="000000"/>
          <w:sz w:val="28"/>
        </w:rPr>
        <w:t>256</w:t>
      </w:r>
      <w:r w:rsidR="00F56AFE">
        <w:rPr>
          <w:rFonts w:asciiTheme="majorBidi" w:hAnsiTheme="majorBidi" w:cstheme="majorBidi"/>
          <w:color w:val="000000"/>
          <w:sz w:val="28"/>
        </w:rPr>
        <w:t>6</w:t>
      </w:r>
      <w:r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F56AFE">
        <w:rPr>
          <w:rFonts w:asciiTheme="majorBidi" w:hAnsiTheme="majorBidi" w:cstheme="majorBidi"/>
          <w:color w:val="000000"/>
          <w:sz w:val="28"/>
        </w:rPr>
        <w:t>7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ล้านบาท)</w:t>
      </w:r>
      <w:r w:rsidR="00DA44BF" w:rsidRPr="00EA0916">
        <w:rPr>
          <w:rFonts w:asciiTheme="majorBidi" w:hAnsiTheme="majorBidi" w:cstheme="majorBidi"/>
          <w:color w:val="000000"/>
          <w:sz w:val="28"/>
        </w:rPr>
        <w:t>)</w:t>
      </w:r>
    </w:p>
    <w:p w14:paraId="605B5F6D" w14:textId="32B4C539" w:rsidR="00C5158A" w:rsidRPr="00657820" w:rsidRDefault="00C5158A" w:rsidP="00CE6940">
      <w:pPr>
        <w:pStyle w:val="ListParagraph"/>
        <w:numPr>
          <w:ilvl w:val="0"/>
          <w:numId w:val="1"/>
        </w:numPr>
        <w:tabs>
          <w:tab w:val="left" w:pos="9180"/>
        </w:tabs>
        <w:spacing w:after="120"/>
        <w:ind w:left="360" w:right="-266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2C68B6EF" w14:textId="736FB7AA" w:rsidR="00C5158A" w:rsidRPr="009E13D8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9E13D8">
        <w:rPr>
          <w:rFonts w:asciiTheme="majorBidi" w:hAnsiTheme="majorBidi" w:cstheme="majorBidi"/>
          <w:color w:val="000000"/>
          <w:sz w:val="28"/>
          <w:cs/>
          <w:lang w:val="en-GB"/>
        </w:rPr>
        <w:t>รายการเปลี่ยนแปลงของบัญชีสินทรัพย์สิทธิการใช้</w:t>
      </w:r>
      <w:r w:rsidRPr="009E13D8">
        <w:rPr>
          <w:rFonts w:asciiTheme="majorBidi" w:hAnsiTheme="majorBidi" w:cstheme="majorBidi"/>
          <w:sz w:val="28"/>
          <w:cs/>
          <w:lang w:val="en-GB"/>
        </w:rPr>
        <w:t>สำหรับปีสิ้นสุดวันที่</w:t>
      </w:r>
      <w:r w:rsidRPr="009E13D8">
        <w:rPr>
          <w:rFonts w:asciiTheme="majorBidi" w:hAnsiTheme="majorBidi" w:cstheme="majorBidi"/>
          <w:sz w:val="28"/>
          <w:lang w:val="en-GB"/>
        </w:rPr>
        <w:t xml:space="preserve"> </w:t>
      </w:r>
      <w:r w:rsidRPr="009E13D8">
        <w:rPr>
          <w:rFonts w:asciiTheme="majorBidi" w:hAnsiTheme="majorBidi" w:cstheme="majorBidi"/>
          <w:sz w:val="28"/>
        </w:rPr>
        <w:t>31</w:t>
      </w:r>
      <w:r w:rsidRPr="009E13D8">
        <w:rPr>
          <w:rFonts w:asciiTheme="majorBidi" w:hAnsiTheme="majorBidi" w:cstheme="majorBidi"/>
          <w:sz w:val="28"/>
          <w:cs/>
        </w:rPr>
        <w:t xml:space="preserve"> ธันวาคม</w:t>
      </w:r>
      <w:r w:rsidRPr="009E13D8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9E13D8">
        <w:rPr>
          <w:rFonts w:asciiTheme="majorBidi" w:hAnsiTheme="majorBidi" w:cstheme="majorBidi"/>
          <w:color w:val="000000"/>
          <w:sz w:val="28"/>
        </w:rPr>
        <w:t>256</w:t>
      </w:r>
      <w:r w:rsidR="00F56AFE" w:rsidRPr="009E13D8">
        <w:rPr>
          <w:rFonts w:asciiTheme="majorBidi" w:hAnsiTheme="majorBidi" w:cstheme="majorBidi"/>
          <w:color w:val="000000"/>
          <w:sz w:val="28"/>
        </w:rPr>
        <w:t>7</w:t>
      </w:r>
      <w:r w:rsidR="00D34B8E" w:rsidRPr="009E13D8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D34B8E" w:rsidRPr="009E13D8">
        <w:rPr>
          <w:rFonts w:asciiTheme="majorBidi" w:hAnsiTheme="majorBidi" w:cstheme="majorBidi"/>
          <w:color w:val="000000"/>
          <w:sz w:val="28"/>
        </w:rPr>
        <w:t>2</w:t>
      </w:r>
      <w:r w:rsidR="005631E4" w:rsidRPr="009E13D8">
        <w:rPr>
          <w:rFonts w:asciiTheme="majorBidi" w:hAnsiTheme="majorBidi" w:cstheme="majorBidi"/>
          <w:color w:val="000000"/>
          <w:sz w:val="28"/>
        </w:rPr>
        <w:t>56</w:t>
      </w:r>
      <w:r w:rsidR="00F56AFE" w:rsidRPr="009E13D8">
        <w:rPr>
          <w:rFonts w:asciiTheme="majorBidi" w:hAnsiTheme="majorBidi" w:cstheme="majorBidi"/>
          <w:color w:val="000000"/>
          <w:sz w:val="28"/>
        </w:rPr>
        <w:t>6</w:t>
      </w:r>
      <w:r w:rsidRPr="009E13D8">
        <w:rPr>
          <w:rFonts w:asciiTheme="majorBidi" w:hAnsiTheme="majorBidi" w:cstheme="majorBidi"/>
          <w:color w:val="000000"/>
          <w:sz w:val="28"/>
        </w:rPr>
        <w:t xml:space="preserve"> </w:t>
      </w:r>
      <w:r w:rsidRPr="009E13D8">
        <w:rPr>
          <w:rFonts w:asciiTheme="majorBidi" w:hAnsiTheme="majorBidi" w:cstheme="majorBidi"/>
          <w:color w:val="000000"/>
          <w:sz w:val="28"/>
          <w:cs/>
        </w:rPr>
        <w:t>แบ่งตามประเภทสินทรัพย์สรุปได้ดังนี้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1396"/>
        <w:gridCol w:w="60"/>
        <w:gridCol w:w="35"/>
        <w:gridCol w:w="942"/>
        <w:gridCol w:w="193"/>
        <w:gridCol w:w="114"/>
        <w:gridCol w:w="1160"/>
        <w:gridCol w:w="139"/>
        <w:gridCol w:w="1249"/>
        <w:gridCol w:w="89"/>
        <w:gridCol w:w="1369"/>
      </w:tblGrid>
      <w:tr w:rsidR="00B72F3C" w:rsidRPr="00F52DE4" w14:paraId="576EFD6E" w14:textId="77777777" w:rsidTr="00E92BA5">
        <w:trPr>
          <w:trHeight w:val="144"/>
        </w:trPr>
        <w:tc>
          <w:tcPr>
            <w:tcW w:w="2457" w:type="dxa"/>
          </w:tcPr>
          <w:p w14:paraId="483EBC9A" w14:textId="77777777" w:rsidR="00B72F3C" w:rsidRPr="00F52DE4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8" w:type="dxa"/>
          </w:tcPr>
          <w:p w14:paraId="29D62841" w14:textId="77777777" w:rsidR="00B72F3C" w:rsidRPr="00F52DE4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" w:type="dxa"/>
          </w:tcPr>
          <w:p w14:paraId="17D303F5" w14:textId="77777777" w:rsidR="00B72F3C" w:rsidRPr="00F52DE4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5" w:type="dxa"/>
            <w:gridSpan w:val="2"/>
          </w:tcPr>
          <w:p w14:paraId="3FAF873B" w14:textId="77777777" w:rsidR="00B72F3C" w:rsidRPr="00F52DE4" w:rsidRDefault="00B72F3C" w:rsidP="000D313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0" w:type="dxa"/>
            <w:gridSpan w:val="3"/>
          </w:tcPr>
          <w:p w14:paraId="154B8647" w14:textId="0043AF7A" w:rsidR="00B72F3C" w:rsidRPr="00F52DE4" w:rsidRDefault="00B72F3C" w:rsidP="000D313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40" w:type="dxa"/>
          </w:tcPr>
          <w:p w14:paraId="38FEFBB2" w14:textId="77777777" w:rsidR="00B72F3C" w:rsidRPr="00F52DE4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1" w:type="dxa"/>
            <w:gridSpan w:val="3"/>
          </w:tcPr>
          <w:p w14:paraId="5D83E1E3" w14:textId="46DD75DA" w:rsidR="00B72F3C" w:rsidRPr="00F52DE4" w:rsidRDefault="00B72F3C" w:rsidP="00B72F3C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พันบาท)</w:t>
            </w:r>
          </w:p>
        </w:tc>
      </w:tr>
      <w:tr w:rsidR="001F1C5C" w:rsidRPr="00F52DE4" w14:paraId="28B927F4" w14:textId="77777777" w:rsidTr="00E92BA5">
        <w:trPr>
          <w:trHeight w:val="144"/>
        </w:trPr>
        <w:tc>
          <w:tcPr>
            <w:tcW w:w="2457" w:type="dxa"/>
          </w:tcPr>
          <w:p w14:paraId="57FD56B3" w14:textId="77777777" w:rsidR="001F1C5C" w:rsidRPr="00F52DE4" w:rsidRDefault="001F1C5C" w:rsidP="000D313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04" w:type="dxa"/>
            <w:gridSpan w:val="11"/>
            <w:tcBorders>
              <w:bottom w:val="single" w:sz="4" w:space="0" w:color="auto"/>
            </w:tcBorders>
          </w:tcPr>
          <w:p w14:paraId="4CD6016E" w14:textId="290AAACA" w:rsidR="001F1C5C" w:rsidRPr="00F52DE4" w:rsidRDefault="001F1C5C" w:rsidP="000D313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B72F3C" w:rsidRPr="00F52DE4" w14:paraId="39A5B2B9" w14:textId="77777777" w:rsidTr="00E92BA5">
        <w:trPr>
          <w:trHeight w:val="144"/>
        </w:trPr>
        <w:tc>
          <w:tcPr>
            <w:tcW w:w="2457" w:type="dxa"/>
          </w:tcPr>
          <w:p w14:paraId="623E8E49" w14:textId="77777777" w:rsidR="00B72F3C" w:rsidRPr="00F52DE4" w:rsidRDefault="00B72F3C" w:rsidP="00B72F3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A1D5C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ยอดยกมา</w:t>
            </w:r>
          </w:p>
          <w:p w14:paraId="63D33C72" w14:textId="77777777" w:rsidR="00853066" w:rsidRPr="00F52DE4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853066"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40B103F2" w14:textId="366E67A4" w:rsidR="00B72F3C" w:rsidRPr="00F52DE4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D9436E" w:rsidRPr="00F52DE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5" w:type="dxa"/>
            <w:gridSpan w:val="2"/>
            <w:vAlign w:val="bottom"/>
          </w:tcPr>
          <w:p w14:paraId="22828295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84CB3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15" w:type="dxa"/>
            <w:vAlign w:val="bottom"/>
          </w:tcPr>
          <w:p w14:paraId="37F66A0F" w14:textId="77777777" w:rsidR="00B72F3C" w:rsidRPr="00F52DE4" w:rsidRDefault="00B72F3C" w:rsidP="00D303A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15D8" w14:textId="5DCCEE85" w:rsidR="00B72F3C" w:rsidRPr="00F52DE4" w:rsidRDefault="00B72F3C" w:rsidP="006C55CE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ลดลง)</w:t>
            </w:r>
          </w:p>
        </w:tc>
        <w:tc>
          <w:tcPr>
            <w:tcW w:w="90" w:type="dxa"/>
            <w:vAlign w:val="bottom"/>
          </w:tcPr>
          <w:p w14:paraId="4EE1C220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D5FA" w14:textId="77777777" w:rsidR="00B136B5" w:rsidRPr="00F52DE4" w:rsidRDefault="00B136B5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</w:t>
            </w:r>
          </w:p>
          <w:p w14:paraId="3D69B664" w14:textId="315FA0A7" w:rsidR="00B72F3C" w:rsidRPr="00F52DE4" w:rsidRDefault="00B136B5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โอนออก)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B86F9A4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773F" w14:textId="77777777" w:rsidR="00B72F3C" w:rsidRPr="00F52DE4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9FEA8FC" w14:textId="1CB75CE4" w:rsidR="00B72F3C" w:rsidRPr="00F52DE4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853066"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256</w:t>
            </w:r>
            <w:r w:rsidR="00D9436E" w:rsidRPr="00F52DE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B72F3C" w:rsidRPr="00F52DE4" w14:paraId="3C9C60BA" w14:textId="77777777" w:rsidTr="00E92BA5">
        <w:trPr>
          <w:trHeight w:val="144"/>
        </w:trPr>
        <w:tc>
          <w:tcPr>
            <w:tcW w:w="2457" w:type="dxa"/>
          </w:tcPr>
          <w:p w14:paraId="487E2DDD" w14:textId="09AAEC22" w:rsidR="00B72F3C" w:rsidRPr="00F52DE4" w:rsidRDefault="00FE5A91" w:rsidP="00FF5E12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408" w:type="dxa"/>
          </w:tcPr>
          <w:p w14:paraId="2BB24F2D" w14:textId="6FE4B878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07A9AC08" w14:textId="77777777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3396A1A" w14:textId="11FB4723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" w:type="dxa"/>
          </w:tcPr>
          <w:p w14:paraId="2E66152B" w14:textId="77777777" w:rsidR="00B72F3C" w:rsidRPr="00F52DE4" w:rsidRDefault="00B72F3C" w:rsidP="00B72F3C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CA82DF5" w14:textId="57FCA2B8" w:rsidR="00B72F3C" w:rsidRPr="00F52DE4" w:rsidRDefault="00B72F3C" w:rsidP="00B72F3C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19247FD" w14:textId="77777777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AF7C08E" w14:textId="7B53C6C0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2FC67" w14:textId="77777777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4E6FD9D" w14:textId="573DDCFD" w:rsidR="00B72F3C" w:rsidRPr="00F52DE4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9436E" w:rsidRPr="00F52DE4" w14:paraId="6E5C58E0" w14:textId="77777777" w:rsidTr="00E92BA5">
        <w:trPr>
          <w:trHeight w:val="144"/>
        </w:trPr>
        <w:tc>
          <w:tcPr>
            <w:tcW w:w="2457" w:type="dxa"/>
          </w:tcPr>
          <w:p w14:paraId="38C10DD1" w14:textId="7EB42E69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408" w:type="dxa"/>
          </w:tcPr>
          <w:p w14:paraId="613BEAC2" w14:textId="5E6F60E4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187,812</w:t>
            </w:r>
          </w:p>
        </w:tc>
        <w:tc>
          <w:tcPr>
            <w:tcW w:w="95" w:type="dxa"/>
            <w:gridSpan w:val="2"/>
          </w:tcPr>
          <w:p w14:paraId="5DFCF604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4C76E3A6" w14:textId="0451BC14" w:rsidR="00D9436E" w:rsidRPr="00F52DE4" w:rsidRDefault="00953CC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,129</w:t>
            </w:r>
          </w:p>
        </w:tc>
        <w:tc>
          <w:tcPr>
            <w:tcW w:w="115" w:type="dxa"/>
          </w:tcPr>
          <w:p w14:paraId="08083C3D" w14:textId="77777777" w:rsidR="00D9436E" w:rsidRPr="00F52DE4" w:rsidRDefault="00D9436E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EFB96F9" w14:textId="71C3169F" w:rsidR="00D9436E" w:rsidRPr="00F52DE4" w:rsidRDefault="00120E3A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4DBABBE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A587756" w14:textId="588DB384" w:rsidR="00D9436E" w:rsidRPr="00F52DE4" w:rsidRDefault="005F4EFC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6D383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8C5FBDE" w14:textId="2B5358C0" w:rsidR="00D9436E" w:rsidRPr="00F52DE4" w:rsidRDefault="00223842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192,941</w:t>
            </w:r>
          </w:p>
        </w:tc>
      </w:tr>
      <w:tr w:rsidR="00D9436E" w:rsidRPr="00F52DE4" w14:paraId="7C8D73E2" w14:textId="77777777" w:rsidTr="00E92BA5">
        <w:trPr>
          <w:trHeight w:val="144"/>
        </w:trPr>
        <w:tc>
          <w:tcPr>
            <w:tcW w:w="2457" w:type="dxa"/>
          </w:tcPr>
          <w:p w14:paraId="5637A09A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408" w:type="dxa"/>
          </w:tcPr>
          <w:p w14:paraId="2F191667" w14:textId="798C1318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1,024</w:t>
            </w:r>
          </w:p>
        </w:tc>
        <w:tc>
          <w:tcPr>
            <w:tcW w:w="95" w:type="dxa"/>
            <w:gridSpan w:val="2"/>
          </w:tcPr>
          <w:p w14:paraId="18628FD9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8352E3C" w14:textId="6731526A" w:rsidR="00D9436E" w:rsidRPr="00F52DE4" w:rsidRDefault="00FB1265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13,424</w:t>
            </w:r>
          </w:p>
        </w:tc>
        <w:tc>
          <w:tcPr>
            <w:tcW w:w="115" w:type="dxa"/>
          </w:tcPr>
          <w:p w14:paraId="454078A9" w14:textId="77777777" w:rsidR="00D9436E" w:rsidRPr="00F52DE4" w:rsidRDefault="00D9436E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B3B6254" w14:textId="14E9E78B" w:rsidR="00D9436E" w:rsidRPr="00F52DE4" w:rsidRDefault="005F4EFC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(13,523)</w:t>
            </w:r>
          </w:p>
        </w:tc>
        <w:tc>
          <w:tcPr>
            <w:tcW w:w="90" w:type="dxa"/>
          </w:tcPr>
          <w:p w14:paraId="32A154AF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03802A3" w14:textId="4F2CB5AE" w:rsidR="00D9436E" w:rsidRPr="00F52DE4" w:rsidRDefault="005F4EFC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A040D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68B8FB" w14:textId="798B44A3" w:rsidR="00D9436E" w:rsidRPr="00F52DE4" w:rsidRDefault="003D09B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925</w:t>
            </w:r>
          </w:p>
        </w:tc>
      </w:tr>
      <w:tr w:rsidR="00D9436E" w:rsidRPr="00F52DE4" w14:paraId="5DC739F4" w14:textId="77777777" w:rsidTr="00E92BA5">
        <w:trPr>
          <w:trHeight w:val="144"/>
        </w:trPr>
        <w:tc>
          <w:tcPr>
            <w:tcW w:w="2457" w:type="dxa"/>
          </w:tcPr>
          <w:p w14:paraId="59A3AB4C" w14:textId="4319C943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408" w:type="dxa"/>
          </w:tcPr>
          <w:p w14:paraId="76EF68BC" w14:textId="6C1CDA3D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5,633</w:t>
            </w:r>
          </w:p>
        </w:tc>
        <w:tc>
          <w:tcPr>
            <w:tcW w:w="95" w:type="dxa"/>
            <w:gridSpan w:val="2"/>
          </w:tcPr>
          <w:p w14:paraId="5CC602D7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3367D9E2" w14:textId="0B380AEF" w:rsidR="00D9436E" w:rsidRPr="00F52DE4" w:rsidRDefault="00A64822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" w:type="dxa"/>
          </w:tcPr>
          <w:p w14:paraId="217F6FFD" w14:textId="77777777" w:rsidR="00D9436E" w:rsidRPr="00F52DE4" w:rsidRDefault="00D9436E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1E7C88" w14:textId="226684AF" w:rsidR="00D9436E" w:rsidRPr="00B36197" w:rsidRDefault="005F4EFC" w:rsidP="00D9436E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619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9CD31D7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9C478B" w14:textId="0142AF2E" w:rsidR="00D9436E" w:rsidRPr="00F52DE4" w:rsidRDefault="005F4EFC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18D0B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0782F9C" w14:textId="3AEA7770" w:rsidR="00D9436E" w:rsidRPr="00F52DE4" w:rsidRDefault="00207317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5,633</w:t>
            </w:r>
          </w:p>
        </w:tc>
      </w:tr>
      <w:tr w:rsidR="00D9436E" w:rsidRPr="00F52DE4" w14:paraId="15DA5039" w14:textId="77777777" w:rsidTr="00E92BA5">
        <w:trPr>
          <w:trHeight w:val="144"/>
        </w:trPr>
        <w:tc>
          <w:tcPr>
            <w:tcW w:w="2457" w:type="dxa"/>
          </w:tcPr>
          <w:p w14:paraId="3F072E04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08" w:type="dxa"/>
            <w:shd w:val="clear" w:color="auto" w:fill="auto"/>
          </w:tcPr>
          <w:p w14:paraId="117D2A45" w14:textId="0EE0B916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6,206</w:t>
            </w:r>
          </w:p>
        </w:tc>
        <w:tc>
          <w:tcPr>
            <w:tcW w:w="95" w:type="dxa"/>
            <w:gridSpan w:val="2"/>
          </w:tcPr>
          <w:p w14:paraId="2D92B4B4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702B21B9" w14:textId="0008216F" w:rsidR="00D9436E" w:rsidRPr="00F52DE4" w:rsidRDefault="00A64822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" w:type="dxa"/>
          </w:tcPr>
          <w:p w14:paraId="37DB5D71" w14:textId="77777777" w:rsidR="00D9436E" w:rsidRPr="00F52DE4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A939" w14:textId="51FCE34C" w:rsidR="00D9436E" w:rsidRPr="00F52DE4" w:rsidRDefault="005F4EFC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81CCA12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9DC2A8" w14:textId="76471874" w:rsidR="00D9436E" w:rsidRPr="00F52DE4" w:rsidRDefault="005F4EFC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15D6D" w14:textId="77777777" w:rsidR="00D9436E" w:rsidRPr="00F52DE4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7CEFC80B" w14:textId="094D9FF2" w:rsidR="00D9436E" w:rsidRPr="00F52DE4" w:rsidRDefault="00502532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,206</w:t>
            </w:r>
          </w:p>
        </w:tc>
      </w:tr>
      <w:tr w:rsidR="00D9436E" w:rsidRPr="00F52DE4" w14:paraId="5FA5D598" w14:textId="77777777" w:rsidTr="00E92BA5">
        <w:trPr>
          <w:trHeight w:val="144"/>
        </w:trPr>
        <w:tc>
          <w:tcPr>
            <w:tcW w:w="2457" w:type="dxa"/>
          </w:tcPr>
          <w:p w14:paraId="734468DB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84B5" w14:textId="70C2AF40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200,675</w:t>
            </w:r>
          </w:p>
        </w:tc>
        <w:tc>
          <w:tcPr>
            <w:tcW w:w="95" w:type="dxa"/>
            <w:gridSpan w:val="2"/>
          </w:tcPr>
          <w:p w14:paraId="10255F37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859E" w14:textId="61B1DEF9" w:rsidR="00D9436E" w:rsidRPr="00F52DE4" w:rsidRDefault="00872CEB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18,553</w:t>
            </w:r>
          </w:p>
        </w:tc>
        <w:tc>
          <w:tcPr>
            <w:tcW w:w="115" w:type="dxa"/>
          </w:tcPr>
          <w:p w14:paraId="109040C8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CC090" w14:textId="1EE5C594" w:rsidR="00D9436E" w:rsidRPr="00F52DE4" w:rsidRDefault="005F4EFC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(13,523)</w:t>
            </w:r>
          </w:p>
        </w:tc>
        <w:tc>
          <w:tcPr>
            <w:tcW w:w="90" w:type="dxa"/>
          </w:tcPr>
          <w:p w14:paraId="34628F9E" w14:textId="77777777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B2" w14:textId="20820272" w:rsidR="00D9436E" w:rsidRPr="00F52DE4" w:rsidRDefault="005F4EFC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A7A852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C4EE" w14:textId="12097ACC" w:rsidR="00D9436E" w:rsidRPr="00F52DE4" w:rsidRDefault="007F3C36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205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705</w:t>
            </w:r>
          </w:p>
        </w:tc>
      </w:tr>
      <w:tr w:rsidR="00D9436E" w:rsidRPr="00F52DE4" w14:paraId="62381C2A" w14:textId="77777777" w:rsidTr="00E92BA5">
        <w:trPr>
          <w:trHeight w:val="144"/>
        </w:trPr>
        <w:tc>
          <w:tcPr>
            <w:tcW w:w="2457" w:type="dxa"/>
          </w:tcPr>
          <w:p w14:paraId="78002113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408" w:type="dxa"/>
            <w:shd w:val="clear" w:color="auto" w:fill="auto"/>
          </w:tcPr>
          <w:p w14:paraId="3801D595" w14:textId="77777777" w:rsidR="00D9436E" w:rsidRPr="00F52DE4" w:rsidRDefault="00D9436E" w:rsidP="00D9436E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02A650B6" w14:textId="77777777" w:rsidR="00D9436E" w:rsidRPr="00F52DE4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4173143C" w14:textId="77777777" w:rsidR="00D9436E" w:rsidRPr="00F52DE4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5" w:type="dxa"/>
          </w:tcPr>
          <w:p w14:paraId="117F904D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DC0B87" w14:textId="0911F8B9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78DBCD85" w14:textId="77777777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2B320B1" w14:textId="442C76F1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FA20CF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51165E9A" w14:textId="77777777" w:rsidR="00D9436E" w:rsidRPr="00F52DE4" w:rsidRDefault="00D9436E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9436E" w:rsidRPr="00F52DE4" w14:paraId="455649A2" w14:textId="77777777" w:rsidTr="00E92BA5">
        <w:trPr>
          <w:trHeight w:val="144"/>
        </w:trPr>
        <w:tc>
          <w:tcPr>
            <w:tcW w:w="2457" w:type="dxa"/>
          </w:tcPr>
          <w:p w14:paraId="1D9D6D33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408" w:type="dxa"/>
            <w:shd w:val="clear" w:color="auto" w:fill="auto"/>
          </w:tcPr>
          <w:p w14:paraId="3B72ED42" w14:textId="20476746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(64,703)</w:t>
            </w:r>
          </w:p>
        </w:tc>
        <w:tc>
          <w:tcPr>
            <w:tcW w:w="95" w:type="dxa"/>
            <w:gridSpan w:val="2"/>
          </w:tcPr>
          <w:p w14:paraId="56A00E7B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5586710" w14:textId="0BEFD466" w:rsidR="00D9436E" w:rsidRPr="00F52DE4" w:rsidRDefault="00B763F0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(15,954)</w:t>
            </w:r>
          </w:p>
        </w:tc>
        <w:tc>
          <w:tcPr>
            <w:tcW w:w="115" w:type="dxa"/>
          </w:tcPr>
          <w:p w14:paraId="661C0A54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76BD9C" w14:textId="5FE23C18" w:rsidR="00D9436E" w:rsidRPr="00F52DE4" w:rsidRDefault="001D1110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</w:tcPr>
          <w:p w14:paraId="75B47DF1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554D99F" w14:textId="477F25CC" w:rsidR="00D9436E" w:rsidRPr="00F52DE4" w:rsidRDefault="004731B8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D7B55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11CB4F2" w14:textId="017E6CA0" w:rsidR="00D9436E" w:rsidRPr="00F52DE4" w:rsidRDefault="00132422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C3B8F">
              <w:rPr>
                <w:rFonts w:asciiTheme="majorBidi" w:hAnsiTheme="majorBidi" w:cstheme="majorBidi"/>
                <w:sz w:val="27"/>
                <w:szCs w:val="27"/>
              </w:rPr>
              <w:t>80,657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9436E" w:rsidRPr="00F52DE4" w14:paraId="33882C0D" w14:textId="77777777" w:rsidTr="00E92BA5">
        <w:trPr>
          <w:trHeight w:val="144"/>
        </w:trPr>
        <w:tc>
          <w:tcPr>
            <w:tcW w:w="2457" w:type="dxa"/>
          </w:tcPr>
          <w:p w14:paraId="1A539BA7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408" w:type="dxa"/>
            <w:shd w:val="clear" w:color="auto" w:fill="auto"/>
          </w:tcPr>
          <w:p w14:paraId="148725C5" w14:textId="4EAB445D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(869)</w:t>
            </w:r>
          </w:p>
        </w:tc>
        <w:tc>
          <w:tcPr>
            <w:tcW w:w="95" w:type="dxa"/>
            <w:gridSpan w:val="2"/>
          </w:tcPr>
          <w:p w14:paraId="6D53FEC7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4A6207DC" w14:textId="68558629" w:rsidR="00D9436E" w:rsidRPr="00F52DE4" w:rsidRDefault="000F11B6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554E8"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9B3139">
              <w:rPr>
                <w:rFonts w:asciiTheme="majorBidi" w:hAnsiTheme="majorBidi" w:cstheme="majorBidi"/>
                <w:sz w:val="27"/>
                <w:szCs w:val="27"/>
              </w:rPr>
              <w:t>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5" w:type="dxa"/>
          </w:tcPr>
          <w:p w14:paraId="109470C4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D46E98" w14:textId="3C92D976" w:rsidR="00D9436E" w:rsidRPr="00F52DE4" w:rsidRDefault="004731B8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4,511</w:t>
            </w:r>
          </w:p>
        </w:tc>
        <w:tc>
          <w:tcPr>
            <w:tcW w:w="90" w:type="dxa"/>
          </w:tcPr>
          <w:p w14:paraId="3376D57C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9A397BB" w14:textId="73D9D680" w:rsidR="00D9436E" w:rsidRPr="00F52DE4" w:rsidRDefault="004731B8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00CAF6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DB13D44" w14:textId="44AEFDA9" w:rsidR="00D9436E" w:rsidRPr="00F52DE4" w:rsidRDefault="00CE4A59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2079B">
              <w:rPr>
                <w:rFonts w:asciiTheme="majorBidi" w:hAnsiTheme="majorBidi" w:cstheme="majorBidi"/>
                <w:sz w:val="27"/>
                <w:szCs w:val="27"/>
              </w:rPr>
              <w:t>853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9436E" w:rsidRPr="00F52DE4" w14:paraId="5040EC11" w14:textId="77777777" w:rsidTr="00E92BA5">
        <w:trPr>
          <w:trHeight w:val="144"/>
        </w:trPr>
        <w:tc>
          <w:tcPr>
            <w:tcW w:w="2457" w:type="dxa"/>
          </w:tcPr>
          <w:p w14:paraId="0A0EBA1B" w14:textId="3FF12174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408" w:type="dxa"/>
            <w:shd w:val="clear" w:color="auto" w:fill="auto"/>
          </w:tcPr>
          <w:p w14:paraId="720646F1" w14:textId="5EEF39F8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(3,494)</w:t>
            </w:r>
          </w:p>
        </w:tc>
        <w:tc>
          <w:tcPr>
            <w:tcW w:w="95" w:type="dxa"/>
            <w:gridSpan w:val="2"/>
          </w:tcPr>
          <w:p w14:paraId="23D59E1F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51FD13E" w14:textId="74354022" w:rsidR="00D9436E" w:rsidRPr="00F52DE4" w:rsidRDefault="000F11B6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(638)</w:t>
            </w:r>
          </w:p>
        </w:tc>
        <w:tc>
          <w:tcPr>
            <w:tcW w:w="115" w:type="dxa"/>
          </w:tcPr>
          <w:p w14:paraId="65908546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AB2A64" w14:textId="68AD69D8" w:rsidR="00D9436E" w:rsidRPr="00F52DE4" w:rsidRDefault="004731B8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</w:tcPr>
          <w:p w14:paraId="2EBE262A" w14:textId="7777777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860344" w14:textId="0706F313" w:rsidR="00D9436E" w:rsidRPr="00F52DE4" w:rsidRDefault="004731B8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37FF61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DD5DB0A" w14:textId="09028970" w:rsidR="00D9436E" w:rsidRPr="00F52DE4" w:rsidRDefault="00E87B94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32422">
              <w:rPr>
                <w:rFonts w:asciiTheme="majorBidi" w:hAnsiTheme="majorBidi" w:cstheme="majorBidi"/>
                <w:sz w:val="27"/>
                <w:szCs w:val="27"/>
              </w:rPr>
              <w:t>4,132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9436E" w:rsidRPr="00F52DE4" w14:paraId="7EA69F7B" w14:textId="77777777" w:rsidTr="00E92BA5">
        <w:trPr>
          <w:trHeight w:val="144"/>
        </w:trPr>
        <w:tc>
          <w:tcPr>
            <w:tcW w:w="2457" w:type="dxa"/>
          </w:tcPr>
          <w:p w14:paraId="65AD356B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08" w:type="dxa"/>
            <w:shd w:val="clear" w:color="auto" w:fill="auto"/>
          </w:tcPr>
          <w:p w14:paraId="40E743A1" w14:textId="185A279E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(1,358)</w:t>
            </w:r>
          </w:p>
        </w:tc>
        <w:tc>
          <w:tcPr>
            <w:tcW w:w="95" w:type="dxa"/>
            <w:gridSpan w:val="2"/>
            <w:vMerge w:val="restart"/>
          </w:tcPr>
          <w:p w14:paraId="2296948A" w14:textId="77777777" w:rsidR="00D9436E" w:rsidRPr="00F52DE4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05CD2A7C" w14:textId="51406630" w:rsidR="00D9436E" w:rsidRPr="00F52DE4" w:rsidRDefault="009B3139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(1,243</w:t>
            </w:r>
            <w:r w:rsidR="005F349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5" w:type="dxa"/>
          </w:tcPr>
          <w:p w14:paraId="19470126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37AF0" w14:textId="5FC26579" w:rsidR="00D9436E" w:rsidRPr="00F52DE4" w:rsidRDefault="004731B8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</w:tcPr>
          <w:p w14:paraId="3519B792" w14:textId="77777777" w:rsidR="00D9436E" w:rsidRPr="00F52DE4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02340" w14:textId="30A7DC12" w:rsidR="00D9436E" w:rsidRPr="00F52DE4" w:rsidRDefault="004731B8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534D3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01A868" w14:textId="32F4284F" w:rsidR="00D9436E" w:rsidRPr="00F52DE4" w:rsidRDefault="00A55DEB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25C3A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F53260">
              <w:rPr>
                <w:rFonts w:asciiTheme="majorBidi" w:hAnsiTheme="majorBidi" w:cstheme="majorBidi" w:hint="cs"/>
                <w:sz w:val="27"/>
                <w:szCs w:val="27"/>
                <w:cs/>
              </w:rPr>
              <w:t>601</w:t>
            </w:r>
            <w:r w:rsidR="00F5326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9436E" w:rsidRPr="00F52DE4" w14:paraId="09146921" w14:textId="77777777" w:rsidTr="00E92BA5">
        <w:trPr>
          <w:trHeight w:val="144"/>
        </w:trPr>
        <w:tc>
          <w:tcPr>
            <w:tcW w:w="2457" w:type="dxa"/>
          </w:tcPr>
          <w:p w14:paraId="59411BB5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0C97E" w14:textId="25F94DE0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(70,424)</w:t>
            </w:r>
          </w:p>
        </w:tc>
        <w:tc>
          <w:tcPr>
            <w:tcW w:w="95" w:type="dxa"/>
            <w:gridSpan w:val="2"/>
            <w:vMerge/>
          </w:tcPr>
          <w:p w14:paraId="08D3A901" w14:textId="77777777" w:rsidR="00D9436E" w:rsidRPr="00F52DE4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5338" w14:textId="7C498F5A" w:rsidR="00D9436E" w:rsidRPr="00F52DE4" w:rsidRDefault="00D10EE0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(22,330)</w:t>
            </w:r>
          </w:p>
        </w:tc>
        <w:tc>
          <w:tcPr>
            <w:tcW w:w="115" w:type="dxa"/>
          </w:tcPr>
          <w:p w14:paraId="31E7774F" w14:textId="77777777" w:rsidR="00D9436E" w:rsidRPr="00F52DE4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06C9A" w14:textId="0F0ED7F2" w:rsidR="00D9436E" w:rsidRPr="00F52DE4" w:rsidRDefault="004731B8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4,511</w:t>
            </w:r>
          </w:p>
        </w:tc>
        <w:tc>
          <w:tcPr>
            <w:tcW w:w="90" w:type="dxa"/>
          </w:tcPr>
          <w:p w14:paraId="51557135" w14:textId="77777777" w:rsidR="00D9436E" w:rsidRPr="00F52DE4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20F1" w14:textId="32B272E9" w:rsidR="00D9436E" w:rsidRPr="00F52DE4" w:rsidRDefault="004731B8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3A4F5" w14:textId="77777777" w:rsidR="00D9436E" w:rsidRPr="00F52DE4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0542" w14:textId="021D4714" w:rsidR="00D9436E" w:rsidRPr="00F52DE4" w:rsidRDefault="006720AA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C712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88,243)</w:t>
            </w:r>
          </w:p>
        </w:tc>
      </w:tr>
      <w:tr w:rsidR="00D9436E" w:rsidRPr="00F52DE4" w14:paraId="1B985434" w14:textId="77777777" w:rsidTr="00E92BA5">
        <w:trPr>
          <w:trHeight w:val="144"/>
        </w:trPr>
        <w:tc>
          <w:tcPr>
            <w:tcW w:w="2457" w:type="dxa"/>
          </w:tcPr>
          <w:p w14:paraId="6F11DAA5" w14:textId="34E1DCBE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รวมสินทรัพย์สิทธิการใช้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ECF8" w14:textId="2BFDD69C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130,251</w:t>
            </w:r>
          </w:p>
        </w:tc>
        <w:tc>
          <w:tcPr>
            <w:tcW w:w="95" w:type="dxa"/>
            <w:gridSpan w:val="2"/>
            <w:vMerge/>
          </w:tcPr>
          <w:p w14:paraId="1CF30656" w14:textId="77777777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3246DD5F" w14:textId="77777777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" w:type="dxa"/>
          </w:tcPr>
          <w:p w14:paraId="75BA36DB" w14:textId="77777777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A74DF7" w14:textId="17D8DD9B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487F142A" w14:textId="77777777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466EF5F" w14:textId="55E4E056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1BF9E5E8" w14:textId="77777777" w:rsidR="00D9436E" w:rsidRPr="00F52DE4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B109" w14:textId="013FEA12" w:rsidR="00D9436E" w:rsidRPr="00F52DE4" w:rsidRDefault="00D803F9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117</w:t>
            </w:r>
            <w:r w:rsidR="00244CA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2B41D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462</w:t>
            </w:r>
          </w:p>
        </w:tc>
      </w:tr>
    </w:tbl>
    <w:p w14:paraId="2F6E574A" w14:textId="28139589" w:rsidR="00FE4D1D" w:rsidRDefault="00FE4D1D">
      <w:pPr>
        <w:rPr>
          <w:rFonts w:asciiTheme="majorBidi" w:hAnsiTheme="majorBidi" w:cstheme="majorBidi"/>
          <w:sz w:val="18"/>
          <w:szCs w:val="18"/>
        </w:rPr>
      </w:pPr>
    </w:p>
    <w:p w14:paraId="125C7354" w14:textId="77777777" w:rsidR="00FE4D1D" w:rsidRDefault="00FE4D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tbl>
      <w:tblPr>
        <w:tblW w:w="9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2340"/>
        <w:gridCol w:w="12"/>
        <w:gridCol w:w="49"/>
        <w:gridCol w:w="1299"/>
        <w:gridCol w:w="97"/>
        <w:gridCol w:w="88"/>
        <w:gridCol w:w="1021"/>
        <w:gridCol w:w="10"/>
        <w:gridCol w:w="106"/>
        <w:gridCol w:w="26"/>
        <w:gridCol w:w="112"/>
        <w:gridCol w:w="1100"/>
        <w:gridCol w:w="156"/>
        <w:gridCol w:w="105"/>
        <w:gridCol w:w="1161"/>
        <w:gridCol w:w="115"/>
        <w:gridCol w:w="70"/>
        <w:gridCol w:w="1332"/>
      </w:tblGrid>
      <w:tr w:rsidR="00552A8B" w:rsidRPr="00F52DE4" w14:paraId="6311C44F" w14:textId="77777777" w:rsidTr="006479C8">
        <w:trPr>
          <w:trHeight w:val="144"/>
        </w:trPr>
        <w:tc>
          <w:tcPr>
            <w:tcW w:w="2782" w:type="dxa"/>
            <w:gridSpan w:val="3"/>
          </w:tcPr>
          <w:p w14:paraId="53716D7D" w14:textId="77777777" w:rsidR="00552A8B" w:rsidRPr="00F52DE4" w:rsidRDefault="00552A8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</w:tcPr>
          <w:p w14:paraId="41822A47" w14:textId="77777777" w:rsidR="00552A8B" w:rsidRPr="00F52DE4" w:rsidRDefault="00552A8B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399CC5C7" w14:textId="77777777" w:rsidR="00552A8B" w:rsidRPr="00F52DE4" w:rsidRDefault="00552A8B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2"/>
          </w:tcPr>
          <w:p w14:paraId="4E5C30EB" w14:textId="77777777" w:rsidR="00552A8B" w:rsidRPr="00F52DE4" w:rsidRDefault="00552A8B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3" w:type="dxa"/>
            <w:gridSpan w:val="5"/>
          </w:tcPr>
          <w:p w14:paraId="41CD881B" w14:textId="77777777" w:rsidR="00552A8B" w:rsidRPr="00F52DE4" w:rsidRDefault="00552A8B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7" w:type="dxa"/>
            <w:gridSpan w:val="6"/>
          </w:tcPr>
          <w:p w14:paraId="4F2BEC36" w14:textId="77777777" w:rsidR="00552A8B" w:rsidRPr="00F52DE4" w:rsidRDefault="00552A8B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พันบาท)</w:t>
            </w:r>
          </w:p>
        </w:tc>
      </w:tr>
      <w:tr w:rsidR="00552A8B" w:rsidRPr="00F52DE4" w14:paraId="766394BA" w14:textId="77777777" w:rsidTr="006479C8">
        <w:trPr>
          <w:trHeight w:val="144"/>
        </w:trPr>
        <w:tc>
          <w:tcPr>
            <w:tcW w:w="2770" w:type="dxa"/>
            <w:gridSpan w:val="2"/>
          </w:tcPr>
          <w:p w14:paraId="3BA4EBBB" w14:textId="77777777" w:rsidR="00552A8B" w:rsidRPr="00F52DE4" w:rsidRDefault="00552A8B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79" w:type="dxa"/>
            <w:gridSpan w:val="17"/>
            <w:tcBorders>
              <w:bottom w:val="single" w:sz="4" w:space="0" w:color="auto"/>
            </w:tcBorders>
          </w:tcPr>
          <w:p w14:paraId="40F44764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552A8B" w:rsidRPr="00F52DE4" w14:paraId="3077D896" w14:textId="77777777" w:rsidTr="006479C8">
        <w:trPr>
          <w:trHeight w:val="144"/>
        </w:trPr>
        <w:tc>
          <w:tcPr>
            <w:tcW w:w="2770" w:type="dxa"/>
            <w:gridSpan w:val="2"/>
          </w:tcPr>
          <w:p w14:paraId="654D95C2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72CC8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ยอดยกมา</w:t>
            </w:r>
          </w:p>
          <w:p w14:paraId="32FDF7C8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541788B3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" w:type="dxa"/>
            <w:vAlign w:val="bottom"/>
          </w:tcPr>
          <w:p w14:paraId="25E41B16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72A1B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19" w:type="dxa"/>
            <w:gridSpan w:val="2"/>
            <w:vAlign w:val="bottom"/>
          </w:tcPr>
          <w:p w14:paraId="70A714C3" w14:textId="77777777" w:rsidR="00552A8B" w:rsidRPr="00F52DE4" w:rsidRDefault="00552A8B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7D91" w14:textId="77777777" w:rsidR="00552A8B" w:rsidRPr="00F52DE4" w:rsidRDefault="00552A8B">
            <w:pPr>
              <w:ind w:hanging="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ลดลง)</w:t>
            </w:r>
          </w:p>
        </w:tc>
        <w:tc>
          <w:tcPr>
            <w:tcW w:w="108" w:type="dxa"/>
            <w:vAlign w:val="bottom"/>
          </w:tcPr>
          <w:p w14:paraId="76E1FFE9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37E7C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</w:t>
            </w:r>
          </w:p>
          <w:p w14:paraId="07B84A2B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โอนออก)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4021569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9959E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3B4DBDD1" w14:textId="77777777" w:rsidR="00552A8B" w:rsidRPr="00F52DE4" w:rsidRDefault="00552A8B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31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2566</w:t>
            </w:r>
          </w:p>
        </w:tc>
      </w:tr>
      <w:tr w:rsidR="00552A8B" w:rsidRPr="00F52DE4" w14:paraId="4E577861" w14:textId="77777777" w:rsidTr="006479C8">
        <w:trPr>
          <w:trHeight w:val="144"/>
        </w:trPr>
        <w:tc>
          <w:tcPr>
            <w:tcW w:w="2770" w:type="dxa"/>
            <w:gridSpan w:val="2"/>
          </w:tcPr>
          <w:p w14:paraId="00BCCE49" w14:textId="77777777" w:rsidR="00552A8B" w:rsidRPr="00F52DE4" w:rsidRDefault="00552A8B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99" w:type="dxa"/>
            <w:gridSpan w:val="3"/>
          </w:tcPr>
          <w:p w14:paraId="66426730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1C7D7DC6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vAlign w:val="center"/>
          </w:tcPr>
          <w:p w14:paraId="0BDAFEE7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" w:type="dxa"/>
            <w:gridSpan w:val="2"/>
            <w:shd w:val="clear" w:color="auto" w:fill="auto"/>
          </w:tcPr>
          <w:p w14:paraId="6B71A088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</w:tcPr>
          <w:p w14:paraId="01287F97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14:paraId="09B372D7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44495150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BC139A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5F83621A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52A8B" w:rsidRPr="00F52DE4" w14:paraId="4C321909" w14:textId="77777777" w:rsidTr="006479C8">
        <w:trPr>
          <w:trHeight w:val="144"/>
        </w:trPr>
        <w:tc>
          <w:tcPr>
            <w:tcW w:w="2770" w:type="dxa"/>
            <w:gridSpan w:val="2"/>
          </w:tcPr>
          <w:p w14:paraId="0CB20186" w14:textId="77777777" w:rsidR="00552A8B" w:rsidRPr="00F52DE4" w:rsidRDefault="00552A8B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9" w:type="dxa"/>
            <w:gridSpan w:val="3"/>
          </w:tcPr>
          <w:p w14:paraId="23F134D1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181,628</w:t>
            </w:r>
          </w:p>
        </w:tc>
        <w:tc>
          <w:tcPr>
            <w:tcW w:w="99" w:type="dxa"/>
          </w:tcPr>
          <w:p w14:paraId="7784062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vAlign w:val="center"/>
          </w:tcPr>
          <w:p w14:paraId="202FAFE9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6,184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607C5037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</w:tcPr>
          <w:p w14:paraId="1C1E2E44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CE1A9D7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083D6D5B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7990424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3F9B845F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187,812</w:t>
            </w:r>
          </w:p>
        </w:tc>
      </w:tr>
      <w:tr w:rsidR="00552A8B" w:rsidRPr="00F52DE4" w14:paraId="4C1134D8" w14:textId="77777777" w:rsidTr="006479C8">
        <w:trPr>
          <w:trHeight w:val="144"/>
        </w:trPr>
        <w:tc>
          <w:tcPr>
            <w:tcW w:w="2770" w:type="dxa"/>
            <w:gridSpan w:val="2"/>
          </w:tcPr>
          <w:p w14:paraId="38F75705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399" w:type="dxa"/>
            <w:gridSpan w:val="3"/>
          </w:tcPr>
          <w:p w14:paraId="03D2321D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4,357</w:t>
            </w:r>
          </w:p>
        </w:tc>
        <w:tc>
          <w:tcPr>
            <w:tcW w:w="99" w:type="dxa"/>
          </w:tcPr>
          <w:p w14:paraId="31D9271A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vAlign w:val="center"/>
          </w:tcPr>
          <w:p w14:paraId="78C0DBF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9C44976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</w:tcPr>
          <w:p w14:paraId="1A42F189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(3,433)</w:t>
            </w:r>
          </w:p>
        </w:tc>
        <w:tc>
          <w:tcPr>
            <w:tcW w:w="108" w:type="dxa"/>
            <w:shd w:val="clear" w:color="auto" w:fill="auto"/>
          </w:tcPr>
          <w:p w14:paraId="1538DB0E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41386A19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C4B1BE6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5B544CBF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1,024</w:t>
            </w:r>
          </w:p>
        </w:tc>
      </w:tr>
      <w:tr w:rsidR="00552A8B" w:rsidRPr="00F52DE4" w14:paraId="3A79AB85" w14:textId="77777777" w:rsidTr="006479C8">
        <w:trPr>
          <w:trHeight w:val="144"/>
        </w:trPr>
        <w:tc>
          <w:tcPr>
            <w:tcW w:w="2770" w:type="dxa"/>
            <w:gridSpan w:val="2"/>
          </w:tcPr>
          <w:p w14:paraId="4B252D2B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9" w:type="dxa"/>
            <w:gridSpan w:val="3"/>
          </w:tcPr>
          <w:p w14:paraId="6C429745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5,519</w:t>
            </w:r>
          </w:p>
        </w:tc>
        <w:tc>
          <w:tcPr>
            <w:tcW w:w="99" w:type="dxa"/>
          </w:tcPr>
          <w:p w14:paraId="51B22B4D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54C73DF5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114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7AA0CFDE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06537F1F" w14:textId="77777777" w:rsidR="00552A8B" w:rsidRPr="00F52DE4" w:rsidRDefault="00552A8B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C408B52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632DB86E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C094686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43915BC0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5,633</w:t>
            </w:r>
          </w:p>
        </w:tc>
      </w:tr>
      <w:tr w:rsidR="00552A8B" w:rsidRPr="00F52DE4" w14:paraId="45070B93" w14:textId="77777777" w:rsidTr="006479C8">
        <w:trPr>
          <w:trHeight w:val="144"/>
        </w:trPr>
        <w:tc>
          <w:tcPr>
            <w:tcW w:w="2770" w:type="dxa"/>
            <w:gridSpan w:val="2"/>
          </w:tcPr>
          <w:p w14:paraId="68B5CDD4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1A626EB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2,483</w:t>
            </w:r>
          </w:p>
        </w:tc>
        <w:tc>
          <w:tcPr>
            <w:tcW w:w="99" w:type="dxa"/>
          </w:tcPr>
          <w:p w14:paraId="7E2FC43C" w14:textId="77777777" w:rsidR="00552A8B" w:rsidRPr="00F52DE4" w:rsidRDefault="00552A8B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457AC3C9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4,447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1B5BE67" w14:textId="77777777" w:rsidR="00552A8B" w:rsidRPr="00F52DE4" w:rsidRDefault="00552A8B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center"/>
          </w:tcPr>
          <w:p w14:paraId="04563ABB" w14:textId="77777777" w:rsidR="00552A8B" w:rsidRPr="00F52DE4" w:rsidRDefault="00552A8B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(724)</w:t>
            </w:r>
          </w:p>
        </w:tc>
        <w:tc>
          <w:tcPr>
            <w:tcW w:w="108" w:type="dxa"/>
            <w:shd w:val="clear" w:color="auto" w:fill="auto"/>
          </w:tcPr>
          <w:p w14:paraId="7B17CC15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AFD2BA7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808068" w14:textId="77777777" w:rsidR="00552A8B" w:rsidRPr="00F52DE4" w:rsidRDefault="00552A8B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55269AA2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6,206</w:t>
            </w:r>
          </w:p>
        </w:tc>
      </w:tr>
      <w:tr w:rsidR="00552A8B" w:rsidRPr="00F52DE4" w14:paraId="7FCB4E43" w14:textId="77777777" w:rsidTr="006479C8">
        <w:trPr>
          <w:trHeight w:val="144"/>
        </w:trPr>
        <w:tc>
          <w:tcPr>
            <w:tcW w:w="2770" w:type="dxa"/>
            <w:gridSpan w:val="2"/>
          </w:tcPr>
          <w:p w14:paraId="3A53CE42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9B3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193,987</w:t>
            </w:r>
          </w:p>
        </w:tc>
        <w:tc>
          <w:tcPr>
            <w:tcW w:w="99" w:type="dxa"/>
          </w:tcPr>
          <w:p w14:paraId="307C1DCC" w14:textId="77777777" w:rsidR="00552A8B" w:rsidRPr="00F52DE4" w:rsidRDefault="00552A8B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FD6AC2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10,845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3DF55CDC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8293C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(4,157)</w:t>
            </w:r>
          </w:p>
        </w:tc>
        <w:tc>
          <w:tcPr>
            <w:tcW w:w="108" w:type="dxa"/>
            <w:shd w:val="clear" w:color="auto" w:fill="auto"/>
          </w:tcPr>
          <w:p w14:paraId="335296F3" w14:textId="77777777" w:rsidR="00552A8B" w:rsidRPr="00F52DE4" w:rsidRDefault="00552A8B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5ABF1" w14:textId="77777777" w:rsidR="00552A8B" w:rsidRPr="00F52DE4" w:rsidRDefault="00552A8B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51F0D9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ED12B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200,675</w:t>
            </w:r>
          </w:p>
        </w:tc>
      </w:tr>
      <w:tr w:rsidR="00552A8B" w:rsidRPr="00F52DE4" w14:paraId="4AF891EE" w14:textId="77777777" w:rsidTr="006479C8">
        <w:trPr>
          <w:trHeight w:val="144"/>
        </w:trPr>
        <w:tc>
          <w:tcPr>
            <w:tcW w:w="2770" w:type="dxa"/>
            <w:gridSpan w:val="2"/>
          </w:tcPr>
          <w:p w14:paraId="3586530E" w14:textId="77777777" w:rsidR="00552A8B" w:rsidRPr="00F52DE4" w:rsidRDefault="00552A8B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7D2D1D85" w14:textId="77777777" w:rsidR="00552A8B" w:rsidRPr="00F52DE4" w:rsidRDefault="00552A8B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46D26490" w14:textId="77777777" w:rsidR="00552A8B" w:rsidRPr="00F52DE4" w:rsidRDefault="00552A8B">
            <w:pPr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1CFBAEB5" w14:textId="77777777" w:rsidR="00552A8B" w:rsidRPr="00F52DE4" w:rsidRDefault="00552A8B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9" w:type="dxa"/>
            <w:gridSpan w:val="2"/>
            <w:shd w:val="clear" w:color="auto" w:fill="auto"/>
          </w:tcPr>
          <w:p w14:paraId="7E6A09AD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5022D54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14:paraId="7F91D68A" w14:textId="77777777" w:rsidR="00552A8B" w:rsidRPr="00F52DE4" w:rsidRDefault="00552A8B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2"/>
          </w:tcPr>
          <w:p w14:paraId="18E062F9" w14:textId="77777777" w:rsidR="00552A8B" w:rsidRPr="00F52DE4" w:rsidRDefault="00552A8B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7341A13A" w14:textId="77777777" w:rsidR="00552A8B" w:rsidRPr="00F52DE4" w:rsidRDefault="00552A8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gridSpan w:val="2"/>
          </w:tcPr>
          <w:p w14:paraId="3A5E33DE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52A8B" w:rsidRPr="00F52DE4" w14:paraId="3E296E63" w14:textId="77777777" w:rsidTr="006479C8">
        <w:trPr>
          <w:trHeight w:val="144"/>
        </w:trPr>
        <w:tc>
          <w:tcPr>
            <w:tcW w:w="2770" w:type="dxa"/>
            <w:gridSpan w:val="2"/>
          </w:tcPr>
          <w:p w14:paraId="3D033FD6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0B4CF8E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(50,444)</w:t>
            </w:r>
          </w:p>
        </w:tc>
        <w:tc>
          <w:tcPr>
            <w:tcW w:w="99" w:type="dxa"/>
          </w:tcPr>
          <w:p w14:paraId="738B5A1E" w14:textId="77777777" w:rsidR="00552A8B" w:rsidRPr="00F52DE4" w:rsidRDefault="00552A8B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46C8BF4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(14,259)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E5F98E2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5478DA83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B63A736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7912915D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5F9951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461C139E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(64,703)</w:t>
            </w:r>
          </w:p>
        </w:tc>
      </w:tr>
      <w:tr w:rsidR="00552A8B" w:rsidRPr="00F52DE4" w14:paraId="581CBD82" w14:textId="77777777" w:rsidTr="006479C8">
        <w:trPr>
          <w:trHeight w:val="144"/>
        </w:trPr>
        <w:tc>
          <w:tcPr>
            <w:tcW w:w="2770" w:type="dxa"/>
            <w:gridSpan w:val="2"/>
          </w:tcPr>
          <w:p w14:paraId="567CAB93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07CEF78E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(4,269)</w:t>
            </w:r>
          </w:p>
        </w:tc>
        <w:tc>
          <w:tcPr>
            <w:tcW w:w="99" w:type="dxa"/>
          </w:tcPr>
          <w:p w14:paraId="29FBAB33" w14:textId="77777777" w:rsidR="00552A8B" w:rsidRPr="00F52DE4" w:rsidRDefault="00552A8B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51EE554A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(33)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3F4ADC83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35FA6542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3,433</w:t>
            </w:r>
          </w:p>
        </w:tc>
        <w:tc>
          <w:tcPr>
            <w:tcW w:w="108" w:type="dxa"/>
            <w:shd w:val="clear" w:color="auto" w:fill="auto"/>
          </w:tcPr>
          <w:p w14:paraId="620B5C62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68E3F969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CE41ADF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4150E98E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(869)</w:t>
            </w:r>
          </w:p>
        </w:tc>
      </w:tr>
      <w:tr w:rsidR="00552A8B" w:rsidRPr="00F52DE4" w14:paraId="022A3B6B" w14:textId="77777777" w:rsidTr="006479C8">
        <w:trPr>
          <w:trHeight w:val="144"/>
        </w:trPr>
        <w:tc>
          <w:tcPr>
            <w:tcW w:w="2770" w:type="dxa"/>
            <w:gridSpan w:val="2"/>
          </w:tcPr>
          <w:p w14:paraId="619F04A8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C829878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(2,816)</w:t>
            </w:r>
          </w:p>
        </w:tc>
        <w:tc>
          <w:tcPr>
            <w:tcW w:w="99" w:type="dxa"/>
          </w:tcPr>
          <w:p w14:paraId="291FFB9A" w14:textId="77777777" w:rsidR="00552A8B" w:rsidRPr="00F52DE4" w:rsidRDefault="00552A8B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75449A0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(678)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63D6A682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3CBEB5A6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B4B74C6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8CBB71C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A3C654B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517EA26E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(3,494)</w:t>
            </w:r>
          </w:p>
        </w:tc>
      </w:tr>
      <w:tr w:rsidR="00552A8B" w:rsidRPr="00F52DE4" w14:paraId="1F045B43" w14:textId="77777777" w:rsidTr="006479C8">
        <w:trPr>
          <w:trHeight w:val="144"/>
        </w:trPr>
        <w:tc>
          <w:tcPr>
            <w:tcW w:w="2770" w:type="dxa"/>
            <w:gridSpan w:val="2"/>
          </w:tcPr>
          <w:p w14:paraId="2936291A" w14:textId="77777777" w:rsidR="00552A8B" w:rsidRPr="00F52DE4" w:rsidRDefault="00552A8B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1DD38AE3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(929)</w:t>
            </w:r>
          </w:p>
        </w:tc>
        <w:tc>
          <w:tcPr>
            <w:tcW w:w="99" w:type="dxa"/>
          </w:tcPr>
          <w:p w14:paraId="5783F909" w14:textId="77777777" w:rsidR="00552A8B" w:rsidRPr="00F52DE4" w:rsidRDefault="00552A8B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783640B8" w14:textId="77777777" w:rsidR="00552A8B" w:rsidRPr="00F52DE4" w:rsidRDefault="00552A8B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(986)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545DC974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center"/>
          </w:tcPr>
          <w:p w14:paraId="2D0655A9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52DE4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557</w:t>
            </w:r>
          </w:p>
        </w:tc>
        <w:tc>
          <w:tcPr>
            <w:tcW w:w="108" w:type="dxa"/>
            <w:shd w:val="clear" w:color="auto" w:fill="auto"/>
          </w:tcPr>
          <w:p w14:paraId="67110B29" w14:textId="77777777" w:rsidR="00552A8B" w:rsidRPr="00F52DE4" w:rsidRDefault="00552A8B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3E60AC6" w14:textId="77777777" w:rsidR="00552A8B" w:rsidRPr="00F52DE4" w:rsidRDefault="00552A8B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B381076" w14:textId="77777777" w:rsidR="00552A8B" w:rsidRPr="00F52DE4" w:rsidRDefault="00552A8B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17B893A2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(1,358)</w:t>
            </w:r>
          </w:p>
        </w:tc>
      </w:tr>
      <w:tr w:rsidR="00552A8B" w:rsidRPr="00F52DE4" w14:paraId="4000ECD1" w14:textId="77777777" w:rsidTr="006479C8">
        <w:trPr>
          <w:trHeight w:val="144"/>
        </w:trPr>
        <w:tc>
          <w:tcPr>
            <w:tcW w:w="2770" w:type="dxa"/>
            <w:gridSpan w:val="2"/>
          </w:tcPr>
          <w:p w14:paraId="052DCFAB" w14:textId="77777777" w:rsidR="00552A8B" w:rsidRPr="00F52DE4" w:rsidRDefault="00552A8B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47AAF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(58,458)</w:t>
            </w:r>
          </w:p>
        </w:tc>
        <w:tc>
          <w:tcPr>
            <w:tcW w:w="99" w:type="dxa"/>
          </w:tcPr>
          <w:p w14:paraId="7A6361D0" w14:textId="77777777" w:rsidR="00552A8B" w:rsidRPr="00F52DE4" w:rsidRDefault="00552A8B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0947F" w14:textId="77777777" w:rsidR="00552A8B" w:rsidRPr="00F52DE4" w:rsidRDefault="00552A8B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(15,956)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516DBCAE" w14:textId="77777777" w:rsidR="00552A8B" w:rsidRPr="00F52DE4" w:rsidRDefault="00552A8B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C324E" w14:textId="77777777" w:rsidR="00552A8B" w:rsidRPr="00F52DE4" w:rsidRDefault="00552A8B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3,990</w:t>
            </w:r>
          </w:p>
        </w:tc>
        <w:tc>
          <w:tcPr>
            <w:tcW w:w="108" w:type="dxa"/>
            <w:shd w:val="clear" w:color="auto" w:fill="auto"/>
          </w:tcPr>
          <w:p w14:paraId="7552C508" w14:textId="77777777" w:rsidR="00552A8B" w:rsidRPr="00F52DE4" w:rsidRDefault="00552A8B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DB6ED" w14:textId="77777777" w:rsidR="00552A8B" w:rsidRPr="00F52DE4" w:rsidRDefault="00552A8B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3F4EAE" w14:textId="77777777" w:rsidR="00552A8B" w:rsidRPr="00F52DE4" w:rsidRDefault="00552A8B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B365A" w14:textId="77777777" w:rsidR="00552A8B" w:rsidRPr="00F52DE4" w:rsidRDefault="00552A8B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(70,424)</w:t>
            </w:r>
          </w:p>
        </w:tc>
      </w:tr>
      <w:tr w:rsidR="00552A8B" w:rsidRPr="00F52DE4" w14:paraId="71E63857" w14:textId="77777777" w:rsidTr="006479C8">
        <w:trPr>
          <w:trHeight w:val="144"/>
        </w:trPr>
        <w:tc>
          <w:tcPr>
            <w:tcW w:w="2770" w:type="dxa"/>
            <w:gridSpan w:val="2"/>
          </w:tcPr>
          <w:p w14:paraId="7E89EAC2" w14:textId="77777777" w:rsidR="00552A8B" w:rsidRPr="00F52DE4" w:rsidRDefault="00552A8B">
            <w:pPr>
              <w:ind w:firstLine="3"/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รวมสินทรัพย์สิทธิการใช้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016B5" w14:textId="77777777" w:rsidR="00552A8B" w:rsidRPr="00F52DE4" w:rsidRDefault="00552A8B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135,529</w:t>
            </w:r>
          </w:p>
        </w:tc>
        <w:tc>
          <w:tcPr>
            <w:tcW w:w="99" w:type="dxa"/>
          </w:tcPr>
          <w:p w14:paraId="7A73C58A" w14:textId="77777777" w:rsidR="00552A8B" w:rsidRPr="00F52DE4" w:rsidRDefault="00552A8B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gridSpan w:val="3"/>
          </w:tcPr>
          <w:p w14:paraId="0B58DC68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" w:type="dxa"/>
            <w:gridSpan w:val="2"/>
            <w:shd w:val="clear" w:color="auto" w:fill="auto"/>
          </w:tcPr>
          <w:p w14:paraId="6B0C49DC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517A7315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14:paraId="619DD7B3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4" w:type="dxa"/>
            <w:gridSpan w:val="2"/>
          </w:tcPr>
          <w:p w14:paraId="7F68DD84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2" w:type="dxa"/>
            <w:shd w:val="clear" w:color="auto" w:fill="auto"/>
          </w:tcPr>
          <w:p w14:paraId="75071BF1" w14:textId="77777777" w:rsidR="00552A8B" w:rsidRPr="00F52DE4" w:rsidRDefault="00552A8B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81FD7C" w14:textId="77777777" w:rsidR="00552A8B" w:rsidRPr="00F52DE4" w:rsidRDefault="00552A8B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130,251</w:t>
            </w:r>
          </w:p>
        </w:tc>
      </w:tr>
      <w:tr w:rsidR="000103FC" w:rsidRPr="00F52DE4" w14:paraId="6318A29C" w14:textId="77777777" w:rsidTr="006479C8">
        <w:trPr>
          <w:trHeight w:val="144"/>
        </w:trPr>
        <w:tc>
          <w:tcPr>
            <w:tcW w:w="2782" w:type="dxa"/>
            <w:gridSpan w:val="3"/>
          </w:tcPr>
          <w:p w14:paraId="3816441A" w14:textId="77777777" w:rsidR="000103FC" w:rsidRPr="00F52DE4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</w:tcPr>
          <w:p w14:paraId="493F7768" w14:textId="77777777" w:rsidR="000103FC" w:rsidRPr="00F52DE4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22D4A215" w14:textId="77777777" w:rsidR="000103FC" w:rsidRPr="00F52DE4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2"/>
          </w:tcPr>
          <w:p w14:paraId="525AB62D" w14:textId="77777777" w:rsidR="000103FC" w:rsidRPr="00F52DE4" w:rsidRDefault="000103FC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3" w:type="dxa"/>
            <w:gridSpan w:val="5"/>
          </w:tcPr>
          <w:p w14:paraId="7D0BBF2D" w14:textId="77777777" w:rsidR="000103FC" w:rsidRPr="00F52DE4" w:rsidRDefault="000103FC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2747" w:type="dxa"/>
            <w:gridSpan w:val="6"/>
          </w:tcPr>
          <w:p w14:paraId="3859AB97" w14:textId="3242AB1D" w:rsidR="000103FC" w:rsidRPr="00F52DE4" w:rsidRDefault="000103FC" w:rsidP="000103FC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52A8B" w:rsidRPr="00F52DE4" w14:paraId="2C0FEA56" w14:textId="77777777" w:rsidTr="006479C8">
        <w:trPr>
          <w:trHeight w:val="144"/>
        </w:trPr>
        <w:tc>
          <w:tcPr>
            <w:tcW w:w="2782" w:type="dxa"/>
            <w:gridSpan w:val="3"/>
          </w:tcPr>
          <w:p w14:paraId="2181D706" w14:textId="77777777" w:rsidR="00552A8B" w:rsidRPr="00F52DE4" w:rsidRDefault="00552A8B" w:rsidP="000103F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</w:tcPr>
          <w:p w14:paraId="0D22B389" w14:textId="77777777" w:rsidR="00552A8B" w:rsidRPr="00F52DE4" w:rsidRDefault="00552A8B" w:rsidP="000103FC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074E44A6" w14:textId="77777777" w:rsidR="00552A8B" w:rsidRPr="00F52DE4" w:rsidRDefault="00552A8B" w:rsidP="000103FC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2"/>
          </w:tcPr>
          <w:p w14:paraId="60AC386B" w14:textId="77777777" w:rsidR="00552A8B" w:rsidRPr="00F52DE4" w:rsidRDefault="00552A8B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3" w:type="dxa"/>
            <w:gridSpan w:val="5"/>
          </w:tcPr>
          <w:p w14:paraId="49FD4FD7" w14:textId="77777777" w:rsidR="00552A8B" w:rsidRPr="00F52DE4" w:rsidRDefault="00552A8B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7" w:type="dxa"/>
            <w:gridSpan w:val="6"/>
          </w:tcPr>
          <w:p w14:paraId="375AA8F1" w14:textId="42AB4F93" w:rsidR="00552A8B" w:rsidRPr="00F52DE4" w:rsidRDefault="00552A8B" w:rsidP="000103FC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พันบาท)</w:t>
            </w:r>
          </w:p>
        </w:tc>
      </w:tr>
      <w:tr w:rsidR="000103FC" w:rsidRPr="00F52DE4" w14:paraId="7C8610A8" w14:textId="77777777" w:rsidTr="006479C8">
        <w:trPr>
          <w:trHeight w:val="144"/>
        </w:trPr>
        <w:tc>
          <w:tcPr>
            <w:tcW w:w="2782" w:type="dxa"/>
            <w:gridSpan w:val="3"/>
          </w:tcPr>
          <w:p w14:paraId="432323F2" w14:textId="77777777" w:rsidR="000103FC" w:rsidRPr="00F52DE4" w:rsidRDefault="000103FC" w:rsidP="000103F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67" w:type="dxa"/>
            <w:gridSpan w:val="16"/>
            <w:tcBorders>
              <w:bottom w:val="single" w:sz="4" w:space="0" w:color="auto"/>
            </w:tcBorders>
          </w:tcPr>
          <w:p w14:paraId="414483EE" w14:textId="7038F290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103FC" w:rsidRPr="00F52DE4" w14:paraId="25FB0A34" w14:textId="77777777" w:rsidTr="006479C8">
        <w:trPr>
          <w:trHeight w:val="144"/>
        </w:trPr>
        <w:tc>
          <w:tcPr>
            <w:tcW w:w="2782" w:type="dxa"/>
            <w:gridSpan w:val="3"/>
          </w:tcPr>
          <w:p w14:paraId="3E39FD02" w14:textId="77777777" w:rsidR="000103FC" w:rsidRPr="00F52DE4" w:rsidRDefault="000103FC" w:rsidP="000103F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18DB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ยอดยกมา</w:t>
            </w:r>
          </w:p>
          <w:p w14:paraId="1A736865" w14:textId="5878A775" w:rsidR="00853066" w:rsidRPr="00F52DE4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853066"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  <w:p w14:paraId="59B51D2A" w14:textId="024EFD79" w:rsidR="000103FC" w:rsidRPr="00F52DE4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D9436E" w:rsidRPr="00F52DE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9" w:type="dxa"/>
            <w:vAlign w:val="bottom"/>
          </w:tcPr>
          <w:p w14:paraId="142CAA94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42A4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" w:type="dxa"/>
            <w:gridSpan w:val="2"/>
            <w:vAlign w:val="bottom"/>
          </w:tcPr>
          <w:p w14:paraId="32A8708F" w14:textId="77777777" w:rsidR="000103FC" w:rsidRPr="00F52DE4" w:rsidRDefault="000103FC" w:rsidP="002B192A">
            <w:pPr>
              <w:ind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2F5C5" w14:textId="77777777" w:rsidR="000103FC" w:rsidRPr="00F52DE4" w:rsidRDefault="000103FC" w:rsidP="000103FC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ลดลง)</w:t>
            </w:r>
          </w:p>
        </w:tc>
        <w:tc>
          <w:tcPr>
            <w:tcW w:w="108" w:type="dxa"/>
            <w:vAlign w:val="bottom"/>
          </w:tcPr>
          <w:p w14:paraId="3DCB358C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754BE" w14:textId="77777777" w:rsidR="000103FC" w:rsidRPr="00F52DE4" w:rsidRDefault="000103FC" w:rsidP="008D008A">
            <w:pPr>
              <w:tabs>
                <w:tab w:val="left" w:pos="1189"/>
              </w:tabs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</w:t>
            </w:r>
          </w:p>
          <w:p w14:paraId="37D2116E" w14:textId="46DABF09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โอนออก)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10F38414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7A0F9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DC9F590" w14:textId="77777777" w:rsidR="00790409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="00853066"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  <w:p w14:paraId="5990E055" w14:textId="7D35389E" w:rsidR="000103FC" w:rsidRPr="00F52DE4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Pr="00F52DE4">
              <w:rPr>
                <w:rFonts w:asciiTheme="majorBidi" w:hAnsiTheme="majorBidi" w:cstheme="majorBidi"/>
                <w:sz w:val="27"/>
                <w:szCs w:val="27"/>
              </w:rPr>
              <w:t xml:space="preserve"> 256</w:t>
            </w:r>
            <w:r w:rsidR="00D9436E" w:rsidRPr="00F52DE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0103FC" w:rsidRPr="00F52DE4" w14:paraId="6FEF8E61" w14:textId="77777777" w:rsidTr="006479C8">
        <w:trPr>
          <w:trHeight w:val="144"/>
        </w:trPr>
        <w:tc>
          <w:tcPr>
            <w:tcW w:w="2782" w:type="dxa"/>
            <w:gridSpan w:val="3"/>
          </w:tcPr>
          <w:p w14:paraId="2AC320E4" w14:textId="77777777" w:rsidR="000103FC" w:rsidRPr="00F52DE4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87" w:type="dxa"/>
            <w:gridSpan w:val="2"/>
          </w:tcPr>
          <w:p w14:paraId="1AD1A6EB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77FD41E9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</w:tcPr>
          <w:p w14:paraId="44CD7119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" w:type="dxa"/>
            <w:gridSpan w:val="2"/>
          </w:tcPr>
          <w:p w14:paraId="1878A83F" w14:textId="77777777" w:rsidR="000103FC" w:rsidRPr="00F52DE4" w:rsidRDefault="000103FC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67DB3C65" w14:textId="77777777" w:rsidR="000103FC" w:rsidRPr="00F52DE4" w:rsidRDefault="000103FC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" w:type="dxa"/>
          </w:tcPr>
          <w:p w14:paraId="60A8E1C8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3"/>
          </w:tcPr>
          <w:p w14:paraId="49EA8F7F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" w:type="dxa"/>
          </w:tcPr>
          <w:p w14:paraId="468FCCCF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</w:tcPr>
          <w:p w14:paraId="418A4115" w14:textId="77777777" w:rsidR="000103FC" w:rsidRPr="00F52DE4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FE4D1D" w:rsidRPr="00F52DE4" w14:paraId="72EA6D66" w14:textId="77777777" w:rsidTr="000014D5">
        <w:trPr>
          <w:trHeight w:val="144"/>
        </w:trPr>
        <w:tc>
          <w:tcPr>
            <w:tcW w:w="2782" w:type="dxa"/>
            <w:gridSpan w:val="3"/>
          </w:tcPr>
          <w:p w14:paraId="36FAFF2E" w14:textId="194FB1A9" w:rsidR="00FE4D1D" w:rsidRPr="00F52DE4" w:rsidRDefault="00FE4D1D" w:rsidP="000103F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561C538A" w14:textId="6468BDEB" w:rsidR="00FE4D1D" w:rsidRPr="00F52DE4" w:rsidRDefault="00FE4D1D" w:rsidP="00FE4D1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7BDA815" w14:textId="77777777" w:rsidR="00FE4D1D" w:rsidRPr="00F52DE4" w:rsidRDefault="00FE4D1D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4B69B570" w14:textId="132CA36D" w:rsidR="00FE4D1D" w:rsidRPr="00F52DE4" w:rsidRDefault="00A56E2D" w:rsidP="0045329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127E4">
              <w:rPr>
                <w:rFonts w:asciiTheme="majorBidi" w:hAnsiTheme="majorBidi" w:cstheme="majorBidi"/>
                <w:sz w:val="27"/>
                <w:szCs w:val="27"/>
              </w:rPr>
              <w:t>424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31625BCF" w14:textId="77777777" w:rsidR="00FE4D1D" w:rsidRPr="00F52DE4" w:rsidRDefault="00FE4D1D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2568F10A" w14:textId="2DD303DE" w:rsidR="00FE4D1D" w:rsidRPr="00A375E5" w:rsidRDefault="000014D5" w:rsidP="000014D5">
            <w:pPr>
              <w:tabs>
                <w:tab w:val="left" w:pos="1083"/>
              </w:tabs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375E5" w:rsidRPr="00A375E5">
              <w:rPr>
                <w:rFonts w:asciiTheme="majorBidi" w:hAnsiTheme="majorBidi" w:cstheme="majorBidi"/>
                <w:sz w:val="27"/>
                <w:szCs w:val="27"/>
              </w:rPr>
              <w:t>(13,424)</w:t>
            </w:r>
          </w:p>
        </w:tc>
        <w:tc>
          <w:tcPr>
            <w:tcW w:w="108" w:type="dxa"/>
            <w:shd w:val="clear" w:color="auto" w:fill="auto"/>
          </w:tcPr>
          <w:p w14:paraId="45F3C222" w14:textId="77777777" w:rsidR="00FE4D1D" w:rsidRPr="00F52DE4" w:rsidRDefault="00FE4D1D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14:paraId="336B605A" w14:textId="7AD31BB9" w:rsidR="00FE4D1D" w:rsidRPr="00F52DE4" w:rsidRDefault="00A50E6E" w:rsidP="00A50E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5C39E8" w14:textId="77777777" w:rsidR="00FE4D1D" w:rsidRPr="00F52DE4" w:rsidRDefault="00FE4D1D" w:rsidP="000103FC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shd w:val="clear" w:color="auto" w:fill="auto"/>
          </w:tcPr>
          <w:p w14:paraId="33162085" w14:textId="3BA65F99" w:rsidR="00FE4D1D" w:rsidRPr="00B5051C" w:rsidRDefault="00F67A32" w:rsidP="002E1754">
            <w:pPr>
              <w:ind w:right="74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5051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9436E" w:rsidRPr="00F52DE4" w14:paraId="4A710387" w14:textId="77777777" w:rsidTr="006479C8">
        <w:trPr>
          <w:trHeight w:val="144"/>
        </w:trPr>
        <w:tc>
          <w:tcPr>
            <w:tcW w:w="2782" w:type="dxa"/>
            <w:gridSpan w:val="3"/>
          </w:tcPr>
          <w:p w14:paraId="56FF2CF4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166C72C5" w14:textId="71C99086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5,614</w:t>
            </w:r>
          </w:p>
        </w:tc>
        <w:tc>
          <w:tcPr>
            <w:tcW w:w="99" w:type="dxa"/>
            <w:shd w:val="clear" w:color="auto" w:fill="auto"/>
          </w:tcPr>
          <w:p w14:paraId="597BB925" w14:textId="77777777" w:rsidR="00D9436E" w:rsidRPr="00F52DE4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4E9FB541" w14:textId="1F70854A" w:rsidR="00D9436E" w:rsidRPr="00F52DE4" w:rsidRDefault="007127E4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FF96EA1" w14:textId="77777777" w:rsidR="00D9436E" w:rsidRPr="00F52DE4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7F160587" w14:textId="609EC138" w:rsidR="00D9436E" w:rsidRPr="00F52DE4" w:rsidRDefault="00A375E5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ADF1398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2AFF51F6" w14:textId="0FDB8CD5" w:rsidR="00D9436E" w:rsidRPr="00F52DE4" w:rsidRDefault="00A50E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F8167F" w14:textId="77777777" w:rsidR="00D9436E" w:rsidRPr="00F52DE4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shd w:val="clear" w:color="auto" w:fill="auto"/>
          </w:tcPr>
          <w:p w14:paraId="5A99697F" w14:textId="55A7A35E" w:rsidR="00D9436E" w:rsidRPr="00F52DE4" w:rsidRDefault="00F67A32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5,614</w:t>
            </w:r>
          </w:p>
        </w:tc>
      </w:tr>
      <w:tr w:rsidR="00D9436E" w:rsidRPr="00F52DE4" w14:paraId="43E097D5" w14:textId="77777777" w:rsidTr="006479C8">
        <w:trPr>
          <w:trHeight w:val="144"/>
        </w:trPr>
        <w:tc>
          <w:tcPr>
            <w:tcW w:w="2782" w:type="dxa"/>
            <w:gridSpan w:val="3"/>
          </w:tcPr>
          <w:p w14:paraId="6CA13C70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89232" w14:textId="74B76F8A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5,614</w:t>
            </w:r>
          </w:p>
        </w:tc>
        <w:tc>
          <w:tcPr>
            <w:tcW w:w="99" w:type="dxa"/>
            <w:shd w:val="clear" w:color="auto" w:fill="auto"/>
          </w:tcPr>
          <w:p w14:paraId="782D453A" w14:textId="77777777" w:rsidR="00D9436E" w:rsidRPr="00F52DE4" w:rsidRDefault="00D9436E" w:rsidP="00D9436E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722E" w14:textId="023F5F84" w:rsidR="00D9436E" w:rsidRPr="00F52DE4" w:rsidRDefault="007D7904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13,424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5B64BEC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B3DEE" w14:textId="670C1464" w:rsidR="00D9436E" w:rsidRPr="00F52DE4" w:rsidRDefault="00A375E5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(13,424)</w:t>
            </w:r>
          </w:p>
        </w:tc>
        <w:tc>
          <w:tcPr>
            <w:tcW w:w="108" w:type="dxa"/>
            <w:shd w:val="clear" w:color="auto" w:fill="auto"/>
          </w:tcPr>
          <w:p w14:paraId="21D398D9" w14:textId="77777777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B77F3" w14:textId="74B68E55" w:rsidR="00D9436E" w:rsidRPr="00F52DE4" w:rsidRDefault="00A50E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558B2E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19D3" w14:textId="372E9845" w:rsidR="00D9436E" w:rsidRPr="00F52DE4" w:rsidRDefault="00FC3BD7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5,614</w:t>
            </w:r>
          </w:p>
        </w:tc>
      </w:tr>
      <w:tr w:rsidR="00D9436E" w:rsidRPr="00F52DE4" w14:paraId="5E5D929C" w14:textId="77777777" w:rsidTr="006479C8">
        <w:trPr>
          <w:trHeight w:val="144"/>
        </w:trPr>
        <w:tc>
          <w:tcPr>
            <w:tcW w:w="2782" w:type="dxa"/>
            <w:gridSpan w:val="3"/>
          </w:tcPr>
          <w:p w14:paraId="1A2D9A9A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290BFB7" w14:textId="77777777" w:rsidR="00D9436E" w:rsidRPr="00F52DE4" w:rsidRDefault="00D9436E" w:rsidP="00D9436E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14:paraId="6617AB0A" w14:textId="77777777" w:rsidR="00D9436E" w:rsidRPr="00F52DE4" w:rsidRDefault="00D9436E" w:rsidP="00D9436E">
            <w:pPr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4CEB8BBE" w14:textId="77777777" w:rsidR="00D9436E" w:rsidRPr="00F52DE4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035CCEDF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78E222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14:paraId="2A87F0C5" w14:textId="77777777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14:paraId="3C2C74CE" w14:textId="77777777" w:rsidR="00D9436E" w:rsidRPr="00F52DE4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1089E85E" w14:textId="77777777" w:rsidR="00D9436E" w:rsidRPr="00F52DE4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shd w:val="clear" w:color="auto" w:fill="auto"/>
          </w:tcPr>
          <w:p w14:paraId="52FA10A6" w14:textId="77777777" w:rsidR="00D9436E" w:rsidRPr="00F52DE4" w:rsidRDefault="00D9436E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4D1D" w:rsidRPr="00F52DE4" w14:paraId="3C16736F" w14:textId="77777777" w:rsidTr="006479C8">
        <w:trPr>
          <w:trHeight w:val="144"/>
        </w:trPr>
        <w:tc>
          <w:tcPr>
            <w:tcW w:w="2782" w:type="dxa"/>
            <w:gridSpan w:val="3"/>
          </w:tcPr>
          <w:p w14:paraId="58271228" w14:textId="215F69C0" w:rsidR="00FE4D1D" w:rsidRPr="00F52DE4" w:rsidRDefault="00FE4D1D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DF05C39" w14:textId="710EDF4D" w:rsidR="00FE4D1D" w:rsidRPr="00F52DE4" w:rsidRDefault="00FE4D1D" w:rsidP="00FE4D1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90EF2CA" w14:textId="77777777" w:rsidR="00FE4D1D" w:rsidRPr="00F52DE4" w:rsidRDefault="00FE4D1D" w:rsidP="00D9436E">
            <w:pPr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4294AED4" w14:textId="294A0803" w:rsidR="00FE4D1D" w:rsidRPr="00F52DE4" w:rsidRDefault="0067558C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(4,462)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03DAFF" w14:textId="77777777" w:rsidR="00FE4D1D" w:rsidRPr="00F52DE4" w:rsidRDefault="00FE4D1D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77F55C9F" w14:textId="5F98D063" w:rsidR="00FE4D1D" w:rsidRPr="00F52DE4" w:rsidRDefault="0067558C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4,462</w:t>
            </w:r>
          </w:p>
        </w:tc>
        <w:tc>
          <w:tcPr>
            <w:tcW w:w="108" w:type="dxa"/>
            <w:shd w:val="clear" w:color="auto" w:fill="auto"/>
          </w:tcPr>
          <w:p w14:paraId="1AEF46DC" w14:textId="77777777" w:rsidR="00FE4D1D" w:rsidRPr="00F52DE4" w:rsidRDefault="00FE4D1D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14:paraId="687E2C94" w14:textId="1A7F539C" w:rsidR="00FE4D1D" w:rsidRPr="00F52DE4" w:rsidRDefault="00A50E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B810E9E" w14:textId="77777777" w:rsidR="00FE4D1D" w:rsidRPr="00F52DE4" w:rsidRDefault="00FE4D1D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1" w:type="dxa"/>
            <w:shd w:val="clear" w:color="auto" w:fill="auto"/>
          </w:tcPr>
          <w:p w14:paraId="67DD9E80" w14:textId="1194623D" w:rsidR="00FE4D1D" w:rsidRPr="00F52DE4" w:rsidRDefault="00FC3BD7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9436E" w:rsidRPr="00F52DE4" w14:paraId="3C5681BD" w14:textId="77777777" w:rsidTr="006479C8">
        <w:trPr>
          <w:trHeight w:val="144"/>
        </w:trPr>
        <w:tc>
          <w:tcPr>
            <w:tcW w:w="2782" w:type="dxa"/>
            <w:gridSpan w:val="3"/>
          </w:tcPr>
          <w:p w14:paraId="64F8BD39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35800EBF" w14:textId="56C741B6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>(900)</w:t>
            </w:r>
          </w:p>
        </w:tc>
        <w:tc>
          <w:tcPr>
            <w:tcW w:w="99" w:type="dxa"/>
            <w:shd w:val="clear" w:color="auto" w:fill="auto"/>
          </w:tcPr>
          <w:p w14:paraId="0CC28377" w14:textId="77777777" w:rsidR="00D9436E" w:rsidRPr="00F52DE4" w:rsidRDefault="00D9436E" w:rsidP="00D9436E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5B6BE294" w14:textId="121B3A9E" w:rsidR="00D9436E" w:rsidRPr="00F52DE4" w:rsidRDefault="0067558C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="00F454C9">
              <w:rPr>
                <w:rFonts w:asciiTheme="majorBidi" w:eastAsia="Times New Roman" w:hAnsiTheme="majorBidi" w:cstheme="majorBidi"/>
                <w:sz w:val="27"/>
                <w:szCs w:val="27"/>
              </w:rPr>
              <w:t>1,12</w:t>
            </w:r>
            <w:r w:rsidR="00B93E43">
              <w:rPr>
                <w:rFonts w:asciiTheme="majorBidi" w:eastAsia="Times New Roman" w:hAnsiTheme="majorBidi" w:cstheme="majorBidi"/>
                <w:sz w:val="27"/>
                <w:szCs w:val="27"/>
              </w:rPr>
              <w:t>5</w:t>
            </w:r>
            <w:r w:rsidR="00F454C9"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4E027E6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36677E1E" w14:textId="5129D623" w:rsidR="00D9436E" w:rsidRPr="00F52DE4" w:rsidRDefault="00F454C9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B5E1D64" w14:textId="77777777" w:rsidR="00D9436E" w:rsidRPr="00F52DE4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249A4CA9" w14:textId="21B73D8C" w:rsidR="00D9436E" w:rsidRPr="00F52DE4" w:rsidRDefault="00A50E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E7BC63C" w14:textId="77777777" w:rsidR="00D9436E" w:rsidRPr="00F52DE4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6D5A4D5B" w14:textId="6C721935" w:rsidR="00D9436E" w:rsidRPr="00F52DE4" w:rsidRDefault="00AA5BCF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2A47C5">
              <w:rPr>
                <w:rFonts w:asciiTheme="majorBidi" w:hAnsiTheme="majorBidi" w:cstheme="majorBidi"/>
                <w:sz w:val="27"/>
                <w:szCs w:val="27"/>
              </w:rPr>
              <w:t>,02</w:t>
            </w:r>
            <w:r w:rsidR="00790091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A47C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9436E" w:rsidRPr="00F52DE4" w14:paraId="2AFB271B" w14:textId="77777777" w:rsidTr="006479C8">
        <w:trPr>
          <w:trHeight w:val="144"/>
        </w:trPr>
        <w:tc>
          <w:tcPr>
            <w:tcW w:w="2782" w:type="dxa"/>
            <w:gridSpan w:val="3"/>
          </w:tcPr>
          <w:p w14:paraId="5DBBF5DE" w14:textId="77777777" w:rsidR="00D9436E" w:rsidRPr="00F52DE4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270F" w14:textId="2BD05D87" w:rsidR="00D9436E" w:rsidRPr="00F52DE4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(900)</w:t>
            </w:r>
          </w:p>
        </w:tc>
        <w:tc>
          <w:tcPr>
            <w:tcW w:w="99" w:type="dxa"/>
            <w:shd w:val="clear" w:color="auto" w:fill="auto"/>
          </w:tcPr>
          <w:p w14:paraId="7BEB2304" w14:textId="77777777" w:rsidR="00D9436E" w:rsidRPr="00F52DE4" w:rsidRDefault="00D9436E" w:rsidP="00D9436E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E25AB" w14:textId="7892221C" w:rsidR="00D9436E" w:rsidRPr="00F52DE4" w:rsidRDefault="00B0785C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(5,58</w:t>
            </w:r>
            <w:r w:rsidR="00B93E4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7C806C3" w14:textId="77777777" w:rsidR="00D9436E" w:rsidRPr="00F52DE4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2135" w14:textId="64A72213" w:rsidR="00D9436E" w:rsidRPr="00F52DE4" w:rsidRDefault="00A50E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4,462</w:t>
            </w:r>
          </w:p>
        </w:tc>
        <w:tc>
          <w:tcPr>
            <w:tcW w:w="108" w:type="dxa"/>
            <w:shd w:val="clear" w:color="auto" w:fill="auto"/>
          </w:tcPr>
          <w:p w14:paraId="05DEDB34" w14:textId="77777777" w:rsidR="00D9436E" w:rsidRPr="00F52DE4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C1190" w14:textId="0DC0EE57" w:rsidR="00D9436E" w:rsidRPr="00F52DE4" w:rsidRDefault="00A50E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58A9995" w14:textId="77777777" w:rsidR="00D9436E" w:rsidRPr="00F52DE4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9CA" w14:textId="337D48FA" w:rsidR="00D9436E" w:rsidRPr="00F52DE4" w:rsidRDefault="002A47C5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9234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2,025)</w:t>
            </w:r>
          </w:p>
        </w:tc>
      </w:tr>
      <w:tr w:rsidR="00AB7D82" w:rsidRPr="00F52DE4" w14:paraId="53A4F0AE" w14:textId="77777777" w:rsidTr="006479C8">
        <w:trPr>
          <w:trHeight w:val="144"/>
        </w:trPr>
        <w:tc>
          <w:tcPr>
            <w:tcW w:w="2782" w:type="dxa"/>
            <w:gridSpan w:val="3"/>
          </w:tcPr>
          <w:p w14:paraId="0017FFDE" w14:textId="296F4696" w:rsidR="00AB7D82" w:rsidRPr="00F52DE4" w:rsidRDefault="00AB7D82" w:rsidP="00AB7D82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รวมสินทรัพย์สิทธิการใช้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9EF2" w14:textId="783BA0F0" w:rsidR="00AB7D82" w:rsidRPr="00F52DE4" w:rsidRDefault="00D9436E" w:rsidP="00AB7D82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4,714</w:t>
            </w:r>
          </w:p>
        </w:tc>
        <w:tc>
          <w:tcPr>
            <w:tcW w:w="99" w:type="dxa"/>
            <w:shd w:val="clear" w:color="auto" w:fill="auto"/>
          </w:tcPr>
          <w:p w14:paraId="594185B4" w14:textId="77777777" w:rsidR="00AB7D82" w:rsidRPr="00F52DE4" w:rsidRDefault="00AB7D82" w:rsidP="00AB7D82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14:paraId="0FBB6608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234603BF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0A6AC3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14:paraId="3AAE9368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14:paraId="5659CB15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2" w:type="dxa"/>
            <w:shd w:val="clear" w:color="auto" w:fill="auto"/>
          </w:tcPr>
          <w:p w14:paraId="4DD0B759" w14:textId="77777777" w:rsidR="00AB7D82" w:rsidRPr="00F52DE4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657C" w14:textId="32BA78B2" w:rsidR="00AB7D82" w:rsidRPr="00F52DE4" w:rsidRDefault="00B93427" w:rsidP="00AB7D82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3,589</w:t>
            </w:r>
          </w:p>
        </w:tc>
      </w:tr>
      <w:tr w:rsidR="003D4B0F" w:rsidRPr="00F52DE4" w14:paraId="1C62062B" w14:textId="77777777" w:rsidTr="006479C8">
        <w:trPr>
          <w:trHeight w:val="144"/>
        </w:trPr>
        <w:tc>
          <w:tcPr>
            <w:tcW w:w="2770" w:type="dxa"/>
            <w:gridSpan w:val="2"/>
          </w:tcPr>
          <w:p w14:paraId="34824407" w14:textId="77777777" w:rsidR="003D4B0F" w:rsidRPr="00F52DE4" w:rsidRDefault="003D4B0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9" w:type="dxa"/>
            <w:gridSpan w:val="3"/>
          </w:tcPr>
          <w:p w14:paraId="04789F68" w14:textId="77777777" w:rsidR="003D4B0F" w:rsidRPr="00F52DE4" w:rsidRDefault="003D4B0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</w:tcPr>
          <w:p w14:paraId="22880A9C" w14:textId="77777777" w:rsidR="003D4B0F" w:rsidRPr="00F52DE4" w:rsidRDefault="003D4B0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1" w:type="dxa"/>
            <w:gridSpan w:val="2"/>
          </w:tcPr>
          <w:p w14:paraId="580BD47E" w14:textId="77777777" w:rsidR="003D4B0F" w:rsidRPr="00F52DE4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3" w:type="dxa"/>
            <w:gridSpan w:val="5"/>
          </w:tcPr>
          <w:p w14:paraId="58E3CD19" w14:textId="77777777" w:rsidR="003D4B0F" w:rsidRPr="00F52DE4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F52DE4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26" w:type="dxa"/>
          </w:tcPr>
          <w:p w14:paraId="3640246E" w14:textId="77777777" w:rsidR="003D4B0F" w:rsidRPr="00F52DE4" w:rsidRDefault="003D4B0F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1" w:type="dxa"/>
            <w:gridSpan w:val="5"/>
          </w:tcPr>
          <w:p w14:paraId="55C25C76" w14:textId="192AD3E6" w:rsidR="003D4B0F" w:rsidRPr="00F52DE4" w:rsidRDefault="003D4B0F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4B0F" w:rsidRPr="00657820" w14:paraId="46325651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019ADBCC" w14:textId="77777777" w:rsidR="003D4B0F" w:rsidRPr="00657820" w:rsidRDefault="003D4B0F" w:rsidP="003D4B0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5" w:type="dxa"/>
            <w:gridSpan w:val="2"/>
          </w:tcPr>
          <w:p w14:paraId="2CEEC527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F0E2ACE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3" w:type="dxa"/>
          </w:tcPr>
          <w:p w14:paraId="3D8D0AAC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gridSpan w:val="6"/>
          </w:tcPr>
          <w:p w14:paraId="66DF44F2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06" w:type="dxa"/>
          </w:tcPr>
          <w:p w14:paraId="1E64D74D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0" w:type="dxa"/>
            <w:gridSpan w:val="4"/>
          </w:tcPr>
          <w:p w14:paraId="1DA46138" w14:textId="77777777" w:rsidR="003D4B0F" w:rsidRPr="00657820" w:rsidRDefault="003D4B0F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D4B0F" w:rsidRPr="00657820" w14:paraId="0A7937C3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14264B61" w14:textId="77777777" w:rsidR="003D4B0F" w:rsidRPr="00657820" w:rsidRDefault="003D4B0F" w:rsidP="003D4B0F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17" w:type="dxa"/>
            <w:gridSpan w:val="15"/>
            <w:tcBorders>
              <w:bottom w:val="single" w:sz="4" w:space="0" w:color="auto"/>
            </w:tcBorders>
          </w:tcPr>
          <w:p w14:paraId="1C267593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9436E" w:rsidRPr="00657820" w14:paraId="09419FE0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675CDF85" w14:textId="77777777" w:rsidR="00D9436E" w:rsidRPr="00657820" w:rsidRDefault="00D9436E" w:rsidP="00D9436E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26EBC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381F04FA" w14:textId="77777777" w:rsidR="00D9436E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  <w:p w14:paraId="0C77732C" w14:textId="190ECD21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5D8A2065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192F" w14:textId="1DC97836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" w:type="dxa"/>
            <w:gridSpan w:val="2"/>
            <w:vAlign w:val="bottom"/>
          </w:tcPr>
          <w:p w14:paraId="2D000D9F" w14:textId="77777777" w:rsidR="00D9436E" w:rsidRPr="00657820" w:rsidRDefault="00D9436E" w:rsidP="00D9436E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5AA" w14:textId="3521EC5E" w:rsidR="00D9436E" w:rsidRPr="00657820" w:rsidRDefault="00D9436E" w:rsidP="00D9436E">
            <w:pPr>
              <w:ind w:hanging="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108" w:type="dxa"/>
            <w:vAlign w:val="bottom"/>
          </w:tcPr>
          <w:p w14:paraId="783E50D7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35E34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09B05280" w14:textId="7E41CABA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C59BEDB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D8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7C4F4CC8" w14:textId="0FFF08FF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D9436E" w:rsidRPr="00657820" w14:paraId="294FB4CF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359F1ABC" w14:textId="5DDE5845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335" w:type="dxa"/>
            <w:gridSpan w:val="2"/>
          </w:tcPr>
          <w:p w14:paraId="33D16747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373E57D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3"/>
          </w:tcPr>
          <w:p w14:paraId="41E66EA9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  <w:gridSpan w:val="2"/>
          </w:tcPr>
          <w:p w14:paraId="40302E40" w14:textId="77777777" w:rsidR="00D9436E" w:rsidRPr="00657820" w:rsidRDefault="00D9436E" w:rsidP="00D9436E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</w:tcPr>
          <w:p w14:paraId="136B1376" w14:textId="77777777" w:rsidR="00D9436E" w:rsidRPr="00657820" w:rsidRDefault="00D9436E" w:rsidP="00D9436E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" w:type="dxa"/>
          </w:tcPr>
          <w:p w14:paraId="0DD650EA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gridSpan w:val="2"/>
          </w:tcPr>
          <w:p w14:paraId="71EAD993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59A9E1EC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8" w:type="dxa"/>
          </w:tcPr>
          <w:p w14:paraId="58434F8D" w14:textId="77777777" w:rsidR="00D9436E" w:rsidRPr="00657820" w:rsidRDefault="00D9436E" w:rsidP="00D9436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9436E" w:rsidRPr="00657820" w14:paraId="25543603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71D821D8" w14:textId="6ACAA9F6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0B974199" w14:textId="70D239B7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1,167</w:t>
            </w:r>
          </w:p>
        </w:tc>
        <w:tc>
          <w:tcPr>
            <w:tcW w:w="90" w:type="dxa"/>
          </w:tcPr>
          <w:p w14:paraId="44BC543D" w14:textId="77777777" w:rsidR="00D9436E" w:rsidRPr="00657820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10DC949" w14:textId="48838E03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141" w:type="dxa"/>
            <w:gridSpan w:val="2"/>
          </w:tcPr>
          <w:p w14:paraId="68EFE5E9" w14:textId="77777777" w:rsidR="00D9436E" w:rsidRPr="00657820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072A" w14:textId="68D53CFC" w:rsidR="00D9436E" w:rsidRPr="00657820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</w:tcPr>
          <w:p w14:paraId="70A3C932" w14:textId="77777777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14:paraId="566A756E" w14:textId="0472DF60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27D6F3" w14:textId="77777777" w:rsidR="00D9436E" w:rsidRPr="00657820" w:rsidRDefault="00D9436E" w:rsidP="00D9436E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431609C" w14:textId="29484981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5,614</w:t>
            </w:r>
          </w:p>
        </w:tc>
      </w:tr>
      <w:tr w:rsidR="00D9436E" w:rsidRPr="00657820" w14:paraId="5ED85A39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2AA8D5F3" w14:textId="7878B2E8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4A258" w14:textId="1451CAB1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1,167</w:t>
            </w:r>
          </w:p>
        </w:tc>
        <w:tc>
          <w:tcPr>
            <w:tcW w:w="90" w:type="dxa"/>
          </w:tcPr>
          <w:p w14:paraId="5A74E65B" w14:textId="77777777" w:rsidR="00D9436E" w:rsidRPr="00657820" w:rsidRDefault="00D9436E" w:rsidP="00D9436E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4DAF" w14:textId="57FA8A4D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4,447</w:t>
            </w:r>
          </w:p>
        </w:tc>
        <w:tc>
          <w:tcPr>
            <w:tcW w:w="141" w:type="dxa"/>
            <w:gridSpan w:val="2"/>
          </w:tcPr>
          <w:p w14:paraId="542F0D89" w14:textId="77777777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72E3E" w14:textId="121EBC13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" w:type="dxa"/>
          </w:tcPr>
          <w:p w14:paraId="7625C275" w14:textId="77777777" w:rsidR="00D9436E" w:rsidRPr="00657820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1FCB7" w14:textId="703CD2F7" w:rsidR="00D9436E" w:rsidRPr="00657820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E68B5D8" w14:textId="77777777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0ACE" w14:textId="1A769F95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5,614</w:t>
            </w:r>
          </w:p>
        </w:tc>
      </w:tr>
      <w:tr w:rsidR="00D9436E" w:rsidRPr="00657820" w14:paraId="428C55F2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2D0A314C" w14:textId="253110B3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7B11FC5C" w14:textId="77777777" w:rsidR="00D9436E" w:rsidRPr="00657820" w:rsidRDefault="00D9436E" w:rsidP="00D9436E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B47C2" w14:textId="77777777" w:rsidR="00D9436E" w:rsidRPr="00657820" w:rsidRDefault="00D9436E" w:rsidP="00D9436E">
            <w:pPr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A75218A" w14:textId="77777777" w:rsidR="00D9436E" w:rsidRPr="00657820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gridSpan w:val="2"/>
          </w:tcPr>
          <w:p w14:paraId="2A94A5DE" w14:textId="77777777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ABFD5B" w14:textId="77777777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18235F62" w14:textId="77777777" w:rsidR="00D9436E" w:rsidRPr="00657820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200EE57B" w14:textId="77777777" w:rsidR="00D9436E" w:rsidRPr="00657820" w:rsidRDefault="00D9436E" w:rsidP="00D9436E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76865FF8" w14:textId="77777777" w:rsidR="00D9436E" w:rsidRPr="00657820" w:rsidRDefault="00D9436E" w:rsidP="00D9436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250D872" w14:textId="77777777" w:rsidR="00D9436E" w:rsidRPr="00657820" w:rsidRDefault="00D9436E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9436E" w:rsidRPr="00657820" w14:paraId="79B36069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1CC9F829" w14:textId="341CB45F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0B420F2B" w14:textId="5E1BDD77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(33)</w:t>
            </w:r>
          </w:p>
        </w:tc>
        <w:tc>
          <w:tcPr>
            <w:tcW w:w="90" w:type="dxa"/>
          </w:tcPr>
          <w:p w14:paraId="004CA909" w14:textId="77777777" w:rsidR="00D9436E" w:rsidRPr="00657820" w:rsidRDefault="00D9436E" w:rsidP="00D9436E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012E8CB" w14:textId="5D2171BC" w:rsidR="00D9436E" w:rsidRPr="00657820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(867)</w:t>
            </w:r>
          </w:p>
        </w:tc>
        <w:tc>
          <w:tcPr>
            <w:tcW w:w="141" w:type="dxa"/>
            <w:gridSpan w:val="2"/>
          </w:tcPr>
          <w:p w14:paraId="20799849" w14:textId="77777777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3DACB" w14:textId="3035643F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</w:tcPr>
          <w:p w14:paraId="217D9961" w14:textId="77777777" w:rsidR="00D9436E" w:rsidRPr="00657820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14:paraId="6A71ECFC" w14:textId="2281514C" w:rsidR="00D9436E" w:rsidRPr="00657820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F9D7C14" w14:textId="77777777" w:rsidR="00D9436E" w:rsidRPr="00657820" w:rsidRDefault="00D9436E" w:rsidP="00D9436E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9455FA" w14:textId="05D50E90" w:rsidR="00D9436E" w:rsidRPr="00657820" w:rsidRDefault="00D9436E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(900)</w:t>
            </w:r>
          </w:p>
        </w:tc>
      </w:tr>
      <w:tr w:rsidR="00D9436E" w:rsidRPr="00657820" w14:paraId="08E51410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7186A170" w14:textId="612284E5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C4B49" w14:textId="3998AB21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(33)</w:t>
            </w:r>
          </w:p>
        </w:tc>
        <w:tc>
          <w:tcPr>
            <w:tcW w:w="90" w:type="dxa"/>
          </w:tcPr>
          <w:p w14:paraId="08110444" w14:textId="77777777" w:rsidR="00D9436E" w:rsidRPr="00657820" w:rsidRDefault="00D9436E" w:rsidP="00D9436E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DB18B" w14:textId="152E035E" w:rsidR="00D9436E" w:rsidRPr="00657820" w:rsidRDefault="00D9436E" w:rsidP="00D9436E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(867)</w:t>
            </w:r>
          </w:p>
        </w:tc>
        <w:tc>
          <w:tcPr>
            <w:tcW w:w="141" w:type="dxa"/>
            <w:gridSpan w:val="2"/>
          </w:tcPr>
          <w:p w14:paraId="7460FC9B" w14:textId="77777777" w:rsidR="00D9436E" w:rsidRPr="00657820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7C1B7" w14:textId="46910ED4" w:rsidR="00D9436E" w:rsidRPr="00657820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" w:type="dxa"/>
          </w:tcPr>
          <w:p w14:paraId="555F699D" w14:textId="77777777" w:rsidR="00D9436E" w:rsidRPr="00657820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38799" w14:textId="0AA3CC26" w:rsidR="00D9436E" w:rsidRPr="00657820" w:rsidRDefault="00D9436E" w:rsidP="00D9436E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D55D113" w14:textId="77777777" w:rsidR="00D9436E" w:rsidRPr="00657820" w:rsidRDefault="00D9436E" w:rsidP="00D9436E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10DA4" w14:textId="2862F42D" w:rsidR="00D9436E" w:rsidRPr="00657820" w:rsidRDefault="00D9436E" w:rsidP="00D9436E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(900)</w:t>
            </w:r>
          </w:p>
        </w:tc>
      </w:tr>
      <w:tr w:rsidR="00D9436E" w:rsidRPr="00657820" w14:paraId="7CE9A8FC" w14:textId="77777777" w:rsidTr="006479C8">
        <w:trPr>
          <w:gridBefore w:val="1"/>
          <w:wBefore w:w="360" w:type="dxa"/>
          <w:trHeight w:val="144"/>
        </w:trPr>
        <w:tc>
          <w:tcPr>
            <w:tcW w:w="2472" w:type="dxa"/>
            <w:gridSpan w:val="3"/>
          </w:tcPr>
          <w:p w14:paraId="573F683A" w14:textId="248A494F" w:rsidR="00D9436E" w:rsidRPr="00657820" w:rsidRDefault="00D9436E" w:rsidP="00D9436E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รวมสินทรัพย์สิทธิการใช้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E5EAD" w14:textId="58D4ED4B" w:rsidR="00D9436E" w:rsidRPr="00657820" w:rsidRDefault="00D9436E" w:rsidP="00D9436E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1,134</w:t>
            </w:r>
          </w:p>
        </w:tc>
        <w:tc>
          <w:tcPr>
            <w:tcW w:w="90" w:type="dxa"/>
          </w:tcPr>
          <w:p w14:paraId="0ED2D204" w14:textId="77777777" w:rsidR="00D9436E" w:rsidRPr="00657820" w:rsidRDefault="00D9436E" w:rsidP="00D9436E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F9311FC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  <w:gridSpan w:val="2"/>
          </w:tcPr>
          <w:p w14:paraId="2825D2DB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16DB06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" w:type="dxa"/>
          </w:tcPr>
          <w:p w14:paraId="5DDD493F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0D4FEE73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shd w:val="clear" w:color="auto" w:fill="auto"/>
          </w:tcPr>
          <w:p w14:paraId="4E7B6F38" w14:textId="77777777" w:rsidR="00D9436E" w:rsidRPr="00657820" w:rsidRDefault="00D9436E" w:rsidP="00D9436E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0D5E" w14:textId="4B0B518B" w:rsidR="00D9436E" w:rsidRPr="00657820" w:rsidRDefault="00D9436E" w:rsidP="00D9436E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4,714</w:t>
            </w:r>
          </w:p>
        </w:tc>
      </w:tr>
    </w:tbl>
    <w:p w14:paraId="0F3CAE95" w14:textId="253B32E2" w:rsidR="00C5158A" w:rsidRPr="00657820" w:rsidRDefault="00C5158A" w:rsidP="00B67360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ค่าความนิยม</w:t>
      </w:r>
      <w:r w:rsidR="00903FA4" w:rsidRPr="00657820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26024F4A" w14:textId="344A1080" w:rsidR="00C5158A" w:rsidRPr="00E26A03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E26A03">
        <w:rPr>
          <w:rFonts w:asciiTheme="majorBidi" w:hAnsiTheme="majorBidi" w:cstheme="majorBidi"/>
          <w:color w:val="000000"/>
          <w:sz w:val="28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E26A03">
        <w:rPr>
          <w:rFonts w:asciiTheme="majorBidi" w:hAnsiTheme="majorBidi" w:cstheme="majorBidi"/>
          <w:color w:val="000000"/>
          <w:sz w:val="28"/>
          <w:lang w:val="en-GB"/>
        </w:rPr>
        <w:t xml:space="preserve">31 </w:t>
      </w:r>
      <w:r w:rsidRPr="00E26A03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E26A03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C64C0E" w:rsidRPr="00E26A03">
        <w:rPr>
          <w:rFonts w:asciiTheme="majorBidi" w:hAnsiTheme="majorBidi" w:cstheme="majorBidi"/>
          <w:color w:val="000000"/>
          <w:sz w:val="28"/>
        </w:rPr>
        <w:t>7</w:t>
      </w:r>
      <w:r w:rsidRPr="00E26A03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E26A03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E26A03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C64C0E" w:rsidRPr="00E26A03">
        <w:rPr>
          <w:rFonts w:asciiTheme="majorBidi" w:hAnsiTheme="majorBidi" w:cstheme="majorBidi"/>
          <w:color w:val="000000"/>
          <w:sz w:val="28"/>
          <w:lang w:val="en-GB"/>
        </w:rPr>
        <w:t>6</w:t>
      </w:r>
      <w:r w:rsidRPr="00E26A03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E26A03">
        <w:rPr>
          <w:rFonts w:asciiTheme="majorBidi" w:hAnsiTheme="majorBidi" w:cstheme="majorBidi"/>
          <w:color w:val="000000"/>
          <w:sz w:val="28"/>
          <w:cs/>
        </w:rPr>
        <w:t>สรุปได้ดังนี้</w:t>
      </w:r>
    </w:p>
    <w:p w14:paraId="41A89676" w14:textId="77777777" w:rsidR="00C5158A" w:rsidRPr="00657820" w:rsidRDefault="00C5158A" w:rsidP="00C5158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Theme="majorBidi" w:hAnsiTheme="majorBidi" w:cstheme="majorBidi"/>
          <w:caps/>
          <w:sz w:val="28"/>
        </w:rPr>
      </w:pPr>
      <w:r w:rsidRPr="00657820">
        <w:rPr>
          <w:rFonts w:asciiTheme="majorBidi" w:hAnsiTheme="majorBidi" w:cstheme="majorBidi"/>
          <w:caps/>
          <w:sz w:val="28"/>
        </w:rPr>
        <w:t>(</w:t>
      </w:r>
      <w:r w:rsidRPr="00657820">
        <w:rPr>
          <w:rFonts w:asciiTheme="majorBidi" w:hAnsiTheme="majorBidi" w:cstheme="majorBidi"/>
          <w:caps/>
          <w:sz w:val="28"/>
          <w:cs/>
        </w:rPr>
        <w:t>หน่วย</w:t>
      </w:r>
      <w:r w:rsidRPr="00657820">
        <w:rPr>
          <w:rFonts w:asciiTheme="majorBidi" w:hAnsiTheme="majorBidi" w:cstheme="majorBidi"/>
          <w:caps/>
          <w:sz w:val="28"/>
        </w:rPr>
        <w:t xml:space="preserve">: </w:t>
      </w:r>
      <w:r w:rsidRPr="00657820">
        <w:rPr>
          <w:rFonts w:asciiTheme="majorBidi" w:hAnsiTheme="majorBidi" w:cstheme="majorBidi"/>
          <w:caps/>
          <w:sz w:val="28"/>
          <w:cs/>
        </w:rPr>
        <w:t>พันบาท</w:t>
      </w:r>
      <w:r w:rsidRPr="00657820">
        <w:rPr>
          <w:rFonts w:asciiTheme="majorBidi" w:hAnsiTheme="majorBidi" w:cstheme="majorBidi"/>
          <w:caps/>
          <w:sz w:val="28"/>
        </w:rPr>
        <w:t>)</w:t>
      </w:r>
    </w:p>
    <w:tbl>
      <w:tblPr>
        <w:tblW w:w="925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422"/>
      </w:tblGrid>
      <w:tr w:rsidR="00C57648" w:rsidRPr="00657820" w14:paraId="34188253" w14:textId="77777777" w:rsidTr="00D32188">
        <w:tc>
          <w:tcPr>
            <w:tcW w:w="6030" w:type="dxa"/>
            <w:vAlign w:val="bottom"/>
          </w:tcPr>
          <w:p w14:paraId="7BA0F8C4" w14:textId="77777777" w:rsidR="00C57648" w:rsidRPr="00657820" w:rsidRDefault="00C57648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3222" w:type="dxa"/>
            <w:gridSpan w:val="3"/>
            <w:tcBorders>
              <w:bottom w:val="single" w:sz="4" w:space="0" w:color="auto"/>
            </w:tcBorders>
          </w:tcPr>
          <w:p w14:paraId="6974777A" w14:textId="7EBCEA5D" w:rsidR="00C57648" w:rsidRPr="00657820" w:rsidRDefault="00C57648" w:rsidP="00C57648">
            <w:pPr>
              <w:ind w:left="-12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2188" w:rsidRPr="00657820" w14:paraId="5EF52331" w14:textId="77777777" w:rsidTr="00D32188">
        <w:tc>
          <w:tcPr>
            <w:tcW w:w="6030" w:type="dxa"/>
            <w:vAlign w:val="bottom"/>
          </w:tcPr>
          <w:p w14:paraId="2B4C7F6C" w14:textId="77777777" w:rsidR="00C57648" w:rsidRPr="00657820" w:rsidRDefault="00C57648" w:rsidP="00C5764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F24B35" w14:textId="579F1E84" w:rsidR="00C57648" w:rsidRPr="00657820" w:rsidRDefault="00C57648" w:rsidP="00C5764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C120D6" w14:textId="5082BFFA" w:rsidR="00C57648" w:rsidRPr="00657820" w:rsidRDefault="00C57648" w:rsidP="00C5764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579F8" w14:textId="3286A2CB" w:rsidR="00C57648" w:rsidRPr="00657820" w:rsidRDefault="00C57648" w:rsidP="00C5764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32188" w:rsidRPr="00657820" w14:paraId="5CC27371" w14:textId="77777777" w:rsidTr="00D32188">
        <w:tc>
          <w:tcPr>
            <w:tcW w:w="6030" w:type="dxa"/>
            <w:vAlign w:val="bottom"/>
          </w:tcPr>
          <w:p w14:paraId="72E100A5" w14:textId="77777777" w:rsidR="00C57648" w:rsidRPr="00657820" w:rsidRDefault="00C57648" w:rsidP="00C57648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9AB6863" w14:textId="0E62A145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/>
                <w:sz w:val="28"/>
                <w:cs/>
              </w:rPr>
            </w:pPr>
            <w:r w:rsidRPr="00347ACF">
              <w:rPr>
                <w:rFonts w:asciiTheme="majorBidi" w:hAnsiTheme="majorBidi" w:hint="eastAsia"/>
                <w:sz w:val="28"/>
                <w:cs/>
              </w:rPr>
              <w:t>165</w:t>
            </w:r>
            <w:r w:rsidRPr="00347ACF">
              <w:rPr>
                <w:rFonts w:asciiTheme="majorBidi" w:hAnsiTheme="majorBidi" w:cstheme="majorBidi" w:hint="eastAsia"/>
                <w:sz w:val="28"/>
              </w:rPr>
              <w:t>,</w:t>
            </w:r>
            <w:r w:rsidRPr="00347ACF">
              <w:rPr>
                <w:rFonts w:asciiTheme="majorBidi" w:hAnsiTheme="majorBidi" w:hint="eastAsia"/>
                <w:sz w:val="28"/>
                <w:cs/>
              </w:rPr>
              <w:t>470</w:t>
            </w:r>
          </w:p>
        </w:tc>
        <w:tc>
          <w:tcPr>
            <w:tcW w:w="270" w:type="dxa"/>
            <w:vAlign w:val="bottom"/>
          </w:tcPr>
          <w:p w14:paraId="3CE2C203" w14:textId="430BB50C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239C188" w14:textId="00B343BD" w:rsidR="00C57648" w:rsidRPr="00657820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165,470</w:t>
            </w:r>
          </w:p>
        </w:tc>
      </w:tr>
      <w:tr w:rsidR="00D32188" w:rsidRPr="00657820" w14:paraId="4447342D" w14:textId="77777777" w:rsidTr="00D32188">
        <w:tc>
          <w:tcPr>
            <w:tcW w:w="6030" w:type="dxa"/>
            <w:vAlign w:val="bottom"/>
          </w:tcPr>
          <w:p w14:paraId="75D41414" w14:textId="38ECBA7A" w:rsidR="00C57648" w:rsidRPr="00657820" w:rsidRDefault="00C57648" w:rsidP="00C57648">
            <w:pPr>
              <w:tabs>
                <w:tab w:val="left" w:pos="415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 xml:space="preserve">  ค่าเผื่อการด้อยค่า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ของมูลค่า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89E96B" w14:textId="78D19C72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347A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134BA2" w14:textId="332D59A3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349762B" w14:textId="727594FD" w:rsidR="00C57648" w:rsidRPr="00657820" w:rsidRDefault="00C57648" w:rsidP="00C57648">
            <w:pPr>
              <w:tabs>
                <w:tab w:val="decimal" w:pos="610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2188" w:rsidRPr="00657820" w14:paraId="2DB3EFCD" w14:textId="77777777" w:rsidTr="00D32188">
        <w:tc>
          <w:tcPr>
            <w:tcW w:w="6030" w:type="dxa"/>
            <w:vAlign w:val="bottom"/>
          </w:tcPr>
          <w:p w14:paraId="7AA9730B" w14:textId="77777777" w:rsidR="00C57648" w:rsidRPr="00657820" w:rsidRDefault="00C57648" w:rsidP="00C57648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F6C17" w14:textId="1C6BAD17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347ACF">
              <w:rPr>
                <w:rFonts w:asciiTheme="majorBidi" w:hAnsiTheme="majorBidi" w:hint="eastAsia"/>
                <w:b/>
                <w:bCs/>
                <w:sz w:val="28"/>
                <w:cs/>
              </w:rPr>
              <w:t>165</w:t>
            </w:r>
            <w:r w:rsidRPr="00347ACF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347ACF">
              <w:rPr>
                <w:rFonts w:asciiTheme="majorBidi" w:hAnsiTheme="majorBidi" w:hint="eastAsia"/>
                <w:b/>
                <w:bCs/>
                <w:sz w:val="28"/>
                <w:cs/>
              </w:rPr>
              <w:t>470</w:t>
            </w:r>
          </w:p>
        </w:tc>
        <w:tc>
          <w:tcPr>
            <w:tcW w:w="270" w:type="dxa"/>
            <w:vAlign w:val="bottom"/>
          </w:tcPr>
          <w:p w14:paraId="51AF5EE3" w14:textId="6DD4989B" w:rsidR="00C57648" w:rsidRPr="00347ACF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807E6" w14:textId="21CAB857" w:rsidR="00C57648" w:rsidRPr="00657820" w:rsidRDefault="00C57648" w:rsidP="00C57648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165,470</w:t>
            </w:r>
          </w:p>
        </w:tc>
      </w:tr>
    </w:tbl>
    <w:p w14:paraId="6B90EA5F" w14:textId="77777777" w:rsidR="00726323" w:rsidRPr="00657820" w:rsidRDefault="00726323" w:rsidP="00AE2F60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B5B4ADA" w14:textId="33C4027D" w:rsidR="00C5158A" w:rsidRPr="00657820" w:rsidRDefault="003319F8" w:rsidP="00C5158A">
      <w:pPr>
        <w:spacing w:after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C5158A" w:rsidRPr="00657820">
        <w:rPr>
          <w:rFonts w:asciiTheme="majorBidi" w:hAnsiTheme="majorBidi" w:cstheme="majorBidi"/>
          <w:sz w:val="28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D32188">
        <w:rPr>
          <w:rFonts w:asciiTheme="majorBidi" w:hAnsiTheme="majorBidi" w:cstheme="majorBidi"/>
          <w:sz w:val="28"/>
        </w:rPr>
        <w:t xml:space="preserve">  </w:t>
      </w:r>
      <w:r w:rsidR="00C5158A" w:rsidRPr="00657820">
        <w:rPr>
          <w:rFonts w:asciiTheme="majorBidi" w:hAnsiTheme="majorBidi" w:cstheme="majorBidi"/>
          <w:sz w:val="28"/>
          <w:cs/>
        </w:rPr>
        <w:t xml:space="preserve">ฝ่ายบริหาร </w:t>
      </w:r>
    </w:p>
    <w:p w14:paraId="3EA99CEC" w14:textId="77777777" w:rsidR="00E970E7" w:rsidRPr="00657820" w:rsidRDefault="00C5158A" w:rsidP="00026CC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  <w:r w:rsidR="00D13CD9" w:rsidRPr="00657820">
        <w:rPr>
          <w:rFonts w:asciiTheme="majorBidi" w:hAnsiTheme="majorBidi" w:cstheme="majorBidi"/>
          <w:sz w:val="28"/>
          <w:cs/>
        </w:rPr>
        <w:t xml:space="preserve"> </w:t>
      </w:r>
      <w:r w:rsidR="00A91AAC" w:rsidRPr="00657820">
        <w:rPr>
          <w:rFonts w:asciiTheme="majorBidi" w:hAnsiTheme="majorBidi" w:cstheme="majorBidi"/>
          <w:sz w:val="28"/>
          <w:cs/>
        </w:rPr>
        <w:t xml:space="preserve"> </w:t>
      </w:r>
    </w:p>
    <w:p w14:paraId="35A481BA" w14:textId="77777777" w:rsidR="0066134F" w:rsidRDefault="006613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84844FC" w14:textId="30B54854" w:rsidR="00C5158A" w:rsidRPr="00657820" w:rsidRDefault="00C5158A" w:rsidP="007B535E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78B77AE" w14:textId="0786624B" w:rsidR="00C5158A" w:rsidRPr="004C4569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4C4569">
        <w:rPr>
          <w:rFonts w:asciiTheme="majorBidi" w:hAnsiTheme="majorBidi" w:cstheme="majorBidi"/>
          <w:sz w:val="28"/>
          <w:cs/>
        </w:rPr>
        <w:t xml:space="preserve">รายการเปลี่ยนแปลงของสิทธิการเช่า ณ วันที่ </w:t>
      </w:r>
      <w:r w:rsidRPr="004C4569">
        <w:rPr>
          <w:rFonts w:asciiTheme="majorBidi" w:hAnsiTheme="majorBidi" w:cstheme="majorBidi"/>
          <w:sz w:val="28"/>
        </w:rPr>
        <w:t xml:space="preserve">31 </w:t>
      </w:r>
      <w:r w:rsidRPr="004C4569">
        <w:rPr>
          <w:rFonts w:asciiTheme="majorBidi" w:hAnsiTheme="majorBidi" w:cstheme="majorBidi"/>
          <w:sz w:val="28"/>
          <w:cs/>
        </w:rPr>
        <w:t xml:space="preserve">ธันวาคม </w:t>
      </w:r>
      <w:r w:rsidRPr="004C4569">
        <w:rPr>
          <w:rFonts w:asciiTheme="majorBidi" w:hAnsiTheme="majorBidi" w:cstheme="majorBidi"/>
          <w:sz w:val="28"/>
        </w:rPr>
        <w:t>256</w:t>
      </w:r>
      <w:r w:rsidR="00C64C0E" w:rsidRPr="004C4569">
        <w:rPr>
          <w:rFonts w:asciiTheme="majorBidi" w:hAnsiTheme="majorBidi" w:cstheme="majorBidi"/>
          <w:sz w:val="28"/>
        </w:rPr>
        <w:t>7</w:t>
      </w:r>
      <w:r w:rsidRPr="004C4569">
        <w:rPr>
          <w:rFonts w:asciiTheme="majorBidi" w:hAnsiTheme="majorBidi" w:cstheme="majorBidi"/>
          <w:sz w:val="28"/>
        </w:rPr>
        <w:t xml:space="preserve"> </w:t>
      </w:r>
      <w:r w:rsidRPr="004C4569">
        <w:rPr>
          <w:rFonts w:asciiTheme="majorBidi" w:hAnsiTheme="majorBidi" w:cstheme="majorBidi"/>
          <w:sz w:val="28"/>
          <w:cs/>
        </w:rPr>
        <w:t xml:space="preserve">และ </w:t>
      </w:r>
      <w:r w:rsidRPr="004C4569">
        <w:rPr>
          <w:rFonts w:asciiTheme="majorBidi" w:hAnsiTheme="majorBidi" w:cstheme="majorBidi"/>
          <w:sz w:val="28"/>
        </w:rPr>
        <w:t>256</w:t>
      </w:r>
      <w:r w:rsidR="00C64C0E" w:rsidRPr="004C4569">
        <w:rPr>
          <w:rFonts w:asciiTheme="majorBidi" w:hAnsiTheme="majorBidi" w:cstheme="majorBidi"/>
          <w:sz w:val="28"/>
        </w:rPr>
        <w:t>6</w:t>
      </w:r>
      <w:r w:rsidRPr="004C4569">
        <w:rPr>
          <w:rFonts w:asciiTheme="majorBidi" w:hAnsiTheme="majorBidi" w:cstheme="majorBidi"/>
          <w:sz w:val="28"/>
        </w:rPr>
        <w:t xml:space="preserve"> </w:t>
      </w:r>
      <w:r w:rsidRPr="004C4569">
        <w:rPr>
          <w:rFonts w:asciiTheme="majorBidi" w:hAnsiTheme="majorBidi" w:cstheme="majorBidi"/>
          <w:sz w:val="28"/>
          <w:cs/>
        </w:rPr>
        <w:t>สรุปได้ดังนี้</w:t>
      </w:r>
      <w:r w:rsidR="0065637A" w:rsidRPr="004C4569">
        <w:rPr>
          <w:rFonts w:asciiTheme="majorBidi" w:hAnsiTheme="majorBidi" w:cstheme="majorBidi" w:hint="cs"/>
          <w:sz w:val="28"/>
          <w:cs/>
        </w:rPr>
        <w:t xml:space="preserve"> </w:t>
      </w:r>
      <w:r w:rsidR="0065637A" w:rsidRPr="004C4569">
        <w:rPr>
          <w:rFonts w:asciiTheme="majorBidi" w:hAnsiTheme="majorBidi" w:cstheme="majorBidi"/>
          <w:color w:val="000000"/>
          <w:sz w:val="28"/>
          <w:cs/>
        </w:rPr>
        <w:t>(งบการเงินเฉพาะกิจการ</w:t>
      </w:r>
      <w:r w:rsidR="0065637A" w:rsidRPr="004C4569">
        <w:rPr>
          <w:rFonts w:asciiTheme="majorBidi" w:hAnsiTheme="majorBidi" w:cstheme="majorBidi"/>
          <w:color w:val="000000"/>
          <w:sz w:val="28"/>
        </w:rPr>
        <w:t>:</w:t>
      </w:r>
      <w:r w:rsidR="0065637A" w:rsidRPr="004C4569">
        <w:rPr>
          <w:rFonts w:asciiTheme="majorBidi" w:hAnsiTheme="majorBidi" w:cstheme="majorBidi"/>
          <w:color w:val="000000"/>
          <w:sz w:val="28"/>
          <w:cs/>
        </w:rPr>
        <w:t xml:space="preserve"> ไม่มี)</w:t>
      </w:r>
    </w:p>
    <w:tbl>
      <w:tblPr>
        <w:tblW w:w="923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8"/>
        <w:gridCol w:w="1442"/>
        <w:gridCol w:w="20"/>
        <w:gridCol w:w="20"/>
        <w:gridCol w:w="21"/>
        <w:gridCol w:w="1469"/>
        <w:gridCol w:w="270"/>
        <w:gridCol w:w="1441"/>
        <w:gridCol w:w="49"/>
      </w:tblGrid>
      <w:tr w:rsidR="00C5158A" w:rsidRPr="00657820" w14:paraId="2EC63D96" w14:textId="77777777" w:rsidTr="00CF19C2">
        <w:trPr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0C7AF2B4" w14:textId="77777777" w:rsidR="00C5158A" w:rsidRPr="00657820" w:rsidRDefault="00C5158A" w:rsidP="000D313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3BDA879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515ED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1B7C" w14:textId="77777777" w:rsidR="00C5158A" w:rsidRPr="00657820" w:rsidRDefault="00C5158A" w:rsidP="000D313F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C5158A" w:rsidRPr="00657820" w14:paraId="5206E888" w14:textId="77777777" w:rsidTr="00CF19C2">
        <w:trPr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06357FA8" w14:textId="77777777" w:rsidR="00C5158A" w:rsidRPr="00657820" w:rsidRDefault="00C5158A" w:rsidP="000D313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D6F138B" w14:textId="34BBAC7A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D8839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 w:hint="cs"/>
                <w:sz w:val="28"/>
                <w:cs/>
              </w:rPr>
            </w:pPr>
          </w:p>
        </w:tc>
        <w:tc>
          <w:tcPr>
            <w:tcW w:w="3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FCC8B" w14:textId="05DE7FB5" w:rsidR="00C5158A" w:rsidRPr="00657820" w:rsidRDefault="0065637A" w:rsidP="00EC5480">
            <w:pPr>
              <w:ind w:left="-12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5637A" w:rsidRPr="00657820" w14:paraId="3E10A312" w14:textId="77777777" w:rsidTr="00CF19C2">
        <w:trPr>
          <w:gridAfter w:val="1"/>
          <w:wAfter w:w="49" w:type="dxa"/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6E1382F1" w14:textId="77777777" w:rsidR="0065637A" w:rsidRPr="00657820" w:rsidRDefault="0065637A" w:rsidP="0065637A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5A13" w14:textId="3D9CBFDE" w:rsidR="0065637A" w:rsidRPr="00657820" w:rsidRDefault="0065637A" w:rsidP="0065637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8F374EE" w14:textId="77777777" w:rsidR="0065637A" w:rsidRPr="00657820" w:rsidRDefault="0065637A" w:rsidP="0065637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2D6" w14:textId="1ED49E3D" w:rsidR="0065637A" w:rsidRPr="00657820" w:rsidRDefault="0065637A" w:rsidP="0065637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097D2450" w14:textId="77777777" w:rsidR="0065637A" w:rsidRPr="00657820" w:rsidRDefault="0065637A" w:rsidP="00EC5480">
            <w:pPr>
              <w:ind w:left="-12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B900" w14:textId="3947BE65" w:rsidR="0065637A" w:rsidRPr="00657820" w:rsidRDefault="0065637A" w:rsidP="00EC5480">
            <w:pPr>
              <w:ind w:left="-12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07B8" w14:textId="77777777" w:rsidR="0065637A" w:rsidRPr="00657820" w:rsidRDefault="0065637A" w:rsidP="00EC5480">
            <w:pPr>
              <w:ind w:left="-12" w:right="-43" w:hanging="1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90C11" w14:textId="5D7BB76D" w:rsidR="0065637A" w:rsidRPr="00657820" w:rsidRDefault="0065637A" w:rsidP="00EC5480">
            <w:pPr>
              <w:tabs>
                <w:tab w:val="left" w:pos="563"/>
              </w:tabs>
              <w:ind w:left="-12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5637A" w:rsidRPr="00657820" w14:paraId="63A08F39" w14:textId="77777777" w:rsidTr="00CF19C2">
        <w:trPr>
          <w:gridAfter w:val="1"/>
          <w:wAfter w:w="49" w:type="dxa"/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1F4CBA8A" w14:textId="77777777" w:rsidR="0065637A" w:rsidRPr="00657820" w:rsidRDefault="0065637A" w:rsidP="0065637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D9D012B" w14:textId="4DD88445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1EF" w14:textId="77777777" w:rsidR="0065637A" w:rsidRPr="00657820" w:rsidRDefault="0065637A" w:rsidP="0065637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DC91" w14:textId="5DC73C70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37189280" w14:textId="77777777" w:rsidR="0065637A" w:rsidRPr="00657820" w:rsidRDefault="0065637A" w:rsidP="0065637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8FAA9" w14:textId="1735CD0B" w:rsidR="0065637A" w:rsidRPr="00C64C0E" w:rsidRDefault="005E7F10" w:rsidP="00CF19C2">
            <w:pPr>
              <w:tabs>
                <w:tab w:val="decimal" w:pos="884"/>
              </w:tabs>
              <w:ind w:left="-207"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E7F10">
              <w:rPr>
                <w:rFonts w:asciiTheme="majorBidi" w:hAnsiTheme="majorBidi" w:cstheme="majorBidi" w:hint="eastAsia"/>
                <w:sz w:val="28"/>
              </w:rPr>
              <w:t>61,802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50E26" w14:textId="77777777" w:rsidR="0065637A" w:rsidRPr="00657820" w:rsidRDefault="0065637A" w:rsidP="0065637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C78BC" w14:textId="1264B488" w:rsidR="0065637A" w:rsidRPr="00657820" w:rsidRDefault="0065637A" w:rsidP="0065637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657820">
              <w:rPr>
                <w:rFonts w:asciiTheme="majorBidi" w:hAnsiTheme="majorBidi" w:cstheme="majorBidi"/>
                <w:sz w:val="28"/>
              </w:rPr>
              <w:t>,393</w:t>
            </w:r>
          </w:p>
        </w:tc>
      </w:tr>
      <w:tr w:rsidR="0065637A" w:rsidRPr="00657820" w14:paraId="00DFB9CE" w14:textId="77777777" w:rsidTr="00CF19C2">
        <w:trPr>
          <w:gridAfter w:val="1"/>
          <w:wAfter w:w="49" w:type="dxa"/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207D2FF9" w14:textId="71BACEC5" w:rsidR="0065637A" w:rsidRPr="00657820" w:rsidRDefault="0065637A" w:rsidP="0065637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3165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2146" w14:textId="5A2F52EF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65A6" w14:textId="77777777" w:rsidR="0065637A" w:rsidRPr="00657820" w:rsidRDefault="0065637A" w:rsidP="0065637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8ECF" w14:textId="56FBAA9A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2CEA7E8E" w14:textId="77777777" w:rsidR="0065637A" w:rsidRPr="00657820" w:rsidRDefault="0065637A" w:rsidP="0065637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E1E2" w14:textId="65BBBBB8" w:rsidR="0065637A" w:rsidRPr="00C64C0E" w:rsidRDefault="00CD5D61" w:rsidP="0065637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D5D61">
              <w:rPr>
                <w:rFonts w:asciiTheme="majorBidi" w:hAnsiTheme="majorBidi" w:cstheme="majorBidi" w:hint="eastAsia"/>
                <w:sz w:val="28"/>
              </w:rPr>
              <w:t>(2,654)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B75BD6" w14:textId="77777777" w:rsidR="0065637A" w:rsidRPr="00657820" w:rsidRDefault="0065637A" w:rsidP="0065637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B1E8B" w14:textId="6EBD1E5B" w:rsidR="0065637A" w:rsidRPr="00657820" w:rsidRDefault="0065637A" w:rsidP="0065637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(2,591)</w:t>
            </w:r>
          </w:p>
        </w:tc>
      </w:tr>
      <w:tr w:rsidR="0065637A" w:rsidRPr="00657820" w14:paraId="345B6F56" w14:textId="77777777" w:rsidTr="00CF19C2">
        <w:trPr>
          <w:gridAfter w:val="1"/>
          <w:wAfter w:w="49" w:type="dxa"/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21E7B854" w14:textId="77777777" w:rsidR="0065637A" w:rsidRPr="00657820" w:rsidRDefault="0065637A" w:rsidP="0065637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339A" w14:textId="648D6F91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C0E" w14:textId="77777777" w:rsidR="0065637A" w:rsidRPr="00657820" w:rsidRDefault="0065637A" w:rsidP="0065637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33CD" w14:textId="0FCCC48B" w:rsidR="0065637A" w:rsidRPr="00657820" w:rsidRDefault="0065637A" w:rsidP="0065637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350E35E" w14:textId="77777777" w:rsidR="0065637A" w:rsidRPr="00657820" w:rsidRDefault="0065637A" w:rsidP="0065637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F40DA" w14:textId="6037C627" w:rsidR="0065637A" w:rsidRPr="00C64C0E" w:rsidRDefault="00C5322B" w:rsidP="0065637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5322B">
              <w:rPr>
                <w:rFonts w:asciiTheme="majorBidi" w:hAnsiTheme="majorBidi" w:cstheme="majorBidi" w:hint="eastAsia"/>
                <w:b/>
                <w:bCs/>
                <w:sz w:val="28"/>
              </w:rPr>
              <w:t>59,148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AB69" w14:textId="77777777" w:rsidR="0065637A" w:rsidRPr="00657820" w:rsidRDefault="0065637A" w:rsidP="0065637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double" w:sz="4" w:space="0" w:color="auto"/>
              <w:right w:val="nil"/>
            </w:tcBorders>
          </w:tcPr>
          <w:p w14:paraId="68D7A82B" w14:textId="571DB49D" w:rsidR="0065637A" w:rsidRPr="00657820" w:rsidRDefault="0065637A" w:rsidP="0065637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61,802</w:t>
            </w:r>
          </w:p>
        </w:tc>
      </w:tr>
      <w:tr w:rsidR="00AE2F60" w:rsidRPr="00657820" w14:paraId="67579D5E" w14:textId="77777777" w:rsidTr="00CF19C2">
        <w:trPr>
          <w:gridAfter w:val="1"/>
          <w:wAfter w:w="49" w:type="dxa"/>
          <w:cantSplit/>
        </w:trPr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14:paraId="5B250DC3" w14:textId="77777777" w:rsidR="00AE2F60" w:rsidRPr="00657820" w:rsidRDefault="00AE2F60" w:rsidP="0039739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DC922" w14:textId="77777777" w:rsidR="00AE2F60" w:rsidRPr="00657820" w:rsidRDefault="00AE2F60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E847" w14:textId="77777777" w:rsidR="00AE2F60" w:rsidRPr="00657820" w:rsidRDefault="00AE2F60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DE35" w14:textId="77777777" w:rsidR="00AE2F60" w:rsidRPr="00657820" w:rsidRDefault="00AE2F60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4B597F1B" w14:textId="77777777" w:rsidR="00AE2F60" w:rsidRPr="00657820" w:rsidRDefault="00AE2F60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DFF35" w14:textId="77777777" w:rsidR="00AE2F60" w:rsidRPr="00657820" w:rsidRDefault="00AE2F60" w:rsidP="0039739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46A45" w14:textId="77777777" w:rsidR="00AE2F60" w:rsidRPr="00657820" w:rsidRDefault="00AE2F60" w:rsidP="00397396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CDC6FC" w14:textId="77777777" w:rsidR="00AE2F60" w:rsidRPr="00657820" w:rsidRDefault="00AE2F60" w:rsidP="0039739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C1FDFE9" w14:textId="77777777" w:rsidR="005C44C2" w:rsidRDefault="005C44C2" w:rsidP="005C44C2">
      <w:pPr>
        <w:pStyle w:val="ListParagraph"/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0F37FD5D" w14:textId="77777777" w:rsidR="005C44C2" w:rsidRDefault="005C44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1CCACE7" w14:textId="0DDDC0BE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7411E059" w14:textId="41B1DE25" w:rsidR="00C5158A" w:rsidRPr="004C4569" w:rsidRDefault="003963CE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4C4569">
        <w:rPr>
          <w:rFonts w:asciiTheme="majorBidi" w:hAnsiTheme="majorBidi" w:cstheme="majorBidi"/>
          <w:color w:val="000000"/>
          <w:sz w:val="28"/>
          <w:cs/>
        </w:rPr>
        <w:t>รายการเปลี่ยนแปลงของ</w:t>
      </w:r>
      <w:r w:rsidR="00C06BFA" w:rsidRPr="004C4569">
        <w:rPr>
          <w:rFonts w:asciiTheme="majorBidi" w:hAnsiTheme="majorBidi" w:cstheme="majorBidi"/>
          <w:color w:val="000000"/>
          <w:sz w:val="28"/>
          <w:cs/>
        </w:rPr>
        <w:t>บัญชี</w:t>
      </w:r>
      <w:r w:rsidR="00C5158A" w:rsidRPr="004C4569">
        <w:rPr>
          <w:rFonts w:asciiTheme="majorBidi" w:hAnsiTheme="majorBidi" w:cstheme="majorBidi"/>
          <w:color w:val="000000"/>
          <w:sz w:val="28"/>
          <w:cs/>
        </w:rPr>
        <w:t>สินทรัพย์ไม่มีตัวตน ณ วันที่</w:t>
      </w:r>
      <w:r w:rsidR="00C5158A" w:rsidRPr="004C4569">
        <w:rPr>
          <w:rFonts w:asciiTheme="majorBidi" w:hAnsiTheme="majorBidi" w:cstheme="majorBidi"/>
          <w:color w:val="000000"/>
          <w:sz w:val="28"/>
        </w:rPr>
        <w:t xml:space="preserve"> 31 </w:t>
      </w:r>
      <w:r w:rsidR="00C5158A" w:rsidRPr="004C4569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C5158A" w:rsidRPr="004C4569">
        <w:rPr>
          <w:rFonts w:asciiTheme="majorBidi" w:hAnsiTheme="majorBidi" w:cstheme="majorBidi"/>
          <w:color w:val="000000"/>
          <w:sz w:val="28"/>
        </w:rPr>
        <w:t>256</w:t>
      </w:r>
      <w:r w:rsidR="00C64C0E" w:rsidRPr="004C4569">
        <w:rPr>
          <w:rFonts w:asciiTheme="majorBidi" w:hAnsiTheme="majorBidi" w:cstheme="majorBidi"/>
          <w:color w:val="000000"/>
          <w:sz w:val="28"/>
        </w:rPr>
        <w:t>7</w:t>
      </w:r>
      <w:r w:rsidR="00C5158A" w:rsidRPr="004C4569">
        <w:rPr>
          <w:rFonts w:asciiTheme="majorBidi" w:hAnsiTheme="majorBidi" w:cstheme="majorBidi"/>
          <w:color w:val="000000"/>
          <w:sz w:val="28"/>
        </w:rPr>
        <w:t xml:space="preserve"> </w:t>
      </w:r>
      <w:r w:rsidR="00C5158A" w:rsidRPr="004C4569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C5158A" w:rsidRPr="004C4569">
        <w:rPr>
          <w:rFonts w:asciiTheme="majorBidi" w:hAnsiTheme="majorBidi" w:cstheme="majorBidi"/>
          <w:color w:val="000000"/>
          <w:sz w:val="28"/>
        </w:rPr>
        <w:t>256</w:t>
      </w:r>
      <w:r w:rsidR="00C64C0E" w:rsidRPr="004C4569">
        <w:rPr>
          <w:rFonts w:asciiTheme="majorBidi" w:hAnsiTheme="majorBidi" w:cstheme="majorBidi"/>
          <w:color w:val="000000"/>
          <w:sz w:val="28"/>
        </w:rPr>
        <w:t>6</w:t>
      </w:r>
      <w:r w:rsidR="00C5158A" w:rsidRPr="004C4569">
        <w:rPr>
          <w:rFonts w:asciiTheme="majorBidi" w:hAnsiTheme="majorBidi" w:cstheme="majorBidi"/>
          <w:color w:val="000000"/>
          <w:sz w:val="28"/>
        </w:rPr>
        <w:t xml:space="preserve"> </w:t>
      </w:r>
      <w:r w:rsidR="00C06BFA" w:rsidRPr="004C4569">
        <w:rPr>
          <w:rFonts w:asciiTheme="majorBidi" w:hAnsiTheme="majorBidi" w:cstheme="majorBidi"/>
          <w:color w:val="000000"/>
          <w:sz w:val="28"/>
          <w:cs/>
        </w:rPr>
        <w:t>สรุปได้</w:t>
      </w:r>
      <w:r w:rsidR="00C5158A" w:rsidRPr="004C4569">
        <w:rPr>
          <w:rFonts w:asciiTheme="majorBidi" w:hAnsiTheme="majorBidi" w:cstheme="majorBidi"/>
          <w:color w:val="000000"/>
          <w:sz w:val="28"/>
          <w:cs/>
        </w:rPr>
        <w:t>ดังนี้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6"/>
        <w:gridCol w:w="1351"/>
        <w:gridCol w:w="90"/>
        <w:gridCol w:w="1170"/>
        <w:gridCol w:w="90"/>
        <w:gridCol w:w="1004"/>
        <w:gridCol w:w="169"/>
        <w:gridCol w:w="90"/>
        <w:gridCol w:w="1260"/>
        <w:gridCol w:w="90"/>
        <w:gridCol w:w="1260"/>
      </w:tblGrid>
      <w:tr w:rsidR="00EC73CD" w:rsidRPr="00657820" w14:paraId="4BAA49D1" w14:textId="77777777" w:rsidTr="00F657C3">
        <w:trPr>
          <w:trHeight w:val="144"/>
          <w:tblHeader/>
        </w:trPr>
        <w:tc>
          <w:tcPr>
            <w:tcW w:w="2876" w:type="dxa"/>
          </w:tcPr>
          <w:p w14:paraId="6CD8ACA4" w14:textId="77777777" w:rsidR="00EC73CD" w:rsidRPr="0090761C" w:rsidRDefault="00EC73CD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0EFDDA02" w14:textId="77777777" w:rsidR="00EC73CD" w:rsidRPr="0090761C" w:rsidRDefault="00EC73CD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63D28EB8" w14:textId="77777777" w:rsidR="00EC73CD" w:rsidRPr="0090761C" w:rsidRDefault="00EC73CD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</w:tcPr>
          <w:p w14:paraId="770A4ACD" w14:textId="77777777" w:rsidR="00EC73CD" w:rsidRPr="0090761C" w:rsidRDefault="00EC73CD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" w:type="dxa"/>
          </w:tcPr>
          <w:p w14:paraId="27DF1B79" w14:textId="77777777" w:rsidR="00EC73CD" w:rsidRPr="0090761C" w:rsidRDefault="00EC73CD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4"/>
          </w:tcPr>
          <w:p w14:paraId="4F640896" w14:textId="6B95906D" w:rsidR="00EC73CD" w:rsidRPr="0090761C" w:rsidRDefault="00EC73CD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657820" w14:paraId="575A35C2" w14:textId="77777777" w:rsidTr="00F657C3">
        <w:trPr>
          <w:trHeight w:val="144"/>
          <w:tblHeader/>
        </w:trPr>
        <w:tc>
          <w:tcPr>
            <w:tcW w:w="2876" w:type="dxa"/>
          </w:tcPr>
          <w:p w14:paraId="5EDEC345" w14:textId="77777777" w:rsidR="00EC73CD" w:rsidRPr="0090761C" w:rsidRDefault="00EC73CD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10"/>
            <w:tcBorders>
              <w:bottom w:val="single" w:sz="4" w:space="0" w:color="auto"/>
            </w:tcBorders>
          </w:tcPr>
          <w:p w14:paraId="22F620EF" w14:textId="153F8C0C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C73CD" w:rsidRPr="00657820" w14:paraId="4C21B3F9" w14:textId="77777777" w:rsidTr="00F657C3">
        <w:trPr>
          <w:trHeight w:val="144"/>
          <w:tblHeader/>
        </w:trPr>
        <w:tc>
          <w:tcPr>
            <w:tcW w:w="2876" w:type="dxa"/>
          </w:tcPr>
          <w:p w14:paraId="3ACD3183" w14:textId="77777777" w:rsidR="00EC73CD" w:rsidRPr="0090761C" w:rsidRDefault="00EC73CD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146DA" w14:textId="77777777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  <w:p w14:paraId="5B7DAC19" w14:textId="77777777" w:rsidR="00EC73CD" w:rsidRPr="0090761C" w:rsidRDefault="00EC73CD" w:rsidP="004F24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0CE3E171" w14:textId="48EF3976" w:rsidR="00EC73CD" w:rsidRPr="0090761C" w:rsidRDefault="00EC73CD" w:rsidP="004F24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D4C5184" w14:textId="77777777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007E7" w14:textId="226259FD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9BDF52" w14:textId="77777777" w:rsidR="00EC73CD" w:rsidRPr="0090761C" w:rsidRDefault="00EC73CD" w:rsidP="00D303A2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2FB52" w14:textId="77777777" w:rsidR="00EC73CD" w:rsidRPr="0090761C" w:rsidRDefault="00EC73CD" w:rsidP="00D303A2">
            <w:pPr>
              <w:ind w:left="-198" w:firstLine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AE380B" w14:textId="77777777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E8B69A" w14:textId="77777777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3FA358A" w14:textId="77777777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99A0E" w14:textId="4C318258" w:rsidR="00EC73CD" w:rsidRPr="0090761C" w:rsidRDefault="00EC73CD" w:rsidP="00D303A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A94DE51" w14:textId="0DAA24BA" w:rsidR="00EC73CD" w:rsidRPr="0090761C" w:rsidRDefault="00EC73CD" w:rsidP="004F24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B5BB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C73CD" w:rsidRPr="00657820" w14:paraId="3E9B3CE6" w14:textId="77777777" w:rsidTr="00F657C3">
        <w:trPr>
          <w:trHeight w:val="144"/>
          <w:tblHeader/>
        </w:trPr>
        <w:tc>
          <w:tcPr>
            <w:tcW w:w="2876" w:type="dxa"/>
          </w:tcPr>
          <w:p w14:paraId="44024800" w14:textId="77777777" w:rsidR="00EC73CD" w:rsidRPr="0090761C" w:rsidRDefault="00EC73CD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1" w:type="dxa"/>
            <w:vMerge/>
            <w:tcBorders>
              <w:bottom w:val="single" w:sz="4" w:space="0" w:color="auto"/>
            </w:tcBorders>
          </w:tcPr>
          <w:p w14:paraId="2690FB19" w14:textId="77777777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2FDB26B" w14:textId="77777777" w:rsidR="00EC73CD" w:rsidRPr="0090761C" w:rsidRDefault="00EC73CD" w:rsidP="000D313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79B27F85" w14:textId="77777777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FD30A8D" w14:textId="77777777" w:rsidR="00EC73CD" w:rsidRPr="0090761C" w:rsidRDefault="00EC73CD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Merge/>
            <w:tcBorders>
              <w:bottom w:val="single" w:sz="4" w:space="0" w:color="auto"/>
            </w:tcBorders>
          </w:tcPr>
          <w:p w14:paraId="6E48992A" w14:textId="77777777" w:rsidR="00EC73CD" w:rsidRPr="0090761C" w:rsidRDefault="00EC73CD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3D1141C" w14:textId="77777777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7EB0CF" w14:textId="77777777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</w:t>
            </w:r>
          </w:p>
          <w:p w14:paraId="55201EEE" w14:textId="5C93D5D2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90" w:type="dxa"/>
          </w:tcPr>
          <w:p w14:paraId="10F87CB5" w14:textId="77777777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5A2E55B7" w14:textId="4808B444" w:rsidR="00EC73CD" w:rsidRPr="0090761C" w:rsidRDefault="00EC73CD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73CD" w:rsidRPr="00657820" w14:paraId="1D000DF4" w14:textId="77777777" w:rsidTr="00F657C3">
        <w:trPr>
          <w:trHeight w:val="144"/>
        </w:trPr>
        <w:tc>
          <w:tcPr>
            <w:tcW w:w="2876" w:type="dxa"/>
          </w:tcPr>
          <w:p w14:paraId="647C2137" w14:textId="77777777" w:rsidR="00EC73CD" w:rsidRPr="0090761C" w:rsidRDefault="00EC73CD" w:rsidP="000D313F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91316C5" w14:textId="77777777" w:rsidR="00EC73CD" w:rsidRPr="0090761C" w:rsidRDefault="00EC73CD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C5D4A99" w14:textId="77777777" w:rsidR="00EC73CD" w:rsidRPr="0090761C" w:rsidRDefault="00EC73CD" w:rsidP="000D313F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03B0EA" w14:textId="77777777" w:rsidR="00EC73CD" w:rsidRPr="0090761C" w:rsidRDefault="00EC73CD" w:rsidP="000D313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2A6D8F9" w14:textId="77777777" w:rsidR="00EC73CD" w:rsidRPr="0090761C" w:rsidRDefault="00EC73CD" w:rsidP="000D313F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15DEABBD" w14:textId="77777777" w:rsidR="00EC73CD" w:rsidRPr="0090761C" w:rsidRDefault="00EC73CD" w:rsidP="000D313F">
            <w:pPr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3A2D5CC" w14:textId="77777777" w:rsidR="00EC73CD" w:rsidRPr="0090761C" w:rsidRDefault="00EC73CD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662626" w14:textId="77777777" w:rsidR="00EC73CD" w:rsidRPr="0090761C" w:rsidRDefault="00EC73CD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33F7BEA" w14:textId="77777777" w:rsidR="00EC73CD" w:rsidRPr="0090761C" w:rsidRDefault="00EC73CD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13521" w14:textId="514C32A3" w:rsidR="00EC73CD" w:rsidRPr="0090761C" w:rsidRDefault="00EC73CD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73CD" w:rsidRPr="00657820" w14:paraId="0ED2D338" w14:textId="77777777" w:rsidTr="00F657C3">
        <w:trPr>
          <w:trHeight w:val="144"/>
        </w:trPr>
        <w:tc>
          <w:tcPr>
            <w:tcW w:w="2876" w:type="dxa"/>
          </w:tcPr>
          <w:p w14:paraId="262410C0" w14:textId="77777777" w:rsidR="00EC73CD" w:rsidRPr="0090761C" w:rsidRDefault="00EC73CD" w:rsidP="00D82714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351" w:type="dxa"/>
            <w:vAlign w:val="bottom"/>
          </w:tcPr>
          <w:p w14:paraId="50A357B0" w14:textId="39912871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24,156</w:t>
            </w:r>
          </w:p>
        </w:tc>
        <w:tc>
          <w:tcPr>
            <w:tcW w:w="90" w:type="dxa"/>
            <w:vAlign w:val="bottom"/>
          </w:tcPr>
          <w:p w14:paraId="2567CEC9" w14:textId="77777777" w:rsidR="00EC73CD" w:rsidRPr="0090761C" w:rsidRDefault="00EC73CD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A74B250" w14:textId="4218290A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E970DF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B9BCB44" w14:textId="715FEDF2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(839)</w:t>
            </w:r>
          </w:p>
        </w:tc>
        <w:tc>
          <w:tcPr>
            <w:tcW w:w="90" w:type="dxa"/>
          </w:tcPr>
          <w:p w14:paraId="1D65482F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D0FF60" w14:textId="77777777" w:rsidR="00FC18D1" w:rsidRPr="0090761C" w:rsidRDefault="00FC18D1" w:rsidP="00FC18D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F65EE2" w14:textId="311A879A" w:rsidR="00EC73CD" w:rsidRPr="0090761C" w:rsidRDefault="00EE37B4" w:rsidP="00FC18D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90" w:type="dxa"/>
          </w:tcPr>
          <w:p w14:paraId="65BCA385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B5783F" w14:textId="13EEA4AB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23,</w:t>
            </w:r>
            <w:r w:rsidR="00A0102D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</w:tr>
      <w:tr w:rsidR="00EC73CD" w:rsidRPr="00657820" w14:paraId="0AAC78FC" w14:textId="77777777" w:rsidTr="00F657C3">
        <w:trPr>
          <w:trHeight w:val="144"/>
        </w:trPr>
        <w:tc>
          <w:tcPr>
            <w:tcW w:w="2876" w:type="dxa"/>
          </w:tcPr>
          <w:p w14:paraId="2D4D967E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351" w:type="dxa"/>
            <w:vAlign w:val="bottom"/>
          </w:tcPr>
          <w:p w14:paraId="14932E14" w14:textId="1708A2CE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90,420</w:t>
            </w:r>
          </w:p>
        </w:tc>
        <w:tc>
          <w:tcPr>
            <w:tcW w:w="90" w:type="dxa"/>
            <w:vAlign w:val="bottom"/>
          </w:tcPr>
          <w:p w14:paraId="6D5B619F" w14:textId="77777777" w:rsidR="00EC73CD" w:rsidRPr="0090761C" w:rsidRDefault="00EC73CD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5BCFEFB" w14:textId="33EB4B70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8EC485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6615D3EB" w14:textId="3AFE9403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C37308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89C916" w14:textId="43DF270C" w:rsidR="00EC73CD" w:rsidRPr="0090761C" w:rsidRDefault="006B75B6" w:rsidP="00FC18D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EC3AAC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1A1536" w14:textId="527697DE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90,420</w:t>
            </w:r>
          </w:p>
        </w:tc>
      </w:tr>
      <w:tr w:rsidR="00EC73CD" w:rsidRPr="00657820" w:rsidDel="00945A11" w14:paraId="19BCDB9F" w14:textId="77777777" w:rsidTr="00F657C3">
        <w:trPr>
          <w:trHeight w:val="144"/>
        </w:trPr>
        <w:tc>
          <w:tcPr>
            <w:tcW w:w="2876" w:type="dxa"/>
          </w:tcPr>
          <w:p w14:paraId="15AA1026" w14:textId="77777777" w:rsidR="00EC73CD" w:rsidRPr="0090761C" w:rsidRDefault="00EC73CD" w:rsidP="00D82714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51" w:type="dxa"/>
            <w:vAlign w:val="bottom"/>
          </w:tcPr>
          <w:p w14:paraId="383A48EA" w14:textId="44956F43" w:rsidR="00EC73CD" w:rsidRPr="0090761C" w:rsidDel="00DB23B3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58,180</w:t>
            </w:r>
          </w:p>
        </w:tc>
        <w:tc>
          <w:tcPr>
            <w:tcW w:w="90" w:type="dxa"/>
            <w:vAlign w:val="bottom"/>
          </w:tcPr>
          <w:p w14:paraId="2F0BFAF2" w14:textId="77777777" w:rsidR="00EC73CD" w:rsidRPr="0090761C" w:rsidRDefault="00EC73CD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9A6E9C1" w14:textId="64B9DA42" w:rsidR="00EC73CD" w:rsidRPr="0090761C" w:rsidDel="00DB23B3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629B22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48E6314E" w14:textId="53811DBE" w:rsidR="00EC73CD" w:rsidRPr="008872D0" w:rsidDel="00DB23B3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5813CF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63CE55" w14:textId="62E9C43C" w:rsidR="00EC73CD" w:rsidRPr="0090761C" w:rsidRDefault="006B75B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FDEEBE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8FF528" w14:textId="11BF31E0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58,180</w:t>
            </w:r>
          </w:p>
        </w:tc>
      </w:tr>
      <w:tr w:rsidR="00EC73CD" w:rsidRPr="00657820" w14:paraId="3E90E0A2" w14:textId="77777777" w:rsidTr="00F657C3">
        <w:trPr>
          <w:trHeight w:val="144"/>
        </w:trPr>
        <w:tc>
          <w:tcPr>
            <w:tcW w:w="2876" w:type="dxa"/>
          </w:tcPr>
          <w:p w14:paraId="7D421F4D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351" w:type="dxa"/>
            <w:vAlign w:val="bottom"/>
          </w:tcPr>
          <w:p w14:paraId="6CB7C42E" w14:textId="5410E211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82,640</w:t>
            </w:r>
          </w:p>
        </w:tc>
        <w:tc>
          <w:tcPr>
            <w:tcW w:w="90" w:type="dxa"/>
            <w:vAlign w:val="bottom"/>
          </w:tcPr>
          <w:p w14:paraId="60EE189D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9331B46" w14:textId="45522B7A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AA16E9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203DB141" w14:textId="1B5ED605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FE8DCD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D59715" w14:textId="3D1A1993" w:rsidR="00EC73CD" w:rsidRPr="0090761C" w:rsidRDefault="006B75B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BAFDD0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F37308" w14:textId="4436EA4E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82,640</w:t>
            </w:r>
          </w:p>
        </w:tc>
      </w:tr>
      <w:tr w:rsidR="00EC73CD" w:rsidRPr="00657820" w14:paraId="29216D20" w14:textId="77777777" w:rsidTr="00F657C3">
        <w:trPr>
          <w:trHeight w:val="144"/>
        </w:trPr>
        <w:tc>
          <w:tcPr>
            <w:tcW w:w="2876" w:type="dxa"/>
          </w:tcPr>
          <w:p w14:paraId="6A760DA5" w14:textId="6EEC0CCB" w:rsidR="00EC73CD" w:rsidRPr="0090761C" w:rsidRDefault="00EC73CD" w:rsidP="006C690D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351" w:type="dxa"/>
            <w:vAlign w:val="bottom"/>
          </w:tcPr>
          <w:p w14:paraId="4DF65CE4" w14:textId="4E01D55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1,345,243</w:t>
            </w:r>
          </w:p>
        </w:tc>
        <w:tc>
          <w:tcPr>
            <w:tcW w:w="90" w:type="dxa"/>
            <w:vAlign w:val="bottom"/>
          </w:tcPr>
          <w:p w14:paraId="7F566A85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416C66" w14:textId="31E47935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,263</w:t>
            </w:r>
          </w:p>
        </w:tc>
        <w:tc>
          <w:tcPr>
            <w:tcW w:w="90" w:type="dxa"/>
            <w:vAlign w:val="bottom"/>
          </w:tcPr>
          <w:p w14:paraId="35E8571A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5DBFAE11" w14:textId="77777777" w:rsidR="00FC18D1" w:rsidRPr="008872D0" w:rsidRDefault="00FC18D1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25651" w14:textId="29E1FD50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(10,415)</w:t>
            </w:r>
          </w:p>
        </w:tc>
        <w:tc>
          <w:tcPr>
            <w:tcW w:w="90" w:type="dxa"/>
          </w:tcPr>
          <w:p w14:paraId="5B231252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5245" w14:textId="77777777" w:rsidR="00FC18D1" w:rsidRPr="0090761C" w:rsidRDefault="00FC18D1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B0978B" w14:textId="1D85B15F" w:rsidR="00EC73CD" w:rsidRPr="0090761C" w:rsidRDefault="006B75B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1F4F78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38910D" w14:textId="53AC83DE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1,347,09</w:t>
            </w:r>
            <w:r w:rsidR="00632902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EC73CD" w:rsidRPr="00657820" w14:paraId="70C97A6F" w14:textId="77777777" w:rsidTr="00F657C3">
        <w:trPr>
          <w:trHeight w:val="144"/>
        </w:trPr>
        <w:tc>
          <w:tcPr>
            <w:tcW w:w="2876" w:type="dxa"/>
          </w:tcPr>
          <w:p w14:paraId="570681D0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351" w:type="dxa"/>
            <w:vAlign w:val="bottom"/>
          </w:tcPr>
          <w:p w14:paraId="2FAEF609" w14:textId="52A31BA9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52,009</w:t>
            </w:r>
          </w:p>
        </w:tc>
        <w:tc>
          <w:tcPr>
            <w:tcW w:w="90" w:type="dxa"/>
            <w:vAlign w:val="bottom"/>
          </w:tcPr>
          <w:p w14:paraId="66217934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D33BA1A" w14:textId="15BC9EB9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7734BD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5C2F0077" w14:textId="2045490C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3C5AE88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8D53DA" w14:textId="06A4F685" w:rsidR="00EC73CD" w:rsidRPr="0090761C" w:rsidRDefault="006B75B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1EA8F85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FB03B2" w14:textId="3AAB95F1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52,009</w:t>
            </w:r>
          </w:p>
        </w:tc>
      </w:tr>
      <w:tr w:rsidR="00EC73CD" w:rsidRPr="00657820" w14:paraId="4628CB21" w14:textId="77777777" w:rsidTr="00F657C3">
        <w:trPr>
          <w:trHeight w:val="144"/>
        </w:trPr>
        <w:tc>
          <w:tcPr>
            <w:tcW w:w="2876" w:type="dxa"/>
          </w:tcPr>
          <w:p w14:paraId="11CA200F" w14:textId="17D324A1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351" w:type="dxa"/>
            <w:vAlign w:val="bottom"/>
          </w:tcPr>
          <w:p w14:paraId="123CA67C" w14:textId="13F7C31A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0" w:type="dxa"/>
            <w:vAlign w:val="bottom"/>
          </w:tcPr>
          <w:p w14:paraId="3BCB9E04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D79D76C" w14:textId="48F6F642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64A0727" w14:textId="77777777" w:rsidR="00EC73CD" w:rsidRPr="0090761C" w:rsidRDefault="00EC73CD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3101307F" w14:textId="1D1012ED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0EB1D6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133C09" w14:textId="01921381" w:rsidR="00EC73CD" w:rsidRPr="0090761C" w:rsidRDefault="006B75B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CA3FE6A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63EA85" w14:textId="12B79FFA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EC73CD" w:rsidRPr="00657820" w14:paraId="10DC1134" w14:textId="77777777" w:rsidTr="00F657C3">
        <w:trPr>
          <w:trHeight w:val="144"/>
        </w:trPr>
        <w:tc>
          <w:tcPr>
            <w:tcW w:w="2876" w:type="dxa"/>
          </w:tcPr>
          <w:p w14:paraId="7C6AEC0E" w14:textId="77777777" w:rsidR="00EC73CD" w:rsidRPr="0090761C" w:rsidRDefault="00EC73CD" w:rsidP="00D82714">
            <w:pPr>
              <w:ind w:left="532" w:hanging="2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EDF7B" w14:textId="7E268CCE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1,652,693</w:t>
            </w:r>
          </w:p>
        </w:tc>
        <w:tc>
          <w:tcPr>
            <w:tcW w:w="90" w:type="dxa"/>
            <w:vAlign w:val="bottom"/>
          </w:tcPr>
          <w:p w14:paraId="6300380A" w14:textId="77777777" w:rsidR="00EC73CD" w:rsidRPr="0090761C" w:rsidRDefault="00EC73CD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C6FB" w14:textId="1F94A5A3" w:rsidR="00EC73CD" w:rsidRPr="0090761C" w:rsidRDefault="00EC73CD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12,263</w:t>
            </w:r>
          </w:p>
        </w:tc>
        <w:tc>
          <w:tcPr>
            <w:tcW w:w="90" w:type="dxa"/>
            <w:vAlign w:val="bottom"/>
          </w:tcPr>
          <w:p w14:paraId="40483B83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FF080" w14:textId="1CBB8558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(11,254)</w:t>
            </w:r>
          </w:p>
        </w:tc>
        <w:tc>
          <w:tcPr>
            <w:tcW w:w="90" w:type="dxa"/>
          </w:tcPr>
          <w:p w14:paraId="1674383F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D917E7" w14:textId="2CC6F7DF" w:rsidR="00EC73CD" w:rsidRPr="0090761C" w:rsidRDefault="00FC18D1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90" w:type="dxa"/>
          </w:tcPr>
          <w:p w14:paraId="62875458" w14:textId="77777777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1981" w14:textId="15C4AFD0" w:rsidR="00EC73CD" w:rsidRPr="0090761C" w:rsidRDefault="00EC73CD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</w:t>
            </w:r>
            <w:r w:rsidR="00D678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  <w:r w:rsidR="00D17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EC73CD" w:rsidRPr="00657820" w14:paraId="64701A8E" w14:textId="77777777" w:rsidTr="00F657C3">
        <w:trPr>
          <w:trHeight w:val="144"/>
        </w:trPr>
        <w:tc>
          <w:tcPr>
            <w:tcW w:w="2876" w:type="dxa"/>
          </w:tcPr>
          <w:p w14:paraId="775A784C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351" w:type="dxa"/>
            <w:vAlign w:val="bottom"/>
          </w:tcPr>
          <w:p w14:paraId="64C5F5D1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97436A8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619BCE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DA30055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1509631" w14:textId="77777777" w:rsidR="00EC73CD" w:rsidRPr="008872D0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C27CF2F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573B7D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9EC36B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BD61C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C73CD" w:rsidRPr="00657820" w14:paraId="14F65C14" w14:textId="77777777" w:rsidTr="00F657C3">
        <w:trPr>
          <w:trHeight w:val="144"/>
        </w:trPr>
        <w:tc>
          <w:tcPr>
            <w:tcW w:w="2876" w:type="dxa"/>
          </w:tcPr>
          <w:p w14:paraId="3BB7ABC7" w14:textId="77777777" w:rsidR="00EC73CD" w:rsidRPr="0090761C" w:rsidRDefault="00EC73CD" w:rsidP="00D82714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351" w:type="dxa"/>
            <w:vAlign w:val="bottom"/>
          </w:tcPr>
          <w:p w14:paraId="1045C43E" w14:textId="73001D12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(22,571)</w:t>
            </w:r>
          </w:p>
        </w:tc>
        <w:tc>
          <w:tcPr>
            <w:tcW w:w="90" w:type="dxa"/>
            <w:vAlign w:val="bottom"/>
          </w:tcPr>
          <w:p w14:paraId="5F8634EB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A916A1" w14:textId="05112AFB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(311)</w:t>
            </w:r>
          </w:p>
        </w:tc>
        <w:tc>
          <w:tcPr>
            <w:tcW w:w="90" w:type="dxa"/>
            <w:vAlign w:val="bottom"/>
          </w:tcPr>
          <w:p w14:paraId="03D5F09D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17C6D82" w14:textId="152E2267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D7C5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04669242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E576DC" w14:textId="77777777" w:rsidR="00874035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CC0675" w14:textId="5AD6DCE7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D81F016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E4705B" w14:textId="7FD6C6C6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(22,47</w:t>
            </w:r>
            <w:r w:rsidR="00ED7C5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657820" w14:paraId="4EB5AC28" w14:textId="77777777" w:rsidTr="00F657C3">
        <w:trPr>
          <w:trHeight w:val="144"/>
        </w:trPr>
        <w:tc>
          <w:tcPr>
            <w:tcW w:w="2876" w:type="dxa"/>
          </w:tcPr>
          <w:p w14:paraId="3F7264FA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351" w:type="dxa"/>
          </w:tcPr>
          <w:p w14:paraId="22989800" w14:textId="43C68804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(30,355)</w:t>
            </w:r>
          </w:p>
        </w:tc>
        <w:tc>
          <w:tcPr>
            <w:tcW w:w="90" w:type="dxa"/>
            <w:vAlign w:val="bottom"/>
          </w:tcPr>
          <w:p w14:paraId="530BEEEC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BD9B30C" w14:textId="283F096A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(3,940)</w:t>
            </w:r>
          </w:p>
        </w:tc>
        <w:tc>
          <w:tcPr>
            <w:tcW w:w="90" w:type="dxa"/>
            <w:vAlign w:val="bottom"/>
          </w:tcPr>
          <w:p w14:paraId="39B688A2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2AA48E50" w14:textId="18C7694B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D24C7F4" w14:textId="77777777" w:rsidR="00EC73CD" w:rsidRPr="0090761C" w:rsidRDefault="00EC73CD" w:rsidP="00D82714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3DEFE8" w14:textId="2F066DE1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5F45647" w14:textId="77777777" w:rsidR="00EC73CD" w:rsidRPr="0090761C" w:rsidRDefault="00EC73CD" w:rsidP="00D82714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9E92A6" w14:textId="4F3B0981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(34,295)</w:t>
            </w:r>
          </w:p>
        </w:tc>
      </w:tr>
      <w:tr w:rsidR="00EC73CD" w:rsidRPr="00657820" w:rsidDel="00945A11" w14:paraId="66F84B08" w14:textId="77777777" w:rsidTr="00F657C3">
        <w:trPr>
          <w:trHeight w:val="144"/>
        </w:trPr>
        <w:tc>
          <w:tcPr>
            <w:tcW w:w="2876" w:type="dxa"/>
          </w:tcPr>
          <w:p w14:paraId="2A9A6694" w14:textId="77777777" w:rsidR="00EC73CD" w:rsidRPr="0090761C" w:rsidRDefault="00EC73CD" w:rsidP="00D82714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51" w:type="dxa"/>
          </w:tcPr>
          <w:p w14:paraId="005E12C3" w14:textId="2D9DD1B5" w:rsidR="00EC73CD" w:rsidRPr="0090761C" w:rsidDel="001F4D94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(39,490)</w:t>
            </w:r>
          </w:p>
        </w:tc>
        <w:tc>
          <w:tcPr>
            <w:tcW w:w="90" w:type="dxa"/>
            <w:vAlign w:val="bottom"/>
          </w:tcPr>
          <w:p w14:paraId="340271E5" w14:textId="77777777" w:rsidR="00EC73CD" w:rsidRPr="0090761C" w:rsidRDefault="00EC73CD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D83ABA" w14:textId="426EF665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(4,598)</w:t>
            </w:r>
          </w:p>
        </w:tc>
        <w:tc>
          <w:tcPr>
            <w:tcW w:w="90" w:type="dxa"/>
            <w:vAlign w:val="bottom"/>
          </w:tcPr>
          <w:p w14:paraId="6E51E64E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56FD3E63" w14:textId="42A997F5" w:rsidR="00EC73CD" w:rsidRPr="008872D0" w:rsidDel="00DB23B3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B3F40D" w14:textId="77777777" w:rsidR="00EC73CD" w:rsidRPr="0090761C" w:rsidDel="001F4D94" w:rsidRDefault="00EC73CD" w:rsidP="00D82714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365E97" w14:textId="24B22A6E" w:rsidR="00EC73CD" w:rsidRPr="0090761C" w:rsidDel="001F4D94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C4F4623" w14:textId="77777777" w:rsidR="00EC73CD" w:rsidRPr="0090761C" w:rsidDel="001F4D94" w:rsidRDefault="00EC73CD" w:rsidP="00D82714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429551" w14:textId="18F54FDF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(44,088)</w:t>
            </w:r>
          </w:p>
        </w:tc>
      </w:tr>
      <w:tr w:rsidR="00EC73CD" w:rsidRPr="00657820" w14:paraId="49C292A1" w14:textId="77777777" w:rsidTr="00F657C3">
        <w:trPr>
          <w:trHeight w:val="144"/>
        </w:trPr>
        <w:tc>
          <w:tcPr>
            <w:tcW w:w="2876" w:type="dxa"/>
          </w:tcPr>
          <w:p w14:paraId="5E636A8A" w14:textId="77777777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351" w:type="dxa"/>
          </w:tcPr>
          <w:p w14:paraId="26FB1AE8" w14:textId="27852D0B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(25,466)</w:t>
            </w:r>
          </w:p>
        </w:tc>
        <w:tc>
          <w:tcPr>
            <w:tcW w:w="90" w:type="dxa"/>
            <w:vAlign w:val="bottom"/>
          </w:tcPr>
          <w:p w14:paraId="0A4409E8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3CB1AA" w14:textId="6A493F02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(3,737)</w:t>
            </w:r>
          </w:p>
        </w:tc>
        <w:tc>
          <w:tcPr>
            <w:tcW w:w="90" w:type="dxa"/>
            <w:vAlign w:val="bottom"/>
          </w:tcPr>
          <w:p w14:paraId="0678C34B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61E8C386" w14:textId="0A2026F1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B148BA7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36723F" w14:textId="621281B2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9A1DD1F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ACC841" w14:textId="35F41910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(29,203)</w:t>
            </w:r>
          </w:p>
        </w:tc>
      </w:tr>
      <w:tr w:rsidR="00EC73CD" w:rsidRPr="00657820" w14:paraId="44D385F0" w14:textId="77777777" w:rsidTr="00F657C3">
        <w:trPr>
          <w:trHeight w:val="144"/>
        </w:trPr>
        <w:tc>
          <w:tcPr>
            <w:tcW w:w="2876" w:type="dxa"/>
          </w:tcPr>
          <w:p w14:paraId="5CA92FD8" w14:textId="07D16578" w:rsidR="00EC73CD" w:rsidRPr="0090761C" w:rsidRDefault="00EC73CD" w:rsidP="006C690D">
            <w:pPr>
              <w:ind w:left="532" w:hanging="2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351" w:type="dxa"/>
          </w:tcPr>
          <w:p w14:paraId="27AD6703" w14:textId="77777777" w:rsidR="0090761C" w:rsidRDefault="0090761C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9D56FF" w14:textId="013A10C2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(121,579)</w:t>
            </w:r>
          </w:p>
        </w:tc>
        <w:tc>
          <w:tcPr>
            <w:tcW w:w="90" w:type="dxa"/>
            <w:vAlign w:val="bottom"/>
          </w:tcPr>
          <w:p w14:paraId="6C1F5332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8C787D9" w14:textId="094BBC16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(55,333)</w:t>
            </w:r>
          </w:p>
        </w:tc>
        <w:tc>
          <w:tcPr>
            <w:tcW w:w="90" w:type="dxa"/>
            <w:vAlign w:val="bottom"/>
          </w:tcPr>
          <w:p w14:paraId="69B34BD9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6C787149" w14:textId="77777777" w:rsidR="0090761C" w:rsidRPr="008872D0" w:rsidRDefault="0090761C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71B0A1" w14:textId="4314485C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6,883</w:t>
            </w:r>
          </w:p>
        </w:tc>
        <w:tc>
          <w:tcPr>
            <w:tcW w:w="90" w:type="dxa"/>
          </w:tcPr>
          <w:p w14:paraId="17D1D800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64ABF4" w14:textId="77777777" w:rsidR="0090761C" w:rsidRDefault="0090761C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E64D2" w14:textId="7B066B4B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91E071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2967C" w14:textId="77777777" w:rsidR="0090761C" w:rsidRDefault="0090761C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5BFB43" w14:textId="3EF3DE7A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(170,02</w:t>
            </w:r>
            <w:r w:rsidR="00E71C9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657820" w14:paraId="7E68A0BE" w14:textId="77777777" w:rsidTr="00F657C3">
        <w:trPr>
          <w:trHeight w:val="144"/>
        </w:trPr>
        <w:tc>
          <w:tcPr>
            <w:tcW w:w="2876" w:type="dxa"/>
          </w:tcPr>
          <w:p w14:paraId="488006E0" w14:textId="2D3D8ADF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351" w:type="dxa"/>
          </w:tcPr>
          <w:p w14:paraId="729497CA" w14:textId="6F5BF652" w:rsidR="00EC73CD" w:rsidRPr="0090761C" w:rsidRDefault="00EC73CD" w:rsidP="00D8271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(50,328)</w:t>
            </w:r>
          </w:p>
        </w:tc>
        <w:tc>
          <w:tcPr>
            <w:tcW w:w="90" w:type="dxa"/>
            <w:vAlign w:val="bottom"/>
          </w:tcPr>
          <w:p w14:paraId="4990071C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6D9836" w14:textId="45DB0B02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(1,681)</w:t>
            </w:r>
          </w:p>
        </w:tc>
        <w:tc>
          <w:tcPr>
            <w:tcW w:w="90" w:type="dxa"/>
            <w:vAlign w:val="bottom"/>
          </w:tcPr>
          <w:p w14:paraId="48751DB1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5000F37B" w14:textId="0E8295BD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B5C35FA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715DB5" w14:textId="404F1016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8989E7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7C430C" w14:textId="226870E7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(52,00</w:t>
            </w:r>
            <w:r w:rsidR="00370EA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657820" w14:paraId="1A6C9BC2" w14:textId="77777777" w:rsidTr="00F657C3">
        <w:trPr>
          <w:trHeight w:val="144"/>
        </w:trPr>
        <w:tc>
          <w:tcPr>
            <w:tcW w:w="2876" w:type="dxa"/>
          </w:tcPr>
          <w:p w14:paraId="19412A48" w14:textId="28EFDBD6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FFDCB4" w14:textId="127EF7C0" w:rsidR="00EC73CD" w:rsidRPr="0090761C" w:rsidRDefault="00EC73CD" w:rsidP="00D8271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90" w:type="dxa"/>
            <w:vAlign w:val="bottom"/>
          </w:tcPr>
          <w:p w14:paraId="39C2C958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B31ACD" w14:textId="0A956DFA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7C5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217D82D" w14:textId="77777777" w:rsidR="00EC73CD" w:rsidRPr="0090761C" w:rsidRDefault="00EC73CD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7CD2EE9" w14:textId="42B73140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30E681B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C16FF" w14:textId="3428EEF0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58D69B3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1CD5B1" w14:textId="762C7BA7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ED7C5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657820" w14:paraId="609BF5FB" w14:textId="77777777" w:rsidTr="00F657C3">
        <w:trPr>
          <w:trHeight w:val="144"/>
        </w:trPr>
        <w:tc>
          <w:tcPr>
            <w:tcW w:w="2876" w:type="dxa"/>
          </w:tcPr>
          <w:p w14:paraId="0EEBA42B" w14:textId="77777777" w:rsidR="00EC73CD" w:rsidRPr="0090761C" w:rsidRDefault="00EC73CD" w:rsidP="00D82714">
            <w:pPr>
              <w:ind w:left="2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105C4F1" w14:textId="2A97D8B8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(289,818)</w:t>
            </w:r>
          </w:p>
        </w:tc>
        <w:tc>
          <w:tcPr>
            <w:tcW w:w="90" w:type="dxa"/>
            <w:vAlign w:val="bottom"/>
          </w:tcPr>
          <w:p w14:paraId="5560F152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16B13C" w14:textId="60482413" w:rsidR="00EC73CD" w:rsidRPr="0090761C" w:rsidRDefault="00EC73CD" w:rsidP="00D82714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(69,60</w:t>
            </w:r>
            <w:r w:rsidR="00ED7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899EC98" w14:textId="77777777" w:rsidR="00EC73CD" w:rsidRPr="0090761C" w:rsidRDefault="00EC73CD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6416339F" w14:textId="2E8CDCF6" w:rsidR="00EC73CD" w:rsidRPr="008872D0" w:rsidRDefault="00EC73CD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72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7,28</w:t>
            </w:r>
            <w:r w:rsidR="00ED7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1B838882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C81C09" w14:textId="216349F3" w:rsidR="00EC73CD" w:rsidRPr="0090761C" w:rsidRDefault="00874035" w:rsidP="0087403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2C758A4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A06B69" w14:textId="1EBEECA8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(352,1</w:t>
            </w:r>
            <w:r w:rsidR="00153F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EC73CD" w:rsidRPr="00657820" w14:paraId="00FDAD7B" w14:textId="77777777" w:rsidTr="00F657C3">
        <w:trPr>
          <w:trHeight w:val="144"/>
        </w:trPr>
        <w:tc>
          <w:tcPr>
            <w:tcW w:w="2876" w:type="dxa"/>
          </w:tcPr>
          <w:p w14:paraId="5A389ACA" w14:textId="77777777" w:rsidR="00EC73CD" w:rsidRPr="0090761C" w:rsidRDefault="00EC73CD" w:rsidP="00D82714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สินทรัพย์ไม่มีตัวตน 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89713D8" w14:textId="405090A6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</w:t>
            </w:r>
            <w:r w:rsidR="00EA19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,875</w:t>
            </w:r>
          </w:p>
        </w:tc>
        <w:tc>
          <w:tcPr>
            <w:tcW w:w="90" w:type="dxa"/>
            <w:vAlign w:val="bottom"/>
          </w:tcPr>
          <w:p w14:paraId="66E124DA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4FA1CD" w14:textId="4CA5D6F2" w:rsidR="00EC73CD" w:rsidRPr="0090761C" w:rsidRDefault="00EC73CD" w:rsidP="00D82714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FF10D0" w14:textId="77777777" w:rsidR="00EC73CD" w:rsidRPr="0090761C" w:rsidRDefault="00EC73CD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vAlign w:val="bottom"/>
          </w:tcPr>
          <w:p w14:paraId="2F34BF26" w14:textId="347020C4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C1F9B04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0CC558" w14:textId="4DCFB56E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595E881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054C38" w14:textId="64906E5F" w:rsidR="00EC73CD" w:rsidRPr="0090761C" w:rsidRDefault="00EC73CD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1,301,</w:t>
            </w:r>
            <w:r w:rsidR="003D38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6803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0834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EC73CD" w:rsidRPr="00657820" w14:paraId="2CDF7532" w14:textId="77777777" w:rsidTr="00F657C3">
        <w:trPr>
          <w:trHeight w:val="144"/>
        </w:trPr>
        <w:tc>
          <w:tcPr>
            <w:tcW w:w="2876" w:type="dxa"/>
          </w:tcPr>
          <w:p w14:paraId="4145D2B8" w14:textId="67C0F0E4" w:rsidR="00EC73CD" w:rsidRPr="0090761C" w:rsidRDefault="00EC73CD" w:rsidP="00D82714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351" w:type="dxa"/>
            <w:vAlign w:val="bottom"/>
          </w:tcPr>
          <w:p w14:paraId="2EB1BBDB" w14:textId="11C392B5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90" w:type="dxa"/>
            <w:vAlign w:val="bottom"/>
          </w:tcPr>
          <w:p w14:paraId="73808052" w14:textId="77777777" w:rsidR="00EC73CD" w:rsidRPr="0090761C" w:rsidRDefault="00EC73CD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3C7B9BC" w14:textId="7FC2E99B" w:rsidR="00EC73CD" w:rsidRPr="0090761C" w:rsidRDefault="00EC73CD" w:rsidP="00D82714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62C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bottom"/>
          </w:tcPr>
          <w:p w14:paraId="402D2329" w14:textId="77777777" w:rsidR="00EC73CD" w:rsidRPr="0090761C" w:rsidRDefault="00EC73CD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AAA8C6" w14:textId="636EFBF8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39E65E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FC05CA" w14:textId="04C56CBF" w:rsidR="00EC73CD" w:rsidRPr="0090761C" w:rsidRDefault="009862FB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(209)</w:t>
            </w:r>
          </w:p>
        </w:tc>
        <w:tc>
          <w:tcPr>
            <w:tcW w:w="90" w:type="dxa"/>
            <w:vAlign w:val="bottom"/>
          </w:tcPr>
          <w:p w14:paraId="14197558" w14:textId="77777777" w:rsidR="00EC73CD" w:rsidRPr="0090761C" w:rsidRDefault="00EC73CD" w:rsidP="00D82714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B77A66" w14:textId="3C386F5D" w:rsidR="00EC73CD" w:rsidRPr="0090761C" w:rsidRDefault="009862FB" w:rsidP="00D82714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C3B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C73CD" w:rsidRPr="00657820" w14:paraId="5EC64FF9" w14:textId="77777777" w:rsidTr="00F657C3">
        <w:trPr>
          <w:trHeight w:val="144"/>
        </w:trPr>
        <w:tc>
          <w:tcPr>
            <w:tcW w:w="2876" w:type="dxa"/>
          </w:tcPr>
          <w:p w14:paraId="1EF4E8A8" w14:textId="5DDAD0C8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48E2583" w14:textId="277E77DB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41E593" w14:textId="77777777" w:rsidR="00EC73CD" w:rsidRPr="0090761C" w:rsidRDefault="00EC73CD" w:rsidP="00D82714">
            <w:pPr>
              <w:ind w:left="532" w:hanging="35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10578" w14:textId="7F9CBD01" w:rsidR="00EC73CD" w:rsidRPr="0090761C" w:rsidRDefault="009862FB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0B8C49" w14:textId="77777777" w:rsidR="00EC73CD" w:rsidRPr="0090761C" w:rsidRDefault="00EC73CD" w:rsidP="00D8271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D118F21" w14:textId="3B0BCCF2" w:rsidR="00EC73CD" w:rsidRPr="0090761C" w:rsidRDefault="009862FB" w:rsidP="00D82714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FB93DD" w14:textId="77777777" w:rsidR="00EC73CD" w:rsidRPr="0090761C" w:rsidRDefault="00EC73CD" w:rsidP="00D82714">
            <w:pPr>
              <w:tabs>
                <w:tab w:val="decimal" w:pos="1098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AFEBD8" w14:textId="4EC223E0" w:rsidR="00EC73CD" w:rsidRPr="0090761C" w:rsidRDefault="009862FB" w:rsidP="00D82714">
            <w:pPr>
              <w:tabs>
                <w:tab w:val="decimal" w:pos="1098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ACD130" w14:textId="77777777" w:rsidR="00EC73CD" w:rsidRPr="0090761C" w:rsidRDefault="00EC73CD" w:rsidP="00D82714">
            <w:pPr>
              <w:tabs>
                <w:tab w:val="decimal" w:pos="1098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E1F414" w14:textId="7EA54027" w:rsidR="00EC73CD" w:rsidRPr="0090761C" w:rsidRDefault="00EC73CD" w:rsidP="00D82714">
            <w:pPr>
              <w:tabs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73CD" w:rsidRPr="00657820" w14:paraId="447145A1" w14:textId="77777777" w:rsidTr="00F657C3">
        <w:trPr>
          <w:trHeight w:val="144"/>
        </w:trPr>
        <w:tc>
          <w:tcPr>
            <w:tcW w:w="2876" w:type="dxa"/>
          </w:tcPr>
          <w:p w14:paraId="78F6EE87" w14:textId="0715EA25" w:rsidR="00EC73CD" w:rsidRPr="0090761C" w:rsidRDefault="00EC73CD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รวมสินทรัพย์ไม่มีตัวตน 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429A08A" w14:textId="66873EE9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1,363,132</w:t>
            </w:r>
          </w:p>
        </w:tc>
        <w:tc>
          <w:tcPr>
            <w:tcW w:w="90" w:type="dxa"/>
          </w:tcPr>
          <w:p w14:paraId="3C008C66" w14:textId="77777777" w:rsidR="00EC73CD" w:rsidRPr="0090761C" w:rsidRDefault="00EC73CD" w:rsidP="00D8271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6FCB8" w14:textId="77777777" w:rsidR="00EC73CD" w:rsidRPr="0090761C" w:rsidRDefault="00EC73CD" w:rsidP="00D8271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8EA0C9E" w14:textId="77777777" w:rsidR="00EC73CD" w:rsidRPr="0090761C" w:rsidRDefault="00EC73CD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65F2C0EB" w14:textId="77777777" w:rsidR="00EC73CD" w:rsidRPr="0090761C" w:rsidRDefault="00EC73CD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2BF0FFB" w14:textId="77777777" w:rsidR="00EC73CD" w:rsidRPr="0090761C" w:rsidRDefault="00EC73CD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4D73E" w14:textId="77777777" w:rsidR="00EC73CD" w:rsidRPr="0090761C" w:rsidRDefault="00EC73CD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CDFE811" w14:textId="77777777" w:rsidR="00EC73CD" w:rsidRPr="0090761C" w:rsidRDefault="00EC73CD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D68ED9" w14:textId="23A0758C" w:rsidR="00EC73CD" w:rsidRPr="0090761C" w:rsidRDefault="00EC73CD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6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1,301,89</w:t>
            </w:r>
            <w:r w:rsidR="000834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</w:p>
        </w:tc>
      </w:tr>
    </w:tbl>
    <w:p w14:paraId="055004D3" w14:textId="796FE115" w:rsidR="00DA0F69" w:rsidRDefault="00DA0F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90"/>
        <w:gridCol w:w="1530"/>
        <w:gridCol w:w="90"/>
        <w:gridCol w:w="1440"/>
        <w:gridCol w:w="90"/>
        <w:gridCol w:w="1530"/>
      </w:tblGrid>
      <w:tr w:rsidR="00F16F46" w:rsidRPr="00657820" w14:paraId="61127F27" w14:textId="77777777" w:rsidTr="00EB5BB8">
        <w:trPr>
          <w:trHeight w:val="142"/>
          <w:tblHeader/>
        </w:trPr>
        <w:tc>
          <w:tcPr>
            <w:tcW w:w="3420" w:type="dxa"/>
          </w:tcPr>
          <w:p w14:paraId="594A34D1" w14:textId="77777777" w:rsidR="00F16F46" w:rsidRPr="00657820" w:rsidRDefault="00F16F46" w:rsidP="00D82714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295C9D7D" w14:textId="0B973410" w:rsidR="00F16F46" w:rsidRPr="00657820" w:rsidRDefault="00EB5BB8" w:rsidP="00EB5BB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076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0761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076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B5BB8" w:rsidRPr="00657820" w14:paraId="6D8909D9" w14:textId="77777777" w:rsidTr="00F16F46">
        <w:trPr>
          <w:trHeight w:val="142"/>
          <w:tblHeader/>
        </w:trPr>
        <w:tc>
          <w:tcPr>
            <w:tcW w:w="3420" w:type="dxa"/>
          </w:tcPr>
          <w:p w14:paraId="59CDDE14" w14:textId="77777777" w:rsidR="00EB5BB8" w:rsidRPr="00657820" w:rsidRDefault="00EB5BB8" w:rsidP="00D82714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  <w:vAlign w:val="bottom"/>
          </w:tcPr>
          <w:p w14:paraId="49CD8C38" w14:textId="573431A0" w:rsidR="00EB5BB8" w:rsidRDefault="00EB5BB8" w:rsidP="00D82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E03D66" w:rsidRPr="00657820" w14:paraId="201E4480" w14:textId="5B4B5522" w:rsidTr="00EC73CD">
        <w:trPr>
          <w:trHeight w:val="142"/>
          <w:tblHeader/>
        </w:trPr>
        <w:tc>
          <w:tcPr>
            <w:tcW w:w="3420" w:type="dxa"/>
          </w:tcPr>
          <w:p w14:paraId="45598A4A" w14:textId="77777777" w:rsidR="00E03D66" w:rsidRPr="00657820" w:rsidRDefault="00E03D66" w:rsidP="00D82714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0554A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2D54DF0F" w14:textId="77777777" w:rsidR="00E03D66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693096F" w14:textId="2BFE20DC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1DDC0DE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CBA73" w14:textId="4F38A04E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C9914A" w14:textId="77777777" w:rsidR="00E03D66" w:rsidRPr="00657820" w:rsidRDefault="00E03D66" w:rsidP="00D82714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909D" w14:textId="7ABE7E9E" w:rsidR="00E03D66" w:rsidRPr="00657820" w:rsidRDefault="00E03D66" w:rsidP="00D82714">
            <w:pPr>
              <w:ind w:left="-198" w:firstLine="19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D1E562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6D03B4F7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740DE46C" w14:textId="424269BB" w:rsidR="00E03D66" w:rsidRPr="00657820" w:rsidRDefault="00E03D66" w:rsidP="00EB5BB8">
            <w:pPr>
              <w:ind w:firstLine="2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E03D66" w:rsidRPr="00657820" w14:paraId="2A20AAD6" w14:textId="3B63B232" w:rsidTr="00EC73CD">
        <w:trPr>
          <w:trHeight w:val="142"/>
          <w:tblHeader/>
        </w:trPr>
        <w:tc>
          <w:tcPr>
            <w:tcW w:w="3420" w:type="dxa"/>
          </w:tcPr>
          <w:p w14:paraId="4436B871" w14:textId="77777777" w:rsidR="00E03D66" w:rsidRPr="00657820" w:rsidRDefault="00E03D66" w:rsidP="00D82714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024EAE02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F7625DF" w14:textId="77777777" w:rsidR="00E03D66" w:rsidRPr="00657820" w:rsidRDefault="00E03D66" w:rsidP="00D8271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129796C3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7F6A8A" w14:textId="77777777" w:rsidR="00E03D66" w:rsidRPr="00657820" w:rsidRDefault="00E03D66" w:rsidP="00D82714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1F2716B6" w14:textId="77777777" w:rsidR="00E03D66" w:rsidRPr="00657820" w:rsidRDefault="00E03D66" w:rsidP="00D82714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A044DFD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7AB7EF91" w14:textId="77777777" w:rsidR="00E03D66" w:rsidRPr="00657820" w:rsidRDefault="00E03D66" w:rsidP="00D827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03D66" w:rsidRPr="00657820" w14:paraId="56F4AE7A" w14:textId="04D3FBD1" w:rsidTr="00EC73CD">
        <w:trPr>
          <w:trHeight w:val="142"/>
        </w:trPr>
        <w:tc>
          <w:tcPr>
            <w:tcW w:w="3420" w:type="dxa"/>
          </w:tcPr>
          <w:p w14:paraId="42469B86" w14:textId="701CD2F3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C93DF8" w14:textId="77777777" w:rsidR="00E03D66" w:rsidRPr="00657820" w:rsidRDefault="00E03D66" w:rsidP="00D82714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5B2837" w14:textId="77777777" w:rsidR="00E03D66" w:rsidRPr="00657820" w:rsidRDefault="00E03D66" w:rsidP="00D82714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286A5" w14:textId="77777777" w:rsidR="00E03D66" w:rsidRPr="00657820" w:rsidRDefault="00E03D66" w:rsidP="00D82714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394386A" w14:textId="77777777" w:rsidR="00E03D66" w:rsidRPr="00657820" w:rsidRDefault="00E03D66" w:rsidP="00D82714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45177E" w14:textId="77777777" w:rsidR="00E03D66" w:rsidRPr="00657820" w:rsidRDefault="00E03D66" w:rsidP="00D82714">
            <w:pPr>
              <w:ind w:lef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AEA3355" w14:textId="77777777" w:rsidR="00E03D66" w:rsidRPr="00657820" w:rsidRDefault="00E03D66" w:rsidP="00D82714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70439C" w14:textId="77777777" w:rsidR="00E03D66" w:rsidRPr="00657820" w:rsidRDefault="00E03D66" w:rsidP="00D82714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03D66" w:rsidRPr="00657820" w14:paraId="40EC2865" w14:textId="42B752C6" w:rsidTr="00EC73CD">
        <w:trPr>
          <w:trHeight w:val="142"/>
        </w:trPr>
        <w:tc>
          <w:tcPr>
            <w:tcW w:w="3420" w:type="dxa"/>
          </w:tcPr>
          <w:p w14:paraId="03D65BE9" w14:textId="4C8B0F17" w:rsidR="00E03D66" w:rsidRPr="00657820" w:rsidRDefault="00E03D66" w:rsidP="00D8271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350" w:type="dxa"/>
            <w:vAlign w:val="bottom"/>
          </w:tcPr>
          <w:p w14:paraId="358DB899" w14:textId="4EFCD92C" w:rsidR="00E03D66" w:rsidRPr="00657820" w:rsidRDefault="00E03D66" w:rsidP="00D82714">
            <w:pPr>
              <w:tabs>
                <w:tab w:val="decimal" w:pos="820"/>
                <w:tab w:val="left" w:pos="936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  <w:tc>
          <w:tcPr>
            <w:tcW w:w="90" w:type="dxa"/>
            <w:vAlign w:val="bottom"/>
          </w:tcPr>
          <w:p w14:paraId="18EFA68B" w14:textId="77777777" w:rsidR="00E03D66" w:rsidRPr="00657820" w:rsidRDefault="00E03D66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C60C049" w14:textId="6D30ADA4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BD7BF9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1A0B01B" w14:textId="4494E007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FDAACE1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DEF4FB2" w14:textId="6275E4ED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</w:tr>
      <w:tr w:rsidR="00E03D66" w:rsidRPr="00657820" w14:paraId="16672697" w14:textId="0A3E6240" w:rsidTr="00EC73CD">
        <w:trPr>
          <w:trHeight w:val="142"/>
        </w:trPr>
        <w:tc>
          <w:tcPr>
            <w:tcW w:w="3420" w:type="dxa"/>
          </w:tcPr>
          <w:p w14:paraId="4B02FEEB" w14:textId="1FB93BBD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350" w:type="dxa"/>
            <w:vAlign w:val="bottom"/>
          </w:tcPr>
          <w:p w14:paraId="4CFA5377" w14:textId="3F84FE3F" w:rsidR="00E03D66" w:rsidRPr="00657820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  <w:tc>
          <w:tcPr>
            <w:tcW w:w="90" w:type="dxa"/>
            <w:vAlign w:val="bottom"/>
          </w:tcPr>
          <w:p w14:paraId="3A60CAC2" w14:textId="77777777" w:rsidR="00E03D66" w:rsidRPr="00657820" w:rsidRDefault="00E03D66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2E4F35BE" w14:textId="52B33B4B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CD7585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8222B55" w14:textId="4CC7C88F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7A2FEF9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64BDA2A" w14:textId="0F088EE6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</w:tr>
      <w:tr w:rsidR="00E03D66" w:rsidRPr="00657820" w:rsidDel="00945A11" w14:paraId="5AE1BCD0" w14:textId="7C9FD6A4" w:rsidTr="00EC73CD">
        <w:trPr>
          <w:trHeight w:val="142"/>
        </w:trPr>
        <w:tc>
          <w:tcPr>
            <w:tcW w:w="3420" w:type="dxa"/>
          </w:tcPr>
          <w:p w14:paraId="0E403F7B" w14:textId="0E988521" w:rsidR="00E03D66" w:rsidRPr="00657820" w:rsidRDefault="00E03D66" w:rsidP="00D8271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50" w:type="dxa"/>
            <w:vAlign w:val="bottom"/>
          </w:tcPr>
          <w:p w14:paraId="51D0163E" w14:textId="5C022D5D" w:rsidR="00E03D66" w:rsidRPr="00657820" w:rsidDel="00DB23B3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62,315</w:t>
            </w:r>
          </w:p>
        </w:tc>
        <w:tc>
          <w:tcPr>
            <w:tcW w:w="90" w:type="dxa"/>
            <w:vAlign w:val="bottom"/>
          </w:tcPr>
          <w:p w14:paraId="36F22A15" w14:textId="77777777" w:rsidR="00E03D66" w:rsidRPr="00657820" w:rsidRDefault="00E03D66" w:rsidP="00D82714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03452E24" w14:textId="5C2808D4" w:rsidR="00E03D66" w:rsidRPr="00657820" w:rsidDel="00DB23B3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007CBA3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61BD44F" w14:textId="7AC01624" w:rsidR="00E03D66" w:rsidRPr="00657820" w:rsidDel="00DB23B3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(4,135)</w:t>
            </w:r>
          </w:p>
        </w:tc>
        <w:tc>
          <w:tcPr>
            <w:tcW w:w="90" w:type="dxa"/>
          </w:tcPr>
          <w:p w14:paraId="1475D90B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AFA4199" w14:textId="473B0E3F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58,180</w:t>
            </w:r>
          </w:p>
        </w:tc>
      </w:tr>
      <w:tr w:rsidR="00E03D66" w:rsidRPr="00657820" w14:paraId="0815F87B" w14:textId="5AAFD299" w:rsidTr="00EC73CD">
        <w:trPr>
          <w:trHeight w:val="142"/>
        </w:trPr>
        <w:tc>
          <w:tcPr>
            <w:tcW w:w="3420" w:type="dxa"/>
          </w:tcPr>
          <w:p w14:paraId="21155959" w14:textId="3BAF1D32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350" w:type="dxa"/>
            <w:vAlign w:val="bottom"/>
          </w:tcPr>
          <w:p w14:paraId="4B116062" w14:textId="4058FEA9" w:rsidR="00E03D66" w:rsidRPr="00657820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  <w:tc>
          <w:tcPr>
            <w:tcW w:w="90" w:type="dxa"/>
            <w:vAlign w:val="bottom"/>
          </w:tcPr>
          <w:p w14:paraId="74AB5A27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6CAE801A" w14:textId="605A9BB2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D75620C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B3F6943" w14:textId="0B4535C0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4B12E1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62F237B" w14:textId="1B74CD30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</w:tr>
      <w:tr w:rsidR="00E03D66" w:rsidRPr="00657820" w14:paraId="007DED06" w14:textId="619073B9" w:rsidTr="00EC73CD">
        <w:trPr>
          <w:trHeight w:val="142"/>
        </w:trPr>
        <w:tc>
          <w:tcPr>
            <w:tcW w:w="3420" w:type="dxa"/>
          </w:tcPr>
          <w:p w14:paraId="43A84163" w14:textId="23FED848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350" w:type="dxa"/>
            <w:vAlign w:val="bottom"/>
          </w:tcPr>
          <w:p w14:paraId="28E139C6" w14:textId="04D2DF97" w:rsidR="00E03D66" w:rsidRPr="00657820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1,316,689</w:t>
            </w:r>
          </w:p>
        </w:tc>
        <w:tc>
          <w:tcPr>
            <w:tcW w:w="90" w:type="dxa"/>
            <w:vAlign w:val="bottom"/>
          </w:tcPr>
          <w:p w14:paraId="63723BBE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06AC78F" w14:textId="0DD2099A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28,565</w:t>
            </w:r>
          </w:p>
        </w:tc>
        <w:tc>
          <w:tcPr>
            <w:tcW w:w="90" w:type="dxa"/>
            <w:vAlign w:val="bottom"/>
          </w:tcPr>
          <w:p w14:paraId="0B768322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C915C15" w14:textId="677AF53F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</w:tcPr>
          <w:p w14:paraId="7D5AA8CA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DB47B9C" w14:textId="150D34B3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1,345,243</w:t>
            </w:r>
          </w:p>
        </w:tc>
      </w:tr>
      <w:tr w:rsidR="00E03D66" w:rsidRPr="00657820" w14:paraId="72440CC6" w14:textId="3E82786A" w:rsidTr="00EC73CD">
        <w:trPr>
          <w:trHeight w:val="142"/>
        </w:trPr>
        <w:tc>
          <w:tcPr>
            <w:tcW w:w="3420" w:type="dxa"/>
          </w:tcPr>
          <w:p w14:paraId="4DEA2CAC" w14:textId="69C2A14A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BC09FD9" w14:textId="5FBFA379" w:rsidR="00E03D66" w:rsidRPr="00657820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  <w:tc>
          <w:tcPr>
            <w:tcW w:w="90" w:type="dxa"/>
            <w:vAlign w:val="bottom"/>
          </w:tcPr>
          <w:p w14:paraId="17C107C0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635301E7" w14:textId="5750ED31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7CDAC1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AE0DDCE" w14:textId="10CB8CAF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4AE9D35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E525F96" w14:textId="2C6DA84A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</w:tr>
      <w:tr w:rsidR="00E03D66" w:rsidRPr="00657820" w14:paraId="1117C0C9" w14:textId="2FC067C1" w:rsidTr="00EC73CD">
        <w:trPr>
          <w:trHeight w:val="142"/>
        </w:trPr>
        <w:tc>
          <w:tcPr>
            <w:tcW w:w="3420" w:type="dxa"/>
          </w:tcPr>
          <w:p w14:paraId="0C0B4050" w14:textId="2CB04481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AF005A" w14:textId="30CD2A7F" w:rsidR="00E03D66" w:rsidRPr="00657820" w:rsidRDefault="00E03D66" w:rsidP="00D82714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vAlign w:val="bottom"/>
          </w:tcPr>
          <w:p w14:paraId="22AD3485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69C49227" w14:textId="4D652C1A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27D915" w14:textId="77777777" w:rsidR="00E03D66" w:rsidRPr="00657820" w:rsidRDefault="00E03D66" w:rsidP="00D8271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BFB838" w14:textId="35B219DB" w:rsidR="00E03D66" w:rsidRPr="00657820" w:rsidRDefault="00E03D66" w:rsidP="00D82714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C36B466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3592BB6" w14:textId="0F70EE72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E03D66" w:rsidRPr="00657820" w14:paraId="7865A84D" w14:textId="7767E22B" w:rsidTr="00EC73CD">
        <w:trPr>
          <w:trHeight w:val="142"/>
        </w:trPr>
        <w:tc>
          <w:tcPr>
            <w:tcW w:w="3420" w:type="dxa"/>
          </w:tcPr>
          <w:p w14:paraId="37AB0EA7" w14:textId="70D270DA" w:rsidR="00E03D66" w:rsidRPr="00657820" w:rsidRDefault="00E03D66" w:rsidP="00E443F5">
            <w:pPr>
              <w:ind w:left="532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E6EC" w14:textId="4380AF7E" w:rsidR="00E03D66" w:rsidRPr="00657820" w:rsidRDefault="00E03D66" w:rsidP="00E443F5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1,628,274</w:t>
            </w:r>
          </w:p>
        </w:tc>
        <w:tc>
          <w:tcPr>
            <w:tcW w:w="90" w:type="dxa"/>
            <w:vAlign w:val="bottom"/>
          </w:tcPr>
          <w:p w14:paraId="0570C5CD" w14:textId="77777777" w:rsidR="00E03D66" w:rsidRPr="00657820" w:rsidRDefault="00E03D66" w:rsidP="00E443F5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09AF" w14:textId="3D115590" w:rsidR="00E03D66" w:rsidRPr="00A93528" w:rsidRDefault="00E03D66" w:rsidP="00E443F5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28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565</w:t>
            </w:r>
          </w:p>
        </w:tc>
        <w:tc>
          <w:tcPr>
            <w:tcW w:w="90" w:type="dxa"/>
            <w:vAlign w:val="bottom"/>
          </w:tcPr>
          <w:p w14:paraId="6FBD71F6" w14:textId="77777777" w:rsidR="00E03D66" w:rsidRPr="00A93528" w:rsidRDefault="00E03D66" w:rsidP="00E443F5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9E014" w14:textId="3A70D1EC" w:rsidR="00E03D66" w:rsidRPr="00657820" w:rsidRDefault="00E03D66" w:rsidP="00E443F5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(4,146)</w:t>
            </w:r>
          </w:p>
        </w:tc>
        <w:tc>
          <w:tcPr>
            <w:tcW w:w="90" w:type="dxa"/>
          </w:tcPr>
          <w:p w14:paraId="5C3C9E76" w14:textId="77777777" w:rsidR="00E03D66" w:rsidRPr="00657820" w:rsidRDefault="00E03D66" w:rsidP="00E443F5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C8E38" w14:textId="3CCF2E50" w:rsidR="00E03D66" w:rsidRPr="00657820" w:rsidRDefault="00E03D66" w:rsidP="00E443F5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1,652,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693</w:t>
            </w:r>
          </w:p>
        </w:tc>
      </w:tr>
      <w:tr w:rsidR="00E03D66" w:rsidRPr="00657820" w14:paraId="5CBFBE8D" w14:textId="22F23F1A" w:rsidTr="00EC73CD">
        <w:trPr>
          <w:trHeight w:val="142"/>
        </w:trPr>
        <w:tc>
          <w:tcPr>
            <w:tcW w:w="3420" w:type="dxa"/>
          </w:tcPr>
          <w:p w14:paraId="268CC4AF" w14:textId="2647465D" w:rsidR="00E03D66" w:rsidRPr="00657820" w:rsidRDefault="00E03D66" w:rsidP="00E443F5">
            <w:pPr>
              <w:ind w:left="532" w:hanging="26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350" w:type="dxa"/>
            <w:vAlign w:val="bottom"/>
          </w:tcPr>
          <w:p w14:paraId="016236B5" w14:textId="77777777" w:rsidR="00E03D66" w:rsidRPr="00657820" w:rsidRDefault="00E03D66" w:rsidP="00E443F5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FD97C05" w14:textId="77777777" w:rsidR="00E03D66" w:rsidRPr="00657820" w:rsidRDefault="00E03D66" w:rsidP="00E443F5">
            <w:pPr>
              <w:tabs>
                <w:tab w:val="decimal" w:pos="96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77A37C" w14:textId="77777777" w:rsidR="00E03D66" w:rsidRPr="00657820" w:rsidRDefault="00E03D66" w:rsidP="00E443F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9C79EF5" w14:textId="77777777" w:rsidR="00E03D66" w:rsidRPr="00657820" w:rsidRDefault="00E03D66" w:rsidP="00E443F5">
            <w:pPr>
              <w:ind w:lef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29E324" w14:textId="77777777" w:rsidR="00E03D66" w:rsidRPr="00657820" w:rsidRDefault="00E03D66" w:rsidP="00E443F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8A70EBD" w14:textId="77777777" w:rsidR="00E03D66" w:rsidRPr="00657820" w:rsidRDefault="00E03D66" w:rsidP="00E443F5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26B96F8" w14:textId="77777777" w:rsidR="00E03D66" w:rsidRPr="00657820" w:rsidRDefault="00E03D66" w:rsidP="00E443F5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03D66" w:rsidRPr="00657820" w14:paraId="0AE25260" w14:textId="75382068" w:rsidTr="00EC73CD">
        <w:trPr>
          <w:trHeight w:val="142"/>
        </w:trPr>
        <w:tc>
          <w:tcPr>
            <w:tcW w:w="3420" w:type="dxa"/>
          </w:tcPr>
          <w:p w14:paraId="42FE04CF" w14:textId="4FE77A02" w:rsidR="00E03D66" w:rsidRPr="00657820" w:rsidRDefault="00E03D66" w:rsidP="00D8271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350" w:type="dxa"/>
            <w:vAlign w:val="bottom"/>
          </w:tcPr>
          <w:p w14:paraId="260B4E05" w14:textId="0D66416F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(22,279)</w:t>
            </w:r>
          </w:p>
        </w:tc>
        <w:tc>
          <w:tcPr>
            <w:tcW w:w="90" w:type="dxa"/>
            <w:vAlign w:val="bottom"/>
          </w:tcPr>
          <w:p w14:paraId="1ABCE0F9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B0F6B0D" w14:textId="51A0752E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(292)</w:t>
            </w:r>
          </w:p>
        </w:tc>
        <w:tc>
          <w:tcPr>
            <w:tcW w:w="90" w:type="dxa"/>
            <w:vAlign w:val="bottom"/>
          </w:tcPr>
          <w:p w14:paraId="798AAD35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823C223" w14:textId="36FE9FFC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34CF0FD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5402295" w14:textId="4677318A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(22,571)</w:t>
            </w:r>
          </w:p>
        </w:tc>
      </w:tr>
      <w:tr w:rsidR="00E03D66" w:rsidRPr="00657820" w14:paraId="29C43F6A" w14:textId="131A0502" w:rsidTr="00EC73CD">
        <w:trPr>
          <w:trHeight w:val="142"/>
        </w:trPr>
        <w:tc>
          <w:tcPr>
            <w:tcW w:w="3420" w:type="dxa"/>
          </w:tcPr>
          <w:p w14:paraId="38AB00B3" w14:textId="50FBF3D6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350" w:type="dxa"/>
            <w:vAlign w:val="bottom"/>
          </w:tcPr>
          <w:p w14:paraId="13469DBC" w14:textId="0CB736F9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(26,426)</w:t>
            </w:r>
          </w:p>
        </w:tc>
        <w:tc>
          <w:tcPr>
            <w:tcW w:w="90" w:type="dxa"/>
            <w:vAlign w:val="bottom"/>
          </w:tcPr>
          <w:p w14:paraId="171DEC72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2049F43" w14:textId="73A1872E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(3,929)</w:t>
            </w:r>
          </w:p>
        </w:tc>
        <w:tc>
          <w:tcPr>
            <w:tcW w:w="90" w:type="dxa"/>
            <w:vAlign w:val="bottom"/>
          </w:tcPr>
          <w:p w14:paraId="365EC2FA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C6AD18D" w14:textId="2794C335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27C7510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83EE0EF" w14:textId="68BB8FF9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(30,355)</w:t>
            </w:r>
          </w:p>
        </w:tc>
      </w:tr>
      <w:tr w:rsidR="00E03D66" w:rsidRPr="00657820" w:rsidDel="00945A11" w14:paraId="4D4F26F0" w14:textId="054DBC33" w:rsidTr="00EC73CD">
        <w:trPr>
          <w:trHeight w:val="142"/>
        </w:trPr>
        <w:tc>
          <w:tcPr>
            <w:tcW w:w="3420" w:type="dxa"/>
          </w:tcPr>
          <w:p w14:paraId="68C19528" w14:textId="547A91BC" w:rsidR="00E03D66" w:rsidRPr="00657820" w:rsidRDefault="00E03D66" w:rsidP="00D8271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50" w:type="dxa"/>
            <w:vAlign w:val="bottom"/>
          </w:tcPr>
          <w:p w14:paraId="6583FC97" w14:textId="136D71A0" w:rsidR="00E03D66" w:rsidRPr="00657820" w:rsidDel="001F4D94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(34,403)</w:t>
            </w:r>
          </w:p>
        </w:tc>
        <w:tc>
          <w:tcPr>
            <w:tcW w:w="90" w:type="dxa"/>
            <w:vAlign w:val="bottom"/>
          </w:tcPr>
          <w:p w14:paraId="137E1DA0" w14:textId="77777777" w:rsidR="00E03D66" w:rsidRPr="00657820" w:rsidRDefault="00E03D66" w:rsidP="00D8271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4344C3" w14:textId="49174E3C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(5,087)</w:t>
            </w:r>
          </w:p>
        </w:tc>
        <w:tc>
          <w:tcPr>
            <w:tcW w:w="90" w:type="dxa"/>
            <w:vAlign w:val="bottom"/>
          </w:tcPr>
          <w:p w14:paraId="77B1CB2C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ACC4B1F" w14:textId="77A7717D" w:rsidR="00E03D66" w:rsidRPr="00657820" w:rsidDel="00DB23B3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9C5C23C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239B1A5" w14:textId="0CCD6FB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(39,490)</w:t>
            </w:r>
          </w:p>
        </w:tc>
      </w:tr>
      <w:tr w:rsidR="00E03D66" w:rsidRPr="00657820" w14:paraId="405F5DE9" w14:textId="4A823C86" w:rsidTr="00EC73CD">
        <w:trPr>
          <w:trHeight w:val="142"/>
        </w:trPr>
        <w:tc>
          <w:tcPr>
            <w:tcW w:w="3420" w:type="dxa"/>
          </w:tcPr>
          <w:p w14:paraId="7095AE4F" w14:textId="76927331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350" w:type="dxa"/>
            <w:vAlign w:val="bottom"/>
          </w:tcPr>
          <w:p w14:paraId="394D06D5" w14:textId="780BA1A5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(21,739)</w:t>
            </w:r>
          </w:p>
        </w:tc>
        <w:tc>
          <w:tcPr>
            <w:tcW w:w="90" w:type="dxa"/>
            <w:vAlign w:val="bottom"/>
          </w:tcPr>
          <w:p w14:paraId="5B0BF637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F177D7" w14:textId="086F8C09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(3,727)</w:t>
            </w:r>
          </w:p>
        </w:tc>
        <w:tc>
          <w:tcPr>
            <w:tcW w:w="90" w:type="dxa"/>
            <w:vAlign w:val="bottom"/>
          </w:tcPr>
          <w:p w14:paraId="6E8F6777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E8143E2" w14:textId="7369F424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E96B4B8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158B7D3" w14:textId="0E8EE71D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(25,466)</w:t>
            </w:r>
          </w:p>
        </w:tc>
      </w:tr>
      <w:tr w:rsidR="00E03D66" w:rsidRPr="00657820" w14:paraId="528F8773" w14:textId="2F848C5D" w:rsidTr="00EC73CD">
        <w:trPr>
          <w:trHeight w:val="142"/>
        </w:trPr>
        <w:tc>
          <w:tcPr>
            <w:tcW w:w="3420" w:type="dxa"/>
          </w:tcPr>
          <w:p w14:paraId="231DC39C" w14:textId="41A50A2A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350" w:type="dxa"/>
            <w:vAlign w:val="bottom"/>
          </w:tcPr>
          <w:p w14:paraId="47E60646" w14:textId="21C1B886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(69,546)</w:t>
            </w:r>
          </w:p>
        </w:tc>
        <w:tc>
          <w:tcPr>
            <w:tcW w:w="90" w:type="dxa"/>
            <w:vAlign w:val="bottom"/>
          </w:tcPr>
          <w:p w14:paraId="5E8B73A9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6E0F822" w14:textId="235D5C08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(52,033)</w:t>
            </w:r>
          </w:p>
        </w:tc>
        <w:tc>
          <w:tcPr>
            <w:tcW w:w="90" w:type="dxa"/>
            <w:vAlign w:val="bottom"/>
          </w:tcPr>
          <w:p w14:paraId="1F9BECBF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BD61E4C" w14:textId="55D87C03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F2DC5D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B099B36" w14:textId="289E5F71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(121,579)</w:t>
            </w:r>
          </w:p>
        </w:tc>
      </w:tr>
      <w:tr w:rsidR="00E03D66" w:rsidRPr="00657820" w14:paraId="758861E5" w14:textId="4F32EB8A" w:rsidTr="00EC73CD">
        <w:trPr>
          <w:trHeight w:val="142"/>
        </w:trPr>
        <w:tc>
          <w:tcPr>
            <w:tcW w:w="3420" w:type="dxa"/>
          </w:tcPr>
          <w:p w14:paraId="25A28A57" w14:textId="110CC870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7A1E526" w14:textId="5E5582C6" w:rsidR="00E03D66" w:rsidRPr="00657820" w:rsidRDefault="00E03D66" w:rsidP="00D8271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(39,926)</w:t>
            </w:r>
          </w:p>
        </w:tc>
        <w:tc>
          <w:tcPr>
            <w:tcW w:w="90" w:type="dxa"/>
            <w:vAlign w:val="bottom"/>
          </w:tcPr>
          <w:p w14:paraId="48E0CFD3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391B681" w14:textId="7E23846F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(10,402)</w:t>
            </w:r>
          </w:p>
        </w:tc>
        <w:tc>
          <w:tcPr>
            <w:tcW w:w="90" w:type="dxa"/>
            <w:vAlign w:val="bottom"/>
          </w:tcPr>
          <w:p w14:paraId="38135F6F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A4106CE" w14:textId="1B0236E0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FEDAAC9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F82F61B" w14:textId="7D494D5A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(50,328)</w:t>
            </w:r>
          </w:p>
        </w:tc>
      </w:tr>
      <w:tr w:rsidR="00E03D66" w:rsidRPr="00657820" w14:paraId="50327741" w14:textId="6DA08F6B" w:rsidTr="00EC73CD">
        <w:trPr>
          <w:trHeight w:val="142"/>
        </w:trPr>
        <w:tc>
          <w:tcPr>
            <w:tcW w:w="3420" w:type="dxa"/>
          </w:tcPr>
          <w:p w14:paraId="4E9F544E" w14:textId="4EC58B18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72021C" w14:textId="49CBD7F6" w:rsidR="00E03D66" w:rsidRPr="00657820" w:rsidRDefault="00E03D66" w:rsidP="00D8271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90" w:type="dxa"/>
            <w:vAlign w:val="bottom"/>
          </w:tcPr>
          <w:p w14:paraId="1DC7DAD8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234ED0" w14:textId="33A7FD5A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bottom"/>
          </w:tcPr>
          <w:p w14:paraId="409339D5" w14:textId="77777777" w:rsidR="00E03D66" w:rsidRPr="00657820" w:rsidRDefault="00E03D66" w:rsidP="00D8271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1E8A07" w14:textId="3205F4E3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AB984D7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AAFF85" w14:textId="23D04AF5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(29)</w:t>
            </w:r>
          </w:p>
        </w:tc>
      </w:tr>
      <w:tr w:rsidR="00E03D66" w:rsidRPr="00657820" w14:paraId="403B31B1" w14:textId="6B18D330" w:rsidTr="00EC73CD">
        <w:trPr>
          <w:trHeight w:val="142"/>
        </w:trPr>
        <w:tc>
          <w:tcPr>
            <w:tcW w:w="3420" w:type="dxa"/>
          </w:tcPr>
          <w:p w14:paraId="0C208D6C" w14:textId="6CE0FD84" w:rsidR="00E03D66" w:rsidRPr="00657820" w:rsidRDefault="00E03D66" w:rsidP="00D82714">
            <w:pPr>
              <w:ind w:left="28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E2C31" w14:textId="2DD9002E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(214,340)</w:t>
            </w:r>
          </w:p>
        </w:tc>
        <w:tc>
          <w:tcPr>
            <w:tcW w:w="90" w:type="dxa"/>
            <w:vAlign w:val="bottom"/>
          </w:tcPr>
          <w:p w14:paraId="01524A57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FAACB8" w14:textId="10C6BCB9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(75,478)</w:t>
            </w:r>
          </w:p>
        </w:tc>
        <w:tc>
          <w:tcPr>
            <w:tcW w:w="90" w:type="dxa"/>
            <w:vAlign w:val="bottom"/>
          </w:tcPr>
          <w:p w14:paraId="47C0E2C4" w14:textId="77777777" w:rsidR="00E03D66" w:rsidRPr="00657820" w:rsidRDefault="00E03D66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848ED" w14:textId="203E3410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6F7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0CD8CF57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6AC276" w14:textId="363FD4A9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(289,818)</w:t>
            </w:r>
          </w:p>
        </w:tc>
      </w:tr>
      <w:tr w:rsidR="00E03D66" w:rsidRPr="00657820" w14:paraId="11791A7D" w14:textId="28B944AD" w:rsidTr="00EC73CD">
        <w:trPr>
          <w:trHeight w:val="142"/>
        </w:trPr>
        <w:tc>
          <w:tcPr>
            <w:tcW w:w="3420" w:type="dxa"/>
          </w:tcPr>
          <w:p w14:paraId="39EE17A3" w14:textId="03C5792F" w:rsidR="00E03D66" w:rsidRPr="00657820" w:rsidRDefault="00E03D66" w:rsidP="00D82714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0D94DD" w14:textId="65F184C2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1,413,934</w:t>
            </w:r>
          </w:p>
        </w:tc>
        <w:tc>
          <w:tcPr>
            <w:tcW w:w="90" w:type="dxa"/>
            <w:vAlign w:val="bottom"/>
          </w:tcPr>
          <w:p w14:paraId="6A14DB84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365342" w14:textId="77777777" w:rsidR="00E03D66" w:rsidRPr="00657820" w:rsidRDefault="00E03D66" w:rsidP="00D82714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824F1ED" w14:textId="77777777" w:rsidR="00E03D66" w:rsidRPr="00657820" w:rsidRDefault="00E03D66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200F7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D538866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8C7391" w14:textId="58C87821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1,36</w:t>
            </w:r>
            <w:r w:rsidR="0038787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875</w:t>
            </w:r>
          </w:p>
        </w:tc>
      </w:tr>
      <w:tr w:rsidR="00E03D66" w:rsidRPr="00657820" w14:paraId="28D0725E" w14:textId="77777777" w:rsidTr="00EC73CD">
        <w:trPr>
          <w:trHeight w:val="142"/>
        </w:trPr>
        <w:tc>
          <w:tcPr>
            <w:tcW w:w="3420" w:type="dxa"/>
          </w:tcPr>
          <w:p w14:paraId="78C6AA3A" w14:textId="1123F4D2" w:rsidR="00E03D66" w:rsidRPr="00657820" w:rsidRDefault="00E03D66" w:rsidP="00D82714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350" w:type="dxa"/>
            <w:vAlign w:val="bottom"/>
          </w:tcPr>
          <w:p w14:paraId="787D76F1" w14:textId="2B73C666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403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048EFC5" w14:textId="77777777" w:rsidR="00E03D66" w:rsidRPr="00657820" w:rsidRDefault="00E03D66" w:rsidP="00D8271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923018E" w14:textId="138F140B" w:rsidR="00E03D66" w:rsidRPr="00657820" w:rsidRDefault="00E03D66" w:rsidP="00D82714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257</w:t>
            </w:r>
          </w:p>
        </w:tc>
        <w:tc>
          <w:tcPr>
            <w:tcW w:w="90" w:type="dxa"/>
            <w:vAlign w:val="bottom"/>
          </w:tcPr>
          <w:p w14:paraId="1EFF65C7" w14:textId="77777777" w:rsidR="00E03D66" w:rsidRPr="00657820" w:rsidRDefault="00E03D66" w:rsidP="00D8271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F04632" w14:textId="7300AD6E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470C40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BAC2D0" w14:textId="7C0A4114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257</w:t>
            </w:r>
          </w:p>
        </w:tc>
      </w:tr>
      <w:tr w:rsidR="00E03D66" w:rsidRPr="00657820" w14:paraId="25285B17" w14:textId="3C835DC6" w:rsidTr="00EC73CD">
        <w:trPr>
          <w:trHeight w:val="142"/>
        </w:trPr>
        <w:tc>
          <w:tcPr>
            <w:tcW w:w="3420" w:type="dxa"/>
          </w:tcPr>
          <w:p w14:paraId="6DF9EE12" w14:textId="45737219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36F7D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2F1F61" w14:textId="3878FF31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2D38303" w14:textId="77777777" w:rsidR="00E03D66" w:rsidRPr="00657820" w:rsidRDefault="00E03D66" w:rsidP="00D82714">
            <w:pPr>
              <w:ind w:left="532" w:hanging="35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55DB75" w14:textId="5A2A4A19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3D121BF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087B2B" w14:textId="222FEF4E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F59491" w14:textId="77777777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15C55" w14:textId="1D84DE99" w:rsidR="00E03D66" w:rsidRPr="00657820" w:rsidRDefault="00E03D66" w:rsidP="00D8271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3D66" w:rsidRPr="00657820" w14:paraId="4C95562F" w14:textId="4A816226" w:rsidTr="00EC73CD">
        <w:trPr>
          <w:trHeight w:val="150"/>
        </w:trPr>
        <w:tc>
          <w:tcPr>
            <w:tcW w:w="3420" w:type="dxa"/>
          </w:tcPr>
          <w:p w14:paraId="183B4D8F" w14:textId="2C9CA864" w:rsidR="00E03D66" w:rsidRPr="00657820" w:rsidRDefault="00E03D66" w:rsidP="00D8271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B3660" w14:textId="1D18A801" w:rsidR="00E03D66" w:rsidRPr="00657820" w:rsidRDefault="00E03D66" w:rsidP="00D8271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1,413,934</w:t>
            </w:r>
          </w:p>
        </w:tc>
        <w:tc>
          <w:tcPr>
            <w:tcW w:w="90" w:type="dxa"/>
          </w:tcPr>
          <w:p w14:paraId="4D01C908" w14:textId="77777777" w:rsidR="00E03D66" w:rsidRPr="00657820" w:rsidRDefault="00E03D66" w:rsidP="00D8271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8A0EAC" w14:textId="77777777" w:rsidR="00E03D66" w:rsidRPr="00657820" w:rsidRDefault="00E03D66" w:rsidP="00D8271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61C35C" w14:textId="77777777" w:rsidR="00E03D66" w:rsidRPr="00657820" w:rsidRDefault="00E03D66" w:rsidP="00D8271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8953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2834BBF" w14:textId="77777777" w:rsidR="00E03D66" w:rsidRPr="00657820" w:rsidRDefault="00E03D66" w:rsidP="00D8271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9F2651" w14:textId="3AF34C78" w:rsidR="00E03D66" w:rsidRPr="00657820" w:rsidRDefault="00E03D66" w:rsidP="00B37170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1,363,132</w:t>
            </w:r>
          </w:p>
        </w:tc>
      </w:tr>
      <w:tr w:rsidR="00E03D66" w:rsidRPr="00657820" w14:paraId="4C2A1AEF" w14:textId="6F5FB1A5" w:rsidTr="00EC73CD">
        <w:trPr>
          <w:trHeight w:val="150"/>
        </w:trPr>
        <w:tc>
          <w:tcPr>
            <w:tcW w:w="3420" w:type="dxa"/>
          </w:tcPr>
          <w:p w14:paraId="17F89DD5" w14:textId="77777777" w:rsidR="00E03D66" w:rsidRPr="00657820" w:rsidRDefault="00E03D66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CBC095" w14:textId="77777777" w:rsidR="00E03D66" w:rsidRPr="00657820" w:rsidRDefault="00E03D66" w:rsidP="00D2235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EA7E38E" w14:textId="77777777" w:rsidR="00E03D66" w:rsidRPr="00657820" w:rsidRDefault="00E03D66" w:rsidP="00D2235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29D186BE" w14:textId="77777777" w:rsidR="00E03D66" w:rsidRPr="00657820" w:rsidRDefault="00E03D66" w:rsidP="00D2235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2AFDCA" w14:textId="77777777" w:rsidR="00E03D66" w:rsidRPr="00657820" w:rsidRDefault="00E03D66" w:rsidP="00D2235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A571543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5C439C9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2EFFBA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03D66" w:rsidRPr="00657820" w14:paraId="399E2E74" w14:textId="77777777" w:rsidTr="00EC73CD">
        <w:trPr>
          <w:trHeight w:val="150"/>
        </w:trPr>
        <w:tc>
          <w:tcPr>
            <w:tcW w:w="4770" w:type="dxa"/>
            <w:gridSpan w:val="2"/>
          </w:tcPr>
          <w:p w14:paraId="7904ABA0" w14:textId="00F5DC2E" w:rsidR="00E03D66" w:rsidRPr="00657820" w:rsidRDefault="00E03D66" w:rsidP="002967C1">
            <w:pPr>
              <w:ind w:left="270"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33919A1" w14:textId="77777777" w:rsidR="00E03D66" w:rsidRPr="00657820" w:rsidRDefault="00E03D66" w:rsidP="00D2235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0098FCC0" w14:textId="77777777" w:rsidR="00E03D66" w:rsidRPr="00657820" w:rsidRDefault="00E03D66" w:rsidP="00D2235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824FB44" w14:textId="77777777" w:rsidR="00E03D66" w:rsidRPr="00657820" w:rsidRDefault="00E03D66" w:rsidP="00D2235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C804F2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EA1677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7C072833" w14:textId="77777777" w:rsidR="00E03D66" w:rsidRPr="00657820" w:rsidRDefault="00E03D66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03D66" w:rsidRPr="00657820" w14:paraId="389632B6" w14:textId="77777777" w:rsidTr="00EC73CD">
        <w:trPr>
          <w:trHeight w:val="150"/>
        </w:trPr>
        <w:tc>
          <w:tcPr>
            <w:tcW w:w="3420" w:type="dxa"/>
          </w:tcPr>
          <w:p w14:paraId="6EF923D0" w14:textId="6E7A0BCD" w:rsidR="00E03D66" w:rsidRPr="00657820" w:rsidRDefault="00E03D66" w:rsidP="00C409DC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</w:tcPr>
          <w:p w14:paraId="66DFE815" w14:textId="77777777" w:rsidR="00E03D66" w:rsidRPr="00657820" w:rsidRDefault="00E03D66" w:rsidP="00C409D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6D761D8" w14:textId="77777777" w:rsidR="00E03D66" w:rsidRPr="00657820" w:rsidRDefault="00E03D66" w:rsidP="00C409D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7FD16ABD" w14:textId="77777777" w:rsidR="00E03D66" w:rsidRPr="00657820" w:rsidRDefault="00E03D66" w:rsidP="00C409DC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FF8DB9C" w14:textId="77777777" w:rsidR="00E03D66" w:rsidRPr="00657820" w:rsidRDefault="00E03D66" w:rsidP="00C409DC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90DA865" w14:textId="44A22883" w:rsidR="00E03D66" w:rsidRPr="00140CB0" w:rsidRDefault="00140CB0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40C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6D25A43" w14:textId="77777777" w:rsidR="00E03D66" w:rsidRPr="00657820" w:rsidRDefault="00E03D66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8D5AE8C" w14:textId="66B94556" w:rsidR="00E03D66" w:rsidRPr="007D3783" w:rsidRDefault="00E03D66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7D3783">
              <w:rPr>
                <w:rFonts w:asciiTheme="majorBidi" w:hAnsiTheme="majorBidi" w:cstheme="majorBidi"/>
                <w:sz w:val="28"/>
              </w:rPr>
              <w:t>69,60</w:t>
            </w:r>
            <w:r w:rsidR="00E12451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E03D66" w:rsidRPr="00657820" w14:paraId="1F9200BB" w14:textId="77777777" w:rsidTr="00EC73CD">
        <w:trPr>
          <w:trHeight w:val="150"/>
        </w:trPr>
        <w:tc>
          <w:tcPr>
            <w:tcW w:w="3420" w:type="dxa"/>
          </w:tcPr>
          <w:p w14:paraId="70323BAF" w14:textId="6BBED626" w:rsidR="00E03D66" w:rsidRPr="00657820" w:rsidRDefault="00E03D66" w:rsidP="00C409DC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</w:tcPr>
          <w:p w14:paraId="5228A88D" w14:textId="77777777" w:rsidR="00E03D66" w:rsidRPr="00657820" w:rsidRDefault="00E03D66" w:rsidP="00C409D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CD70C59" w14:textId="77777777" w:rsidR="00E03D66" w:rsidRPr="00657820" w:rsidRDefault="00E03D66" w:rsidP="00C409D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6101BE72" w14:textId="77777777" w:rsidR="00E03D66" w:rsidRPr="00657820" w:rsidRDefault="00E03D66" w:rsidP="00C409DC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AF40F08" w14:textId="77777777" w:rsidR="00E03D66" w:rsidRPr="00657820" w:rsidRDefault="00E03D66" w:rsidP="00C409DC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FF163CD" w14:textId="128E527A" w:rsidR="00E03D66" w:rsidRPr="00140CB0" w:rsidRDefault="00140CB0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0C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BF40F1B" w14:textId="77777777" w:rsidR="00E03D66" w:rsidRPr="00657820" w:rsidRDefault="00E03D66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5E9A5FE" w14:textId="5A6A862D" w:rsidR="00E03D66" w:rsidRPr="00657820" w:rsidRDefault="00E03D66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75,478</w:t>
            </w:r>
          </w:p>
        </w:tc>
      </w:tr>
    </w:tbl>
    <w:p w14:paraId="1DC65A05" w14:textId="0D590B9A" w:rsidR="00B67BAB" w:rsidRPr="00E92601" w:rsidRDefault="00B67BAB">
      <w:pPr>
        <w:overflowPunct/>
        <w:autoSpaceDE/>
        <w:autoSpaceDN/>
        <w:adjustRightInd/>
        <w:textAlignment w:val="auto"/>
        <w:rPr>
          <w:rFonts w:hint="eastAsia"/>
          <w:sz w:val="8"/>
          <w:szCs w:val="10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90"/>
        <w:gridCol w:w="1260"/>
        <w:gridCol w:w="90"/>
        <w:gridCol w:w="1098"/>
        <w:gridCol w:w="162"/>
        <w:gridCol w:w="90"/>
        <w:gridCol w:w="1260"/>
        <w:gridCol w:w="90"/>
        <w:gridCol w:w="1260"/>
      </w:tblGrid>
      <w:tr w:rsidR="00EC73CD" w:rsidRPr="00BB26AA" w14:paraId="2A57AD80" w14:textId="77777777" w:rsidTr="00EE62C7">
        <w:trPr>
          <w:trHeight w:val="144"/>
        </w:trPr>
        <w:tc>
          <w:tcPr>
            <w:tcW w:w="2790" w:type="dxa"/>
          </w:tcPr>
          <w:p w14:paraId="2865D051" w14:textId="77777777" w:rsidR="00EC73CD" w:rsidRPr="00BB26AA" w:rsidRDefault="00EC73CD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F58013" w14:textId="77777777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93F5223" w14:textId="77777777" w:rsidR="00EC73CD" w:rsidRPr="00BB26AA" w:rsidRDefault="00EC73CD" w:rsidP="002967C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3EDE82" w14:textId="77777777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FEAFA3D" w14:textId="77777777" w:rsidR="00EC73CD" w:rsidRPr="00BB26AA" w:rsidRDefault="00EC73CD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94EDCE5" w14:textId="77777777" w:rsidR="00EC73CD" w:rsidRPr="00BB26AA" w:rsidRDefault="00EC73CD" w:rsidP="002967C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</w:tcPr>
          <w:p w14:paraId="5C324773" w14:textId="77777777" w:rsidR="00EC73CD" w:rsidRPr="00BB26AA" w:rsidRDefault="00EC73CD" w:rsidP="002967C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7" w:type="dxa"/>
            <w:gridSpan w:val="4"/>
          </w:tcPr>
          <w:p w14:paraId="748EEE44" w14:textId="77777777" w:rsidR="00EC73CD" w:rsidRPr="00BB26AA" w:rsidRDefault="00EC73CD" w:rsidP="002967C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17BA9" w:rsidRPr="00BB26AA" w14:paraId="2602B9DE" w14:textId="77777777" w:rsidTr="00EE62C7">
        <w:trPr>
          <w:trHeight w:val="144"/>
        </w:trPr>
        <w:tc>
          <w:tcPr>
            <w:tcW w:w="2790" w:type="dxa"/>
          </w:tcPr>
          <w:p w14:paraId="00A7D8A7" w14:textId="77777777" w:rsidR="00017BA9" w:rsidRPr="00BB26AA" w:rsidRDefault="00017BA9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57" w:type="dxa"/>
            <w:gridSpan w:val="10"/>
          </w:tcPr>
          <w:p w14:paraId="422F2748" w14:textId="77777777" w:rsidR="00017BA9" w:rsidRPr="00BB26AA" w:rsidRDefault="00017BA9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3CD" w:rsidRPr="00BB26AA" w14:paraId="3CE72AEC" w14:textId="77777777" w:rsidTr="00EE62C7">
        <w:trPr>
          <w:trHeight w:val="144"/>
        </w:trPr>
        <w:tc>
          <w:tcPr>
            <w:tcW w:w="2790" w:type="dxa"/>
          </w:tcPr>
          <w:p w14:paraId="51A14E3E" w14:textId="77777777" w:rsidR="00EC73CD" w:rsidRPr="00BB26AA" w:rsidRDefault="00EC73CD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7D23" w14:textId="77777777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  <w:p w14:paraId="43C5DEEB" w14:textId="12813658" w:rsidR="00EC73CD" w:rsidRPr="00BB26AA" w:rsidRDefault="00EC73CD" w:rsidP="00C7763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905C047" w14:textId="77777777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34A5" w14:textId="3E01D74B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26510C" w14:textId="77777777" w:rsidR="00EC73CD" w:rsidRPr="00BB26AA" w:rsidRDefault="00EC73CD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E830" w14:textId="77777777" w:rsidR="00EC73CD" w:rsidRPr="00BB26AA" w:rsidRDefault="00EC73CD" w:rsidP="002967C1">
            <w:pPr>
              <w:ind w:left="-198" w:firstLine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577281" w14:textId="77777777" w:rsidR="00EC73CD" w:rsidRPr="00BB26AA" w:rsidRDefault="00EC73CD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7C4646" w14:textId="77777777" w:rsidR="00EC73CD" w:rsidRDefault="00EC73CD" w:rsidP="00EC73CD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9B3806" w14:textId="74C0F4CD" w:rsidR="00EC73CD" w:rsidRDefault="00EC73CD" w:rsidP="00EB5BB8">
            <w:pPr>
              <w:ind w:left="-198" w:firstLine="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</w:t>
            </w:r>
          </w:p>
          <w:p w14:paraId="53028B6F" w14:textId="65B8F4FB" w:rsidR="00EC73CD" w:rsidRPr="00BB26AA" w:rsidRDefault="00EC73CD" w:rsidP="00EB5BB8">
            <w:pPr>
              <w:ind w:left="-198" w:firstLine="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E7B6770" w14:textId="77777777" w:rsidR="00EC73CD" w:rsidRPr="00BB26AA" w:rsidRDefault="00EC73CD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D9AD" w14:textId="79A159E0" w:rsidR="00EC73CD" w:rsidRPr="00BB26AA" w:rsidRDefault="00EC73CD" w:rsidP="002967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65A9A87" w14:textId="5DA76420" w:rsidR="00EC73CD" w:rsidRPr="00BB26AA" w:rsidRDefault="00EC73CD" w:rsidP="00C7763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C73CD" w:rsidRPr="00BB26AA" w14:paraId="0F465471" w14:textId="77777777" w:rsidTr="00EE62C7">
        <w:trPr>
          <w:trHeight w:val="144"/>
        </w:trPr>
        <w:tc>
          <w:tcPr>
            <w:tcW w:w="2790" w:type="dxa"/>
          </w:tcPr>
          <w:p w14:paraId="0B667F92" w14:textId="77777777" w:rsidR="00EC73CD" w:rsidRPr="00BB26AA" w:rsidRDefault="00EC73CD" w:rsidP="002967C1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38C3BA" w14:textId="77777777" w:rsidR="00EC73CD" w:rsidRPr="00BB26AA" w:rsidRDefault="00EC73CD" w:rsidP="002967C1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AB99F8B" w14:textId="77777777" w:rsidR="00EC73CD" w:rsidRPr="00BB26AA" w:rsidRDefault="00EC73CD" w:rsidP="002967C1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2A83C5" w14:textId="77777777" w:rsidR="00EC73CD" w:rsidRPr="00BB26AA" w:rsidRDefault="00EC73CD" w:rsidP="002967C1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00DE22E" w14:textId="77777777" w:rsidR="00EC73CD" w:rsidRPr="00BB26AA" w:rsidRDefault="00EC73CD" w:rsidP="002967C1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FAAA85F" w14:textId="77777777" w:rsidR="00EC73CD" w:rsidRPr="00BB26AA" w:rsidRDefault="00EC73CD" w:rsidP="002967C1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6E2CEF8" w14:textId="77777777" w:rsidR="00EC73CD" w:rsidRPr="00BB26AA" w:rsidRDefault="00EC73CD" w:rsidP="002967C1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CD5B29" w14:textId="77777777" w:rsidR="00EC73CD" w:rsidRPr="00BB26AA" w:rsidRDefault="00EC73CD" w:rsidP="002967C1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0A1E0D" w14:textId="77777777" w:rsidR="00EC73CD" w:rsidRPr="00BB26AA" w:rsidRDefault="00EC73CD" w:rsidP="002967C1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2FC286" w14:textId="77777777" w:rsidR="00EC73CD" w:rsidRPr="00BB26AA" w:rsidRDefault="00EC73CD" w:rsidP="002967C1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73CD" w:rsidRPr="00BB26AA" w14:paraId="65EB4635" w14:textId="77777777" w:rsidTr="00EE62C7">
        <w:trPr>
          <w:trHeight w:val="144"/>
        </w:trPr>
        <w:tc>
          <w:tcPr>
            <w:tcW w:w="2790" w:type="dxa"/>
          </w:tcPr>
          <w:p w14:paraId="18222AA6" w14:textId="77777777" w:rsidR="00EC73CD" w:rsidRPr="00BB26AA" w:rsidRDefault="00EC73CD" w:rsidP="00DC3930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71CAF399" w14:textId="5E8A835F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22,631</w:t>
            </w:r>
          </w:p>
        </w:tc>
        <w:tc>
          <w:tcPr>
            <w:tcW w:w="90" w:type="dxa"/>
          </w:tcPr>
          <w:p w14:paraId="11F037DC" w14:textId="77777777" w:rsidR="00EC73CD" w:rsidRPr="00BB26AA" w:rsidRDefault="00EC73CD" w:rsidP="00DC3930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479BAF64" w14:textId="2648B3A3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A45935" w14:textId="77777777" w:rsidR="00EC73CD" w:rsidRPr="00BB26AA" w:rsidRDefault="00EC73CD" w:rsidP="00DC3930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FF23D7" w14:textId="44547AD1" w:rsidR="00EC73CD" w:rsidRPr="00BB26AA" w:rsidRDefault="00EC73CD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DBEC68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3E299" w14:textId="74B58815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90" w:type="dxa"/>
          </w:tcPr>
          <w:p w14:paraId="500EC3EC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F2640" w14:textId="14E1C1A7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</w:tr>
      <w:tr w:rsidR="00EC73CD" w:rsidRPr="00BB26AA" w14:paraId="5CA5EEFA" w14:textId="77777777" w:rsidTr="00EE62C7">
        <w:trPr>
          <w:trHeight w:val="144"/>
        </w:trPr>
        <w:tc>
          <w:tcPr>
            <w:tcW w:w="2790" w:type="dxa"/>
          </w:tcPr>
          <w:p w14:paraId="0DF13ABF" w14:textId="77777777" w:rsidR="00EC73CD" w:rsidRPr="00BB26AA" w:rsidRDefault="00EC73CD" w:rsidP="00DC393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675C8B" w14:textId="345F5F5A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22,631</w:t>
            </w:r>
          </w:p>
        </w:tc>
        <w:tc>
          <w:tcPr>
            <w:tcW w:w="90" w:type="dxa"/>
          </w:tcPr>
          <w:p w14:paraId="6A56324F" w14:textId="77777777" w:rsidR="00EC73CD" w:rsidRPr="00BB26AA" w:rsidRDefault="00EC73CD" w:rsidP="00DC3930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D4FD9C" w14:textId="4E203315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11F549" w14:textId="77777777" w:rsidR="00EC73CD" w:rsidRPr="00BB26AA" w:rsidRDefault="00EC73CD" w:rsidP="00DC3930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9A0D" w14:textId="77F87F56" w:rsidR="00EC73CD" w:rsidRPr="00BB26AA" w:rsidRDefault="00EC73CD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C4BA34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8C3DCA" w14:textId="224E1116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</w:t>
            </w:r>
          </w:p>
        </w:tc>
        <w:tc>
          <w:tcPr>
            <w:tcW w:w="90" w:type="dxa"/>
          </w:tcPr>
          <w:p w14:paraId="6751EF30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51F80D" w14:textId="74DA8653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22,750</w:t>
            </w:r>
          </w:p>
        </w:tc>
      </w:tr>
      <w:tr w:rsidR="00EC73CD" w:rsidRPr="00BB26AA" w14:paraId="34A8C546" w14:textId="77777777" w:rsidTr="00EE62C7">
        <w:trPr>
          <w:trHeight w:val="144"/>
        </w:trPr>
        <w:tc>
          <w:tcPr>
            <w:tcW w:w="2790" w:type="dxa"/>
          </w:tcPr>
          <w:p w14:paraId="64CDC802" w14:textId="77777777" w:rsidR="00EC73CD" w:rsidRPr="00BB26AA" w:rsidRDefault="00EC73CD" w:rsidP="00DC3930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7ED0BD" w14:textId="77777777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D1ABE99" w14:textId="77777777" w:rsidR="00EC73CD" w:rsidRPr="00BB26AA" w:rsidRDefault="00EC73CD" w:rsidP="00DC3930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760EC88C" w14:textId="77777777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030A250" w14:textId="77777777" w:rsidR="00EC73CD" w:rsidRPr="00BB26AA" w:rsidRDefault="00EC73CD" w:rsidP="00DC3930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4CFAFDA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0193FFA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6C0289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9A2167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0032C7" w14:textId="77777777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73CD" w:rsidRPr="00BB26AA" w14:paraId="0BBC0B0D" w14:textId="77777777" w:rsidTr="00EE62C7">
        <w:trPr>
          <w:trHeight w:val="144"/>
        </w:trPr>
        <w:tc>
          <w:tcPr>
            <w:tcW w:w="2790" w:type="dxa"/>
          </w:tcPr>
          <w:p w14:paraId="49A4E51F" w14:textId="77777777" w:rsidR="00EC73CD" w:rsidRPr="00BB26AA" w:rsidRDefault="00EC73CD" w:rsidP="00DC393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260" w:type="dxa"/>
          </w:tcPr>
          <w:p w14:paraId="55F6B62B" w14:textId="77777777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4B77CA4" w14:textId="77777777" w:rsidR="00EC73CD" w:rsidRPr="00BB26AA" w:rsidRDefault="00EC73CD" w:rsidP="00DC3930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E35846F" w14:textId="77777777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265CAF" w14:textId="77777777" w:rsidR="00EC73CD" w:rsidRPr="00BB26AA" w:rsidRDefault="00EC73CD" w:rsidP="00DC3930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8BE6E8E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94F39A3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D09AF9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A41448" w14:textId="77777777" w:rsidR="00EC73CD" w:rsidRPr="00BB26AA" w:rsidRDefault="00EC73CD" w:rsidP="00DC3930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AAC7B4" w14:textId="77777777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73CD" w:rsidRPr="00BB26AA" w14:paraId="6341495C" w14:textId="77777777" w:rsidTr="00EE62C7">
        <w:trPr>
          <w:trHeight w:val="144"/>
        </w:trPr>
        <w:tc>
          <w:tcPr>
            <w:tcW w:w="2790" w:type="dxa"/>
          </w:tcPr>
          <w:p w14:paraId="4800B036" w14:textId="77777777" w:rsidR="00EC73CD" w:rsidRPr="00BB26AA" w:rsidRDefault="00EC73CD" w:rsidP="00DC3930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D74F430" w14:textId="419E71EF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(21,906)</w:t>
            </w:r>
          </w:p>
        </w:tc>
        <w:tc>
          <w:tcPr>
            <w:tcW w:w="90" w:type="dxa"/>
          </w:tcPr>
          <w:p w14:paraId="6AC8B6D8" w14:textId="77777777" w:rsidR="00EC73CD" w:rsidRPr="00BB26AA" w:rsidRDefault="00EC73CD" w:rsidP="00DC3930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11B5B67" w14:textId="4D6E9BDF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520CC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18E5DA8" w14:textId="77777777" w:rsidR="00EC73CD" w:rsidRPr="00BB26AA" w:rsidRDefault="00EC73CD" w:rsidP="00DC3930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ABA456" w14:textId="7DF5D1FF" w:rsidR="00EC73CD" w:rsidRPr="00BB26AA" w:rsidRDefault="00EC73CD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F9E7B7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87B3E0" w14:textId="074405FD" w:rsidR="00EC73CD" w:rsidRPr="00BB26AA" w:rsidRDefault="001E077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CC5AD3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51EF4" w14:textId="1E3B0756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(22,06</w:t>
            </w:r>
            <w:r w:rsidR="0003193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C73CD" w:rsidRPr="00BB26AA" w14:paraId="45A60DED" w14:textId="77777777" w:rsidTr="00EE62C7">
        <w:trPr>
          <w:trHeight w:val="144"/>
        </w:trPr>
        <w:tc>
          <w:tcPr>
            <w:tcW w:w="2790" w:type="dxa"/>
          </w:tcPr>
          <w:p w14:paraId="5AA83CA4" w14:textId="77777777" w:rsidR="00EC73CD" w:rsidRPr="00BB26AA" w:rsidRDefault="00EC73CD" w:rsidP="00DC393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2B40D7" w14:textId="0131B9F6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(21,906)</w:t>
            </w:r>
          </w:p>
        </w:tc>
        <w:tc>
          <w:tcPr>
            <w:tcW w:w="90" w:type="dxa"/>
          </w:tcPr>
          <w:p w14:paraId="2D6322BE" w14:textId="77777777" w:rsidR="00EC73CD" w:rsidRPr="00BB26AA" w:rsidRDefault="00EC73CD" w:rsidP="00DC3930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389410" w14:textId="70A037C8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</w:t>
            </w:r>
            <w:r w:rsidR="00520C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8950DC4" w14:textId="77777777" w:rsidR="00EC73CD" w:rsidRPr="00BB26AA" w:rsidRDefault="00EC73CD" w:rsidP="00DC3930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93DFDE2" w14:textId="5A861B39" w:rsidR="00EC73CD" w:rsidRPr="00BB26AA" w:rsidRDefault="00EC73CD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C0ADD9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DECFEE" w14:textId="57A6682A" w:rsidR="00EC73CD" w:rsidRPr="00BB26AA" w:rsidRDefault="001E077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418D3B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4113C" w14:textId="47DDD91E" w:rsidR="00EC73CD" w:rsidRPr="00BB26AA" w:rsidRDefault="00EC73C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(22,06</w:t>
            </w:r>
            <w:r w:rsidR="008A5C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EC73CD" w:rsidRPr="00BB26AA" w14:paraId="41A33BA9" w14:textId="77777777" w:rsidTr="00EE62C7">
        <w:trPr>
          <w:trHeight w:val="144"/>
        </w:trPr>
        <w:tc>
          <w:tcPr>
            <w:tcW w:w="2790" w:type="dxa"/>
          </w:tcPr>
          <w:p w14:paraId="3900BE63" w14:textId="77B85B4E" w:rsidR="00EC73CD" w:rsidRPr="00BB26AA" w:rsidRDefault="00EC73CD" w:rsidP="00DC393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Pr="00BB26A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BB26AA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949C1A" w14:textId="0564332E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90" w:type="dxa"/>
          </w:tcPr>
          <w:p w14:paraId="1C357DDE" w14:textId="77777777" w:rsidR="00EC73CD" w:rsidRPr="00BB26AA" w:rsidRDefault="00EC73CD" w:rsidP="00DC3930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2A8131" w14:textId="64EDB7FD" w:rsidR="00EC73CD" w:rsidRPr="00BB26AA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8AB22F2" w14:textId="77777777" w:rsidR="00EC73CD" w:rsidRPr="00BB26AA" w:rsidRDefault="00EC73CD" w:rsidP="00DC3930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8687835" w14:textId="04344953" w:rsidR="00EC73CD" w:rsidRPr="00BB26AA" w:rsidRDefault="00EC73CD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C3E77B6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BF4C62" w14:textId="58B71F30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AD83802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E98BC1" w14:textId="0543FBD2" w:rsidR="00EC73CD" w:rsidRPr="00BB26AA" w:rsidRDefault="006B75B6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  <w:r w:rsidR="005B78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EC73CD" w:rsidRPr="00BB26AA" w14:paraId="12CC4826" w14:textId="77777777" w:rsidTr="00EE62C7">
        <w:trPr>
          <w:trHeight w:val="144"/>
        </w:trPr>
        <w:tc>
          <w:tcPr>
            <w:tcW w:w="2790" w:type="dxa"/>
          </w:tcPr>
          <w:p w14:paraId="0E4281B5" w14:textId="5B06A218" w:rsidR="00EC73CD" w:rsidRPr="00BB26AA" w:rsidRDefault="00EC73CD" w:rsidP="00DC393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BB26A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6BCAB" w14:textId="1A495ACE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90" w:type="dxa"/>
          </w:tcPr>
          <w:p w14:paraId="6E30C3A3" w14:textId="77777777" w:rsidR="00EC73CD" w:rsidRPr="00BB26AA" w:rsidRDefault="00EC73CD" w:rsidP="00DC3930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CE240C" w14:textId="174E2FB6" w:rsidR="00EC73CD" w:rsidRPr="005850AF" w:rsidRDefault="00EC73CD" w:rsidP="00B17E15">
            <w:pPr>
              <w:tabs>
                <w:tab w:val="decimal" w:pos="93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50A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20C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0249C67E" w14:textId="77777777" w:rsidR="00EC73CD" w:rsidRPr="005850AF" w:rsidRDefault="00EC73CD" w:rsidP="00DC3930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35072FD" w14:textId="2B400FE8" w:rsidR="00EC73CD" w:rsidRPr="005850AF" w:rsidRDefault="00E3399B" w:rsidP="00DC3930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7153010" w14:textId="77777777" w:rsidR="00EC73CD" w:rsidRPr="005850AF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6DE9B3" w14:textId="0FB0A8AF" w:rsidR="00EC73CD" w:rsidRPr="005850AF" w:rsidRDefault="001E077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(119)</w:t>
            </w:r>
          </w:p>
        </w:tc>
        <w:tc>
          <w:tcPr>
            <w:tcW w:w="90" w:type="dxa"/>
          </w:tcPr>
          <w:p w14:paraId="20583BFD" w14:textId="77777777" w:rsidR="00EC73CD" w:rsidRPr="005850AF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022EDA" w14:textId="62095142" w:rsidR="00EC73CD" w:rsidRPr="005850AF" w:rsidRDefault="001E077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03193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C73CD" w:rsidRPr="00BB26AA" w14:paraId="20484297" w14:textId="77777777" w:rsidTr="00EE62C7">
        <w:trPr>
          <w:trHeight w:val="144"/>
        </w:trPr>
        <w:tc>
          <w:tcPr>
            <w:tcW w:w="2790" w:type="dxa"/>
          </w:tcPr>
          <w:p w14:paraId="0E7122DB" w14:textId="5443BC28" w:rsidR="00EC73CD" w:rsidRPr="00BB26AA" w:rsidRDefault="00EC73CD" w:rsidP="00DC3930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52D24C" w14:textId="63AAF6D6" w:rsidR="00EC73CD" w:rsidRPr="00BB26AA" w:rsidRDefault="00EC73CD" w:rsidP="00DC393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90" w:type="dxa"/>
          </w:tcPr>
          <w:p w14:paraId="755A83ED" w14:textId="77777777" w:rsidR="00EC73CD" w:rsidRPr="00BB26AA" w:rsidRDefault="00EC73CD" w:rsidP="00DC393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83FE87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EC85C61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78CDF30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9FF2859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A2D1F4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25B0823" w14:textId="77777777" w:rsidR="00EC73CD" w:rsidRPr="00BB26AA" w:rsidRDefault="00EC73CD" w:rsidP="00DC3930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53D611" w14:textId="7A951DF1" w:rsidR="00EC73CD" w:rsidRPr="00BB26AA" w:rsidRDefault="001E077D" w:rsidP="00DC3930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1228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0F2F615E" w14:textId="77777777" w:rsidR="00C5158A" w:rsidRPr="00FA0EE5" w:rsidRDefault="00C5158A" w:rsidP="00C5158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621"/>
        <w:gridCol w:w="90"/>
        <w:gridCol w:w="1530"/>
        <w:gridCol w:w="90"/>
        <w:gridCol w:w="1530"/>
        <w:gridCol w:w="90"/>
        <w:gridCol w:w="1438"/>
        <w:gridCol w:w="7"/>
      </w:tblGrid>
      <w:tr w:rsidR="00C5158A" w:rsidRPr="00BB26AA" w14:paraId="730B67D8" w14:textId="77777777" w:rsidTr="0071306E">
        <w:trPr>
          <w:gridAfter w:val="1"/>
          <w:wAfter w:w="7" w:type="dxa"/>
          <w:trHeight w:val="144"/>
        </w:trPr>
        <w:tc>
          <w:tcPr>
            <w:tcW w:w="3060" w:type="dxa"/>
          </w:tcPr>
          <w:p w14:paraId="27B703B4" w14:textId="77777777" w:rsidR="00C5158A" w:rsidRPr="00BB26AA" w:rsidRDefault="00C5158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15DED7" w14:textId="77777777" w:rsidR="00C5158A" w:rsidRPr="00BB26AA" w:rsidRDefault="00C5158A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12BEC3" w14:textId="77777777" w:rsidR="00C5158A" w:rsidRPr="00BB26AA" w:rsidRDefault="00C5158A" w:rsidP="000D313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2D24D2" w14:textId="77777777" w:rsidR="00C5158A" w:rsidRPr="00BB26AA" w:rsidRDefault="00C5158A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1EA47EE" w14:textId="77777777" w:rsidR="00C5158A" w:rsidRPr="00BB26AA" w:rsidRDefault="00C5158A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8" w:type="dxa"/>
            <w:gridSpan w:val="3"/>
          </w:tcPr>
          <w:p w14:paraId="23D665C8" w14:textId="77777777" w:rsidR="00C5158A" w:rsidRPr="00BB26AA" w:rsidRDefault="00C5158A" w:rsidP="000D3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5158A" w:rsidRPr="00BB26AA" w14:paraId="28D24A22" w14:textId="77777777" w:rsidTr="0071306E">
        <w:trPr>
          <w:gridAfter w:val="1"/>
          <w:wAfter w:w="7" w:type="dxa"/>
          <w:trHeight w:val="144"/>
        </w:trPr>
        <w:tc>
          <w:tcPr>
            <w:tcW w:w="3060" w:type="dxa"/>
          </w:tcPr>
          <w:p w14:paraId="179BC088" w14:textId="77777777" w:rsidR="00C5158A" w:rsidRPr="00BB26AA" w:rsidRDefault="00C5158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7"/>
            <w:tcBorders>
              <w:bottom w:val="single" w:sz="4" w:space="0" w:color="auto"/>
            </w:tcBorders>
          </w:tcPr>
          <w:p w14:paraId="4D35ED02" w14:textId="77777777" w:rsidR="00C5158A" w:rsidRPr="00BB26AA" w:rsidRDefault="00C5158A" w:rsidP="000D31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560" w:rsidRPr="00BB26AA" w14:paraId="0463C993" w14:textId="77777777" w:rsidTr="0071306E">
        <w:trPr>
          <w:trHeight w:val="144"/>
        </w:trPr>
        <w:tc>
          <w:tcPr>
            <w:tcW w:w="3060" w:type="dxa"/>
          </w:tcPr>
          <w:p w14:paraId="2672BD1D" w14:textId="77777777" w:rsidR="00271946" w:rsidRPr="00BB26AA" w:rsidRDefault="00271946" w:rsidP="00271946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5B93" w14:textId="77777777" w:rsidR="00271946" w:rsidRPr="00BB26AA" w:rsidRDefault="00271946" w:rsidP="002719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  <w:p w14:paraId="7EB60865" w14:textId="77777777" w:rsidR="00BA3DBC" w:rsidRDefault="00271946" w:rsidP="00F636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F63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  <w:p w14:paraId="7490240C" w14:textId="13B76BFA" w:rsidR="00271946" w:rsidRPr="00BB26AA" w:rsidRDefault="00271946" w:rsidP="00F636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8C3E32F" w14:textId="77777777" w:rsidR="00271946" w:rsidRPr="00BB26AA" w:rsidRDefault="00271946" w:rsidP="002719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619B" w14:textId="6080F6BA" w:rsidR="00271946" w:rsidRPr="00BB26AA" w:rsidRDefault="00271946" w:rsidP="002719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38067DB" w14:textId="77777777" w:rsidR="00271946" w:rsidRPr="00BB26AA" w:rsidRDefault="00271946" w:rsidP="00271946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E971" w14:textId="0B760F37" w:rsidR="00271946" w:rsidRPr="00BB26AA" w:rsidRDefault="00271946" w:rsidP="00271946">
            <w:pPr>
              <w:ind w:left="-198" w:firstLine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0346653" w14:textId="77777777" w:rsidR="00271946" w:rsidRPr="00BB26AA" w:rsidRDefault="00271946" w:rsidP="00271946">
            <w:pPr>
              <w:ind w:left="-198" w:firstLine="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6C0CC" w14:textId="77777777" w:rsidR="00271946" w:rsidRPr="00BB26AA" w:rsidRDefault="00271946" w:rsidP="002719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5295A29D" w14:textId="77777777" w:rsidR="00BA3DBC" w:rsidRDefault="00271946" w:rsidP="00F636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F63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2DDDC93" w14:textId="76C73052" w:rsidR="00271946" w:rsidRPr="00BB26AA" w:rsidRDefault="00271946" w:rsidP="00F636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764560" w:rsidRPr="00BB26AA" w14:paraId="187074EF" w14:textId="77777777" w:rsidTr="0071306E">
        <w:trPr>
          <w:trHeight w:val="144"/>
        </w:trPr>
        <w:tc>
          <w:tcPr>
            <w:tcW w:w="3060" w:type="dxa"/>
          </w:tcPr>
          <w:p w14:paraId="0338BB89" w14:textId="3FC93ECB" w:rsidR="00271946" w:rsidRPr="00BB26AA" w:rsidRDefault="00271946" w:rsidP="00271946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F33EA" w14:textId="77777777" w:rsidR="00271946" w:rsidRPr="00BB26AA" w:rsidRDefault="00271946" w:rsidP="00271946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4F753E0" w14:textId="77777777" w:rsidR="00271946" w:rsidRPr="00BB26AA" w:rsidRDefault="00271946" w:rsidP="00271946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59AE3D" w14:textId="77777777" w:rsidR="00271946" w:rsidRPr="00BB26AA" w:rsidRDefault="00271946" w:rsidP="00271946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E7E2949" w14:textId="77777777" w:rsidR="00271946" w:rsidRPr="00BB26AA" w:rsidRDefault="00271946" w:rsidP="00271946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02A82A" w14:textId="77777777" w:rsidR="00271946" w:rsidRPr="00BB26AA" w:rsidRDefault="00271946" w:rsidP="00271946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5FA3A83" w14:textId="77777777" w:rsidR="00271946" w:rsidRPr="00BB26AA" w:rsidRDefault="00271946" w:rsidP="00271946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gridSpan w:val="2"/>
          </w:tcPr>
          <w:p w14:paraId="0BA3729C" w14:textId="77777777" w:rsidR="00271946" w:rsidRPr="00BB26AA" w:rsidRDefault="00271946" w:rsidP="00271946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560" w:rsidRPr="00BB26AA" w14:paraId="73DF81A9" w14:textId="77777777" w:rsidTr="0071306E">
        <w:trPr>
          <w:trHeight w:val="144"/>
        </w:trPr>
        <w:tc>
          <w:tcPr>
            <w:tcW w:w="3060" w:type="dxa"/>
          </w:tcPr>
          <w:p w14:paraId="2D42B963" w14:textId="50C14113" w:rsidR="00271946" w:rsidRPr="00BB26AA" w:rsidRDefault="00271946" w:rsidP="00271946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20" w:type="dxa"/>
          </w:tcPr>
          <w:p w14:paraId="73CEC628" w14:textId="5B82D558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22,631</w:t>
            </w:r>
          </w:p>
        </w:tc>
        <w:tc>
          <w:tcPr>
            <w:tcW w:w="90" w:type="dxa"/>
          </w:tcPr>
          <w:p w14:paraId="5E94D967" w14:textId="77777777" w:rsidR="00271946" w:rsidRPr="00BB26AA" w:rsidRDefault="00271946" w:rsidP="00271946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651B6A" w14:textId="2FA8F993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4D96090" w14:textId="77777777" w:rsidR="00271946" w:rsidRPr="00BB26AA" w:rsidRDefault="00271946" w:rsidP="00271946">
            <w:pPr>
              <w:tabs>
                <w:tab w:val="decimal" w:pos="1170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25A50DA" w14:textId="169CDAB7" w:rsidR="00271946" w:rsidRPr="00BB26AA" w:rsidRDefault="00271946" w:rsidP="00271946">
            <w:pPr>
              <w:tabs>
                <w:tab w:val="decimal" w:pos="895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2DDC7B2F" w14:textId="77777777" w:rsidR="00271946" w:rsidRPr="00BB26AA" w:rsidRDefault="00271946" w:rsidP="00271946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7E6E988E" w14:textId="23DF2581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22,631</w:t>
            </w:r>
          </w:p>
        </w:tc>
      </w:tr>
      <w:tr w:rsidR="00764560" w:rsidRPr="00BB26AA" w14:paraId="7F1D98E0" w14:textId="77777777" w:rsidTr="0071306E">
        <w:trPr>
          <w:trHeight w:val="144"/>
        </w:trPr>
        <w:tc>
          <w:tcPr>
            <w:tcW w:w="3060" w:type="dxa"/>
          </w:tcPr>
          <w:p w14:paraId="607E16D2" w14:textId="3CA3C6FF" w:rsidR="00271946" w:rsidRPr="00BB26AA" w:rsidRDefault="00271946" w:rsidP="00271946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03E5BD1" w14:textId="4DDC6201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22,631</w:t>
            </w:r>
          </w:p>
        </w:tc>
        <w:tc>
          <w:tcPr>
            <w:tcW w:w="90" w:type="dxa"/>
          </w:tcPr>
          <w:p w14:paraId="53553F7C" w14:textId="77777777" w:rsidR="00271946" w:rsidRPr="00BB26AA" w:rsidRDefault="00271946" w:rsidP="00271946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715ABB" w14:textId="5294FE86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FB273DF" w14:textId="77777777" w:rsidR="00271946" w:rsidRPr="00BB26AA" w:rsidRDefault="00271946" w:rsidP="00271946">
            <w:pPr>
              <w:tabs>
                <w:tab w:val="decimal" w:pos="1170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143E33" w14:textId="35C3B7C2" w:rsidR="00271946" w:rsidRPr="00BB26AA" w:rsidRDefault="00271946" w:rsidP="00271946">
            <w:pPr>
              <w:tabs>
                <w:tab w:val="decimal" w:pos="895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FA32509" w14:textId="77777777" w:rsidR="00271946" w:rsidRPr="00BB26AA" w:rsidRDefault="00271946" w:rsidP="00271946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0A383" w14:textId="71914F8B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22,631</w:t>
            </w:r>
          </w:p>
        </w:tc>
      </w:tr>
      <w:tr w:rsidR="00764560" w:rsidRPr="00BB26AA" w14:paraId="64121331" w14:textId="77777777" w:rsidTr="0071306E">
        <w:trPr>
          <w:trHeight w:val="144"/>
        </w:trPr>
        <w:tc>
          <w:tcPr>
            <w:tcW w:w="3060" w:type="dxa"/>
          </w:tcPr>
          <w:p w14:paraId="2D7EC3BC" w14:textId="77777777" w:rsidR="00271946" w:rsidRPr="00BB26AA" w:rsidRDefault="00271946" w:rsidP="00271946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27CE99" w14:textId="77777777" w:rsidR="00271946" w:rsidRPr="00BB26AA" w:rsidRDefault="00271946" w:rsidP="00271946">
            <w:pPr>
              <w:tabs>
                <w:tab w:val="decimal" w:pos="1010"/>
              </w:tabs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92DB27A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24C591" w14:textId="77777777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2BC1DF3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5D5B7B0" w14:textId="77777777" w:rsidR="00271946" w:rsidRPr="00BB26AA" w:rsidRDefault="00271946" w:rsidP="00271946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2F4AE90" w14:textId="77777777" w:rsidR="00271946" w:rsidRPr="00BB26AA" w:rsidRDefault="00271946" w:rsidP="00271946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4FD972B3" w14:textId="77777777" w:rsidR="00271946" w:rsidRPr="00BB26AA" w:rsidRDefault="00271946" w:rsidP="00271946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560" w:rsidRPr="00BB26AA" w14:paraId="7ECB7BFA" w14:textId="77777777" w:rsidTr="0071306E">
        <w:trPr>
          <w:trHeight w:val="144"/>
        </w:trPr>
        <w:tc>
          <w:tcPr>
            <w:tcW w:w="3060" w:type="dxa"/>
          </w:tcPr>
          <w:p w14:paraId="24773AA9" w14:textId="5AF2A236" w:rsidR="00271946" w:rsidRPr="00BB26AA" w:rsidRDefault="00271946" w:rsidP="00271946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620" w:type="dxa"/>
          </w:tcPr>
          <w:p w14:paraId="0D12228A" w14:textId="77777777" w:rsidR="00271946" w:rsidRPr="00BB26AA" w:rsidRDefault="00271946" w:rsidP="00271946">
            <w:pPr>
              <w:tabs>
                <w:tab w:val="decimal" w:pos="1010"/>
              </w:tabs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BC3C401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4312DB" w14:textId="77777777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8375A1D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5E88DC6E" w14:textId="77777777" w:rsidR="00271946" w:rsidRPr="00BB26AA" w:rsidRDefault="00271946" w:rsidP="00271946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37D5641" w14:textId="77777777" w:rsidR="00271946" w:rsidRPr="00BB26AA" w:rsidRDefault="00271946" w:rsidP="00271946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3A62E3D7" w14:textId="77777777" w:rsidR="00271946" w:rsidRPr="00BB26AA" w:rsidRDefault="00271946" w:rsidP="00271946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560" w:rsidRPr="00BB26AA" w14:paraId="7A3C6184" w14:textId="77777777" w:rsidTr="0071306E">
        <w:trPr>
          <w:trHeight w:val="144"/>
        </w:trPr>
        <w:tc>
          <w:tcPr>
            <w:tcW w:w="3060" w:type="dxa"/>
          </w:tcPr>
          <w:p w14:paraId="5F6033F5" w14:textId="75FCD4C7" w:rsidR="00271946" w:rsidRPr="00BB26AA" w:rsidRDefault="00271946" w:rsidP="00271946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B62DE0" w14:textId="490F43DB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(21,757)</w:t>
            </w:r>
          </w:p>
        </w:tc>
        <w:tc>
          <w:tcPr>
            <w:tcW w:w="90" w:type="dxa"/>
          </w:tcPr>
          <w:p w14:paraId="500AA51E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6D5953" w14:textId="5EC768E6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  <w:tc>
          <w:tcPr>
            <w:tcW w:w="90" w:type="dxa"/>
          </w:tcPr>
          <w:p w14:paraId="55088E6E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4D0487" w14:textId="3FF517F6" w:rsidR="00271946" w:rsidRPr="00BB26AA" w:rsidRDefault="00271946" w:rsidP="00271946">
            <w:pPr>
              <w:tabs>
                <w:tab w:val="decimal" w:pos="530"/>
              </w:tabs>
              <w:ind w:right="15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9B37E77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560789C0" w14:textId="2F735008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(21,906)</w:t>
            </w:r>
          </w:p>
        </w:tc>
      </w:tr>
      <w:tr w:rsidR="00764560" w:rsidRPr="00BB26AA" w14:paraId="008F9BC7" w14:textId="77777777" w:rsidTr="0071306E">
        <w:trPr>
          <w:trHeight w:val="144"/>
        </w:trPr>
        <w:tc>
          <w:tcPr>
            <w:tcW w:w="3060" w:type="dxa"/>
          </w:tcPr>
          <w:p w14:paraId="7975EBD4" w14:textId="162779C6" w:rsidR="00271946" w:rsidRPr="00BB26AA" w:rsidRDefault="00271946" w:rsidP="00271946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BE50CFE" w14:textId="12FC7652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(21,757)</w:t>
            </w:r>
          </w:p>
        </w:tc>
        <w:tc>
          <w:tcPr>
            <w:tcW w:w="90" w:type="dxa"/>
          </w:tcPr>
          <w:p w14:paraId="5D30322E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01FA9C" w14:textId="7E20D098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(149)</w:t>
            </w:r>
          </w:p>
        </w:tc>
        <w:tc>
          <w:tcPr>
            <w:tcW w:w="90" w:type="dxa"/>
          </w:tcPr>
          <w:p w14:paraId="6FF7FBB9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80EC3C" w14:textId="39F38538" w:rsidR="00271946" w:rsidRPr="00BB26AA" w:rsidRDefault="00271946" w:rsidP="00271946">
            <w:pPr>
              <w:tabs>
                <w:tab w:val="decimal" w:pos="530"/>
              </w:tabs>
              <w:ind w:right="15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F36F5F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4647B" w14:textId="1EE7DE4A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(21,906)</w:t>
            </w:r>
          </w:p>
        </w:tc>
      </w:tr>
      <w:tr w:rsidR="00764560" w:rsidRPr="00BB26AA" w14:paraId="0624F34E" w14:textId="77777777" w:rsidTr="0071306E">
        <w:trPr>
          <w:trHeight w:val="144"/>
        </w:trPr>
        <w:tc>
          <w:tcPr>
            <w:tcW w:w="3060" w:type="dxa"/>
          </w:tcPr>
          <w:p w14:paraId="7D812CE7" w14:textId="40478304" w:rsidR="00271946" w:rsidRPr="00BB26AA" w:rsidRDefault="00271946" w:rsidP="00271946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Pr="00BB26A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BB26AA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A48A89" w14:textId="127A0AE5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90" w:type="dxa"/>
          </w:tcPr>
          <w:p w14:paraId="466383E8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C848D3" w14:textId="77777777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89EB5ED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5EE88" w14:textId="77777777" w:rsidR="00271946" w:rsidRPr="00BB26AA" w:rsidRDefault="00271946" w:rsidP="00271946">
            <w:pPr>
              <w:tabs>
                <w:tab w:val="decimal" w:pos="530"/>
              </w:tabs>
              <w:ind w:right="1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D8CC268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14:paraId="3C0AD1F2" w14:textId="6F00AFE1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</w:p>
        </w:tc>
      </w:tr>
      <w:tr w:rsidR="00764560" w:rsidRPr="00BB26AA" w14:paraId="60D60618" w14:textId="77777777" w:rsidTr="0071306E">
        <w:trPr>
          <w:trHeight w:val="144"/>
        </w:trPr>
        <w:tc>
          <w:tcPr>
            <w:tcW w:w="3060" w:type="dxa"/>
          </w:tcPr>
          <w:p w14:paraId="03F70F7B" w14:textId="08684FE4" w:rsidR="00271946" w:rsidRPr="00BB26AA" w:rsidRDefault="00271946" w:rsidP="00271946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BB26A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199250" w14:textId="24CD88C4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80EDC7B" w14:textId="77777777" w:rsidR="00271946" w:rsidRPr="00BB26AA" w:rsidRDefault="00271946" w:rsidP="00271946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2D3737" w14:textId="7C047DBF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90" w:type="dxa"/>
          </w:tcPr>
          <w:p w14:paraId="4AAC45B2" w14:textId="77777777" w:rsidR="00271946" w:rsidRPr="00BB26AA" w:rsidRDefault="00271946" w:rsidP="00271946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DFA9C4C" w14:textId="53591194" w:rsidR="00271946" w:rsidRPr="00BB26AA" w:rsidRDefault="00271946" w:rsidP="00271946">
            <w:pPr>
              <w:tabs>
                <w:tab w:val="decimal" w:pos="530"/>
              </w:tabs>
              <w:ind w:right="1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4AF943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3149372A" w14:textId="1B044B16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764560" w:rsidRPr="00BB26AA" w14:paraId="0ED159C3" w14:textId="77777777" w:rsidTr="0071306E">
        <w:trPr>
          <w:trHeight w:val="144"/>
        </w:trPr>
        <w:tc>
          <w:tcPr>
            <w:tcW w:w="3060" w:type="dxa"/>
          </w:tcPr>
          <w:p w14:paraId="2057D3A6" w14:textId="282160C6" w:rsidR="00271946" w:rsidRPr="00BB26AA" w:rsidRDefault="00271946" w:rsidP="00271946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5F3D2D" w14:textId="0D4A00F1" w:rsidR="00271946" w:rsidRPr="00BB26AA" w:rsidRDefault="00271946" w:rsidP="00271946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90" w:type="dxa"/>
          </w:tcPr>
          <w:p w14:paraId="34BAE3B1" w14:textId="77777777" w:rsidR="00271946" w:rsidRPr="00BB26AA" w:rsidRDefault="00271946" w:rsidP="00271946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0BDD486" w14:textId="77777777" w:rsidR="00271946" w:rsidRPr="00BB26AA" w:rsidRDefault="00271946" w:rsidP="00271946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D8EB648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F391F8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933A3B5" w14:textId="77777777" w:rsidR="00271946" w:rsidRPr="00BB26AA" w:rsidRDefault="00271946" w:rsidP="0027194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1C395D" w14:textId="4ED249B8" w:rsidR="00271946" w:rsidRPr="00BB26AA" w:rsidRDefault="00271946" w:rsidP="00271946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</w:tr>
      <w:tr w:rsidR="00764560" w:rsidRPr="00BB26AA" w14:paraId="5A5198CA" w14:textId="77777777" w:rsidTr="0071306E">
        <w:trPr>
          <w:trHeight w:val="144"/>
        </w:trPr>
        <w:tc>
          <w:tcPr>
            <w:tcW w:w="3060" w:type="dxa"/>
          </w:tcPr>
          <w:p w14:paraId="106D516E" w14:textId="77777777" w:rsidR="002A288A" w:rsidRPr="00BB26AA" w:rsidRDefault="002A288A" w:rsidP="002A288A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CD9964B" w14:textId="77777777" w:rsidR="002A288A" w:rsidRPr="00BB26AA" w:rsidRDefault="002A288A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26790F7" w14:textId="77777777" w:rsidR="002A288A" w:rsidRPr="00BB26AA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A3125C6" w14:textId="77777777" w:rsidR="002A288A" w:rsidRPr="00BB26AA" w:rsidRDefault="002A288A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A831928" w14:textId="77777777" w:rsidR="002A288A" w:rsidRPr="00BB26AA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26919E1" w14:textId="77777777" w:rsidR="002A288A" w:rsidRPr="00BB26AA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5129A70" w14:textId="77777777" w:rsidR="002A288A" w:rsidRPr="00BB26AA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15BBA264" w14:textId="77777777" w:rsidR="002A288A" w:rsidRPr="00BB26AA" w:rsidRDefault="002A288A" w:rsidP="002A288A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60B" w:rsidRPr="00BB26AA" w14:paraId="59D2AD6B" w14:textId="77777777" w:rsidTr="0071306E">
        <w:trPr>
          <w:trHeight w:val="144"/>
        </w:trPr>
        <w:tc>
          <w:tcPr>
            <w:tcW w:w="4681" w:type="dxa"/>
            <w:gridSpan w:val="2"/>
          </w:tcPr>
          <w:p w14:paraId="704B8FBF" w14:textId="1ECAFE42" w:rsidR="004F160B" w:rsidRPr="00BB26AA" w:rsidRDefault="004F160B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2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1DD6852E" w14:textId="77777777" w:rsidR="004F160B" w:rsidRPr="00BB26AA" w:rsidRDefault="004F160B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BFF3AD" w14:textId="77777777" w:rsidR="004F160B" w:rsidRPr="00BB26AA" w:rsidRDefault="004F160B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3F41600" w14:textId="77777777" w:rsidR="004F160B" w:rsidRPr="00BB26AA" w:rsidRDefault="004F160B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5FCFC42" w14:textId="77777777" w:rsidR="004F160B" w:rsidRPr="00BB26AA" w:rsidRDefault="004F160B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56625EC" w14:textId="77777777" w:rsidR="004F160B" w:rsidRPr="00BB26AA" w:rsidRDefault="004F160B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</w:tcPr>
          <w:p w14:paraId="6AC9C68B" w14:textId="77777777" w:rsidR="004F160B" w:rsidRPr="00BB26AA" w:rsidRDefault="004F160B" w:rsidP="002A288A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560" w:rsidRPr="00BB26AA" w14:paraId="0FBAF937" w14:textId="77777777" w:rsidTr="0071306E">
        <w:trPr>
          <w:trHeight w:val="144"/>
        </w:trPr>
        <w:tc>
          <w:tcPr>
            <w:tcW w:w="3060" w:type="dxa"/>
          </w:tcPr>
          <w:p w14:paraId="0253C382" w14:textId="702081AD" w:rsidR="002A288A" w:rsidRPr="00BB26AA" w:rsidRDefault="002A288A" w:rsidP="002A288A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C3930" w:rsidRPr="00BB26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</w:tcPr>
          <w:p w14:paraId="627FF956" w14:textId="77777777" w:rsidR="002A288A" w:rsidRPr="00BB26AA" w:rsidRDefault="002A288A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28D5167" w14:textId="77777777" w:rsidR="002A288A" w:rsidRPr="00BB26AA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78C23E" w14:textId="77777777" w:rsidR="002A288A" w:rsidRPr="00BB26AA" w:rsidRDefault="002A288A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C0BEF5" w14:textId="77777777" w:rsidR="002A288A" w:rsidRPr="00BB26AA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766A8F32" w14:textId="7BD4F6CB" w:rsidR="002A288A" w:rsidRPr="00BB26AA" w:rsidRDefault="00140CB0" w:rsidP="00140CB0">
            <w:pPr>
              <w:tabs>
                <w:tab w:val="decimal" w:pos="894"/>
              </w:tabs>
              <w:ind w:right="9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40CB0">
              <w:rPr>
                <w:rFonts w:asciiTheme="majorBidi" w:eastAsia="Times New Roman" w:hAnsiTheme="majorBidi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</w:tcPr>
          <w:p w14:paraId="71047B54" w14:textId="77777777" w:rsidR="002A288A" w:rsidRPr="00BB26AA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bottom w:val="double" w:sz="4" w:space="0" w:color="auto"/>
            </w:tcBorders>
          </w:tcPr>
          <w:p w14:paraId="53FC439E" w14:textId="7C58C84B" w:rsidR="002A288A" w:rsidRPr="00BB26AA" w:rsidRDefault="00B93655" w:rsidP="00486D77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0B01C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764560" w:rsidRPr="00BB26AA" w14:paraId="103A13E9" w14:textId="77777777" w:rsidTr="0071306E">
        <w:trPr>
          <w:trHeight w:val="144"/>
        </w:trPr>
        <w:tc>
          <w:tcPr>
            <w:tcW w:w="3060" w:type="dxa"/>
          </w:tcPr>
          <w:p w14:paraId="12F76D47" w14:textId="5AC77AB3" w:rsidR="00043D80" w:rsidRPr="00BB26AA" w:rsidRDefault="00043D80" w:rsidP="00043D80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C3930" w:rsidRPr="00BB26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3927FC68" w14:textId="77777777" w:rsidR="00043D80" w:rsidRPr="00BB26AA" w:rsidRDefault="00043D80" w:rsidP="00043D80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0B03C9" w14:textId="77777777" w:rsidR="00043D80" w:rsidRPr="00BB26AA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9D2657" w14:textId="77777777" w:rsidR="00043D80" w:rsidRPr="00BB26AA" w:rsidRDefault="00043D80" w:rsidP="00043D80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D495CD" w14:textId="77777777" w:rsidR="00043D80" w:rsidRPr="00BB26AA" w:rsidRDefault="00043D80" w:rsidP="00043D80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308383CF" w14:textId="13CA1310" w:rsidR="00043D80" w:rsidRPr="00BB26AA" w:rsidRDefault="00140CB0" w:rsidP="00140CB0">
            <w:pPr>
              <w:tabs>
                <w:tab w:val="decimal" w:pos="894"/>
              </w:tabs>
              <w:ind w:right="9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40CB0">
              <w:rPr>
                <w:rFonts w:asciiTheme="majorBidi" w:eastAsia="Times New Roman" w:hAnsiTheme="majorBidi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</w:tcPr>
          <w:p w14:paraId="406467BB" w14:textId="77777777" w:rsidR="00043D80" w:rsidRPr="00BB26AA" w:rsidRDefault="00043D80" w:rsidP="00043D80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EC3F02" w14:textId="1E460C1A" w:rsidR="00043D80" w:rsidRPr="00BB26AA" w:rsidRDefault="00DC393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6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848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B26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58CFEFBE" w14:textId="15BA8D10" w:rsidR="00C5158A" w:rsidRPr="00B215DA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B215DA">
        <w:rPr>
          <w:rFonts w:asciiTheme="majorBidi" w:hAnsiTheme="majorBidi" w:cstheme="majorBidi"/>
          <w:b/>
          <w:bCs/>
          <w:sz w:val="28"/>
          <w:cs/>
        </w:rPr>
        <w:t>ภาษีเงินได</w:t>
      </w:r>
      <w:r w:rsidR="007040E0" w:rsidRPr="00B215DA">
        <w:rPr>
          <w:rFonts w:asciiTheme="majorBidi" w:hAnsiTheme="majorBidi" w:cstheme="majorBidi" w:hint="cs"/>
          <w:b/>
          <w:bCs/>
          <w:sz w:val="28"/>
          <w:cs/>
        </w:rPr>
        <w:t>้</w:t>
      </w:r>
    </w:p>
    <w:p w14:paraId="3C2D41F6" w14:textId="607E3EA2" w:rsidR="00C5158A" w:rsidRPr="00B215DA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215DA">
        <w:rPr>
          <w:rFonts w:asciiTheme="majorBidi" w:hAnsiTheme="majorBidi" w:cstheme="majorBidi"/>
          <w:color w:val="000000"/>
          <w:sz w:val="28"/>
          <w:cs/>
        </w:rPr>
        <w:t>ภาษีเงินได้สำหรับปีสิ้นสุดวันที่</w:t>
      </w:r>
      <w:r w:rsidRPr="00B215DA">
        <w:rPr>
          <w:rFonts w:asciiTheme="majorBidi" w:hAnsiTheme="majorBidi" w:cstheme="majorBidi"/>
          <w:color w:val="000000"/>
          <w:sz w:val="28"/>
        </w:rPr>
        <w:t xml:space="preserve"> 31 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B215DA">
        <w:rPr>
          <w:rFonts w:asciiTheme="majorBidi" w:hAnsiTheme="majorBidi" w:cstheme="majorBidi"/>
          <w:color w:val="000000"/>
          <w:sz w:val="28"/>
        </w:rPr>
        <w:t>256</w:t>
      </w:r>
      <w:r w:rsidR="00250799" w:rsidRPr="00B215DA">
        <w:rPr>
          <w:rFonts w:asciiTheme="majorBidi" w:hAnsiTheme="majorBidi" w:cstheme="majorBidi"/>
          <w:color w:val="000000"/>
          <w:sz w:val="28"/>
        </w:rPr>
        <w:t>7</w:t>
      </w:r>
      <w:r w:rsidRPr="00B215DA">
        <w:rPr>
          <w:rFonts w:asciiTheme="majorBidi" w:hAnsiTheme="majorBidi" w:cstheme="majorBidi"/>
          <w:color w:val="000000"/>
          <w:sz w:val="28"/>
        </w:rPr>
        <w:t xml:space="preserve"> 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B215DA">
        <w:rPr>
          <w:rFonts w:asciiTheme="majorBidi" w:hAnsiTheme="majorBidi" w:cstheme="majorBidi"/>
          <w:color w:val="000000"/>
          <w:sz w:val="28"/>
        </w:rPr>
        <w:t>256</w:t>
      </w:r>
      <w:r w:rsidR="00250799" w:rsidRPr="00B215DA">
        <w:rPr>
          <w:rFonts w:asciiTheme="majorBidi" w:hAnsiTheme="majorBidi" w:cstheme="majorBidi"/>
          <w:color w:val="000000"/>
          <w:sz w:val="28"/>
        </w:rPr>
        <w:t>6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 สรุปได้ดังนี้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B215DA" w14:paraId="04438D65" w14:textId="77777777" w:rsidTr="00AC4343">
        <w:tc>
          <w:tcPr>
            <w:tcW w:w="9090" w:type="dxa"/>
            <w:gridSpan w:val="5"/>
          </w:tcPr>
          <w:p w14:paraId="2F485076" w14:textId="77777777" w:rsidR="00C5158A" w:rsidRPr="00B215DA" w:rsidRDefault="00C5158A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215D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B215DA" w14:paraId="4E35C4C0" w14:textId="77777777" w:rsidTr="00AC4343">
        <w:tc>
          <w:tcPr>
            <w:tcW w:w="4410" w:type="dxa"/>
          </w:tcPr>
          <w:p w14:paraId="2E941CF5" w14:textId="77777777" w:rsidR="00C5158A" w:rsidRPr="00B215DA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79E80" w14:textId="77777777" w:rsidR="00C5158A" w:rsidRPr="00B215DA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F85085" w14:textId="77777777" w:rsidR="00C5158A" w:rsidRPr="00B215DA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D0824" w:rsidRPr="00B215DA" w14:paraId="79B43284" w14:textId="77777777" w:rsidTr="00AC4343">
        <w:tc>
          <w:tcPr>
            <w:tcW w:w="4410" w:type="dxa"/>
          </w:tcPr>
          <w:p w14:paraId="7FC9E0B3" w14:textId="77777777" w:rsidR="005D0824" w:rsidRPr="00B215DA" w:rsidRDefault="005D0824" w:rsidP="005D0824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BE22E4" w14:textId="49A66152" w:rsidR="005D0824" w:rsidRPr="00B215DA" w:rsidRDefault="005D0824" w:rsidP="005D08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</w:t>
            </w:r>
            <w:r w:rsidR="00250799" w:rsidRPr="00B215D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F4D8C5F" w14:textId="6E7B0B91" w:rsidR="005D0824" w:rsidRPr="00B215DA" w:rsidRDefault="005D0824" w:rsidP="005D08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D0F08FB" w14:textId="321D025A" w:rsidR="005D0824" w:rsidRPr="00B215DA" w:rsidRDefault="005D0824" w:rsidP="005D08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</w:t>
            </w:r>
            <w:r w:rsidR="00250799" w:rsidRPr="00B215D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04D85151" w14:textId="4EE78116" w:rsidR="005D0824" w:rsidRPr="00B215DA" w:rsidRDefault="005D0824" w:rsidP="005D08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D0824" w:rsidRPr="00B215DA" w14:paraId="630FE4B5" w14:textId="77777777" w:rsidTr="006A6951">
        <w:trPr>
          <w:trHeight w:val="468"/>
        </w:trPr>
        <w:tc>
          <w:tcPr>
            <w:tcW w:w="4410" w:type="dxa"/>
          </w:tcPr>
          <w:p w14:paraId="1102E499" w14:textId="77777777" w:rsidR="005D0824" w:rsidRPr="00B215DA" w:rsidRDefault="005D0824" w:rsidP="005D082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70871C3" w14:textId="77777777" w:rsidR="005D0824" w:rsidRPr="00B215DA" w:rsidRDefault="005D0824" w:rsidP="005D08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117CF" w14:textId="77777777" w:rsidR="005D0824" w:rsidRPr="00B215DA" w:rsidRDefault="005D0824" w:rsidP="005D08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FB5575" w14:textId="77777777" w:rsidR="005D0824" w:rsidRPr="00B215DA" w:rsidRDefault="005D0824" w:rsidP="005D08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0A73F9" w14:textId="77777777" w:rsidR="005D0824" w:rsidRPr="00B215DA" w:rsidRDefault="005D0824" w:rsidP="005D08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5D0824" w:rsidRPr="00B215DA" w14:paraId="76999A6B" w14:textId="77777777" w:rsidTr="00AC4343">
        <w:tc>
          <w:tcPr>
            <w:tcW w:w="4410" w:type="dxa"/>
          </w:tcPr>
          <w:p w14:paraId="73C5D801" w14:textId="77777777" w:rsidR="005D0824" w:rsidRPr="00B215DA" w:rsidRDefault="005D0824" w:rsidP="005D0824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C9FEB" w14:textId="11B1C02F" w:rsidR="005D0824" w:rsidRPr="00B215DA" w:rsidRDefault="001F1F83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FB019" w14:textId="662EC06C" w:rsidR="005D0824" w:rsidRPr="00B215DA" w:rsidRDefault="005D0824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817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36BA1" w14:textId="2E600525" w:rsidR="005D0824" w:rsidRPr="00B215DA" w:rsidRDefault="001F1F83" w:rsidP="005D0824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9FA" w14:textId="75F34FBC" w:rsidR="005D0824" w:rsidRPr="00B215DA" w:rsidRDefault="005D0824" w:rsidP="003E37B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5D0824" w:rsidRPr="00B215DA" w14:paraId="150EF285" w14:textId="77777777" w:rsidTr="00AC4343">
        <w:tc>
          <w:tcPr>
            <w:tcW w:w="4410" w:type="dxa"/>
          </w:tcPr>
          <w:p w14:paraId="7DC5F0F4" w14:textId="77777777" w:rsidR="005D0824" w:rsidRPr="00B215DA" w:rsidRDefault="005D0824" w:rsidP="005D082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9B41B" w14:textId="77777777" w:rsidR="005D0824" w:rsidRPr="00B215DA" w:rsidRDefault="005D0824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F4633" w14:textId="77777777" w:rsidR="005D0824" w:rsidRPr="00B215DA" w:rsidRDefault="005D0824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4FCED" w14:textId="77777777" w:rsidR="005D0824" w:rsidRPr="00B215DA" w:rsidRDefault="005D0824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17E73E" w14:textId="77777777" w:rsidR="005D0824" w:rsidRPr="00B215DA" w:rsidRDefault="005D0824" w:rsidP="005D082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5D0824" w:rsidRPr="00B215DA" w14:paraId="622986C0" w14:textId="77777777" w:rsidTr="00AC4343">
        <w:tc>
          <w:tcPr>
            <w:tcW w:w="4410" w:type="dxa"/>
          </w:tcPr>
          <w:p w14:paraId="797A863F" w14:textId="77777777" w:rsidR="005D0824" w:rsidRPr="00B215DA" w:rsidRDefault="005D0824" w:rsidP="005D0824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D05FC" w14:textId="2E07A373" w:rsidR="005D0824" w:rsidRPr="00B215DA" w:rsidRDefault="001F1F83" w:rsidP="005D08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</w:t>
            </w:r>
            <w:r w:rsidR="0034070D">
              <w:rPr>
                <w:rFonts w:asciiTheme="majorBidi" w:hAnsiTheme="majorBidi" w:cstheme="majorBidi"/>
                <w:spacing w:val="-4"/>
                <w:sz w:val="28"/>
              </w:rPr>
              <w:t>95</w:t>
            </w:r>
            <w:r w:rsidR="006925B1">
              <w:rPr>
                <w:rFonts w:asciiTheme="majorBidi" w:hAnsiTheme="majorBidi" w:cstheme="majorBidi"/>
                <w:spacing w:val="-4"/>
                <w:sz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B925B" w14:textId="43C84B22" w:rsidR="005D0824" w:rsidRPr="00B215DA" w:rsidRDefault="005D0824" w:rsidP="005D08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(18,505)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A5FA3" w14:textId="231903ED" w:rsidR="005D0824" w:rsidRPr="00B215DA" w:rsidRDefault="001F1F83" w:rsidP="005D08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(654)</w:t>
            </w:r>
          </w:p>
        </w:tc>
        <w:tc>
          <w:tcPr>
            <w:tcW w:w="1170" w:type="dxa"/>
            <w:vAlign w:val="bottom"/>
          </w:tcPr>
          <w:p w14:paraId="1803BAFF" w14:textId="4021EF7A" w:rsidR="005D0824" w:rsidRPr="00B215DA" w:rsidRDefault="005D0824" w:rsidP="005D08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17</w:t>
            </w:r>
          </w:p>
        </w:tc>
      </w:tr>
      <w:tr w:rsidR="005D0824" w:rsidRPr="00B215DA" w14:paraId="56979D4A" w14:textId="77777777" w:rsidTr="00AC4343">
        <w:tc>
          <w:tcPr>
            <w:tcW w:w="4410" w:type="dxa"/>
          </w:tcPr>
          <w:p w14:paraId="2921AD27" w14:textId="77777777" w:rsidR="005D0824" w:rsidRPr="00B215DA" w:rsidRDefault="005D0824" w:rsidP="005D082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</w:t>
            </w: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รายได้) ภาษีเงินได้ที่แสดงอยู่ใน</w:t>
            </w:r>
          </w:p>
          <w:p w14:paraId="6E2363D7" w14:textId="5A23C3F6" w:rsidR="005D0824" w:rsidRPr="00B215DA" w:rsidRDefault="005D0824" w:rsidP="005D0824">
            <w:pPr>
              <w:ind w:left="222" w:right="-43" w:firstLine="2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A251E" w14:textId="460C419E" w:rsidR="005D0824" w:rsidRPr="00B215DA" w:rsidRDefault="006925B1" w:rsidP="005D08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7,554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ECD09" w14:textId="24A8D32F" w:rsidR="005D0824" w:rsidRPr="00B215DA" w:rsidRDefault="005D0824" w:rsidP="005D08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(17,688)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CA3A4" w14:textId="6A46CBCC" w:rsidR="005D0824" w:rsidRPr="00B215DA" w:rsidRDefault="001F1F83" w:rsidP="005D08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(654)</w:t>
            </w:r>
          </w:p>
        </w:tc>
        <w:tc>
          <w:tcPr>
            <w:tcW w:w="1170" w:type="dxa"/>
            <w:vAlign w:val="bottom"/>
          </w:tcPr>
          <w:p w14:paraId="049EAE76" w14:textId="4CFEDDA5" w:rsidR="005D0824" w:rsidRPr="00B215DA" w:rsidRDefault="005D0824" w:rsidP="005D08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17</w:t>
            </w:r>
          </w:p>
        </w:tc>
      </w:tr>
    </w:tbl>
    <w:p w14:paraId="746B1CAF" w14:textId="77777777" w:rsidR="006D5A41" w:rsidRPr="00B215DA" w:rsidRDefault="006D5A41" w:rsidP="006A4BB2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179F11C" w14:textId="12806671" w:rsidR="00C5158A" w:rsidRPr="00B215DA" w:rsidRDefault="00C5158A" w:rsidP="008F1DE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215DA">
        <w:rPr>
          <w:rFonts w:asciiTheme="majorBidi" w:hAnsiTheme="majorBidi" w:cstheme="majorBidi"/>
          <w:color w:val="000000"/>
          <w:sz w:val="28"/>
          <w:cs/>
        </w:rPr>
        <w:t>จำนวนภาษีเงินได้ที่เกี่ยวข้องกับส่วนประกอบแต่ละส่วนของกำไร</w:t>
      </w:r>
      <w:r w:rsidR="00F07A6C" w:rsidRPr="00B215DA">
        <w:rPr>
          <w:rFonts w:asciiTheme="majorBidi" w:hAnsiTheme="majorBidi" w:cstheme="majorBidi"/>
          <w:color w:val="000000"/>
          <w:sz w:val="28"/>
        </w:rPr>
        <w:t xml:space="preserve"> (</w:t>
      </w:r>
      <w:r w:rsidRPr="00B215DA">
        <w:rPr>
          <w:rFonts w:asciiTheme="majorBidi" w:hAnsiTheme="majorBidi" w:cstheme="majorBidi"/>
          <w:color w:val="000000"/>
          <w:sz w:val="28"/>
          <w:cs/>
        </w:rPr>
        <w:t>ขาดทุน</w:t>
      </w:r>
      <w:r w:rsidR="00F07A6C" w:rsidRPr="00B215DA">
        <w:rPr>
          <w:rFonts w:asciiTheme="majorBidi" w:hAnsiTheme="majorBidi" w:cstheme="majorBidi"/>
          <w:color w:val="000000"/>
          <w:sz w:val="28"/>
        </w:rPr>
        <w:t xml:space="preserve">) </w:t>
      </w:r>
      <w:r w:rsidRPr="00B215DA">
        <w:rPr>
          <w:rFonts w:asciiTheme="majorBidi" w:hAnsiTheme="majorBidi" w:cstheme="majorBidi"/>
          <w:color w:val="000000"/>
          <w:sz w:val="28"/>
          <w:cs/>
        </w:rPr>
        <w:t>เบ็ดเสร็จอื่นสำหรับปีสิ้นสุดวันที่</w:t>
      </w:r>
      <w:r w:rsidR="001E7FF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215DA">
        <w:rPr>
          <w:rFonts w:asciiTheme="majorBidi" w:hAnsiTheme="majorBidi" w:cstheme="majorBidi"/>
          <w:color w:val="000000"/>
          <w:sz w:val="28"/>
        </w:rPr>
        <w:t xml:space="preserve">31 </w:t>
      </w:r>
      <w:r w:rsidR="001951F8">
        <w:rPr>
          <w:rFonts w:asciiTheme="majorBidi" w:hAnsiTheme="majorBidi" w:cstheme="majorBidi"/>
          <w:color w:val="000000"/>
          <w:sz w:val="28"/>
        </w:rPr>
        <w:t xml:space="preserve">  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1951F8">
        <w:rPr>
          <w:rFonts w:asciiTheme="majorBidi" w:hAnsiTheme="majorBidi" w:cstheme="majorBidi"/>
          <w:color w:val="000000"/>
          <w:sz w:val="28"/>
        </w:rPr>
        <w:t>2567</w:t>
      </w:r>
      <w:r w:rsidRPr="00B215DA">
        <w:rPr>
          <w:rFonts w:asciiTheme="majorBidi" w:hAnsiTheme="majorBidi" w:cstheme="majorBidi"/>
          <w:color w:val="000000"/>
          <w:sz w:val="28"/>
        </w:rPr>
        <w:t xml:space="preserve"> 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B215DA">
        <w:rPr>
          <w:rFonts w:asciiTheme="majorBidi" w:hAnsiTheme="majorBidi" w:cstheme="majorBidi"/>
          <w:color w:val="000000"/>
          <w:sz w:val="28"/>
        </w:rPr>
        <w:t>256</w:t>
      </w:r>
      <w:r w:rsidR="00250799" w:rsidRPr="00B215DA">
        <w:rPr>
          <w:rFonts w:asciiTheme="majorBidi" w:hAnsiTheme="majorBidi" w:cstheme="majorBidi"/>
          <w:color w:val="000000"/>
          <w:sz w:val="28"/>
        </w:rPr>
        <w:t>6</w:t>
      </w:r>
      <w:r w:rsidRPr="00B215DA">
        <w:rPr>
          <w:rFonts w:asciiTheme="majorBidi" w:hAnsiTheme="majorBidi" w:cstheme="majorBidi"/>
          <w:color w:val="000000"/>
          <w:sz w:val="28"/>
          <w:cs/>
        </w:rPr>
        <w:t xml:space="preserve"> สรุปได้ดังนี้ 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B215DA" w14:paraId="005CA2B5" w14:textId="77777777" w:rsidTr="00AC4343">
        <w:tc>
          <w:tcPr>
            <w:tcW w:w="9090" w:type="dxa"/>
            <w:gridSpan w:val="5"/>
          </w:tcPr>
          <w:p w14:paraId="0E236EC1" w14:textId="77777777" w:rsidR="00C5158A" w:rsidRPr="00B215DA" w:rsidRDefault="00C5158A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215D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B215DA" w14:paraId="5C9550B8" w14:textId="77777777" w:rsidTr="00AC4343">
        <w:tc>
          <w:tcPr>
            <w:tcW w:w="4410" w:type="dxa"/>
          </w:tcPr>
          <w:p w14:paraId="7CDA9CE4" w14:textId="77777777" w:rsidR="00C5158A" w:rsidRPr="00B215DA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9C1DE4C" w14:textId="77777777" w:rsidR="00C5158A" w:rsidRPr="00B215DA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7A016B" w14:textId="77777777" w:rsidR="00C5158A" w:rsidRPr="00B215DA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50799" w:rsidRPr="00B215DA" w14:paraId="3F1E8415" w14:textId="77777777" w:rsidTr="00AC4343">
        <w:tc>
          <w:tcPr>
            <w:tcW w:w="4410" w:type="dxa"/>
          </w:tcPr>
          <w:p w14:paraId="67467D6E" w14:textId="77777777" w:rsidR="00250799" w:rsidRPr="00B215DA" w:rsidRDefault="00250799" w:rsidP="0025079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46D5F5" w14:textId="325CF4CD" w:rsidR="00250799" w:rsidRPr="00B215DA" w:rsidRDefault="00250799" w:rsidP="002507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68AC82F" w14:textId="5CF548A5" w:rsidR="00250799" w:rsidRPr="00B215DA" w:rsidRDefault="00250799" w:rsidP="002507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52E850D" w14:textId="691C32F1" w:rsidR="00250799" w:rsidRPr="00B215DA" w:rsidRDefault="00250799" w:rsidP="002507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4B2EC42" w14:textId="318C05D3" w:rsidR="00250799" w:rsidRPr="00B215DA" w:rsidRDefault="00250799" w:rsidP="002507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50799" w:rsidRPr="00B215DA" w14:paraId="7BEB3503" w14:textId="77777777" w:rsidTr="00AC4343">
        <w:tc>
          <w:tcPr>
            <w:tcW w:w="4410" w:type="dxa"/>
          </w:tcPr>
          <w:p w14:paraId="604F29FE" w14:textId="5FAFDDAF" w:rsidR="00250799" w:rsidRPr="00B215DA" w:rsidRDefault="00250799" w:rsidP="0025079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ภาษีเงินได้รอการตัดบัญชีที่เกี่ยวข้องกับผล</w:t>
            </w:r>
            <w:r w:rsidRPr="00B215DA">
              <w:rPr>
                <w:rFonts w:asciiTheme="majorBidi" w:hAnsiTheme="majorBidi" w:cstheme="majorBidi" w:hint="cs"/>
                <w:sz w:val="28"/>
                <w:cs/>
              </w:rPr>
              <w:t>กำไร(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B215DA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B215DA">
              <w:rPr>
                <w:rFonts w:asciiTheme="majorBidi" w:hAnsiTheme="majorBidi" w:cstheme="majorBidi"/>
                <w:spacing w:val="-4"/>
                <w:sz w:val="28"/>
                <w:cs/>
              </w:rPr>
              <w:t>จากการตีราคาที่ดิน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AD076" w14:textId="132FFB7D" w:rsidR="00250799" w:rsidRPr="00B215DA" w:rsidRDefault="001F1F83" w:rsidP="002507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C1AE1" w14:textId="58018693" w:rsidR="00250799" w:rsidRPr="00B215DA" w:rsidRDefault="00250799" w:rsidP="002507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1,191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005AD" w14:textId="5F963129" w:rsidR="00250799" w:rsidRPr="00B215DA" w:rsidRDefault="001F1F83" w:rsidP="002507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7692D1" w14:textId="11686A1C" w:rsidR="00250799" w:rsidRPr="00B215DA" w:rsidRDefault="00250799" w:rsidP="002507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</w:tr>
      <w:tr w:rsidR="00250799" w:rsidRPr="00B215DA" w14:paraId="0CC5FE83" w14:textId="77777777" w:rsidTr="00AC4343">
        <w:tc>
          <w:tcPr>
            <w:tcW w:w="4410" w:type="dxa"/>
          </w:tcPr>
          <w:p w14:paraId="11573323" w14:textId="1296E81B" w:rsidR="00250799" w:rsidRPr="00B215DA" w:rsidRDefault="00250799" w:rsidP="0025079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ภาษีเงินได้รอการตัดบัญชีที่เกี่ยวข้องกับผล</w:t>
            </w:r>
            <w:r w:rsidRPr="00B215DA">
              <w:rPr>
                <w:rFonts w:asciiTheme="majorBidi" w:hAnsiTheme="majorBidi" w:cstheme="majorBidi" w:hint="cs"/>
                <w:sz w:val="28"/>
                <w:cs/>
              </w:rPr>
              <w:t>กำไร           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1719F" w14:textId="32CFA049" w:rsidR="00250799" w:rsidRPr="00B215DA" w:rsidRDefault="001F1F83" w:rsidP="0025079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80CB89" w14:textId="59A693E8" w:rsidR="00250799" w:rsidRPr="00B215DA" w:rsidRDefault="00250799" w:rsidP="0025079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731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D1A63" w14:textId="1FE8E882" w:rsidR="00250799" w:rsidRPr="00B215DA" w:rsidRDefault="001F1F83" w:rsidP="0025079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BA3D15" w14:textId="4AE2CD33" w:rsidR="00250799" w:rsidRPr="00B215DA" w:rsidRDefault="00250799" w:rsidP="0025079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 w:hint="cs"/>
                <w:spacing w:val="-4"/>
                <w:sz w:val="28"/>
                <w:cs/>
              </w:rPr>
              <w:t>637</w:t>
            </w:r>
          </w:p>
        </w:tc>
      </w:tr>
      <w:tr w:rsidR="00250799" w:rsidRPr="00B215DA" w14:paraId="43998FB6" w14:textId="77777777" w:rsidTr="00AC4343">
        <w:tc>
          <w:tcPr>
            <w:tcW w:w="4410" w:type="dxa"/>
          </w:tcPr>
          <w:p w14:paraId="71365140" w14:textId="1BF55B55" w:rsidR="00250799" w:rsidRPr="00B215DA" w:rsidRDefault="00250799" w:rsidP="00250799">
            <w:pPr>
              <w:ind w:left="237" w:right="-43" w:hanging="237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ค่าใช้จ่าย</w:t>
            </w:r>
            <w:r w:rsidRPr="00B215D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(รายได้) </w:t>
            </w: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ภาษีเงินได้ที่รับรู้ในกำไรขาดทุน</w:t>
            </w:r>
            <w:r w:rsidRPr="00B215D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  </w:t>
            </w: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7FAB6" w14:textId="6E5575D4" w:rsidR="00250799" w:rsidRPr="00B215DA" w:rsidRDefault="001F1F83" w:rsidP="0025079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9F8B3" w14:textId="19FC9299" w:rsidR="00250799" w:rsidRPr="00B215DA" w:rsidRDefault="00250799" w:rsidP="0025079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1,922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6CA09" w14:textId="452C8B4F" w:rsidR="00250799" w:rsidRPr="00B215DA" w:rsidRDefault="001F1F83" w:rsidP="0025079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01A165" w14:textId="2C002A95" w:rsidR="00250799" w:rsidRPr="00B215DA" w:rsidRDefault="00250799" w:rsidP="0025079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637</w:t>
            </w:r>
          </w:p>
        </w:tc>
      </w:tr>
    </w:tbl>
    <w:p w14:paraId="696B5C2F" w14:textId="77777777" w:rsidR="00457DB2" w:rsidRPr="00B215DA" w:rsidRDefault="00457DB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16FF330E" w14:textId="77777777" w:rsidR="00457DB2" w:rsidRPr="00B215DA" w:rsidRDefault="00457D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215DA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52B01DF" w14:textId="56BC75C7" w:rsidR="00C5158A" w:rsidRPr="00B215DA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215DA">
        <w:rPr>
          <w:rFonts w:asciiTheme="majorBidi" w:hAnsiTheme="majorBidi" w:cstheme="majorBidi"/>
          <w:color w:val="000000"/>
          <w:sz w:val="28"/>
          <w:cs/>
        </w:rPr>
        <w:t>รายการกระทบยอดระหว่างขาดทุนทางบัญชีกับรายได้ค่าใช้จ่ายภาษีเงินได้มีดังนี้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147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053"/>
        <w:gridCol w:w="90"/>
        <w:gridCol w:w="1071"/>
        <w:gridCol w:w="108"/>
        <w:gridCol w:w="990"/>
        <w:gridCol w:w="72"/>
        <w:gridCol w:w="993"/>
      </w:tblGrid>
      <w:tr w:rsidR="00C5158A" w:rsidRPr="00B215DA" w14:paraId="58BA0151" w14:textId="77777777" w:rsidTr="005A26FD">
        <w:tc>
          <w:tcPr>
            <w:tcW w:w="9147" w:type="dxa"/>
            <w:gridSpan w:val="8"/>
          </w:tcPr>
          <w:p w14:paraId="0DF3B02A" w14:textId="77777777" w:rsidR="00C5158A" w:rsidRPr="00B215DA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215D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B215DA" w14:paraId="1DEF43BE" w14:textId="77777777" w:rsidTr="005A26FD">
        <w:tc>
          <w:tcPr>
            <w:tcW w:w="4770" w:type="dxa"/>
          </w:tcPr>
          <w:p w14:paraId="72D153E5" w14:textId="77777777" w:rsidR="00C5158A" w:rsidRPr="00B215DA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638C5F5E" w14:textId="77777777" w:rsidR="00C5158A" w:rsidRPr="00B215DA" w:rsidRDefault="00C5158A" w:rsidP="000D313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B3377A3" w14:textId="77777777" w:rsidR="00C5158A" w:rsidRPr="00B215DA" w:rsidRDefault="00C5158A" w:rsidP="000D313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20815D91" w14:textId="77777777" w:rsidR="00C5158A" w:rsidRPr="00B215DA" w:rsidRDefault="00C5158A" w:rsidP="000D313F">
            <w:pPr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914D1" w:rsidRPr="00B215DA" w14:paraId="42EE3A9D" w14:textId="77777777" w:rsidTr="005A26FD">
        <w:tc>
          <w:tcPr>
            <w:tcW w:w="4770" w:type="dxa"/>
          </w:tcPr>
          <w:p w14:paraId="7F068F1C" w14:textId="77777777" w:rsidR="003914D1" w:rsidRPr="00B215DA" w:rsidRDefault="003914D1" w:rsidP="003914D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AD2321" w14:textId="068E24BA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42296980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C13C66" w14:textId="0CA443EE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8" w:type="dxa"/>
          </w:tcPr>
          <w:p w14:paraId="1536FA49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2C8534" w14:textId="73BA8746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72" w:type="dxa"/>
          </w:tcPr>
          <w:p w14:paraId="3BFF0F0E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F16CF8" w14:textId="7AA4B43C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914D1" w:rsidRPr="00B215DA" w14:paraId="7794E988" w14:textId="77777777" w:rsidTr="005A26FD">
        <w:tc>
          <w:tcPr>
            <w:tcW w:w="4770" w:type="dxa"/>
          </w:tcPr>
          <w:p w14:paraId="65DD4F92" w14:textId="77777777" w:rsidR="003914D1" w:rsidRPr="00B215DA" w:rsidRDefault="003914D1" w:rsidP="003914D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6428E9E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26649E4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92DB1D4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490BF18D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A3E7866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799DDA83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D4BE4A" w14:textId="77777777" w:rsidR="003914D1" w:rsidRPr="00B215DA" w:rsidRDefault="003914D1" w:rsidP="003914D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914D1" w:rsidRPr="00B215DA" w14:paraId="49F8BE9F" w14:textId="77777777" w:rsidTr="005A26FD">
        <w:tc>
          <w:tcPr>
            <w:tcW w:w="4770" w:type="dxa"/>
            <w:vAlign w:val="bottom"/>
          </w:tcPr>
          <w:p w14:paraId="484B6EAE" w14:textId="74687EE2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1D44B" w14:textId="5D6145ED" w:rsidR="003914D1" w:rsidRPr="00B215DA" w:rsidRDefault="00AD4D66" w:rsidP="003914D1">
            <w:pPr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(187,975)</w:t>
            </w:r>
          </w:p>
        </w:tc>
        <w:tc>
          <w:tcPr>
            <w:tcW w:w="90" w:type="dxa"/>
          </w:tcPr>
          <w:p w14:paraId="4299F4DF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2753EE9F" w14:textId="5BA3AE77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(234,973)</w:t>
            </w:r>
          </w:p>
        </w:tc>
        <w:tc>
          <w:tcPr>
            <w:tcW w:w="108" w:type="dxa"/>
          </w:tcPr>
          <w:p w14:paraId="59F61AE8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32B9E" w14:textId="72B4CF63" w:rsidR="003914D1" w:rsidRPr="00B215DA" w:rsidRDefault="00AD4D66" w:rsidP="003914D1">
            <w:pPr>
              <w:tabs>
                <w:tab w:val="decimal" w:pos="921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(16,85</w:t>
            </w:r>
            <w:r w:rsidR="00BB3347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72" w:type="dxa"/>
          </w:tcPr>
          <w:p w14:paraId="4A5D3778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525E616" w14:textId="62F3EE33" w:rsidR="003914D1" w:rsidRPr="00B215DA" w:rsidRDefault="003914D1" w:rsidP="003914D1">
            <w:pPr>
              <w:tabs>
                <w:tab w:val="decimal" w:pos="93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(22,323)</w:t>
            </w:r>
          </w:p>
        </w:tc>
      </w:tr>
      <w:tr w:rsidR="003914D1" w:rsidRPr="00B215DA" w14:paraId="423B85F0" w14:textId="77777777" w:rsidTr="005A26FD">
        <w:tc>
          <w:tcPr>
            <w:tcW w:w="4770" w:type="dxa"/>
            <w:vAlign w:val="bottom"/>
          </w:tcPr>
          <w:p w14:paraId="66B5B180" w14:textId="77777777" w:rsidR="003914D1" w:rsidRPr="00B215DA" w:rsidRDefault="003914D1" w:rsidP="003914D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7703D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249ADDA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F9F47EF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0C975719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50132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663BADF5" w14:textId="77777777" w:rsidR="003914D1" w:rsidRPr="00B215DA" w:rsidRDefault="003914D1" w:rsidP="003914D1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A8D8532" w14:textId="77777777" w:rsidR="003914D1" w:rsidRPr="00B215DA" w:rsidRDefault="003914D1" w:rsidP="003914D1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3914D1" w:rsidRPr="00B215DA" w14:paraId="65AFA05B" w14:textId="77777777" w:rsidTr="005A26FD">
        <w:tc>
          <w:tcPr>
            <w:tcW w:w="4770" w:type="dxa"/>
          </w:tcPr>
          <w:p w14:paraId="008E1990" w14:textId="77777777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667766D4" w14:textId="017263E1" w:rsidR="003914D1" w:rsidRPr="00B215DA" w:rsidRDefault="00576035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  <w:cs/>
              </w:rPr>
              <w:t>ยกเว้น</w:t>
            </w: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, 20%</w:t>
            </w:r>
          </w:p>
        </w:tc>
        <w:tc>
          <w:tcPr>
            <w:tcW w:w="90" w:type="dxa"/>
          </w:tcPr>
          <w:p w14:paraId="0DB0B1BB" w14:textId="77777777" w:rsidR="003914D1" w:rsidRPr="00B215DA" w:rsidRDefault="003914D1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4E9F024A" w14:textId="246FE3F1" w:rsidR="003914D1" w:rsidRPr="00B215DA" w:rsidRDefault="003914D1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  <w:cs/>
              </w:rPr>
              <w:t>ยกเว้น</w:t>
            </w: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, 20%</w:t>
            </w:r>
          </w:p>
        </w:tc>
        <w:tc>
          <w:tcPr>
            <w:tcW w:w="108" w:type="dxa"/>
          </w:tcPr>
          <w:p w14:paraId="4527A2EE" w14:textId="77777777" w:rsidR="003914D1" w:rsidRPr="00B215DA" w:rsidRDefault="003914D1" w:rsidP="003914D1">
            <w:pPr>
              <w:tabs>
                <w:tab w:val="decimal" w:pos="6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A25A55" w14:textId="2E3F2B50" w:rsidR="003914D1" w:rsidRPr="00B215DA" w:rsidRDefault="00576035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72" w:type="dxa"/>
          </w:tcPr>
          <w:p w14:paraId="1B702880" w14:textId="77777777" w:rsidR="003914D1" w:rsidRPr="00B215DA" w:rsidRDefault="003914D1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38CE8420" w14:textId="5A567F76" w:rsidR="003914D1" w:rsidRPr="00B215DA" w:rsidRDefault="003914D1" w:rsidP="003914D1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3914D1" w:rsidRPr="00B215DA" w14:paraId="2D7C96BE" w14:textId="77777777" w:rsidTr="005A26FD">
        <w:tc>
          <w:tcPr>
            <w:tcW w:w="4770" w:type="dxa"/>
            <w:vAlign w:val="bottom"/>
          </w:tcPr>
          <w:p w14:paraId="1DA7B002" w14:textId="4D7802AE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ขาดทุน) 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440" w14:textId="46461471" w:rsidR="003914D1" w:rsidRPr="00B215DA" w:rsidRDefault="00A36FDA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(37,595)</w:t>
            </w:r>
          </w:p>
        </w:tc>
        <w:tc>
          <w:tcPr>
            <w:tcW w:w="90" w:type="dxa"/>
          </w:tcPr>
          <w:p w14:paraId="43020594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F9CDFCC" w14:textId="4E992235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(46,995)</w:t>
            </w:r>
          </w:p>
        </w:tc>
        <w:tc>
          <w:tcPr>
            <w:tcW w:w="108" w:type="dxa"/>
          </w:tcPr>
          <w:p w14:paraId="00427792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C314" w14:textId="681F5261" w:rsidR="003914D1" w:rsidRPr="00B215DA" w:rsidRDefault="008829EA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(3,370)</w:t>
            </w:r>
          </w:p>
        </w:tc>
        <w:tc>
          <w:tcPr>
            <w:tcW w:w="72" w:type="dxa"/>
          </w:tcPr>
          <w:p w14:paraId="25D5A219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B85409" w14:textId="08EDE6FD" w:rsidR="003914D1" w:rsidRPr="00B215DA" w:rsidRDefault="003914D1" w:rsidP="003914D1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(4,465)</w:t>
            </w:r>
          </w:p>
        </w:tc>
      </w:tr>
      <w:tr w:rsidR="003914D1" w:rsidRPr="00B215DA" w14:paraId="4B4DB9DC" w14:textId="77777777" w:rsidTr="005A26FD">
        <w:tc>
          <w:tcPr>
            <w:tcW w:w="4770" w:type="dxa"/>
            <w:vAlign w:val="bottom"/>
          </w:tcPr>
          <w:p w14:paraId="1FAFB6B7" w14:textId="77777777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B215DA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4D18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3F7578D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E6A126" w14:textId="77777777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4C12257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6741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13907FF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F4A43E" w14:textId="77777777" w:rsidR="003914D1" w:rsidRPr="00B215DA" w:rsidRDefault="003914D1" w:rsidP="003914D1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254E1" w:rsidRPr="00B215DA" w14:paraId="47884BC0" w14:textId="77777777" w:rsidTr="005A26FD">
        <w:tc>
          <w:tcPr>
            <w:tcW w:w="4770" w:type="dxa"/>
            <w:vAlign w:val="bottom"/>
          </w:tcPr>
          <w:p w14:paraId="7FE016DE" w14:textId="77777777" w:rsidR="00D254E1" w:rsidRPr="00B215DA" w:rsidRDefault="00D254E1" w:rsidP="00D254E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52DA3CB5" w14:textId="4AA747B3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(5,853)</w:t>
            </w:r>
          </w:p>
        </w:tc>
        <w:tc>
          <w:tcPr>
            <w:tcW w:w="90" w:type="dxa"/>
            <w:tcBorders>
              <w:left w:val="nil"/>
            </w:tcBorders>
          </w:tcPr>
          <w:p w14:paraId="1957C18D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A8F0E0" w14:textId="2821B1E5" w:rsidR="00D254E1" w:rsidRPr="00B215DA" w:rsidRDefault="00D254E1" w:rsidP="00D254E1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(2,449)</w:t>
            </w:r>
          </w:p>
        </w:tc>
        <w:tc>
          <w:tcPr>
            <w:tcW w:w="108" w:type="dxa"/>
            <w:tcBorders>
              <w:left w:val="nil"/>
            </w:tcBorders>
          </w:tcPr>
          <w:p w14:paraId="2A2D9320" w14:textId="77777777" w:rsidR="00D254E1" w:rsidRPr="00B215DA" w:rsidRDefault="00D254E1" w:rsidP="00D254E1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1EC9F" w14:textId="14A82F8E" w:rsidR="00D254E1" w:rsidRPr="00B215DA" w:rsidRDefault="00D254E1" w:rsidP="00D254E1">
            <w:pPr>
              <w:tabs>
                <w:tab w:val="decimal" w:pos="914"/>
              </w:tabs>
              <w:ind w:left="72" w:right="7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7A8F59DD" w14:textId="77777777" w:rsidR="00D254E1" w:rsidRPr="00B215DA" w:rsidRDefault="00D254E1" w:rsidP="00D254E1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87765C6" w14:textId="403BDCF0" w:rsidR="00D254E1" w:rsidRPr="00B215DA" w:rsidRDefault="00D254E1" w:rsidP="00D254E1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D254E1" w:rsidRPr="00B215DA" w14:paraId="77733709" w14:textId="77777777" w:rsidTr="005A26FD">
        <w:tc>
          <w:tcPr>
            <w:tcW w:w="4770" w:type="dxa"/>
            <w:vAlign w:val="bottom"/>
          </w:tcPr>
          <w:p w14:paraId="5B2F7169" w14:textId="77777777" w:rsidR="00D254E1" w:rsidRPr="00B215DA" w:rsidRDefault="00D254E1" w:rsidP="00D254E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shd w:val="clear" w:color="auto" w:fill="auto"/>
          </w:tcPr>
          <w:p w14:paraId="461EB51E" w14:textId="71A7D3E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(86,228)</w:t>
            </w:r>
          </w:p>
        </w:tc>
        <w:tc>
          <w:tcPr>
            <w:tcW w:w="90" w:type="dxa"/>
            <w:tcBorders>
              <w:left w:val="nil"/>
            </w:tcBorders>
          </w:tcPr>
          <w:p w14:paraId="231726ED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A3D2292" w14:textId="6ADC31C9" w:rsidR="00D254E1" w:rsidRPr="00B215DA" w:rsidRDefault="00D254E1" w:rsidP="00D254E1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(11,817)</w:t>
            </w:r>
          </w:p>
        </w:tc>
        <w:tc>
          <w:tcPr>
            <w:tcW w:w="108" w:type="dxa"/>
            <w:tcBorders>
              <w:left w:val="nil"/>
            </w:tcBorders>
          </w:tcPr>
          <w:p w14:paraId="26641807" w14:textId="77777777" w:rsidR="00D254E1" w:rsidRPr="00B215DA" w:rsidRDefault="00D254E1" w:rsidP="00D254E1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A87FA" w14:textId="41283F34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(3,959)</w:t>
            </w:r>
          </w:p>
        </w:tc>
        <w:tc>
          <w:tcPr>
            <w:tcW w:w="72" w:type="dxa"/>
            <w:tcBorders>
              <w:left w:val="nil"/>
            </w:tcBorders>
          </w:tcPr>
          <w:p w14:paraId="6E3F6DF0" w14:textId="77777777" w:rsidR="00D254E1" w:rsidRPr="00B215DA" w:rsidRDefault="00D254E1" w:rsidP="00D254E1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699484" w14:textId="7ED6EBBD" w:rsidR="00D254E1" w:rsidRPr="00B215DA" w:rsidRDefault="00D254E1" w:rsidP="00D254E1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(6,023)</w:t>
            </w:r>
          </w:p>
        </w:tc>
      </w:tr>
      <w:tr w:rsidR="00D254E1" w:rsidRPr="00B215DA" w14:paraId="24E91219" w14:textId="77777777" w:rsidTr="005A26FD">
        <w:tc>
          <w:tcPr>
            <w:tcW w:w="4770" w:type="dxa"/>
            <w:vAlign w:val="bottom"/>
          </w:tcPr>
          <w:p w14:paraId="1A133F1F" w14:textId="77777777" w:rsidR="00D254E1" w:rsidRPr="00B215DA" w:rsidRDefault="00D254E1" w:rsidP="00D254E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</w:tcPr>
          <w:p w14:paraId="6F693CA2" w14:textId="6549B669" w:rsidR="00D254E1" w:rsidRPr="00B215DA" w:rsidRDefault="003754A8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4</w:t>
            </w:r>
            <w:r w:rsidR="00D254E1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833</w:t>
            </w:r>
          </w:p>
        </w:tc>
        <w:tc>
          <w:tcPr>
            <w:tcW w:w="90" w:type="dxa"/>
            <w:tcBorders>
              <w:left w:val="nil"/>
            </w:tcBorders>
          </w:tcPr>
          <w:p w14:paraId="334811C8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EDEF41B" w14:textId="64247293" w:rsidR="00D254E1" w:rsidRPr="00B215DA" w:rsidRDefault="00D254E1" w:rsidP="00D254E1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427</w:t>
            </w:r>
          </w:p>
        </w:tc>
        <w:tc>
          <w:tcPr>
            <w:tcW w:w="108" w:type="dxa"/>
            <w:tcBorders>
              <w:left w:val="nil"/>
            </w:tcBorders>
          </w:tcPr>
          <w:p w14:paraId="7A479076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E0B5C" w14:textId="13FEFC7B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2,341</w:t>
            </w:r>
          </w:p>
        </w:tc>
        <w:tc>
          <w:tcPr>
            <w:tcW w:w="72" w:type="dxa"/>
            <w:tcBorders>
              <w:left w:val="nil"/>
            </w:tcBorders>
          </w:tcPr>
          <w:p w14:paraId="4C869213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19ED1F2" w14:textId="31276DCB" w:rsidR="00D254E1" w:rsidRPr="00B215DA" w:rsidRDefault="00D254E1" w:rsidP="00D254E1">
            <w:pPr>
              <w:tabs>
                <w:tab w:val="decimal" w:pos="792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413</w:t>
            </w:r>
          </w:p>
        </w:tc>
      </w:tr>
      <w:tr w:rsidR="00D254E1" w:rsidRPr="00B215DA" w14:paraId="4C7A7381" w14:textId="77777777" w:rsidTr="005A26FD">
        <w:tc>
          <w:tcPr>
            <w:tcW w:w="4770" w:type="dxa"/>
            <w:vAlign w:val="bottom"/>
          </w:tcPr>
          <w:p w14:paraId="1C68131D" w14:textId="77777777" w:rsidR="00D254E1" w:rsidRPr="00B215DA" w:rsidRDefault="00D254E1" w:rsidP="00D254E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FB204B1" w14:textId="5E3D254A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B6AED3E" w14:textId="7777777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01C2F6D" w14:textId="3FEE81A5" w:rsidR="00D254E1" w:rsidRPr="00B215DA" w:rsidRDefault="00D254E1" w:rsidP="00D254E1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34544283" w14:textId="77777777" w:rsidR="00D254E1" w:rsidRPr="00B215DA" w:rsidRDefault="00D254E1" w:rsidP="00D254E1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743B" w14:textId="399D95C7" w:rsidR="00D254E1" w:rsidRPr="00B215DA" w:rsidRDefault="00D254E1" w:rsidP="00D254E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50DFD0B4" w14:textId="77777777" w:rsidR="00D254E1" w:rsidRPr="00B215DA" w:rsidRDefault="00D254E1" w:rsidP="00D254E1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5657FE" w14:textId="67FAC68A" w:rsidR="00D254E1" w:rsidRPr="00B215DA" w:rsidRDefault="00D254E1" w:rsidP="00D254E1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3914D1" w:rsidRPr="00B215DA" w14:paraId="259B1B06" w14:textId="77777777" w:rsidTr="005A26FD">
        <w:tc>
          <w:tcPr>
            <w:tcW w:w="4770" w:type="dxa"/>
            <w:vAlign w:val="bottom"/>
          </w:tcPr>
          <w:p w14:paraId="10ADF99A" w14:textId="77777777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556" w14:textId="42B9DCD6" w:rsidR="003914D1" w:rsidRPr="00B215DA" w:rsidRDefault="005108B4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</w:t>
            </w:r>
            <w:r w:rsidR="003754A8">
              <w:rPr>
                <w:rFonts w:asciiTheme="majorBidi" w:hAnsiTheme="majorBidi" w:cstheme="majorBidi" w:hint="cs"/>
                <w:spacing w:val="-4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3754A8">
              <w:rPr>
                <w:rFonts w:asciiTheme="majorBidi" w:hAnsiTheme="majorBidi" w:cstheme="majorBidi" w:hint="cs"/>
                <w:spacing w:val="-4"/>
                <w:sz w:val="28"/>
                <w:cs/>
              </w:rPr>
              <w:t>24</w:t>
            </w:r>
            <w:r w:rsidR="00675631">
              <w:rPr>
                <w:rFonts w:asciiTheme="majorBidi" w:hAnsiTheme="majorBidi" w:cstheme="majorBidi"/>
                <w:spacing w:val="-4"/>
                <w:sz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1869DD85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F2BC" w14:textId="13348E0C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(13,839)</w:t>
            </w:r>
          </w:p>
        </w:tc>
        <w:tc>
          <w:tcPr>
            <w:tcW w:w="108" w:type="dxa"/>
          </w:tcPr>
          <w:p w14:paraId="0563F1B7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9DAB" w14:textId="3E383E82" w:rsidR="003914D1" w:rsidRPr="00B215DA" w:rsidRDefault="00130163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8829EA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618</w:t>
            </w:r>
          </w:p>
        </w:tc>
        <w:tc>
          <w:tcPr>
            <w:tcW w:w="72" w:type="dxa"/>
          </w:tcPr>
          <w:p w14:paraId="3E799F0F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D7D88A" w14:textId="7554E268" w:rsidR="003914D1" w:rsidRPr="00B215DA" w:rsidRDefault="003914D1" w:rsidP="003914D1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(5,610)</w:t>
            </w:r>
          </w:p>
        </w:tc>
      </w:tr>
      <w:tr w:rsidR="003914D1" w:rsidRPr="00B215DA" w14:paraId="0F2F80E2" w14:textId="77777777" w:rsidTr="005A26FD">
        <w:tc>
          <w:tcPr>
            <w:tcW w:w="4770" w:type="dxa"/>
            <w:vAlign w:val="bottom"/>
          </w:tcPr>
          <w:p w14:paraId="4A687671" w14:textId="77777777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</w:tcPr>
          <w:p w14:paraId="2494AEE9" w14:textId="6BAEB1C0" w:rsidR="003914D1" w:rsidRPr="00B215DA" w:rsidRDefault="00390EA2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761855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61855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456EEB">
              <w:rPr>
                <w:rFonts w:asciiTheme="majorBidi" w:hAnsiTheme="majorBidi" w:cstheme="majorBidi"/>
                <w:sz w:val="28"/>
              </w:rPr>
              <w:t>4</w:t>
            </w:r>
            <w:r w:rsidR="00761855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90" w:type="dxa"/>
          </w:tcPr>
          <w:p w14:paraId="7706DCA9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D4C2C30" w14:textId="682572C4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37,771</w:t>
            </w:r>
          </w:p>
        </w:tc>
        <w:tc>
          <w:tcPr>
            <w:tcW w:w="108" w:type="dxa"/>
          </w:tcPr>
          <w:p w14:paraId="4E4823C0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04F52" w14:textId="5D956468" w:rsidR="003914D1" w:rsidRPr="00B215DA" w:rsidRDefault="00AC7003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4,334</w:t>
            </w:r>
          </w:p>
        </w:tc>
        <w:tc>
          <w:tcPr>
            <w:tcW w:w="72" w:type="dxa"/>
          </w:tcPr>
          <w:p w14:paraId="7B3FDD12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C10E509" w14:textId="1A1B54EA" w:rsidR="003914D1" w:rsidRPr="00B215DA" w:rsidRDefault="003914D1" w:rsidP="003914D1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10,092</w:t>
            </w:r>
          </w:p>
        </w:tc>
      </w:tr>
      <w:tr w:rsidR="003914D1" w:rsidRPr="00B215DA" w14:paraId="24D149C6" w14:textId="77777777" w:rsidTr="005A26FD">
        <w:tc>
          <w:tcPr>
            <w:tcW w:w="4770" w:type="dxa"/>
            <w:vAlign w:val="bottom"/>
          </w:tcPr>
          <w:p w14:paraId="7AC5BBEB" w14:textId="3FB91F0A" w:rsidR="003914D1" w:rsidRPr="00B215DA" w:rsidRDefault="003914D1" w:rsidP="003914D1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0EC70FF3" w14:textId="79EF746B" w:rsidR="003914D1" w:rsidRPr="00B215DA" w:rsidRDefault="00A36FDA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3,853</w:t>
            </w:r>
          </w:p>
        </w:tc>
        <w:tc>
          <w:tcPr>
            <w:tcW w:w="90" w:type="dxa"/>
          </w:tcPr>
          <w:p w14:paraId="05BB8E36" w14:textId="77777777" w:rsidR="003914D1" w:rsidRPr="00B215DA" w:rsidRDefault="003914D1" w:rsidP="003914D1">
            <w:pPr>
              <w:tabs>
                <w:tab w:val="decimal" w:pos="50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74B5230" w14:textId="3BAA1246" w:rsidR="003914D1" w:rsidRPr="00B215DA" w:rsidRDefault="003914D1" w:rsidP="003914D1">
            <w:pPr>
              <w:tabs>
                <w:tab w:val="decimal" w:pos="500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5,375</w:t>
            </w:r>
          </w:p>
        </w:tc>
        <w:tc>
          <w:tcPr>
            <w:tcW w:w="108" w:type="dxa"/>
          </w:tcPr>
          <w:p w14:paraId="6F9CA120" w14:textId="77777777" w:rsidR="003914D1" w:rsidRPr="00B215DA" w:rsidRDefault="003914D1" w:rsidP="003914D1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E3079" w14:textId="38C6CD62" w:rsidR="003914D1" w:rsidRPr="00B215DA" w:rsidRDefault="00576035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4F688DE" w14:textId="77777777" w:rsidR="003914D1" w:rsidRPr="00B215DA" w:rsidRDefault="003914D1" w:rsidP="003914D1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0ED909B" w14:textId="6F79FBA2" w:rsidR="003914D1" w:rsidRPr="00B215DA" w:rsidRDefault="003914D1" w:rsidP="003914D1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3914D1" w:rsidRPr="00657820" w14:paraId="27E8DB60" w14:textId="77777777" w:rsidTr="005A26FD">
        <w:tc>
          <w:tcPr>
            <w:tcW w:w="4770" w:type="dxa"/>
            <w:vAlign w:val="bottom"/>
          </w:tcPr>
          <w:p w14:paraId="20284546" w14:textId="77777777" w:rsidR="003914D1" w:rsidRPr="00B215DA" w:rsidRDefault="003914D1" w:rsidP="003914D1">
            <w:pPr>
              <w:ind w:left="312" w:right="-108" w:hanging="21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 (รายได้) ภาษีเงินได้ที่แสดงอยู่ใน</w:t>
            </w:r>
          </w:p>
          <w:p w14:paraId="1E1EFC52" w14:textId="33C17813" w:rsidR="003914D1" w:rsidRPr="00B215DA" w:rsidRDefault="003914D1" w:rsidP="003914D1">
            <w:pPr>
              <w:ind w:left="312" w:right="-108" w:hanging="4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292A2" w14:textId="500C516D" w:rsidR="003914D1" w:rsidRPr="00B215DA" w:rsidRDefault="00A36FDA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7,554</w:t>
            </w:r>
          </w:p>
        </w:tc>
        <w:tc>
          <w:tcPr>
            <w:tcW w:w="90" w:type="dxa"/>
          </w:tcPr>
          <w:p w14:paraId="34801736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73B99" w14:textId="3E4B3161" w:rsidR="003914D1" w:rsidRPr="00B215DA" w:rsidRDefault="003914D1" w:rsidP="003914D1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(17,688)</w:t>
            </w:r>
          </w:p>
        </w:tc>
        <w:tc>
          <w:tcPr>
            <w:tcW w:w="108" w:type="dxa"/>
          </w:tcPr>
          <w:p w14:paraId="7D863345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E457" w14:textId="48F24D10" w:rsidR="003914D1" w:rsidRPr="00B215DA" w:rsidRDefault="00576035" w:rsidP="003914D1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(654)</w:t>
            </w:r>
          </w:p>
        </w:tc>
        <w:tc>
          <w:tcPr>
            <w:tcW w:w="72" w:type="dxa"/>
          </w:tcPr>
          <w:p w14:paraId="1969A444" w14:textId="77777777" w:rsidR="003914D1" w:rsidRPr="00B215DA" w:rsidRDefault="003914D1" w:rsidP="003914D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8332" w14:textId="57AC461D" w:rsidR="003914D1" w:rsidRPr="00657820" w:rsidRDefault="003914D1" w:rsidP="003914D1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17</w:t>
            </w:r>
          </w:p>
        </w:tc>
      </w:tr>
    </w:tbl>
    <w:p w14:paraId="05723DFA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6E11A0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768AA0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E53C2CD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6510255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183636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99C2802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B47152D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80CCBE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C2C572A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DC9B4E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B34ACEC" w14:textId="14BB6ABE" w:rsidR="00C5158A" w:rsidRPr="00B215DA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DB0337">
        <w:rPr>
          <w:rFonts w:asciiTheme="majorBidi" w:hAnsiTheme="majorBidi" w:cstheme="majorBidi"/>
          <w:color w:val="000000"/>
          <w:sz w:val="28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ประกอบในงบฐานะการเงิน</w:t>
      </w:r>
      <w:r w:rsidR="00501AF6">
        <w:rPr>
          <w:rFonts w:asciiTheme="majorBidi" w:hAnsiTheme="majorBidi" w:cstheme="majorBidi"/>
          <w:color w:val="000000"/>
          <w:sz w:val="28"/>
        </w:rPr>
        <w:t xml:space="preserve">   </w:t>
      </w:r>
      <w:r w:rsidRPr="00DB0337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DB0337">
        <w:rPr>
          <w:rFonts w:asciiTheme="majorBidi" w:hAnsiTheme="majorBidi" w:cstheme="majorBidi"/>
          <w:color w:val="000000"/>
          <w:sz w:val="28"/>
        </w:rPr>
        <w:t xml:space="preserve">31 </w:t>
      </w:r>
      <w:r w:rsidRPr="00DB0337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B0337">
        <w:rPr>
          <w:rFonts w:asciiTheme="majorBidi" w:hAnsiTheme="majorBidi" w:cstheme="majorBidi"/>
          <w:color w:val="000000"/>
          <w:sz w:val="28"/>
        </w:rPr>
        <w:t>256</w:t>
      </w:r>
      <w:r w:rsidR="00D620EE" w:rsidRPr="00DB0337">
        <w:rPr>
          <w:rFonts w:asciiTheme="majorBidi" w:hAnsiTheme="majorBidi" w:cstheme="majorBidi"/>
          <w:color w:val="000000"/>
          <w:sz w:val="28"/>
        </w:rPr>
        <w:t>7</w:t>
      </w:r>
      <w:r w:rsidRPr="00DB0337">
        <w:rPr>
          <w:rFonts w:asciiTheme="majorBidi" w:hAnsiTheme="majorBidi" w:cstheme="majorBidi"/>
          <w:color w:val="000000"/>
          <w:sz w:val="28"/>
        </w:rPr>
        <w:t xml:space="preserve"> </w:t>
      </w:r>
      <w:r w:rsidRPr="00DB0337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DB0337">
        <w:rPr>
          <w:rFonts w:asciiTheme="majorBidi" w:hAnsiTheme="majorBidi" w:cstheme="majorBidi"/>
          <w:color w:val="000000"/>
          <w:sz w:val="28"/>
        </w:rPr>
        <w:t>256</w:t>
      </w:r>
      <w:r w:rsidR="00D620EE" w:rsidRPr="00B215DA">
        <w:rPr>
          <w:rFonts w:asciiTheme="majorBidi" w:hAnsiTheme="majorBidi" w:cstheme="majorBidi"/>
          <w:color w:val="000000"/>
          <w:sz w:val="28"/>
        </w:rPr>
        <w:t>6</w:t>
      </w:r>
      <w:r w:rsidRPr="00B215DA">
        <w:rPr>
          <w:rFonts w:asciiTheme="majorBidi" w:hAnsiTheme="majorBidi" w:cstheme="majorBidi"/>
          <w:color w:val="000000"/>
          <w:sz w:val="28"/>
        </w:rPr>
        <w:t xml:space="preserve"> </w:t>
      </w:r>
      <w:r w:rsidRPr="00B215DA">
        <w:rPr>
          <w:rFonts w:asciiTheme="majorBidi" w:hAnsiTheme="majorBidi" w:cstheme="majorBidi"/>
          <w:color w:val="000000"/>
          <w:sz w:val="28"/>
          <w:cs/>
        </w:rPr>
        <w:t>ด้วยรายการดังต่อไปนี้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B215DA" w14:paraId="422B997F" w14:textId="77777777" w:rsidTr="00697D25">
        <w:tc>
          <w:tcPr>
            <w:tcW w:w="9180" w:type="dxa"/>
            <w:gridSpan w:val="5"/>
          </w:tcPr>
          <w:p w14:paraId="1EDA924F" w14:textId="77777777" w:rsidR="00C5158A" w:rsidRPr="00B215DA" w:rsidRDefault="00C5158A" w:rsidP="002A27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215D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B215DA" w14:paraId="59421DB5" w14:textId="77777777" w:rsidTr="00697D25">
        <w:tc>
          <w:tcPr>
            <w:tcW w:w="4320" w:type="dxa"/>
          </w:tcPr>
          <w:p w14:paraId="1DAC6AD7" w14:textId="77777777" w:rsidR="00C5158A" w:rsidRPr="00B215DA" w:rsidRDefault="00C5158A" w:rsidP="002A279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A8B7B71" w14:textId="77777777" w:rsidR="00C5158A" w:rsidRPr="00B215DA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40B86E0" w14:textId="77777777" w:rsidR="00C5158A" w:rsidRPr="00B215DA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620EE" w:rsidRPr="00B215DA" w14:paraId="5E3437E2" w14:textId="77777777" w:rsidTr="00697D25">
        <w:tc>
          <w:tcPr>
            <w:tcW w:w="4320" w:type="dxa"/>
          </w:tcPr>
          <w:p w14:paraId="587A9CE4" w14:textId="77777777" w:rsidR="00D620EE" w:rsidRPr="00B215DA" w:rsidRDefault="00D620EE" w:rsidP="00D620E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C57F" w14:textId="1053D940" w:rsidR="00D620EE" w:rsidRPr="00B215DA" w:rsidRDefault="00D620EE" w:rsidP="00D62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A627DD7" w14:textId="25B0A440" w:rsidR="00D620EE" w:rsidRPr="00B215DA" w:rsidRDefault="00D620EE" w:rsidP="00D62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F827FBE" w14:textId="60D4F96A" w:rsidR="00D620EE" w:rsidRPr="00B215DA" w:rsidRDefault="00D620EE" w:rsidP="00D62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C6B5F50" w14:textId="438B6CF9" w:rsidR="00D620EE" w:rsidRPr="00B215DA" w:rsidRDefault="00D620EE" w:rsidP="00D62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20EE" w:rsidRPr="00B215DA" w14:paraId="46BE8D76" w14:textId="77777777" w:rsidTr="00697D25">
        <w:trPr>
          <w:trHeight w:val="180"/>
        </w:trPr>
        <w:tc>
          <w:tcPr>
            <w:tcW w:w="4320" w:type="dxa"/>
          </w:tcPr>
          <w:p w14:paraId="1450BF4F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8C7E3E1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77E390F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05FB3EA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285EC13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620EE" w:rsidRPr="00B215DA" w14:paraId="369AA8F8" w14:textId="77777777" w:rsidTr="00697D25">
        <w:tc>
          <w:tcPr>
            <w:tcW w:w="4320" w:type="dxa"/>
          </w:tcPr>
          <w:p w14:paraId="29974A37" w14:textId="77777777" w:rsidR="00BA18B4" w:rsidRDefault="0081494D" w:rsidP="00BA18B4">
            <w:pPr>
              <w:tabs>
                <w:tab w:val="left" w:pos="567"/>
                <w:tab w:val="left" w:pos="1134"/>
                <w:tab w:val="left" w:pos="1701"/>
              </w:tabs>
              <w:ind w:left="346" w:hanging="34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</w:t>
            </w:r>
            <w:r w:rsidR="00BE180B">
              <w:rPr>
                <w:rFonts w:asciiTheme="majorBidi" w:hAnsiTheme="majorBidi" w:cstheme="majorBidi" w:hint="cs"/>
                <w:sz w:val="28"/>
                <w:cs/>
              </w:rPr>
              <w:t>สำหรับ</w:t>
            </w:r>
          </w:p>
          <w:p w14:paraId="64B5E1C2" w14:textId="25178CFB" w:rsidR="00D620EE" w:rsidRPr="00B215DA" w:rsidRDefault="00BE180B" w:rsidP="00BA18B4">
            <w:pPr>
              <w:tabs>
                <w:tab w:val="left" w:pos="567"/>
                <w:tab w:val="left" w:pos="1134"/>
                <w:tab w:val="left" w:pos="1701"/>
              </w:tabs>
              <w:ind w:left="3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D620EE" w:rsidRPr="00B215DA">
              <w:rPr>
                <w:rFonts w:asciiTheme="majorBidi" w:hAnsiTheme="majorBidi" w:cstheme="majorBidi"/>
                <w:sz w:val="28"/>
                <w:cs/>
              </w:rPr>
              <w:t>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2C1F8" w14:textId="5CB0AEB3" w:rsidR="00D620EE" w:rsidRPr="00B215DA" w:rsidRDefault="009F2AC0" w:rsidP="00D620E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F80F8C" w14:textId="212FD2A5" w:rsidR="00D620EE" w:rsidRPr="00B215DA" w:rsidRDefault="00D620EE" w:rsidP="00D620E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1,034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96080" w14:textId="694D8247" w:rsidR="00D620EE" w:rsidRPr="00B215DA" w:rsidRDefault="009F2AC0" w:rsidP="00D620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77E50A" w14:textId="794B6895" w:rsidR="00D620EE" w:rsidRPr="00B215DA" w:rsidRDefault="00D620EE" w:rsidP="00D620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20EE" w:rsidRPr="00B215DA" w14:paraId="2340CA9A" w14:textId="77777777" w:rsidTr="00616D07">
        <w:tc>
          <w:tcPr>
            <w:tcW w:w="4320" w:type="dxa"/>
          </w:tcPr>
          <w:p w14:paraId="3B3276CB" w14:textId="77777777" w:rsidR="00D620EE" w:rsidRPr="00B215DA" w:rsidRDefault="00D620EE" w:rsidP="00D620E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425E9" w14:textId="012AFD8C" w:rsidR="00D620EE" w:rsidRPr="00B215DA" w:rsidRDefault="009F2AC0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2F1F28" w14:textId="13DA8E9E" w:rsidR="00D620EE" w:rsidRPr="00B215DA" w:rsidRDefault="00D620EE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1,034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0E42" w14:textId="5D8BD441" w:rsidR="00D620EE" w:rsidRPr="00B215DA" w:rsidRDefault="009F2AC0" w:rsidP="00D620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EED3D1" w14:textId="31E5C2C6" w:rsidR="00D620EE" w:rsidRPr="00B215DA" w:rsidRDefault="00D620EE" w:rsidP="00D620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616D07" w:rsidRPr="00B215DA" w14:paraId="20C305E0" w14:textId="77777777" w:rsidTr="00616D07">
        <w:tc>
          <w:tcPr>
            <w:tcW w:w="4320" w:type="dxa"/>
          </w:tcPr>
          <w:p w14:paraId="7A5EF73C" w14:textId="77777777" w:rsidR="00616D07" w:rsidRPr="00B215DA" w:rsidRDefault="00616D07" w:rsidP="00D620E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FC2BE" w14:textId="77777777" w:rsidR="00616D07" w:rsidRPr="00B215DA" w:rsidRDefault="00616D07" w:rsidP="00616D0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1EB5F0" w14:textId="77777777" w:rsidR="00616D07" w:rsidRPr="00B215DA" w:rsidRDefault="00616D07" w:rsidP="00616D0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367389" w14:textId="77777777" w:rsidR="00616D07" w:rsidRPr="00B215DA" w:rsidRDefault="00616D07" w:rsidP="00616D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FAFCD9" w14:textId="77777777" w:rsidR="00616D07" w:rsidRPr="00B215DA" w:rsidRDefault="00616D07" w:rsidP="00616D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620EE" w:rsidRPr="00B215DA" w14:paraId="7EAB7670" w14:textId="77777777" w:rsidTr="00616D07">
        <w:trPr>
          <w:trHeight w:val="216"/>
        </w:trPr>
        <w:tc>
          <w:tcPr>
            <w:tcW w:w="4320" w:type="dxa"/>
          </w:tcPr>
          <w:p w14:paraId="07A928FA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95A6AE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B285354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5118991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CD76787" w14:textId="77777777" w:rsidR="00D620EE" w:rsidRPr="00B215DA" w:rsidRDefault="00D620EE" w:rsidP="00616D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620EE" w:rsidRPr="00B215DA" w14:paraId="333A65A3" w14:textId="77777777" w:rsidTr="00697D25">
        <w:tc>
          <w:tcPr>
            <w:tcW w:w="4320" w:type="dxa"/>
          </w:tcPr>
          <w:p w14:paraId="12EBA312" w14:textId="77777777" w:rsidR="00D620EE" w:rsidRPr="00B215DA" w:rsidRDefault="00D620EE" w:rsidP="00D620E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BB118" w14:textId="008F021E" w:rsidR="00D620EE" w:rsidRPr="00B215DA" w:rsidRDefault="00C46C2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29,65</w:t>
            </w:r>
            <w:r w:rsidR="00A476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5D178" w14:textId="44D7B5B9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7,199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1A3DC" w14:textId="4529ADF1" w:rsidR="00D620EE" w:rsidRPr="00B215DA" w:rsidRDefault="007D3D4F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822C3" w14:textId="5181C233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20EE" w:rsidRPr="00B215DA" w14:paraId="0E4C3D5F" w14:textId="77777777" w:rsidTr="00697D25">
        <w:tc>
          <w:tcPr>
            <w:tcW w:w="4320" w:type="dxa"/>
          </w:tcPr>
          <w:p w14:paraId="3C3B171F" w14:textId="672A4C15" w:rsidR="00D620EE" w:rsidRPr="00B215DA" w:rsidRDefault="00D620EE" w:rsidP="00D620E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2D621" w14:textId="5BEA93A2" w:rsidR="00D620EE" w:rsidRPr="00B215DA" w:rsidRDefault="00C46C2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D8FF9" w14:textId="579F01E7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3,630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591115" w14:textId="6B02CD8A" w:rsidR="00D620EE" w:rsidRPr="00B215DA" w:rsidRDefault="007D3D4F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F1335D" w14:textId="066753CC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D620EE" w:rsidRPr="00B215DA" w14:paraId="3404BB21" w14:textId="77777777" w:rsidTr="00697D25">
        <w:tc>
          <w:tcPr>
            <w:tcW w:w="4320" w:type="dxa"/>
          </w:tcPr>
          <w:p w14:paraId="78970879" w14:textId="332B3D77" w:rsidR="00D620EE" w:rsidRPr="00B215DA" w:rsidRDefault="00D620EE" w:rsidP="00D620E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เพิ่มขึ้นจากการประเมินมูลค่าราคาซื้อบริษัทย่อย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D1373" w14:textId="18FF412A" w:rsidR="00D620EE" w:rsidRPr="00B215DA" w:rsidRDefault="00B91194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266,031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50089B" w14:textId="1997D706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278,699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6F661" w14:textId="7F0C478A" w:rsidR="00D620EE" w:rsidRPr="00B215DA" w:rsidRDefault="007D3D4F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06B970" w14:textId="3BC48A88" w:rsidR="00D620EE" w:rsidRPr="00B215DA" w:rsidRDefault="00D620EE" w:rsidP="00D620E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20EE" w:rsidRPr="00B215DA" w14:paraId="3E73F3D9" w14:textId="77777777" w:rsidTr="00697D25">
        <w:trPr>
          <w:trHeight w:val="297"/>
        </w:trPr>
        <w:tc>
          <w:tcPr>
            <w:tcW w:w="4320" w:type="dxa"/>
          </w:tcPr>
          <w:p w14:paraId="6BF4EC3E" w14:textId="77777777" w:rsidR="00BA18B4" w:rsidRDefault="006A11FC" w:rsidP="00BA18B4">
            <w:pPr>
              <w:tabs>
                <w:tab w:val="left" w:pos="567"/>
                <w:tab w:val="left" w:pos="1134"/>
                <w:tab w:val="left" w:pos="1701"/>
              </w:tabs>
              <w:ind w:left="346" w:hanging="34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ประมาณการหนี้สินไม่หมุนเวียนสำหรับ</w:t>
            </w:r>
          </w:p>
          <w:p w14:paraId="2BA3E17F" w14:textId="138838BA" w:rsidR="00D620EE" w:rsidRPr="00B215DA" w:rsidRDefault="006A11FC" w:rsidP="00BA18B4">
            <w:pPr>
              <w:tabs>
                <w:tab w:val="left" w:pos="567"/>
                <w:tab w:val="left" w:pos="1134"/>
                <w:tab w:val="left" w:pos="1701"/>
              </w:tabs>
              <w:ind w:left="3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E9E60" w14:textId="1373A16E" w:rsidR="00D620EE" w:rsidRPr="00B215DA" w:rsidRDefault="00B91194" w:rsidP="00D620E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EAF87" w14:textId="10157351" w:rsidR="00D620EE" w:rsidRPr="00B215DA" w:rsidRDefault="00D620EE" w:rsidP="00D620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0A20B" w14:textId="152185DA" w:rsidR="00D620EE" w:rsidRPr="00B215DA" w:rsidRDefault="007D3D4F" w:rsidP="00D620E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5524DC" w14:textId="6000A3DF" w:rsidR="00D620EE" w:rsidRPr="00B215DA" w:rsidRDefault="00D620EE" w:rsidP="00D620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637</w:t>
            </w:r>
          </w:p>
        </w:tc>
      </w:tr>
      <w:tr w:rsidR="00D620EE" w:rsidRPr="00B215DA" w14:paraId="34978395" w14:textId="77777777" w:rsidTr="00697D25">
        <w:tc>
          <w:tcPr>
            <w:tcW w:w="4320" w:type="dxa"/>
          </w:tcPr>
          <w:p w14:paraId="015EA334" w14:textId="77777777" w:rsidR="00D620EE" w:rsidRPr="00B215DA" w:rsidRDefault="00D620EE" w:rsidP="00D620E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7AD6D" w14:textId="66360319" w:rsidR="00D620EE" w:rsidRPr="00B215DA" w:rsidRDefault="007D3D4F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  <w:r w:rsidR="00A476A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476AE">
              <w:rPr>
                <w:rFonts w:asciiTheme="majorBidi" w:hAnsiTheme="majorBidi" w:cstheme="majorBidi"/>
                <w:b/>
                <w:bCs/>
                <w:sz w:val="28"/>
              </w:rPr>
              <w:t>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4F689" w14:textId="67E82AE1" w:rsidR="00D620EE" w:rsidRPr="00B215DA" w:rsidRDefault="00D620EE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289,622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28CC4" w14:textId="4218B477" w:rsidR="00D620EE" w:rsidRPr="00B215DA" w:rsidRDefault="007D3D4F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BF3D18" w14:textId="4FFF1F74" w:rsidR="00D620EE" w:rsidRPr="00B215DA" w:rsidRDefault="00D620EE" w:rsidP="00D620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654</w:t>
            </w:r>
          </w:p>
        </w:tc>
      </w:tr>
    </w:tbl>
    <w:p w14:paraId="3FA34579" w14:textId="77777777" w:rsidR="007A584D" w:rsidRPr="00B215DA" w:rsidRDefault="007A584D" w:rsidP="007A584D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39FB802" w14:textId="186F9898" w:rsidR="00C5158A" w:rsidRPr="00B215DA" w:rsidRDefault="00C5158A" w:rsidP="007A584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215DA">
        <w:rPr>
          <w:rFonts w:asciiTheme="majorBidi" w:hAnsiTheme="majorBidi" w:cstheme="majorBidi"/>
          <w:color w:val="000000"/>
          <w:sz w:val="28"/>
          <w:cs/>
        </w:rPr>
        <w:t>สินทรัพย์และหนี้สินภาษีเงินได้รอการตัดบัญชีแสดงยอดคงเหลือในงบฐานะการเงินดังนี้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B215DA" w14:paraId="6803A15D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62E624" w14:textId="77777777" w:rsidR="00C5158A" w:rsidRPr="00B215DA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3BC83" w14:textId="77777777" w:rsidR="00C5158A" w:rsidRPr="00B215DA" w:rsidRDefault="00C5158A" w:rsidP="00AB0558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215D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215D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215D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B215DA" w14:paraId="5E3EE1EC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525A54" w14:textId="77777777" w:rsidR="00C5158A" w:rsidRPr="00B215DA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86037C8" w14:textId="77777777" w:rsidR="00C5158A" w:rsidRPr="00B215DA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8E9D1" w14:textId="77777777" w:rsidR="00C5158A" w:rsidRPr="00B215DA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7DB8" w:rsidRPr="00B215DA" w14:paraId="1741D885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6E0343" w14:textId="77777777" w:rsidR="00BF7DB8" w:rsidRPr="00B215DA" w:rsidRDefault="00BF7DB8" w:rsidP="00BF7D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07FE3B9" w14:textId="21700250" w:rsidR="00BF7DB8" w:rsidRPr="00B215DA" w:rsidRDefault="00BF7DB8" w:rsidP="00BF7D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502DDC" w14:textId="1E0BD87C" w:rsidR="00BF7DB8" w:rsidRPr="00B215DA" w:rsidRDefault="00BF7DB8" w:rsidP="00BF7D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FFC424A" w14:textId="0F31AFF6" w:rsidR="00BF7DB8" w:rsidRPr="00B215DA" w:rsidRDefault="00BF7DB8" w:rsidP="00BF7D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B87E3FB" w14:textId="1291F364" w:rsidR="00BF7DB8" w:rsidRPr="00B215DA" w:rsidRDefault="00BF7DB8" w:rsidP="00BF7D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F7DB8" w:rsidRPr="00B215DA" w14:paraId="7782BA80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1C32F8" w14:textId="77777777" w:rsidR="00BF7DB8" w:rsidRPr="00B215DA" w:rsidRDefault="00BF7DB8" w:rsidP="00BF7D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DC26F7" w14:textId="2EF0AB02" w:rsidR="00BF7DB8" w:rsidRPr="00B215DA" w:rsidRDefault="00DF5A39" w:rsidP="00BF7DB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CFA787" w14:textId="1B9BBC32" w:rsidR="00BF7DB8" w:rsidRPr="00B215DA" w:rsidRDefault="00BF7DB8" w:rsidP="00BF7DB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1,034</w:t>
            </w:r>
          </w:p>
        </w:tc>
        <w:tc>
          <w:tcPr>
            <w:tcW w:w="1170" w:type="dxa"/>
            <w:shd w:val="clear" w:color="auto" w:fill="auto"/>
          </w:tcPr>
          <w:p w14:paraId="095A98B3" w14:textId="77C698F0" w:rsidR="00BF7DB8" w:rsidRPr="00B215DA" w:rsidRDefault="00DF5A39" w:rsidP="00BF7DB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3A0B668" w14:textId="30BA7F73" w:rsidR="00BF7DB8" w:rsidRPr="00B215DA" w:rsidRDefault="00BF7DB8" w:rsidP="00BF7DB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F7DB8" w:rsidRPr="00B215DA" w14:paraId="4A8C166B" w14:textId="77777777" w:rsidTr="00697D25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39B11D" w14:textId="77777777" w:rsidR="00BF7DB8" w:rsidRPr="00B215DA" w:rsidRDefault="00BF7DB8" w:rsidP="00BF7D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4CA609" w14:textId="76896F84" w:rsidR="00BF7DB8" w:rsidRPr="00B215DA" w:rsidRDefault="00DF5A39" w:rsidP="00BF7DB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</w:t>
            </w:r>
            <w:r w:rsidR="00A476AE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476AE">
              <w:rPr>
                <w:rFonts w:asciiTheme="majorBidi" w:hAnsiTheme="majorBidi" w:cstheme="majorBidi"/>
                <w:sz w:val="28"/>
              </w:rPr>
              <w:t>688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C8A94E3" w14:textId="5BA5D051" w:rsidR="00BF7DB8" w:rsidRPr="00B215DA" w:rsidRDefault="00BF7DB8" w:rsidP="00BF7DB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(289,622)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BEB4" w14:textId="112B223E" w:rsidR="00BF7DB8" w:rsidRPr="00B215DA" w:rsidRDefault="00ED7A05" w:rsidP="00BF7DB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66CB24" w14:textId="1FB9F310" w:rsidR="00BF7DB8" w:rsidRPr="00B215DA" w:rsidRDefault="00BF7DB8" w:rsidP="00BF7DB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215DA">
              <w:rPr>
                <w:rFonts w:asciiTheme="majorBidi" w:hAnsiTheme="majorBidi" w:cstheme="majorBidi"/>
                <w:sz w:val="28"/>
              </w:rPr>
              <w:t>(654)</w:t>
            </w:r>
          </w:p>
        </w:tc>
      </w:tr>
      <w:tr w:rsidR="00BF7DB8" w:rsidRPr="009B2F42" w14:paraId="186636B5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44E7C0" w14:textId="1E104AC9" w:rsidR="00BF7DB8" w:rsidRPr="00B215DA" w:rsidRDefault="00984769" w:rsidP="00BF7D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BF7DB8" w:rsidRPr="00B215DA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7BABA3" w14:textId="3E7904A2" w:rsidR="00BF7DB8" w:rsidRPr="00B215DA" w:rsidRDefault="00DF5A39" w:rsidP="00BF7D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(29</w:t>
            </w:r>
            <w:r w:rsidR="00A476A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476AE">
              <w:rPr>
                <w:rFonts w:asciiTheme="majorBidi" w:hAnsiTheme="majorBidi" w:cstheme="majorBidi"/>
                <w:b/>
                <w:bCs/>
                <w:sz w:val="28"/>
              </w:rPr>
              <w:t>688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C743B7F" w14:textId="3C89CC8F" w:rsidR="00BF7DB8" w:rsidRPr="00B215DA" w:rsidRDefault="00BF7DB8" w:rsidP="00BF7D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(288,588)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B4238" w14:textId="4E1BF8BF" w:rsidR="00BF7DB8" w:rsidRPr="00B215DA" w:rsidRDefault="00ED7A05" w:rsidP="00BF7D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C811F8" w14:textId="2F7C5CD8" w:rsidR="00BF7DB8" w:rsidRPr="00B215DA" w:rsidRDefault="00BF7DB8" w:rsidP="00BF7D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15DA">
              <w:rPr>
                <w:rFonts w:asciiTheme="majorBidi" w:hAnsiTheme="majorBidi" w:cstheme="majorBidi"/>
                <w:b/>
                <w:bCs/>
                <w:sz w:val="28"/>
              </w:rPr>
              <w:t>(654)</w:t>
            </w:r>
          </w:p>
        </w:tc>
      </w:tr>
    </w:tbl>
    <w:p w14:paraId="536C707B" w14:textId="77777777" w:rsidR="0011026A" w:rsidRPr="009B2F42" w:rsidRDefault="0011026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highlight w:val="yellow"/>
          <w:cs/>
        </w:rPr>
      </w:pPr>
    </w:p>
    <w:p w14:paraId="393E5BA3" w14:textId="77777777" w:rsidR="0011026A" w:rsidRPr="00A51C6A" w:rsidRDefault="001102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A51C6A"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16A5D6EE" w14:textId="467BCF25" w:rsidR="00627502" w:rsidRPr="00A51C6A" w:rsidRDefault="00C5158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A51C6A">
        <w:rPr>
          <w:rFonts w:asciiTheme="majorBidi" w:hAnsiTheme="majorBidi" w:cstheme="majorBidi"/>
          <w:color w:val="000000"/>
          <w:sz w:val="28"/>
        </w:rPr>
        <w:t xml:space="preserve">31 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A51C6A">
        <w:rPr>
          <w:rFonts w:asciiTheme="majorBidi" w:hAnsiTheme="majorBidi" w:cstheme="majorBidi"/>
          <w:color w:val="000000"/>
          <w:sz w:val="28"/>
        </w:rPr>
        <w:t>256</w:t>
      </w:r>
      <w:r w:rsidR="00583A83" w:rsidRPr="00A51C6A">
        <w:rPr>
          <w:rFonts w:asciiTheme="majorBidi" w:hAnsiTheme="majorBidi" w:cstheme="majorBidi"/>
          <w:color w:val="000000"/>
          <w:sz w:val="28"/>
        </w:rPr>
        <w:t>7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3319F8" w:rsidRPr="00A51C6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A51C6A">
        <w:rPr>
          <w:rFonts w:asciiTheme="majorBidi" w:hAnsiTheme="majorBidi" w:cstheme="majorBidi"/>
          <w:color w:val="000000"/>
          <w:sz w:val="28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A51C6A">
        <w:rPr>
          <w:rFonts w:asciiTheme="majorBidi" w:hAnsiTheme="majorBidi" w:cstheme="majorBidi"/>
          <w:color w:val="000000"/>
          <w:sz w:val="28"/>
        </w:rPr>
        <w:t xml:space="preserve"> </w:t>
      </w:r>
      <w:r w:rsidR="00467996">
        <w:rPr>
          <w:rFonts w:asciiTheme="majorBidi" w:hAnsiTheme="majorBidi" w:cstheme="majorBidi"/>
          <w:color w:val="000000"/>
          <w:sz w:val="28"/>
        </w:rPr>
        <w:t xml:space="preserve">   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จำนวน </w:t>
      </w:r>
      <w:r w:rsidR="00B1083B">
        <w:rPr>
          <w:rFonts w:asciiTheme="majorBidi" w:hAnsiTheme="majorBidi" w:cstheme="majorBidi"/>
          <w:color w:val="000000"/>
          <w:sz w:val="28"/>
        </w:rPr>
        <w:t>1,257</w:t>
      </w:r>
      <w:r w:rsidRPr="00EE6AE5">
        <w:rPr>
          <w:rFonts w:asciiTheme="majorBidi" w:hAnsiTheme="majorBidi" w:cstheme="majorBidi"/>
          <w:color w:val="000000"/>
          <w:sz w:val="28"/>
        </w:rPr>
        <w:t xml:space="preserve"> </w:t>
      </w:r>
      <w:r w:rsidRPr="00EE6AE5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 (</w:t>
      </w:r>
      <w:r w:rsidRPr="00A51C6A">
        <w:rPr>
          <w:rFonts w:asciiTheme="majorBidi" w:hAnsiTheme="majorBidi" w:cstheme="majorBidi"/>
          <w:color w:val="000000"/>
          <w:sz w:val="28"/>
        </w:rPr>
        <w:t>256</w:t>
      </w:r>
      <w:r w:rsidR="00583A83" w:rsidRPr="00A51C6A">
        <w:rPr>
          <w:rFonts w:asciiTheme="majorBidi" w:hAnsiTheme="majorBidi" w:cstheme="majorBidi"/>
          <w:color w:val="000000"/>
          <w:sz w:val="28"/>
        </w:rPr>
        <w:t>6</w:t>
      </w:r>
      <w:r w:rsidRPr="00A51C6A">
        <w:rPr>
          <w:rFonts w:asciiTheme="majorBidi" w:hAnsiTheme="majorBidi" w:cstheme="majorBidi"/>
          <w:color w:val="000000"/>
          <w:sz w:val="28"/>
        </w:rPr>
        <w:t xml:space="preserve">: </w:t>
      </w:r>
      <w:r w:rsidR="00957317" w:rsidRPr="00A51C6A">
        <w:rPr>
          <w:rFonts w:asciiTheme="majorBidi" w:hAnsiTheme="majorBidi" w:cstheme="majorBidi"/>
          <w:color w:val="000000"/>
          <w:sz w:val="28"/>
        </w:rPr>
        <w:t>1,</w:t>
      </w:r>
      <w:r w:rsidR="00583A83" w:rsidRPr="00A51C6A">
        <w:rPr>
          <w:rFonts w:asciiTheme="majorBidi" w:hAnsiTheme="majorBidi" w:cstheme="majorBidi"/>
          <w:color w:val="000000"/>
          <w:sz w:val="28"/>
        </w:rPr>
        <w:t>157</w:t>
      </w:r>
      <w:r w:rsidRPr="00A51C6A">
        <w:rPr>
          <w:rFonts w:asciiTheme="majorBidi" w:hAnsiTheme="majorBidi" w:cstheme="majorBidi"/>
          <w:color w:val="000000"/>
          <w:sz w:val="28"/>
        </w:rPr>
        <w:t xml:space="preserve"> 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ล้านบาท) </w:t>
      </w:r>
      <w:r w:rsidR="00332BF9" w:rsidRPr="00A51C6A">
        <w:rPr>
          <w:rFonts w:asciiTheme="majorBidi" w:hAnsiTheme="majorBidi" w:cstheme="majorBidi"/>
          <w:color w:val="000000"/>
          <w:sz w:val="28"/>
          <w:cs/>
        </w:rPr>
        <w:t>(</w:t>
      </w:r>
      <w:r w:rsidRPr="00A51C6A">
        <w:rPr>
          <w:rFonts w:asciiTheme="majorBidi" w:hAnsiTheme="majorBidi" w:cstheme="majorBidi"/>
          <w:color w:val="000000"/>
          <w:sz w:val="28"/>
          <w:cs/>
        </w:rPr>
        <w:t>งบการเงินเฉพาะกิจการ</w:t>
      </w:r>
      <w:r w:rsidRPr="00A51C6A">
        <w:rPr>
          <w:rFonts w:asciiTheme="majorBidi" w:hAnsiTheme="majorBidi" w:cstheme="majorBidi"/>
          <w:color w:val="000000"/>
          <w:sz w:val="28"/>
        </w:rPr>
        <w:t xml:space="preserve">: </w:t>
      </w:r>
      <w:r w:rsidR="006A652B">
        <w:rPr>
          <w:rFonts w:asciiTheme="majorBidi" w:hAnsiTheme="majorBidi" w:cstheme="majorBidi" w:hint="cs"/>
          <w:color w:val="000000"/>
          <w:sz w:val="28"/>
          <w:cs/>
        </w:rPr>
        <w:t>20 ล้านบาท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 (</w:t>
      </w:r>
      <w:r w:rsidRPr="00A51C6A">
        <w:rPr>
          <w:rFonts w:asciiTheme="majorBidi" w:hAnsiTheme="majorBidi" w:cstheme="majorBidi"/>
          <w:color w:val="000000"/>
          <w:sz w:val="28"/>
        </w:rPr>
        <w:t>256</w:t>
      </w:r>
      <w:r w:rsidR="00583A83" w:rsidRPr="00A51C6A">
        <w:rPr>
          <w:rFonts w:asciiTheme="majorBidi" w:hAnsiTheme="majorBidi" w:cstheme="majorBidi"/>
          <w:color w:val="000000"/>
          <w:sz w:val="28"/>
        </w:rPr>
        <w:t>6</w:t>
      </w:r>
      <w:r w:rsidRPr="00A51C6A">
        <w:rPr>
          <w:rFonts w:asciiTheme="majorBidi" w:hAnsiTheme="majorBidi" w:cstheme="majorBidi"/>
          <w:color w:val="000000"/>
          <w:sz w:val="28"/>
        </w:rPr>
        <w:t xml:space="preserve">: </w:t>
      </w:r>
      <w:r w:rsidR="00583A83" w:rsidRPr="00A51C6A">
        <w:rPr>
          <w:rFonts w:asciiTheme="majorBidi" w:hAnsiTheme="majorBidi" w:cstheme="majorBidi"/>
          <w:color w:val="000000"/>
          <w:sz w:val="28"/>
        </w:rPr>
        <w:t>1</w:t>
      </w:r>
      <w:r w:rsidRPr="00A51C6A">
        <w:rPr>
          <w:rFonts w:asciiTheme="majorBidi" w:hAnsiTheme="majorBidi" w:cstheme="majorBidi"/>
          <w:color w:val="000000"/>
          <w:sz w:val="28"/>
        </w:rPr>
        <w:t xml:space="preserve"> </w:t>
      </w:r>
      <w:r w:rsidRPr="00A51C6A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332BF9" w:rsidRPr="00A51C6A">
        <w:rPr>
          <w:rFonts w:asciiTheme="majorBidi" w:hAnsiTheme="majorBidi" w:cstheme="majorBidi"/>
          <w:color w:val="000000"/>
          <w:sz w:val="28"/>
          <w:cs/>
        </w:rPr>
        <w:t>)</w:t>
      </w:r>
      <w:r w:rsidR="00830582">
        <w:rPr>
          <w:rFonts w:asciiTheme="majorBidi" w:hAnsiTheme="majorBidi" w:cstheme="majorBidi"/>
          <w:color w:val="000000"/>
          <w:sz w:val="28"/>
        </w:rPr>
        <w:t>)</w:t>
      </w:r>
      <w:r w:rsidRPr="00A51C6A">
        <w:rPr>
          <w:rFonts w:asciiTheme="majorBidi" w:hAnsiTheme="majorBidi" w:cstheme="majorBidi"/>
          <w:color w:val="000000"/>
          <w:sz w:val="28"/>
          <w:cs/>
        </w:rPr>
        <w:t xml:space="preserve"> ที่</w:t>
      </w:r>
      <w:r w:rsidR="00202552" w:rsidRPr="00A51C6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A51C6A">
        <w:rPr>
          <w:rFonts w:asciiTheme="majorBidi" w:hAnsiTheme="majorBidi" w:cstheme="majorBidi"/>
          <w:color w:val="000000"/>
          <w:sz w:val="28"/>
          <w:cs/>
        </w:rPr>
        <w:t>ไม่ได้บันทึกสินทรัพย์ภาษีเงินได้รอการตัดบัญชี เนื่องจาก</w:t>
      </w:r>
      <w:r w:rsidR="00202552" w:rsidRPr="00A51C6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A51C6A">
        <w:rPr>
          <w:rFonts w:asciiTheme="majorBidi" w:hAnsiTheme="majorBidi" w:cstheme="majorBidi"/>
          <w:color w:val="000000"/>
          <w:sz w:val="28"/>
          <w:cs/>
        </w:rPr>
        <w:t>พิจารณาแล้วเห็นว่า</w:t>
      </w:r>
      <w:r w:rsidR="00202552" w:rsidRPr="00A51C6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A51C6A">
        <w:rPr>
          <w:rFonts w:asciiTheme="majorBidi" w:hAnsiTheme="majorBidi" w:cstheme="majorBidi"/>
          <w:color w:val="000000"/>
          <w:sz w:val="28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C259D46" w14:textId="57164EEA" w:rsidR="00C5158A" w:rsidRPr="00A51C6A" w:rsidRDefault="00C5158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A51C6A">
        <w:rPr>
          <w:rFonts w:asciiTheme="majorBidi" w:hAnsiTheme="majorBidi" w:cstheme="majorBidi"/>
          <w:color w:val="000000"/>
          <w:sz w:val="28"/>
          <w:cs/>
        </w:rPr>
        <w:t>รายละเอียดวันสิ้นสุดระยะเวลาการใ</w:t>
      </w:r>
      <w:r w:rsidR="00237838" w:rsidRPr="00A51C6A">
        <w:rPr>
          <w:rFonts w:asciiTheme="majorBidi" w:hAnsiTheme="majorBidi" w:cstheme="majorBidi"/>
          <w:color w:val="000000"/>
          <w:sz w:val="28"/>
          <w:cs/>
        </w:rPr>
        <w:t>ช้ป</w:t>
      </w:r>
      <w:r w:rsidRPr="00A51C6A">
        <w:rPr>
          <w:rFonts w:asciiTheme="majorBidi" w:hAnsiTheme="majorBidi" w:cstheme="majorBidi"/>
          <w:color w:val="000000"/>
          <w:sz w:val="28"/>
          <w:cs/>
        </w:rPr>
        <w:t>ระโยชน์ของรายการขาดทุนทางภาษีที่ยังไม่ได้ใช้และผลแตกต่างชั่วคราวที่ใช้หักภาษีแสดงได้ดังนี้</w:t>
      </w:r>
    </w:p>
    <w:tbl>
      <w:tblPr>
        <w:tblW w:w="919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13"/>
        <w:gridCol w:w="1230"/>
        <w:gridCol w:w="1267"/>
        <w:gridCol w:w="1268"/>
      </w:tblGrid>
      <w:tr w:rsidR="00C5158A" w:rsidRPr="00A51C6A" w14:paraId="16014AAA" w14:textId="77777777" w:rsidTr="003E2C6A">
        <w:tc>
          <w:tcPr>
            <w:tcW w:w="4050" w:type="dxa"/>
          </w:tcPr>
          <w:p w14:paraId="5A0F6E34" w14:textId="77777777" w:rsidR="00C5158A" w:rsidRPr="00A51C6A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D03B0B0" w14:textId="77777777" w:rsidR="00C5158A" w:rsidRPr="00A51C6A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3765" w:type="dxa"/>
            <w:gridSpan w:val="3"/>
            <w:shd w:val="clear" w:color="auto" w:fill="auto"/>
          </w:tcPr>
          <w:p w14:paraId="319E03B7" w14:textId="77777777" w:rsidR="00C5158A" w:rsidRPr="00A51C6A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(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51C6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A51C6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A51C6A" w14:paraId="34CC01C4" w14:textId="77777777" w:rsidTr="00A201FC">
        <w:tc>
          <w:tcPr>
            <w:tcW w:w="4050" w:type="dxa"/>
          </w:tcPr>
          <w:p w14:paraId="4A9A24AA" w14:textId="77777777" w:rsidR="00C5158A" w:rsidRPr="00A51C6A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2610" w:type="dxa"/>
            <w:gridSpan w:val="3"/>
          </w:tcPr>
          <w:p w14:paraId="167D5D7C" w14:textId="77777777" w:rsidR="00C5158A" w:rsidRPr="00A51C6A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62781BB6" w14:textId="77777777" w:rsidR="00C5158A" w:rsidRPr="00A51C6A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83A83" w:rsidRPr="00A51C6A" w14:paraId="1485D4F1" w14:textId="77777777" w:rsidTr="00A201FC">
        <w:tc>
          <w:tcPr>
            <w:tcW w:w="4050" w:type="dxa"/>
          </w:tcPr>
          <w:p w14:paraId="116C7E38" w14:textId="77777777" w:rsidR="00583A83" w:rsidRPr="00A51C6A" w:rsidRDefault="00583A83" w:rsidP="00583A8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A32DECC" w14:textId="73B47E48" w:rsidR="00583A83" w:rsidRPr="00A51C6A" w:rsidRDefault="00583A83" w:rsidP="00583A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5C99F147" w14:textId="61722833" w:rsidR="00583A83" w:rsidRPr="00A51C6A" w:rsidRDefault="00583A83" w:rsidP="00583A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CA2157" w14:textId="13B7AAEE" w:rsidR="00583A83" w:rsidRPr="00A51C6A" w:rsidRDefault="00583A83" w:rsidP="00583A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D6DB357" w14:textId="16EEE322" w:rsidR="00583A83" w:rsidRPr="00A51C6A" w:rsidRDefault="00583A83" w:rsidP="00583A8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83A83" w:rsidRPr="00A51C6A" w14:paraId="2AF2C175" w14:textId="77777777" w:rsidTr="00A201FC">
        <w:tc>
          <w:tcPr>
            <w:tcW w:w="4050" w:type="dxa"/>
          </w:tcPr>
          <w:p w14:paraId="6D46EE33" w14:textId="77777777" w:rsidR="00583A83" w:rsidRPr="00A51C6A" w:rsidRDefault="00583A83" w:rsidP="00583A8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51C6A">
              <w:rPr>
                <w:rFonts w:asciiTheme="majorBidi" w:hAnsiTheme="majorBidi" w:cstheme="majorBidi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552D13C3" w14:textId="77777777" w:rsidR="00583A83" w:rsidRPr="00A51C6A" w:rsidRDefault="00583A83" w:rsidP="00583A8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D5BF5C8" w14:textId="77777777" w:rsidR="00583A83" w:rsidRPr="00A51C6A" w:rsidRDefault="00583A83" w:rsidP="00583A8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F0E09C" w14:textId="77777777" w:rsidR="00583A83" w:rsidRPr="00A51C6A" w:rsidRDefault="00583A83" w:rsidP="00583A8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E58A2D" w14:textId="77777777" w:rsidR="00583A83" w:rsidRPr="00A51C6A" w:rsidRDefault="00583A83" w:rsidP="00583A8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D1299A" w:rsidRPr="00A51C6A" w14:paraId="193FCF2A" w14:textId="77777777" w:rsidTr="00A201FC">
        <w:tc>
          <w:tcPr>
            <w:tcW w:w="4050" w:type="dxa"/>
          </w:tcPr>
          <w:p w14:paraId="05A09D60" w14:textId="73733B42" w:rsidR="00D1299A" w:rsidRPr="00A51C6A" w:rsidRDefault="00D1299A" w:rsidP="00D1299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51C6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7" w:type="dxa"/>
            <w:shd w:val="clear" w:color="auto" w:fill="auto"/>
          </w:tcPr>
          <w:p w14:paraId="7DC20FE9" w14:textId="7CA11D80" w:rsidR="00D1299A" w:rsidRPr="00A51C6A" w:rsidRDefault="00576035" w:rsidP="00D1299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18E96C03" w14:textId="6973029D" w:rsidR="00D1299A" w:rsidRPr="00A51C6A" w:rsidRDefault="00D1299A" w:rsidP="00D1299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267" w:type="dxa"/>
            <w:shd w:val="clear" w:color="auto" w:fill="auto"/>
          </w:tcPr>
          <w:p w14:paraId="4DE16710" w14:textId="2CB06DC4" w:rsidR="00D1299A" w:rsidRPr="00A51C6A" w:rsidRDefault="00556FCA" w:rsidP="00D1299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B3B9E96" w14:textId="53A9F122" w:rsidR="00D1299A" w:rsidRPr="00A51C6A" w:rsidRDefault="00D1299A" w:rsidP="00D1299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299A" w:rsidRPr="00A51C6A" w14:paraId="1D22F57D" w14:textId="77777777" w:rsidTr="00A201FC">
        <w:tc>
          <w:tcPr>
            <w:tcW w:w="4050" w:type="dxa"/>
          </w:tcPr>
          <w:p w14:paraId="3FFB3C99" w14:textId="123420D7" w:rsidR="00D1299A" w:rsidRPr="00A51C6A" w:rsidRDefault="00D1299A" w:rsidP="00D1299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51C6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7" w:type="dxa"/>
            <w:shd w:val="clear" w:color="auto" w:fill="auto"/>
          </w:tcPr>
          <w:p w14:paraId="24509838" w14:textId="43064058" w:rsidR="00D1299A" w:rsidRPr="00A51C6A" w:rsidRDefault="00576035" w:rsidP="00D1299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42EC5FA1" w14:textId="11433FD7" w:rsidR="00D1299A" w:rsidRPr="00A51C6A" w:rsidRDefault="00D1299A" w:rsidP="00D1299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267" w:type="dxa"/>
            <w:shd w:val="clear" w:color="auto" w:fill="auto"/>
          </w:tcPr>
          <w:p w14:paraId="011D81AD" w14:textId="076FD591" w:rsidR="00D1299A" w:rsidRPr="00A51C6A" w:rsidRDefault="00556FCA" w:rsidP="00D1299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40489AF" w14:textId="0F989B38" w:rsidR="00D1299A" w:rsidRPr="00A51C6A" w:rsidRDefault="00D1299A" w:rsidP="00D1299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299A" w:rsidRPr="00A51C6A" w14:paraId="7FBE904D" w14:textId="77777777" w:rsidTr="00A201FC">
        <w:tc>
          <w:tcPr>
            <w:tcW w:w="4050" w:type="dxa"/>
          </w:tcPr>
          <w:p w14:paraId="79383B7B" w14:textId="4FC917ED" w:rsidR="00D1299A" w:rsidRPr="00A51C6A" w:rsidRDefault="00D1299A" w:rsidP="00D1299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51C6A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7" w:type="dxa"/>
            <w:shd w:val="clear" w:color="auto" w:fill="auto"/>
          </w:tcPr>
          <w:p w14:paraId="7D4EC694" w14:textId="57794EC5" w:rsidR="00D1299A" w:rsidRPr="00A51C6A" w:rsidRDefault="00576035" w:rsidP="00D1299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225275B" w14:textId="5BCDE2F8" w:rsidR="00D1299A" w:rsidRPr="00A51C6A" w:rsidRDefault="00D1299A" w:rsidP="00D1299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267" w:type="dxa"/>
            <w:shd w:val="clear" w:color="auto" w:fill="auto"/>
          </w:tcPr>
          <w:p w14:paraId="7663B72E" w14:textId="6860DB96" w:rsidR="00D1299A" w:rsidRPr="00A51C6A" w:rsidRDefault="00556FCA" w:rsidP="00D1299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A7759D8" w14:textId="22D94872" w:rsidR="00D1299A" w:rsidRPr="00A51C6A" w:rsidRDefault="00D1299A" w:rsidP="00D1299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299A" w:rsidRPr="00A51C6A" w14:paraId="2B75BFA8" w14:textId="77777777" w:rsidTr="00A201FC">
        <w:tc>
          <w:tcPr>
            <w:tcW w:w="4050" w:type="dxa"/>
          </w:tcPr>
          <w:p w14:paraId="1EC9B9E1" w14:textId="6BCAF3BD" w:rsidR="00D1299A" w:rsidRPr="00A51C6A" w:rsidRDefault="00D1299A" w:rsidP="00D1299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51C6A">
              <w:rPr>
                <w:rFonts w:asciiTheme="majorBidi" w:hAnsiTheme="majorBidi" w:cstheme="majorBidi"/>
                <w:sz w:val="28"/>
              </w:rPr>
              <w:t>2570</w:t>
            </w:r>
          </w:p>
        </w:tc>
        <w:tc>
          <w:tcPr>
            <w:tcW w:w="1267" w:type="dxa"/>
            <w:shd w:val="clear" w:color="auto" w:fill="auto"/>
          </w:tcPr>
          <w:p w14:paraId="3BECB0A0" w14:textId="365A5B52" w:rsidR="00D1299A" w:rsidRPr="00A51C6A" w:rsidRDefault="00576035" w:rsidP="00D1299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240CA56" w14:textId="1D64D372" w:rsidR="00D1299A" w:rsidRPr="00A51C6A" w:rsidRDefault="00D1299A" w:rsidP="00D1299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267" w:type="dxa"/>
            <w:shd w:val="clear" w:color="auto" w:fill="auto"/>
          </w:tcPr>
          <w:p w14:paraId="0A9F016A" w14:textId="66D5075F" w:rsidR="00D1299A" w:rsidRPr="00A51C6A" w:rsidRDefault="00556FCA" w:rsidP="00D1299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1105ED85" w14:textId="6007A5C6" w:rsidR="00D1299A" w:rsidRPr="00A51C6A" w:rsidRDefault="00D1299A" w:rsidP="00D1299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3A83" w:rsidRPr="00A51C6A" w14:paraId="53E0121B" w14:textId="77777777" w:rsidTr="00A201FC">
        <w:tc>
          <w:tcPr>
            <w:tcW w:w="4050" w:type="dxa"/>
          </w:tcPr>
          <w:p w14:paraId="72F37D8A" w14:textId="09E250ED" w:rsidR="00583A83" w:rsidRPr="00A51C6A" w:rsidRDefault="00583A83" w:rsidP="00583A83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51C6A">
              <w:rPr>
                <w:rFonts w:asciiTheme="majorBidi" w:hAnsiTheme="majorBidi" w:cstheme="majorBidi"/>
                <w:sz w:val="28"/>
              </w:rPr>
              <w:t>257</w:t>
            </w:r>
            <w:r w:rsidR="00D1299A" w:rsidRPr="00A51C6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14:paraId="02240C7A" w14:textId="40A167EC" w:rsidR="00583A83" w:rsidRPr="00A51C6A" w:rsidRDefault="00B62E79" w:rsidP="00583A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3BFF42D1" w14:textId="352CD84B" w:rsidR="00583A83" w:rsidRPr="00A51C6A" w:rsidRDefault="00D1299A" w:rsidP="00583A8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4AB322FF" w14:textId="5D0EC3FC" w:rsidR="00583A83" w:rsidRPr="00A51C6A" w:rsidRDefault="00822227" w:rsidP="00583A8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8" w:type="dxa"/>
            <w:shd w:val="clear" w:color="auto" w:fill="auto"/>
          </w:tcPr>
          <w:p w14:paraId="55525DA9" w14:textId="717C5A98" w:rsidR="00583A83" w:rsidRPr="00A51C6A" w:rsidRDefault="00583A83" w:rsidP="00583A83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3A83" w:rsidRPr="00A51C6A" w14:paraId="702D7E22" w14:textId="77777777" w:rsidTr="00A201FC">
        <w:tc>
          <w:tcPr>
            <w:tcW w:w="4050" w:type="dxa"/>
          </w:tcPr>
          <w:p w14:paraId="61A732E1" w14:textId="1CD62EC3" w:rsidR="00583A83" w:rsidRPr="00A51C6A" w:rsidRDefault="00583A83" w:rsidP="00583A83">
            <w:pPr>
              <w:tabs>
                <w:tab w:val="center" w:pos="185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6657DAF8" w14:textId="2D4F6D79" w:rsidR="00583A83" w:rsidRPr="00A51C6A" w:rsidRDefault="00822227" w:rsidP="00583A83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961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3785840" w14:textId="60421CF6" w:rsidR="00583A83" w:rsidRPr="00A51C6A" w:rsidRDefault="00583A83" w:rsidP="00583A83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1C6A">
              <w:rPr>
                <w:rFonts w:asciiTheme="majorBidi" w:hAnsiTheme="majorBidi" w:cstheme="majorBidi"/>
                <w:b/>
                <w:bCs/>
                <w:sz w:val="28"/>
              </w:rPr>
              <w:t>867</w:t>
            </w:r>
          </w:p>
        </w:tc>
        <w:tc>
          <w:tcPr>
            <w:tcW w:w="1267" w:type="dxa"/>
            <w:shd w:val="clear" w:color="auto" w:fill="auto"/>
          </w:tcPr>
          <w:p w14:paraId="4ADE6844" w14:textId="648BC45E" w:rsidR="00583A83" w:rsidRPr="00A51C6A" w:rsidRDefault="00DF55EE" w:rsidP="00583A83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1268" w:type="dxa"/>
            <w:shd w:val="clear" w:color="auto" w:fill="auto"/>
          </w:tcPr>
          <w:p w14:paraId="5152CA73" w14:textId="54EBFF4B" w:rsidR="00583A83" w:rsidRPr="00A51C6A" w:rsidRDefault="00583A83" w:rsidP="00583A83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1C6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83A83" w:rsidRPr="00A51C6A" w14:paraId="6C392117" w14:textId="77777777" w:rsidTr="00A201FC">
        <w:tc>
          <w:tcPr>
            <w:tcW w:w="4050" w:type="dxa"/>
          </w:tcPr>
          <w:p w14:paraId="00BD91E7" w14:textId="77777777" w:rsidR="00583A83" w:rsidRPr="00A51C6A" w:rsidRDefault="00583A83" w:rsidP="00583A8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  <w:cs/>
              </w:rPr>
              <w:t>ผลแตกต่างชั่วคราวที่ใช้</w:t>
            </w:r>
            <w:r w:rsidRPr="00A51C6A">
              <w:rPr>
                <w:rFonts w:asciiTheme="majorBidi" w:hAnsiTheme="majorBidi" w:cstheme="majorBidi"/>
                <w:spacing w:val="-4"/>
                <w:sz w:val="28"/>
                <w:cs/>
              </w:rPr>
              <w:t>หัก</w:t>
            </w:r>
            <w:r w:rsidRPr="00A51C6A">
              <w:rPr>
                <w:rFonts w:asciiTheme="majorBidi" w:hAnsiTheme="majorBidi" w:cstheme="majorBidi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0392F1E2" w14:textId="55CD175F" w:rsidR="00583A83" w:rsidRPr="00A51C6A" w:rsidRDefault="00B938C5" w:rsidP="00583A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37562FF6" w14:textId="25522960" w:rsidR="00583A83" w:rsidRPr="00A51C6A" w:rsidRDefault="00583A83" w:rsidP="00583A8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1267" w:type="dxa"/>
            <w:shd w:val="clear" w:color="auto" w:fill="auto"/>
          </w:tcPr>
          <w:p w14:paraId="007AD2EF" w14:textId="3CEDC294" w:rsidR="00583A83" w:rsidRPr="00A51C6A" w:rsidRDefault="00556FCA" w:rsidP="00583A8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02FAD7E5" w14:textId="2F3BD601" w:rsidR="00583A83" w:rsidRPr="00A51C6A" w:rsidRDefault="00583A83" w:rsidP="00583A83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51C6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583A83" w:rsidRPr="00657820" w14:paraId="7B429691" w14:textId="77777777" w:rsidTr="00A201FC">
        <w:tc>
          <w:tcPr>
            <w:tcW w:w="4050" w:type="dxa"/>
          </w:tcPr>
          <w:p w14:paraId="66B75DD5" w14:textId="77777777" w:rsidR="00583A83" w:rsidRPr="00A51C6A" w:rsidRDefault="00583A83" w:rsidP="00583A8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A51C6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2397AA3E" w14:textId="54B7B246" w:rsidR="00583A83" w:rsidRPr="00A51C6A" w:rsidRDefault="00822227" w:rsidP="00583A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1,257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C6ADBA7" w14:textId="075B2D98" w:rsidR="00583A83" w:rsidRPr="00A51C6A" w:rsidRDefault="00583A83" w:rsidP="00583A8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1C6A">
              <w:rPr>
                <w:rFonts w:asciiTheme="majorBidi" w:hAnsiTheme="majorBidi" w:cstheme="majorBidi"/>
                <w:b/>
                <w:bCs/>
                <w:sz w:val="28"/>
              </w:rPr>
              <w:t>1,157</w:t>
            </w:r>
          </w:p>
        </w:tc>
        <w:tc>
          <w:tcPr>
            <w:tcW w:w="1267" w:type="dxa"/>
            <w:shd w:val="clear" w:color="auto" w:fill="auto"/>
          </w:tcPr>
          <w:p w14:paraId="7A7941F3" w14:textId="54A0C7A5" w:rsidR="00583A83" w:rsidRPr="00A51C6A" w:rsidRDefault="00DF55EE" w:rsidP="00583A83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1268" w:type="dxa"/>
            <w:shd w:val="clear" w:color="auto" w:fill="auto"/>
          </w:tcPr>
          <w:p w14:paraId="18E3EE88" w14:textId="457C93F7" w:rsidR="00583A83" w:rsidRPr="00657820" w:rsidRDefault="00583A83" w:rsidP="00583A83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1C6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</w:tbl>
    <w:p w14:paraId="40D1C260" w14:textId="77777777" w:rsidR="00AA4207" w:rsidRPr="00657820" w:rsidRDefault="00AA4207" w:rsidP="00AA4207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สินทรัพย์ไม่หมุนเวียนอื่น</w:t>
      </w:r>
    </w:p>
    <w:p w14:paraId="4A1AAC00" w14:textId="2F184A5B" w:rsidR="00AA4207" w:rsidRPr="00AA4207" w:rsidRDefault="00A72B0A" w:rsidP="00C77BBB">
      <w:pPr>
        <w:tabs>
          <w:tab w:val="left" w:pos="198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28"/>
          <w:lang w:eastAsia="ko-KR"/>
        </w:rPr>
      </w:pPr>
      <w:r>
        <w:rPr>
          <w:rFonts w:asciiTheme="majorBidi" w:hAnsiTheme="majorBidi" w:cstheme="majorBidi"/>
          <w:sz w:val="28"/>
          <w:lang w:eastAsia="ko-KR"/>
        </w:rPr>
        <w:t xml:space="preserve">21.1 </w:t>
      </w:r>
      <w:r w:rsidR="00AA4207" w:rsidRPr="00AA4207">
        <w:rPr>
          <w:rFonts w:asciiTheme="majorBidi" w:hAnsiTheme="majorBidi" w:cstheme="majorBidi"/>
          <w:sz w:val="28"/>
          <w:cs/>
          <w:lang w:eastAsia="ko-KR"/>
        </w:rPr>
        <w:t>สินทรัพย์ไม่หมุนเวียนอื่น</w:t>
      </w:r>
      <w:r w:rsidR="00AA4207" w:rsidRPr="00AA4207">
        <w:rPr>
          <w:rFonts w:asciiTheme="majorBidi" w:hAnsiTheme="majorBidi" w:cstheme="majorBidi"/>
          <w:sz w:val="28"/>
          <w:lang w:eastAsia="ko-KR"/>
        </w:rPr>
        <w:t xml:space="preserve"> </w:t>
      </w:r>
      <w:r w:rsidR="00AA4207" w:rsidRPr="00AA4207">
        <w:rPr>
          <w:rFonts w:asciiTheme="majorBidi" w:hAnsiTheme="majorBidi" w:cstheme="majorBidi"/>
          <w:sz w:val="28"/>
          <w:cs/>
          <w:lang w:eastAsia="ko-KR"/>
        </w:rPr>
        <w:t xml:space="preserve">ณ วันที่ </w:t>
      </w:r>
      <w:r w:rsidR="00AA4207" w:rsidRPr="00AA4207">
        <w:rPr>
          <w:rFonts w:asciiTheme="majorBidi" w:hAnsiTheme="majorBidi" w:cstheme="majorBidi"/>
          <w:sz w:val="28"/>
          <w:lang w:eastAsia="ko-KR"/>
        </w:rPr>
        <w:t xml:space="preserve">31 </w:t>
      </w:r>
      <w:r w:rsidR="00AA4207" w:rsidRPr="00AA4207">
        <w:rPr>
          <w:rFonts w:asciiTheme="majorBidi" w:hAnsiTheme="majorBidi" w:cstheme="majorBidi"/>
          <w:sz w:val="28"/>
          <w:cs/>
          <w:lang w:eastAsia="ko-KR"/>
        </w:rPr>
        <w:t xml:space="preserve">ธันวาคม </w:t>
      </w:r>
      <w:r w:rsidR="00AA4207" w:rsidRPr="00AA4207">
        <w:rPr>
          <w:rFonts w:asciiTheme="majorBidi" w:hAnsiTheme="majorBidi" w:cstheme="majorBidi"/>
          <w:sz w:val="28"/>
          <w:lang w:eastAsia="ko-KR"/>
        </w:rPr>
        <w:t xml:space="preserve">2567 </w:t>
      </w:r>
      <w:r w:rsidR="00AA4207" w:rsidRPr="00AA4207">
        <w:rPr>
          <w:rFonts w:asciiTheme="majorBidi" w:hAnsiTheme="majorBidi" w:cstheme="majorBidi"/>
          <w:sz w:val="28"/>
          <w:cs/>
          <w:lang w:eastAsia="ko-KR"/>
        </w:rPr>
        <w:t xml:space="preserve">และ </w:t>
      </w:r>
      <w:r w:rsidR="00AA4207" w:rsidRPr="00AA4207">
        <w:rPr>
          <w:rFonts w:asciiTheme="majorBidi" w:hAnsiTheme="majorBidi" w:cstheme="majorBidi"/>
          <w:sz w:val="28"/>
          <w:lang w:eastAsia="ko-KR"/>
        </w:rPr>
        <w:t xml:space="preserve">2566 </w:t>
      </w:r>
      <w:r w:rsidR="00AA4207" w:rsidRPr="00AA4207">
        <w:rPr>
          <w:rFonts w:asciiTheme="majorBidi" w:hAnsiTheme="majorBidi" w:cstheme="majorBidi"/>
          <w:sz w:val="28"/>
          <w:cs/>
          <w:lang w:eastAsia="ko-KR"/>
        </w:rPr>
        <w:t>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6"/>
        <w:gridCol w:w="1174"/>
        <w:gridCol w:w="86"/>
        <w:gridCol w:w="1174"/>
        <w:gridCol w:w="86"/>
        <w:gridCol w:w="1264"/>
      </w:tblGrid>
      <w:tr w:rsidR="00AA4207" w:rsidRPr="00657820" w14:paraId="2914F4BC" w14:textId="77777777">
        <w:trPr>
          <w:tblHeader/>
        </w:trPr>
        <w:tc>
          <w:tcPr>
            <w:tcW w:w="3960" w:type="dxa"/>
          </w:tcPr>
          <w:p w14:paraId="7C454EA4" w14:textId="77777777" w:rsidR="00AA4207" w:rsidRPr="00657820" w:rsidRDefault="00AA420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9E6F732" w14:textId="77777777" w:rsidR="00AA4207" w:rsidRPr="00657820" w:rsidRDefault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CA5F853" w14:textId="77777777" w:rsidR="00AA4207" w:rsidRPr="00657820" w:rsidRDefault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06348D14" w14:textId="77777777" w:rsidR="00AA4207" w:rsidRPr="00657820" w:rsidRDefault="00AA4207">
            <w:pPr>
              <w:ind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4207" w:rsidRPr="00657820" w14:paraId="2BED18AD" w14:textId="77777777">
        <w:trPr>
          <w:tblHeader/>
        </w:trPr>
        <w:tc>
          <w:tcPr>
            <w:tcW w:w="3960" w:type="dxa"/>
          </w:tcPr>
          <w:p w14:paraId="23FD9A2E" w14:textId="77777777" w:rsidR="00AA4207" w:rsidRPr="00657820" w:rsidRDefault="00AA420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3108DEF" w14:textId="77777777" w:rsidR="00AA4207" w:rsidRPr="00657820" w:rsidRDefault="00AA420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D21DEA5" w14:textId="77777777" w:rsidR="00AA4207" w:rsidRPr="00657820" w:rsidRDefault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  <w:vAlign w:val="bottom"/>
          </w:tcPr>
          <w:p w14:paraId="57672B18" w14:textId="77777777" w:rsidR="00AA4207" w:rsidRPr="00657820" w:rsidRDefault="00AA420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4207" w:rsidRPr="00657820" w14:paraId="7542B0A9" w14:textId="77777777">
        <w:trPr>
          <w:tblHeader/>
        </w:trPr>
        <w:tc>
          <w:tcPr>
            <w:tcW w:w="3960" w:type="dxa"/>
          </w:tcPr>
          <w:p w14:paraId="41D88056" w14:textId="77777777" w:rsidR="00AA4207" w:rsidRPr="00657820" w:rsidRDefault="00AA4207" w:rsidP="00AA420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34C4" w14:textId="2118A6B2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DB50EA8" w14:textId="77777777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01980" w14:textId="5497C3A8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</w:tcPr>
          <w:p w14:paraId="3CDF0E81" w14:textId="77777777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C3DE2" w14:textId="197ECC78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61EEAD5" w14:textId="77777777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3BE28" w14:textId="05083E43" w:rsidR="00AA4207" w:rsidRPr="00657820" w:rsidRDefault="00AA4207" w:rsidP="00AA420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A4207" w:rsidRPr="00657820" w14:paraId="2E651710" w14:textId="77777777" w:rsidTr="00CF7D13">
        <w:tc>
          <w:tcPr>
            <w:tcW w:w="3960" w:type="dxa"/>
            <w:vAlign w:val="bottom"/>
          </w:tcPr>
          <w:p w14:paraId="1A804313" w14:textId="77777777" w:rsidR="00AA4207" w:rsidRPr="00657820" w:rsidRDefault="00AA4207" w:rsidP="00016E1D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14:paraId="4599F729" w14:textId="19E06470" w:rsidR="00AA4207" w:rsidRPr="00657820" w:rsidRDefault="001C51D4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10,98</w:t>
            </w:r>
            <w:r w:rsidR="00950A2A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86" w:type="dxa"/>
          </w:tcPr>
          <w:p w14:paraId="3EABAFC5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B82E42B" w14:textId="105D818C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9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,028</w:t>
            </w:r>
          </w:p>
        </w:tc>
        <w:tc>
          <w:tcPr>
            <w:tcW w:w="86" w:type="dxa"/>
          </w:tcPr>
          <w:p w14:paraId="47782A06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67F1114D" w14:textId="3E187DFD" w:rsidR="00AA4207" w:rsidRPr="00657820" w:rsidRDefault="001C51D4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892</w:t>
            </w:r>
          </w:p>
        </w:tc>
        <w:tc>
          <w:tcPr>
            <w:tcW w:w="86" w:type="dxa"/>
          </w:tcPr>
          <w:p w14:paraId="2631B11C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64" w:type="dxa"/>
          </w:tcPr>
          <w:p w14:paraId="5B64357E" w14:textId="1D3180CF" w:rsidR="00AA4207" w:rsidRPr="00657820" w:rsidRDefault="00AA4207" w:rsidP="00AA4207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786</w:t>
            </w:r>
          </w:p>
        </w:tc>
      </w:tr>
      <w:tr w:rsidR="00244E97" w:rsidRPr="00657820" w14:paraId="33CD2F9D" w14:textId="77777777" w:rsidTr="00CF7D13">
        <w:tc>
          <w:tcPr>
            <w:tcW w:w="3960" w:type="dxa"/>
            <w:vAlign w:val="bottom"/>
          </w:tcPr>
          <w:p w14:paraId="0596F0E7" w14:textId="1C87CCC5" w:rsidR="00244E97" w:rsidRPr="00244E97" w:rsidRDefault="00244E97" w:rsidP="00244E97">
            <w:pPr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  <w:shd w:val="clear" w:color="auto" w:fill="auto"/>
          </w:tcPr>
          <w:p w14:paraId="0AA47DA7" w14:textId="460116C3" w:rsidR="00244E97" w:rsidRPr="00950A2A" w:rsidRDefault="001321CE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50A2A">
              <w:rPr>
                <w:rFonts w:asciiTheme="majorBidi" w:eastAsia="Times New Roman" w:hAnsiTheme="majorBidi" w:cstheme="majorBidi"/>
                <w:sz w:val="28"/>
              </w:rPr>
              <w:t>5,6</w:t>
            </w:r>
            <w:r w:rsidR="00950A2A" w:rsidRPr="00950A2A">
              <w:rPr>
                <w:rFonts w:asciiTheme="majorBidi" w:eastAsia="Times New Roman" w:hAnsiTheme="majorBidi" w:cstheme="majorBidi"/>
                <w:sz w:val="28"/>
              </w:rPr>
              <w:t>70</w:t>
            </w:r>
          </w:p>
        </w:tc>
        <w:tc>
          <w:tcPr>
            <w:tcW w:w="86" w:type="dxa"/>
          </w:tcPr>
          <w:p w14:paraId="637517D4" w14:textId="77777777" w:rsidR="00244E97" w:rsidRPr="00657820" w:rsidRDefault="00244E9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1E2007A5" w14:textId="075BB997" w:rsidR="00244E97" w:rsidRPr="00244E97" w:rsidRDefault="00244E9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5,002</w:t>
            </w:r>
          </w:p>
        </w:tc>
        <w:tc>
          <w:tcPr>
            <w:tcW w:w="86" w:type="dxa"/>
          </w:tcPr>
          <w:p w14:paraId="4DD2006F" w14:textId="77777777" w:rsidR="00244E97" w:rsidRPr="00657820" w:rsidRDefault="00244E9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C6784B5" w14:textId="11A70F92" w:rsidR="00244E97" w:rsidRDefault="005863E6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1,278</w:t>
            </w:r>
          </w:p>
        </w:tc>
        <w:tc>
          <w:tcPr>
            <w:tcW w:w="86" w:type="dxa"/>
          </w:tcPr>
          <w:p w14:paraId="7A5ADA2F" w14:textId="77777777" w:rsidR="00244E97" w:rsidRPr="00657820" w:rsidRDefault="00244E9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64" w:type="dxa"/>
          </w:tcPr>
          <w:p w14:paraId="0A713364" w14:textId="2D119AF3" w:rsidR="00244E97" w:rsidRPr="00657820" w:rsidRDefault="00244E97" w:rsidP="00AA4207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1,666</w:t>
            </w:r>
          </w:p>
        </w:tc>
      </w:tr>
      <w:tr w:rsidR="00AA4207" w:rsidRPr="00657820" w14:paraId="418E9C5F" w14:textId="77777777" w:rsidTr="00CF7D13">
        <w:tc>
          <w:tcPr>
            <w:tcW w:w="3960" w:type="dxa"/>
          </w:tcPr>
          <w:p w14:paraId="7732970D" w14:textId="77777777" w:rsidR="00AA4207" w:rsidRPr="00657820" w:rsidRDefault="00AA4207" w:rsidP="005A0D1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9D08C" w14:textId="355F3704" w:rsidR="00AA4207" w:rsidRPr="00950A2A" w:rsidRDefault="00CB5A78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50A2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16,65</w:t>
            </w:r>
            <w:r w:rsidR="00E7539A" w:rsidRPr="00950A2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4</w:t>
            </w:r>
          </w:p>
        </w:tc>
        <w:tc>
          <w:tcPr>
            <w:tcW w:w="86" w:type="dxa"/>
          </w:tcPr>
          <w:p w14:paraId="41226A65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6EF2" w14:textId="7C3774B7" w:rsidR="00AA4207" w:rsidRPr="00657820" w:rsidRDefault="00F16493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14,03</w:t>
            </w:r>
            <w:r w:rsidR="005863E6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</w:t>
            </w:r>
          </w:p>
        </w:tc>
        <w:tc>
          <w:tcPr>
            <w:tcW w:w="86" w:type="dxa"/>
          </w:tcPr>
          <w:p w14:paraId="3BA513FA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C4466" w14:textId="5E580B9F" w:rsidR="00AA4207" w:rsidRPr="00657820" w:rsidRDefault="005863E6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2,170</w:t>
            </w:r>
          </w:p>
        </w:tc>
        <w:tc>
          <w:tcPr>
            <w:tcW w:w="86" w:type="dxa"/>
          </w:tcPr>
          <w:p w14:paraId="56D8CA14" w14:textId="77777777" w:rsidR="00AA4207" w:rsidRPr="00657820" w:rsidRDefault="00AA4207" w:rsidP="00AA420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5CD56FA" w14:textId="75E0CCF9" w:rsidR="00AA4207" w:rsidRPr="00657820" w:rsidRDefault="00F16493" w:rsidP="00AA4207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2,45</w:t>
            </w:r>
            <w:r w:rsidR="003D2F5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</w:t>
            </w:r>
          </w:p>
        </w:tc>
      </w:tr>
    </w:tbl>
    <w:p w14:paraId="36D3AA65" w14:textId="77777777" w:rsidR="001049E5" w:rsidRDefault="001049E5" w:rsidP="001049E5">
      <w:pPr>
        <w:tabs>
          <w:tab w:val="left" w:pos="426"/>
        </w:tabs>
        <w:spacing w:before="120" w:after="120"/>
        <w:ind w:left="426" w:firstLine="2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</w:p>
    <w:p w14:paraId="40FEE93E" w14:textId="77777777" w:rsidR="001049E5" w:rsidRDefault="001049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br w:type="page"/>
      </w:r>
    </w:p>
    <w:p w14:paraId="4526AB2C" w14:textId="39996D0F" w:rsidR="001049E5" w:rsidRPr="00657820" w:rsidRDefault="00A72B0A" w:rsidP="001106E1">
      <w:pPr>
        <w:tabs>
          <w:tab w:val="left" w:pos="426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21.2 </w:t>
      </w:r>
      <w:r w:rsidR="001049E5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ภาษีเงินได้ถูกหัก ณ ที่จ่าย</w:t>
      </w:r>
    </w:p>
    <w:p w14:paraId="77817E03" w14:textId="77777777" w:rsidR="001049E5" w:rsidRPr="00657820" w:rsidRDefault="001049E5" w:rsidP="001049E5">
      <w:pPr>
        <w:spacing w:after="120" w:line="400" w:lineRule="exact"/>
        <w:ind w:firstLine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ยอดคงเหลือของภาษีเงินได้ถูกหัก ณ ที่จ่าย ณ 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  <w:lang w:val="en-GB"/>
        </w:rPr>
        <w:t>7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แยกตามปีได้ดังต่อไปนี้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1049E5" w:rsidRPr="00657820" w14:paraId="301CB31B" w14:textId="77777777" w:rsidTr="00CA4EA9">
        <w:trPr>
          <w:trHeight w:val="20"/>
        </w:trPr>
        <w:tc>
          <w:tcPr>
            <w:tcW w:w="4320" w:type="dxa"/>
          </w:tcPr>
          <w:p w14:paraId="3DCC40C9" w14:textId="77777777" w:rsidR="001049E5" w:rsidRPr="00657820" w:rsidRDefault="001049E5" w:rsidP="00CA4EA9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FDE370F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AF324B2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D3B03C" w14:textId="77777777" w:rsidR="001049E5" w:rsidRPr="00657820" w:rsidRDefault="001049E5" w:rsidP="00CA4EA9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049E5" w:rsidRPr="00657820" w14:paraId="20F89E49" w14:textId="77777777" w:rsidTr="00CA4EA9">
        <w:trPr>
          <w:trHeight w:val="20"/>
        </w:trPr>
        <w:tc>
          <w:tcPr>
            <w:tcW w:w="4320" w:type="dxa"/>
          </w:tcPr>
          <w:p w14:paraId="580FED52" w14:textId="77777777" w:rsidR="001049E5" w:rsidRPr="00657820" w:rsidRDefault="001049E5" w:rsidP="00CA4EA9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6104CCF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A5FA239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71DF5CD0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049E5" w:rsidRPr="00657820" w14:paraId="41E04762" w14:textId="77777777" w:rsidTr="00CA4EA9">
        <w:trPr>
          <w:trHeight w:val="20"/>
        </w:trPr>
        <w:tc>
          <w:tcPr>
            <w:tcW w:w="4320" w:type="dxa"/>
            <w:vAlign w:val="bottom"/>
          </w:tcPr>
          <w:p w14:paraId="7CDD20C5" w14:textId="77777777" w:rsidR="001049E5" w:rsidRPr="00657820" w:rsidRDefault="001049E5" w:rsidP="00CA4EA9">
            <w:pPr>
              <w:tabs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3F25FE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73A167FF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1FA2F7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</w:tcPr>
          <w:p w14:paraId="62BBA4FC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B54DC8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6D75E39F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AA2F2A" w14:textId="77777777" w:rsidR="001049E5" w:rsidRPr="00657820" w:rsidRDefault="001049E5" w:rsidP="00CA4EA9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321CE" w:rsidRPr="00657820" w14:paraId="1E88D994" w14:textId="77777777" w:rsidTr="001321CE">
        <w:trPr>
          <w:trHeight w:val="20"/>
        </w:trPr>
        <w:tc>
          <w:tcPr>
            <w:tcW w:w="4320" w:type="dxa"/>
            <w:vAlign w:val="bottom"/>
          </w:tcPr>
          <w:p w14:paraId="2EB73B9F" w14:textId="7E63A199" w:rsidR="001321CE" w:rsidRPr="00657820" w:rsidRDefault="001321CE" w:rsidP="00CA4EA9">
            <w:pPr>
              <w:tabs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6771542" w14:textId="6E62E558" w:rsidR="001321CE" w:rsidRDefault="00967FEE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775E4A" w14:textId="77777777" w:rsidR="001321CE" w:rsidRPr="00657820" w:rsidRDefault="001321CE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692A81" w14:textId="46FE9305" w:rsidR="001321CE" w:rsidRPr="00657820" w:rsidRDefault="00273F47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180" w:type="dxa"/>
          </w:tcPr>
          <w:p w14:paraId="4C9066BD" w14:textId="77777777" w:rsidR="001321CE" w:rsidRPr="00657820" w:rsidRDefault="001321CE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AC22C43" w14:textId="1CFE99E7" w:rsidR="001321CE" w:rsidRDefault="00967FEE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628EABE" w14:textId="77777777" w:rsidR="001321CE" w:rsidRPr="00657820" w:rsidRDefault="001321CE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C26426" w14:textId="2E29BE01" w:rsidR="001321CE" w:rsidRPr="00657820" w:rsidRDefault="00273F47" w:rsidP="00967FE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636</w:t>
            </w:r>
          </w:p>
        </w:tc>
      </w:tr>
      <w:tr w:rsidR="001049E5" w:rsidRPr="00657820" w14:paraId="42088829" w14:textId="77777777" w:rsidTr="00CA4EA9">
        <w:trPr>
          <w:trHeight w:val="243"/>
        </w:trPr>
        <w:tc>
          <w:tcPr>
            <w:tcW w:w="4320" w:type="dxa"/>
            <w:vAlign w:val="bottom"/>
          </w:tcPr>
          <w:p w14:paraId="598672AD" w14:textId="77777777" w:rsidR="001049E5" w:rsidRPr="00657820" w:rsidRDefault="001049E5" w:rsidP="00CA4EA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5EA47C4" w14:textId="20732F9C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1,3</w:t>
            </w:r>
            <w:r w:rsidR="0053439F" w:rsidRPr="0053439F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57CFF9C7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E1D62" w14:textId="77777777" w:rsidR="001049E5" w:rsidRPr="0053439F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2,192</w:t>
            </w:r>
          </w:p>
        </w:tc>
        <w:tc>
          <w:tcPr>
            <w:tcW w:w="180" w:type="dxa"/>
            <w:shd w:val="clear" w:color="auto" w:fill="auto"/>
          </w:tcPr>
          <w:p w14:paraId="12AA2D7E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FFC0A" w14:textId="1C5B2D72" w:rsidR="001049E5" w:rsidRPr="0053439F" w:rsidRDefault="00C81861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363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94C721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7F902" w14:textId="77777777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363</w:t>
            </w:r>
          </w:p>
        </w:tc>
      </w:tr>
      <w:tr w:rsidR="001049E5" w:rsidRPr="00657820" w14:paraId="664E634A" w14:textId="77777777" w:rsidTr="00CA4EA9">
        <w:trPr>
          <w:trHeight w:val="243"/>
        </w:trPr>
        <w:tc>
          <w:tcPr>
            <w:tcW w:w="4320" w:type="dxa"/>
            <w:vAlign w:val="bottom"/>
          </w:tcPr>
          <w:p w14:paraId="5C5C5CD7" w14:textId="77777777" w:rsidR="001049E5" w:rsidRPr="00657820" w:rsidRDefault="001049E5" w:rsidP="00CA4EA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E629D0A" w14:textId="30962ED7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1,94</w:t>
            </w:r>
            <w:r w:rsidR="00E2670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82F68EB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D8C282" w14:textId="59169C0E" w:rsidR="001049E5" w:rsidRPr="0053439F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1,94</w:t>
            </w:r>
            <w:r w:rsidR="00E2670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FAAC57A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66A166" w14:textId="5D502A75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4ABC37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3750E" w14:textId="53723097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667</w:t>
            </w:r>
          </w:p>
        </w:tc>
      </w:tr>
      <w:tr w:rsidR="001049E5" w:rsidRPr="00657820" w14:paraId="57362D3A" w14:textId="77777777" w:rsidTr="00CA4EA9">
        <w:trPr>
          <w:trHeight w:val="243"/>
        </w:trPr>
        <w:tc>
          <w:tcPr>
            <w:tcW w:w="4320" w:type="dxa"/>
            <w:vAlign w:val="bottom"/>
          </w:tcPr>
          <w:p w14:paraId="6843F97A" w14:textId="77777777" w:rsidR="001049E5" w:rsidRPr="00657820" w:rsidRDefault="001049E5" w:rsidP="00CA4EA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28"/>
                <w:lang w:eastAsia="ja-JP"/>
              </w:rPr>
              <w:t>2567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C6B73B" w14:textId="4550AE17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2,</w:t>
            </w:r>
            <w:r w:rsidR="0053439F" w:rsidRPr="0053439F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90" w:type="dxa"/>
            <w:shd w:val="clear" w:color="auto" w:fill="auto"/>
          </w:tcPr>
          <w:p w14:paraId="6C701A36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AA8A45" w14:textId="77777777" w:rsidR="001049E5" w:rsidRPr="0053439F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874E42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227F9" w14:textId="77A87D91" w:rsidR="001049E5" w:rsidRPr="0053439F" w:rsidRDefault="00175BD3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2</w:t>
            </w:r>
            <w:r w:rsidR="00C81861" w:rsidRPr="0053439F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5447CF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AD8F" w14:textId="77777777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49E5" w:rsidRPr="00657820" w14:paraId="285C9578" w14:textId="77777777" w:rsidTr="00CA4EA9">
        <w:trPr>
          <w:trHeight w:val="20"/>
        </w:trPr>
        <w:tc>
          <w:tcPr>
            <w:tcW w:w="4320" w:type="dxa"/>
            <w:vAlign w:val="bottom"/>
          </w:tcPr>
          <w:p w14:paraId="5471E196" w14:textId="77777777" w:rsidR="001049E5" w:rsidRPr="00657820" w:rsidRDefault="001049E5" w:rsidP="00CA4EA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E81754" w14:textId="2EEC92FA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5,6</w:t>
            </w:r>
            <w:r w:rsidR="00795904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75D3B134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4200DD" w14:textId="7EA0D281" w:rsidR="001049E5" w:rsidRPr="0053439F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5,00</w:t>
            </w:r>
            <w:r w:rsidR="00E2670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0280A8E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29D57B" w14:textId="26BEB907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EFBF1B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83262F" w14:textId="6F8BF4F9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3064B9">
              <w:rPr>
                <w:rFonts w:asciiTheme="majorBidi" w:hAnsiTheme="majorBidi" w:cstheme="majorBidi"/>
                <w:sz w:val="28"/>
              </w:rPr>
              <w:t>666</w:t>
            </w:r>
          </w:p>
        </w:tc>
      </w:tr>
      <w:tr w:rsidR="001049E5" w:rsidRPr="00657820" w14:paraId="2D5FF673" w14:textId="77777777" w:rsidTr="00CA4EA9">
        <w:trPr>
          <w:trHeight w:val="20"/>
        </w:trPr>
        <w:tc>
          <w:tcPr>
            <w:tcW w:w="4320" w:type="dxa"/>
            <w:vAlign w:val="bottom"/>
          </w:tcPr>
          <w:p w14:paraId="02DEDF82" w14:textId="23F3ED67" w:rsidR="001049E5" w:rsidRPr="00657820" w:rsidRDefault="001049E5" w:rsidP="00CA4EA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ค่าเผื่อการลด</w:t>
            </w:r>
            <w:r w:rsidR="00385582">
              <w:rPr>
                <w:rFonts w:asciiTheme="majorBidi" w:eastAsia="Times New Roman" w:hAnsiTheme="majorBidi" w:cstheme="majorBidi" w:hint="cs"/>
                <w:sz w:val="28"/>
                <w:cs/>
              </w:rPr>
              <w:t>ลงของ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13992" w14:textId="1D8AF4B1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6A7C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53FCB9" w14:textId="77777777" w:rsidR="001049E5" w:rsidRPr="0053439F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1331B4" w14:textId="77777777" w:rsidR="001049E5" w:rsidRPr="0053439F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66A0D5" w14:textId="76D9E245" w:rsidR="001049E5" w:rsidRPr="0053439F" w:rsidRDefault="00B85896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343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4C812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EC3953" w14:textId="77777777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49E5" w:rsidRPr="00657820" w14:paraId="1E008835" w14:textId="77777777" w:rsidTr="00CA4EA9">
        <w:trPr>
          <w:trHeight w:val="20"/>
        </w:trPr>
        <w:tc>
          <w:tcPr>
            <w:tcW w:w="4320" w:type="dxa"/>
            <w:vAlign w:val="bottom"/>
          </w:tcPr>
          <w:p w14:paraId="557E76B0" w14:textId="77777777" w:rsidR="001049E5" w:rsidRPr="00657820" w:rsidRDefault="001049E5" w:rsidP="00CA4EA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C20C4" w14:textId="3CAE7FF6" w:rsidR="001049E5" w:rsidRPr="00657820" w:rsidRDefault="00B85896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5,6</w:t>
            </w:r>
            <w:r w:rsidR="00795904">
              <w:rPr>
                <w:rFonts w:asciiTheme="majorBidi" w:hAnsiTheme="majorBidi" w:cstheme="majorBidi"/>
                <w:b/>
                <w:bCs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53A1EF72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BC627" w14:textId="14964523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5,00</w:t>
            </w:r>
            <w:r w:rsidR="00E2670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F9D828F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6913A" w14:textId="7E1B20D8" w:rsidR="001049E5" w:rsidRPr="00657820" w:rsidRDefault="00B85896" w:rsidP="00CA4EA9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1,278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1E197C" w14:textId="77777777" w:rsidR="001049E5" w:rsidRPr="00657820" w:rsidRDefault="001049E5" w:rsidP="00CA4EA9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ABD3" w14:textId="5DFF7CDD" w:rsidR="001049E5" w:rsidRPr="00657820" w:rsidRDefault="001049E5" w:rsidP="00CA4EA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3064B9">
              <w:rPr>
                <w:rFonts w:asciiTheme="majorBidi" w:hAnsiTheme="majorBidi" w:cstheme="majorBidi"/>
                <w:b/>
                <w:bCs/>
                <w:sz w:val="28"/>
              </w:rPr>
              <w:t>666</w:t>
            </w:r>
          </w:p>
        </w:tc>
      </w:tr>
    </w:tbl>
    <w:p w14:paraId="48E7464C" w14:textId="10769A16" w:rsidR="00B85896" w:rsidRDefault="001049E5" w:rsidP="001049E5">
      <w:pPr>
        <w:spacing w:before="24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</w:p>
    <w:p w14:paraId="11E1E041" w14:textId="77777777" w:rsidR="00B85896" w:rsidRDefault="00B858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88BBEDD" w14:textId="37B54F7B" w:rsidR="00C5158A" w:rsidRPr="00657820" w:rsidRDefault="00C5158A" w:rsidP="00834086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425F955" w14:textId="661B75E8" w:rsidR="00C5158A" w:rsidRPr="00984519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984519">
        <w:rPr>
          <w:rFonts w:asciiTheme="majorBidi" w:hAnsiTheme="majorBidi" w:cstheme="majorBidi"/>
          <w:color w:val="000000"/>
          <w:sz w:val="28"/>
          <w:cs/>
        </w:rPr>
        <w:t>เจ้าหนี้การค้าและเจ้าหนี้หมุนเวียนอื่น</w:t>
      </w:r>
      <w:r w:rsidRPr="00984519">
        <w:rPr>
          <w:rFonts w:asciiTheme="majorBidi" w:hAnsiTheme="majorBidi" w:cstheme="majorBidi"/>
          <w:color w:val="000000"/>
          <w:sz w:val="28"/>
        </w:rPr>
        <w:t xml:space="preserve"> </w:t>
      </w:r>
      <w:r w:rsidRPr="00984519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984519">
        <w:rPr>
          <w:rFonts w:asciiTheme="majorBidi" w:hAnsiTheme="majorBidi" w:cstheme="majorBidi"/>
          <w:sz w:val="28"/>
        </w:rPr>
        <w:t xml:space="preserve">31 </w:t>
      </w:r>
      <w:r w:rsidRPr="00984519">
        <w:rPr>
          <w:rFonts w:asciiTheme="majorBidi" w:hAnsiTheme="majorBidi" w:cstheme="majorBidi"/>
          <w:sz w:val="28"/>
          <w:cs/>
        </w:rPr>
        <w:t>ธันวาคม</w:t>
      </w:r>
      <w:r w:rsidRPr="00984519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984519">
        <w:rPr>
          <w:rFonts w:asciiTheme="majorBidi" w:hAnsiTheme="majorBidi" w:cstheme="majorBidi"/>
          <w:color w:val="000000"/>
          <w:sz w:val="28"/>
        </w:rPr>
        <w:t>256</w:t>
      </w:r>
      <w:r w:rsidR="00AE07A8" w:rsidRPr="00984519">
        <w:rPr>
          <w:rFonts w:asciiTheme="majorBidi" w:hAnsiTheme="majorBidi" w:cstheme="majorBidi"/>
          <w:color w:val="000000"/>
          <w:sz w:val="28"/>
        </w:rPr>
        <w:t>7</w:t>
      </w:r>
      <w:r w:rsidRPr="00984519">
        <w:rPr>
          <w:rFonts w:asciiTheme="majorBidi" w:hAnsiTheme="majorBidi" w:cstheme="majorBidi"/>
          <w:color w:val="000000"/>
          <w:sz w:val="28"/>
        </w:rPr>
        <w:t xml:space="preserve"> </w:t>
      </w:r>
      <w:r w:rsidRPr="00984519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984519">
        <w:rPr>
          <w:rFonts w:asciiTheme="majorBidi" w:hAnsiTheme="majorBidi" w:cstheme="majorBidi"/>
          <w:color w:val="000000"/>
          <w:sz w:val="28"/>
        </w:rPr>
        <w:t>256</w:t>
      </w:r>
      <w:r w:rsidR="00AE07A8" w:rsidRPr="00984519">
        <w:rPr>
          <w:rFonts w:asciiTheme="majorBidi" w:hAnsiTheme="majorBidi" w:cstheme="majorBidi"/>
          <w:color w:val="000000"/>
          <w:sz w:val="28"/>
        </w:rPr>
        <w:t>6</w:t>
      </w:r>
      <w:r w:rsidRPr="00984519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</w:p>
    <w:tbl>
      <w:tblPr>
        <w:tblW w:w="91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8"/>
        <w:gridCol w:w="1082"/>
        <w:gridCol w:w="88"/>
        <w:gridCol w:w="1082"/>
        <w:gridCol w:w="88"/>
        <w:gridCol w:w="1112"/>
      </w:tblGrid>
      <w:tr w:rsidR="00C5158A" w:rsidRPr="00657820" w14:paraId="5B56FE9E" w14:textId="77777777" w:rsidTr="009D2CD7">
        <w:trPr>
          <w:trHeight w:val="323"/>
          <w:tblHeader/>
        </w:trPr>
        <w:tc>
          <w:tcPr>
            <w:tcW w:w="4500" w:type="dxa"/>
          </w:tcPr>
          <w:p w14:paraId="3FDAEB93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8C3AFF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3AC02540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7861CF34" w14:textId="77777777" w:rsidR="00C5158A" w:rsidRPr="00657820" w:rsidRDefault="00C5158A" w:rsidP="000D313F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C5158A" w:rsidRPr="00657820" w14:paraId="23DC544F" w14:textId="77777777" w:rsidTr="009D2CD7">
        <w:trPr>
          <w:trHeight w:val="323"/>
          <w:tblHeader/>
        </w:trPr>
        <w:tc>
          <w:tcPr>
            <w:tcW w:w="4500" w:type="dxa"/>
          </w:tcPr>
          <w:p w14:paraId="3372CFA3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6946AB1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6CDF746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7693EC47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E07A8" w:rsidRPr="00657820" w14:paraId="31A63806" w14:textId="77777777" w:rsidTr="009D2CD7">
        <w:trPr>
          <w:trHeight w:val="336"/>
          <w:tblHeader/>
        </w:trPr>
        <w:tc>
          <w:tcPr>
            <w:tcW w:w="4500" w:type="dxa"/>
          </w:tcPr>
          <w:p w14:paraId="569B1F8F" w14:textId="77777777" w:rsidR="00AE07A8" w:rsidRPr="00657820" w:rsidRDefault="00AE07A8" w:rsidP="00AE07A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68805" w14:textId="69C2BCA1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336CDDD7" w14:textId="77777777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2875985" w14:textId="793DE9B8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8" w:type="dxa"/>
          </w:tcPr>
          <w:p w14:paraId="4D822A0B" w14:textId="77777777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593C309" w14:textId="0BD3FBFD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60ADFE58" w14:textId="77777777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E035A27" w14:textId="734ECB12" w:rsidR="00AE07A8" w:rsidRPr="00657820" w:rsidRDefault="00AE07A8" w:rsidP="00AE07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E07A8" w:rsidRPr="00657820" w14:paraId="75060B54" w14:textId="77777777" w:rsidTr="009D2CD7">
        <w:trPr>
          <w:trHeight w:val="323"/>
        </w:trPr>
        <w:tc>
          <w:tcPr>
            <w:tcW w:w="4500" w:type="dxa"/>
          </w:tcPr>
          <w:p w14:paraId="50C01E50" w14:textId="7B9A2576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84519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57BE9F" w14:textId="597FDFE1" w:rsidR="00AE07A8" w:rsidRPr="00657820" w:rsidRDefault="00BC6DA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11,647</w:t>
            </w:r>
          </w:p>
        </w:tc>
        <w:tc>
          <w:tcPr>
            <w:tcW w:w="88" w:type="dxa"/>
            <w:shd w:val="clear" w:color="auto" w:fill="auto"/>
          </w:tcPr>
          <w:p w14:paraId="4238D89E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9DAECCF" w14:textId="3B8F9E12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88" w:type="dxa"/>
            <w:shd w:val="clear" w:color="auto" w:fill="auto"/>
          </w:tcPr>
          <w:p w14:paraId="7EBB78A5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3BA9" w14:textId="34F48AC7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ECDCDFC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25AC" w14:textId="6EFC8CA5" w:rsidR="00AE07A8" w:rsidRPr="00657820" w:rsidRDefault="00AE07A8" w:rsidP="00AE07A8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AE07A8" w:rsidRPr="00657820" w14:paraId="3892D5A7" w14:textId="77777777" w:rsidTr="009D2CD7">
        <w:trPr>
          <w:trHeight w:val="309"/>
        </w:trPr>
        <w:tc>
          <w:tcPr>
            <w:tcW w:w="4500" w:type="dxa"/>
          </w:tcPr>
          <w:p w14:paraId="03ED792D" w14:textId="08E5396F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84E56F0" w14:textId="15BBE799" w:rsidR="00AE07A8" w:rsidRPr="00657820" w:rsidRDefault="00BC6DA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19,272</w:t>
            </w:r>
          </w:p>
        </w:tc>
        <w:tc>
          <w:tcPr>
            <w:tcW w:w="88" w:type="dxa"/>
            <w:shd w:val="clear" w:color="auto" w:fill="auto"/>
          </w:tcPr>
          <w:p w14:paraId="006A19BF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16A5EBA" w14:textId="6B656B3F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47,629</w:t>
            </w:r>
          </w:p>
        </w:tc>
        <w:tc>
          <w:tcPr>
            <w:tcW w:w="88" w:type="dxa"/>
            <w:shd w:val="clear" w:color="auto" w:fill="auto"/>
          </w:tcPr>
          <w:p w14:paraId="68C0AABC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262D73B" w14:textId="247CBB67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4E7D75C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D3DD7F6" w14:textId="1CA43FA4" w:rsidR="00AE07A8" w:rsidRPr="00657820" w:rsidRDefault="00AE07A8" w:rsidP="00AE07A8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AE07A8" w:rsidRPr="00657820" w14:paraId="12069E71" w14:textId="77777777" w:rsidTr="009D2CD7">
        <w:trPr>
          <w:trHeight w:val="323"/>
        </w:trPr>
        <w:tc>
          <w:tcPr>
            <w:tcW w:w="4500" w:type="dxa"/>
          </w:tcPr>
          <w:p w14:paraId="72A4D4D3" w14:textId="0484B0C7" w:rsidR="00AE07A8" w:rsidRPr="00657820" w:rsidRDefault="00AE07A8" w:rsidP="0073759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84519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85A1A8" w14:textId="48069312" w:rsidR="00AE07A8" w:rsidRPr="00657820" w:rsidRDefault="00A0419C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9977F5F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3FE5B71" w14:textId="4D53F2CE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006E8AD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18FA87" w14:textId="55866BDF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D500A65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02ABC08D" w14:textId="38753B4B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AE07A8" w:rsidRPr="00657820" w14:paraId="74F3A524" w14:textId="77777777" w:rsidTr="009D2CD7">
        <w:trPr>
          <w:trHeight w:val="323"/>
        </w:trPr>
        <w:tc>
          <w:tcPr>
            <w:tcW w:w="4500" w:type="dxa"/>
          </w:tcPr>
          <w:p w14:paraId="0E92D9F8" w14:textId="4151A3E0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2C0A53C" w14:textId="1D12E42C" w:rsidR="00AE07A8" w:rsidRPr="00657820" w:rsidRDefault="00A0419C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11,339</w:t>
            </w:r>
          </w:p>
        </w:tc>
        <w:tc>
          <w:tcPr>
            <w:tcW w:w="88" w:type="dxa"/>
            <w:shd w:val="clear" w:color="auto" w:fill="auto"/>
          </w:tcPr>
          <w:p w14:paraId="238FB3BC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AEEEAF8" w14:textId="1C99C664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11,176</w:t>
            </w:r>
          </w:p>
        </w:tc>
        <w:tc>
          <w:tcPr>
            <w:tcW w:w="88" w:type="dxa"/>
            <w:shd w:val="clear" w:color="auto" w:fill="auto"/>
          </w:tcPr>
          <w:p w14:paraId="1AB9045D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6E91636" w14:textId="6B331AF2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1,654</w:t>
            </w:r>
          </w:p>
        </w:tc>
        <w:tc>
          <w:tcPr>
            <w:tcW w:w="88" w:type="dxa"/>
            <w:shd w:val="clear" w:color="auto" w:fill="auto"/>
          </w:tcPr>
          <w:p w14:paraId="7705F8D2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B277D03" w14:textId="7C90FB88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,621</w:t>
            </w:r>
          </w:p>
        </w:tc>
      </w:tr>
      <w:tr w:rsidR="00AE07A8" w:rsidRPr="00657820" w14:paraId="05766F0F" w14:textId="77777777" w:rsidTr="001611DA">
        <w:trPr>
          <w:trHeight w:val="323"/>
        </w:trPr>
        <w:tc>
          <w:tcPr>
            <w:tcW w:w="4500" w:type="dxa"/>
          </w:tcPr>
          <w:p w14:paraId="148FCF12" w14:textId="77777777" w:rsidR="00AE07A8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2135A1A" w14:textId="1B4BFFFC" w:rsidR="00AE07A8" w:rsidRPr="00657820" w:rsidRDefault="00AE07A8" w:rsidP="00AE07A8">
            <w:pPr>
              <w:ind w:left="275"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84519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47361" w14:textId="46CFE1AD" w:rsidR="00AE07A8" w:rsidRPr="00657820" w:rsidRDefault="00A0419C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D7B4B92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0EF947" w14:textId="4AAAE521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F7DFF71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FBD8C68" w14:textId="3EFABE6A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5C06360" w14:textId="77777777" w:rsidR="00AE07A8" w:rsidRPr="00657820" w:rsidRDefault="00AE07A8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0B11B70" w14:textId="03C94549" w:rsidR="00AE07A8" w:rsidRPr="00657820" w:rsidRDefault="00AE07A8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07A8" w:rsidRPr="00657820" w14:paraId="36140725" w14:textId="77777777" w:rsidTr="009D2CD7">
        <w:trPr>
          <w:trHeight w:val="323"/>
        </w:trPr>
        <w:tc>
          <w:tcPr>
            <w:tcW w:w="4500" w:type="dxa"/>
          </w:tcPr>
          <w:p w14:paraId="2B8F3DFC" w14:textId="1A291B3E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49B47B" w14:textId="79BA7D6A" w:rsidR="00AE07A8" w:rsidRPr="00657820" w:rsidRDefault="00A0519D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5D3531">
              <w:rPr>
                <w:rFonts w:asciiTheme="majorBidi" w:hAnsiTheme="majorBidi" w:cstheme="majorBidi"/>
                <w:sz w:val="28"/>
              </w:rPr>
              <w:t>,357</w:t>
            </w:r>
          </w:p>
        </w:tc>
        <w:tc>
          <w:tcPr>
            <w:tcW w:w="88" w:type="dxa"/>
            <w:shd w:val="clear" w:color="auto" w:fill="auto"/>
          </w:tcPr>
          <w:p w14:paraId="739D948B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F588BBB" w14:textId="3DCA22BF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17,594</w:t>
            </w:r>
          </w:p>
        </w:tc>
        <w:tc>
          <w:tcPr>
            <w:tcW w:w="88" w:type="dxa"/>
            <w:shd w:val="clear" w:color="auto" w:fill="auto"/>
          </w:tcPr>
          <w:p w14:paraId="02F5933A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21DC927" w14:textId="1CCC8152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88" w:type="dxa"/>
            <w:shd w:val="clear" w:color="auto" w:fill="auto"/>
          </w:tcPr>
          <w:p w14:paraId="6BBA8FAB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F26944B" w14:textId="02607BE3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2,850</w:t>
            </w:r>
          </w:p>
        </w:tc>
      </w:tr>
      <w:tr w:rsidR="00AE07A8" w:rsidRPr="00657820" w14:paraId="78DFFBB3" w14:textId="77777777" w:rsidTr="000F1EB4">
        <w:trPr>
          <w:trHeight w:val="323"/>
        </w:trPr>
        <w:tc>
          <w:tcPr>
            <w:tcW w:w="4500" w:type="dxa"/>
          </w:tcPr>
          <w:p w14:paraId="3962E0B2" w14:textId="4548C65C" w:rsidR="00AE07A8" w:rsidRPr="00657820" w:rsidRDefault="00AE07A8" w:rsidP="00AE07A8">
            <w:pPr>
              <w:ind w:left="324" w:right="-18" w:hanging="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84519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2E6BB" w14:textId="72657A14" w:rsidR="00AE07A8" w:rsidRPr="00657820" w:rsidRDefault="00B5692C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14,294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46A5427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2B02D4" w14:textId="3AC92DD3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31874BA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42EB32" w14:textId="5789B062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10,973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E45BF05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BE0559" w14:textId="49DFC656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</w:tr>
      <w:tr w:rsidR="00AE07A8" w:rsidRPr="00657820" w14:paraId="7F776560" w14:textId="77777777" w:rsidTr="009D2CD7">
        <w:trPr>
          <w:trHeight w:val="323"/>
        </w:trPr>
        <w:tc>
          <w:tcPr>
            <w:tcW w:w="4500" w:type="dxa"/>
          </w:tcPr>
          <w:p w14:paraId="43C7F019" w14:textId="74930A55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52C27A" w14:textId="79449A86" w:rsidR="00AE07A8" w:rsidRPr="00657820" w:rsidRDefault="00CC66C4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88" w:type="dxa"/>
            <w:shd w:val="clear" w:color="auto" w:fill="auto"/>
          </w:tcPr>
          <w:p w14:paraId="49FBA287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596F793" w14:textId="55084329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88" w:type="dxa"/>
            <w:shd w:val="clear" w:color="auto" w:fill="auto"/>
          </w:tcPr>
          <w:p w14:paraId="1BA496C6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38F1A4" w14:textId="3BED1C52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79ACD88" w14:textId="77777777" w:rsidR="00AE07A8" w:rsidRPr="00657820" w:rsidRDefault="00AE07A8" w:rsidP="00AE07A8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8CBDA03" w14:textId="32E5727F" w:rsidR="00AE07A8" w:rsidRPr="00657820" w:rsidRDefault="00AE07A8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07A8" w:rsidRPr="00657820" w14:paraId="18F76C05" w14:textId="77777777" w:rsidTr="009D2CD7">
        <w:trPr>
          <w:trHeight w:val="323"/>
        </w:trPr>
        <w:tc>
          <w:tcPr>
            <w:tcW w:w="4500" w:type="dxa"/>
          </w:tcPr>
          <w:p w14:paraId="08F8B593" w14:textId="1B85CFD4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รายได้รับล่วงหน้า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80" w:type="dxa"/>
            <w:shd w:val="clear" w:color="auto" w:fill="auto"/>
          </w:tcPr>
          <w:p w14:paraId="485A7BBA" w14:textId="0918E9A5" w:rsidR="00AE07A8" w:rsidRPr="00657820" w:rsidRDefault="00CC66C4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1,881</w:t>
            </w:r>
          </w:p>
        </w:tc>
        <w:tc>
          <w:tcPr>
            <w:tcW w:w="88" w:type="dxa"/>
            <w:shd w:val="clear" w:color="auto" w:fill="auto"/>
          </w:tcPr>
          <w:p w14:paraId="524978AB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7A719C0" w14:textId="1E1E2ECE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88" w:type="dxa"/>
            <w:shd w:val="clear" w:color="auto" w:fill="auto"/>
          </w:tcPr>
          <w:p w14:paraId="1093CE98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16949A8" w14:textId="12643B2D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F3B5A7F" w14:textId="77777777" w:rsidR="00AE07A8" w:rsidRPr="00657820" w:rsidRDefault="00AE07A8" w:rsidP="00AE07A8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730B70E8" w14:textId="1713AECF" w:rsidR="00AE07A8" w:rsidRPr="00657820" w:rsidRDefault="00AE07A8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C6DA5" w:rsidRPr="00657820" w14:paraId="46F4117E" w14:textId="77777777" w:rsidTr="009D2CD7">
        <w:trPr>
          <w:trHeight w:val="323"/>
        </w:trPr>
        <w:tc>
          <w:tcPr>
            <w:tcW w:w="4500" w:type="dxa"/>
          </w:tcPr>
          <w:p w14:paraId="632D9C7C" w14:textId="0A136042" w:rsidR="00BC6DA5" w:rsidRPr="00657820" w:rsidRDefault="00BC6DA5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รายได้รับล่วงหน้า </w:t>
            </w:r>
          </w:p>
        </w:tc>
        <w:tc>
          <w:tcPr>
            <w:tcW w:w="1080" w:type="dxa"/>
            <w:shd w:val="clear" w:color="auto" w:fill="auto"/>
          </w:tcPr>
          <w:p w14:paraId="67D92047" w14:textId="4FD77D61" w:rsidR="00BC6DA5" w:rsidRPr="00657820" w:rsidRDefault="00CB34BF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1,783</w:t>
            </w:r>
          </w:p>
        </w:tc>
        <w:tc>
          <w:tcPr>
            <w:tcW w:w="88" w:type="dxa"/>
            <w:shd w:val="clear" w:color="auto" w:fill="auto"/>
          </w:tcPr>
          <w:p w14:paraId="0FB83ED4" w14:textId="77777777" w:rsidR="00BC6DA5" w:rsidRPr="00657820" w:rsidRDefault="00BC6DA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A4F083C" w14:textId="45DE4AB9" w:rsidR="00BC6DA5" w:rsidRPr="00657820" w:rsidRDefault="00BC6DA5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4FBA8A2" w14:textId="77777777" w:rsidR="00BC6DA5" w:rsidRPr="00657820" w:rsidRDefault="00BC6DA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5812997" w14:textId="2A3EE878" w:rsidR="00BC6DA5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7255E6C" w14:textId="77777777" w:rsidR="00BC6DA5" w:rsidRPr="00657820" w:rsidRDefault="00BC6DA5" w:rsidP="00AE07A8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2FA42389" w14:textId="707A47D8" w:rsidR="00BC6DA5" w:rsidRPr="00657820" w:rsidRDefault="006E1C1B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07A8" w:rsidRPr="00657820" w14:paraId="15138D68" w14:textId="77777777" w:rsidTr="009D2CD7">
        <w:trPr>
          <w:trHeight w:val="309"/>
        </w:trPr>
        <w:tc>
          <w:tcPr>
            <w:tcW w:w="4500" w:type="dxa"/>
          </w:tcPr>
          <w:p w14:paraId="37EA031D" w14:textId="5EF2826D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ประมาณการหนี้สินหมุนเวียน</w:t>
            </w:r>
            <w:r w:rsidR="001C5FED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27864C13" w14:textId="3D1D6A5D" w:rsidR="00AE07A8" w:rsidRPr="00657820" w:rsidRDefault="008A19F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5,207</w:t>
            </w:r>
          </w:p>
        </w:tc>
        <w:tc>
          <w:tcPr>
            <w:tcW w:w="88" w:type="dxa"/>
            <w:shd w:val="clear" w:color="auto" w:fill="auto"/>
          </w:tcPr>
          <w:p w14:paraId="662134E4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F6ED51" w14:textId="06CEFAEA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,207</w:t>
            </w:r>
          </w:p>
        </w:tc>
        <w:tc>
          <w:tcPr>
            <w:tcW w:w="88" w:type="dxa"/>
            <w:shd w:val="clear" w:color="auto" w:fill="auto"/>
          </w:tcPr>
          <w:p w14:paraId="75FAF1C6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A1F5C" w14:textId="4A690322" w:rsidR="00AE07A8" w:rsidRPr="00657820" w:rsidRDefault="000D7119" w:rsidP="00AE07A8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031CB97" w14:textId="77777777" w:rsidR="00AE07A8" w:rsidRPr="00657820" w:rsidRDefault="00AE07A8" w:rsidP="00AE07A8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15C180E" w14:textId="2ACC4494" w:rsidR="00AE07A8" w:rsidRPr="00657820" w:rsidRDefault="00AE07A8" w:rsidP="00AE07A8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07A8" w:rsidRPr="00657820" w14:paraId="0ED9DC6F" w14:textId="77777777" w:rsidTr="009D2CD7">
        <w:trPr>
          <w:trHeight w:val="323"/>
        </w:trPr>
        <w:tc>
          <w:tcPr>
            <w:tcW w:w="4500" w:type="dxa"/>
            <w:vAlign w:val="bottom"/>
          </w:tcPr>
          <w:p w14:paraId="72699B28" w14:textId="77777777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723109" w14:textId="3894323D" w:rsidR="00AE07A8" w:rsidRPr="00657820" w:rsidRDefault="008A19F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5,649</w:t>
            </w:r>
          </w:p>
        </w:tc>
        <w:tc>
          <w:tcPr>
            <w:tcW w:w="88" w:type="dxa"/>
            <w:shd w:val="clear" w:color="auto" w:fill="auto"/>
          </w:tcPr>
          <w:p w14:paraId="2FD00880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AE2F55C" w14:textId="427A4421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88" w:type="dxa"/>
            <w:shd w:val="clear" w:color="auto" w:fill="auto"/>
          </w:tcPr>
          <w:p w14:paraId="4FEBA29D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DCA32DC" w14:textId="5A148F99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88" w:type="dxa"/>
            <w:shd w:val="clear" w:color="auto" w:fill="auto"/>
          </w:tcPr>
          <w:p w14:paraId="710DE2E2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3CC5E473" w14:textId="4C1A2676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288</w:t>
            </w:r>
          </w:p>
        </w:tc>
      </w:tr>
      <w:tr w:rsidR="00AE07A8" w:rsidRPr="00657820" w14:paraId="1868A328" w14:textId="77777777" w:rsidTr="009D2CD7">
        <w:trPr>
          <w:trHeight w:val="323"/>
        </w:trPr>
        <w:tc>
          <w:tcPr>
            <w:tcW w:w="4500" w:type="dxa"/>
          </w:tcPr>
          <w:p w14:paraId="56EA3AD5" w14:textId="18506674" w:rsidR="00AE07A8" w:rsidRPr="00657820" w:rsidRDefault="00AE07A8" w:rsidP="00AE07A8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</w:t>
            </w:r>
            <w:r w:rsidR="001C5FE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FD32B" w14:textId="62117D19" w:rsidR="00AE07A8" w:rsidRPr="00657820" w:rsidRDefault="008A19F5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84,369</w:t>
            </w:r>
          </w:p>
        </w:tc>
        <w:tc>
          <w:tcPr>
            <w:tcW w:w="88" w:type="dxa"/>
            <w:shd w:val="clear" w:color="auto" w:fill="auto"/>
          </w:tcPr>
          <w:p w14:paraId="0FB51801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689BF" w14:textId="467FFF1E" w:rsidR="00AE07A8" w:rsidRPr="00657820" w:rsidRDefault="00AE07A8" w:rsidP="00AE07A8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107,745</w:t>
            </w:r>
          </w:p>
        </w:tc>
        <w:tc>
          <w:tcPr>
            <w:tcW w:w="88" w:type="dxa"/>
            <w:shd w:val="clear" w:color="auto" w:fill="auto"/>
          </w:tcPr>
          <w:p w14:paraId="45BF44BF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1D7D" w14:textId="50934101" w:rsidR="00AE07A8" w:rsidRPr="00657820" w:rsidRDefault="000D7119" w:rsidP="00AE07A8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14,377</w:t>
            </w:r>
          </w:p>
        </w:tc>
        <w:tc>
          <w:tcPr>
            <w:tcW w:w="88" w:type="dxa"/>
            <w:shd w:val="clear" w:color="auto" w:fill="auto"/>
          </w:tcPr>
          <w:p w14:paraId="532136E6" w14:textId="77777777" w:rsidR="00AE07A8" w:rsidRPr="00657820" w:rsidRDefault="00AE07A8" w:rsidP="00AE07A8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40460" w14:textId="67D6DA79" w:rsidR="00AE07A8" w:rsidRPr="00657820" w:rsidRDefault="00AE07A8" w:rsidP="00AE07A8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15,485</w:t>
            </w:r>
          </w:p>
        </w:tc>
      </w:tr>
    </w:tbl>
    <w:p w14:paraId="074A8907" w14:textId="01975D95" w:rsidR="00770484" w:rsidRPr="00657820" w:rsidRDefault="00770484" w:rsidP="008003B4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</w:p>
    <w:p w14:paraId="65A1D74B" w14:textId="2A8CC9AF" w:rsidR="00770484" w:rsidRPr="00642725" w:rsidRDefault="00770484" w:rsidP="001D473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642725">
        <w:rPr>
          <w:rFonts w:asciiTheme="majorBidi" w:hAnsiTheme="majorBidi" w:cstheme="majorBidi"/>
          <w:color w:val="000000"/>
          <w:sz w:val="28"/>
          <w:cs/>
        </w:rPr>
        <w:t>เงินกู้ยืมระยะยาวจากสถาบันการเงิน</w:t>
      </w:r>
      <w:r w:rsidRPr="00642725">
        <w:rPr>
          <w:rFonts w:asciiTheme="majorBidi" w:hAnsiTheme="majorBidi" w:cstheme="majorBidi"/>
          <w:color w:val="000000"/>
          <w:sz w:val="28"/>
        </w:rPr>
        <w:t xml:space="preserve"> </w:t>
      </w:r>
      <w:r w:rsidRPr="00642725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642725">
        <w:rPr>
          <w:rFonts w:asciiTheme="majorBidi" w:hAnsiTheme="majorBidi" w:cstheme="majorBidi"/>
          <w:color w:val="000000"/>
          <w:sz w:val="28"/>
        </w:rPr>
        <w:t>31</w:t>
      </w:r>
      <w:r w:rsidRPr="00642725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642725">
        <w:rPr>
          <w:rFonts w:asciiTheme="majorBidi" w:hAnsiTheme="majorBidi" w:cstheme="majorBidi"/>
          <w:color w:val="000000"/>
          <w:sz w:val="28"/>
        </w:rPr>
        <w:t>256</w:t>
      </w:r>
      <w:r w:rsidR="00AE07A8" w:rsidRPr="00642725">
        <w:rPr>
          <w:rFonts w:asciiTheme="majorBidi" w:hAnsiTheme="majorBidi" w:cstheme="majorBidi"/>
          <w:color w:val="000000"/>
          <w:sz w:val="28"/>
        </w:rPr>
        <w:t>7</w:t>
      </w:r>
      <w:r w:rsidRPr="00642725">
        <w:rPr>
          <w:rFonts w:asciiTheme="majorBidi" w:hAnsiTheme="majorBidi" w:cstheme="majorBidi"/>
          <w:color w:val="000000"/>
          <w:sz w:val="28"/>
        </w:rPr>
        <w:t xml:space="preserve"> </w:t>
      </w:r>
      <w:r w:rsidRPr="00642725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642725">
        <w:rPr>
          <w:rFonts w:asciiTheme="majorBidi" w:hAnsiTheme="majorBidi" w:cstheme="majorBidi"/>
          <w:color w:val="000000"/>
          <w:sz w:val="28"/>
        </w:rPr>
        <w:t>256</w:t>
      </w:r>
      <w:r w:rsidR="00AE07A8" w:rsidRPr="00642725">
        <w:rPr>
          <w:rFonts w:asciiTheme="majorBidi" w:hAnsiTheme="majorBidi" w:cstheme="majorBidi"/>
          <w:color w:val="000000"/>
          <w:sz w:val="28"/>
        </w:rPr>
        <w:t>6</w:t>
      </w:r>
      <w:r w:rsidRPr="00642725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  <w:r w:rsidRPr="00642725">
        <w:rPr>
          <w:rFonts w:asciiTheme="majorBidi" w:hAnsiTheme="majorBidi" w:cstheme="majorBidi"/>
          <w:color w:val="000000"/>
          <w:sz w:val="28"/>
        </w:rPr>
        <w:t xml:space="preserve"> (</w:t>
      </w:r>
      <w:r w:rsidRPr="00642725">
        <w:rPr>
          <w:rFonts w:asciiTheme="majorBidi" w:hAnsiTheme="majorBidi" w:cstheme="majorBidi"/>
          <w:color w:val="000000"/>
          <w:sz w:val="28"/>
          <w:cs/>
        </w:rPr>
        <w:t>งบการเงินเฉพาะกิจการ</w:t>
      </w:r>
      <w:r w:rsidRPr="00642725">
        <w:rPr>
          <w:rFonts w:asciiTheme="majorBidi" w:hAnsiTheme="majorBidi" w:cstheme="majorBidi"/>
          <w:color w:val="000000"/>
          <w:sz w:val="28"/>
        </w:rPr>
        <w:t xml:space="preserve">: </w:t>
      </w:r>
      <w:r w:rsidRPr="00642725">
        <w:rPr>
          <w:rFonts w:asciiTheme="majorBidi" w:hAnsiTheme="majorBidi" w:cstheme="majorBidi"/>
          <w:color w:val="000000"/>
          <w:sz w:val="28"/>
          <w:cs/>
        </w:rPr>
        <w:t>ไม่มี</w:t>
      </w:r>
      <w:r w:rsidRPr="00642725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413EBC" w:rsidRPr="00657820" w14:paraId="1B53C65C" w14:textId="77777777" w:rsidTr="0072672F">
        <w:trPr>
          <w:trHeight w:val="20"/>
        </w:trPr>
        <w:tc>
          <w:tcPr>
            <w:tcW w:w="6300" w:type="dxa"/>
          </w:tcPr>
          <w:p w14:paraId="60C777E9" w14:textId="77777777" w:rsidR="00413EBC" w:rsidRPr="00657820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F50016E" w14:textId="77777777" w:rsidR="00413EBC" w:rsidRPr="00657820" w:rsidRDefault="00413EBC" w:rsidP="0072672F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413EBC" w:rsidRPr="00657820" w14:paraId="1A44A6AE" w14:textId="77777777" w:rsidTr="0072672F">
        <w:trPr>
          <w:trHeight w:val="20"/>
        </w:trPr>
        <w:tc>
          <w:tcPr>
            <w:tcW w:w="6300" w:type="dxa"/>
          </w:tcPr>
          <w:p w14:paraId="77ED7263" w14:textId="77777777" w:rsidR="00413EBC" w:rsidRPr="00657820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B4A3E4B" w14:textId="77777777" w:rsidR="00413EBC" w:rsidRPr="00657820" w:rsidRDefault="00413EBC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E07A8" w:rsidRPr="00657820" w14:paraId="6EC25202" w14:textId="77777777" w:rsidTr="0072672F">
        <w:trPr>
          <w:trHeight w:val="20"/>
        </w:trPr>
        <w:tc>
          <w:tcPr>
            <w:tcW w:w="6300" w:type="dxa"/>
          </w:tcPr>
          <w:p w14:paraId="735C9611" w14:textId="77777777" w:rsidR="00AE07A8" w:rsidRPr="00657820" w:rsidRDefault="00AE07A8" w:rsidP="00AE07A8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1F61086" w14:textId="580AE261" w:rsidR="00AE07A8" w:rsidRPr="00657820" w:rsidRDefault="00AE07A8" w:rsidP="00AE07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</w:tcPr>
          <w:p w14:paraId="17E4B262" w14:textId="77777777" w:rsidR="00AE07A8" w:rsidRPr="00657820" w:rsidRDefault="00AE07A8" w:rsidP="00AE07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B9C1AF1" w14:textId="49ED0981" w:rsidR="00AE07A8" w:rsidRPr="00657820" w:rsidRDefault="00AE07A8" w:rsidP="00AE07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E07A8" w:rsidRPr="00657820" w14:paraId="7CAC0C2D" w14:textId="77777777" w:rsidTr="0072672F">
        <w:trPr>
          <w:trHeight w:val="20"/>
        </w:trPr>
        <w:tc>
          <w:tcPr>
            <w:tcW w:w="6300" w:type="dxa"/>
          </w:tcPr>
          <w:p w14:paraId="2FD11B5A" w14:textId="77777777" w:rsidR="00AE07A8" w:rsidRPr="00657820" w:rsidRDefault="00AE07A8" w:rsidP="00AE07A8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41312A8" w14:textId="3328388F" w:rsidR="00AE07A8" w:rsidRPr="00657820" w:rsidRDefault="00CE7558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E7558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33,823</w:t>
            </w:r>
          </w:p>
        </w:tc>
        <w:tc>
          <w:tcPr>
            <w:tcW w:w="86" w:type="dxa"/>
          </w:tcPr>
          <w:p w14:paraId="6ABF6B07" w14:textId="77777777" w:rsidR="00AE07A8" w:rsidRPr="00657820" w:rsidRDefault="00AE07A8" w:rsidP="00AE07A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C79EDFE" w14:textId="7BFAEE41" w:rsidR="00AE07A8" w:rsidRPr="00657820" w:rsidRDefault="00AE07A8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45,898</w:t>
            </w:r>
          </w:p>
        </w:tc>
      </w:tr>
      <w:tr w:rsidR="00AE07A8" w:rsidRPr="00657820" w14:paraId="3F827CA0" w14:textId="77777777">
        <w:trPr>
          <w:trHeight w:val="20"/>
        </w:trPr>
        <w:tc>
          <w:tcPr>
            <w:tcW w:w="6300" w:type="dxa"/>
          </w:tcPr>
          <w:p w14:paraId="6F5C118E" w14:textId="1CF21634" w:rsidR="00AE07A8" w:rsidRPr="00657820" w:rsidRDefault="00AE07A8" w:rsidP="00AE07A8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47D" w14:textId="3B39AA71" w:rsidR="00AE07A8" w:rsidRPr="00657820" w:rsidRDefault="00CE7558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CE7558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(8,362)</w:t>
            </w:r>
          </w:p>
        </w:tc>
        <w:tc>
          <w:tcPr>
            <w:tcW w:w="86" w:type="dxa"/>
          </w:tcPr>
          <w:p w14:paraId="23F3BBA6" w14:textId="77777777" w:rsidR="00AE07A8" w:rsidRPr="00657820" w:rsidRDefault="00AE07A8" w:rsidP="00AE07A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87299C8" w14:textId="7ACDD1FC" w:rsidR="00AE07A8" w:rsidRPr="00657820" w:rsidRDefault="00AE07A8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(15,348)</w:t>
            </w:r>
          </w:p>
        </w:tc>
      </w:tr>
      <w:tr w:rsidR="00AE07A8" w:rsidRPr="00657820" w14:paraId="450EBD32" w14:textId="77777777">
        <w:trPr>
          <w:trHeight w:val="20"/>
        </w:trPr>
        <w:tc>
          <w:tcPr>
            <w:tcW w:w="6300" w:type="dxa"/>
          </w:tcPr>
          <w:p w14:paraId="0BF3E058" w14:textId="0C8E4CB7" w:rsidR="00AE07A8" w:rsidRPr="00657820" w:rsidRDefault="004B1554" w:rsidP="00AE07A8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AE07A8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เงินกู้ยืมระยะยาว </w:t>
            </w:r>
            <w:r w:rsidR="00AE07A8"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="00AE07A8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237C2" w14:textId="551F8036" w:rsidR="00AE07A8" w:rsidRPr="00657820" w:rsidRDefault="00945BD1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945BD1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25,461</w:t>
            </w:r>
          </w:p>
        </w:tc>
        <w:tc>
          <w:tcPr>
            <w:tcW w:w="86" w:type="dxa"/>
          </w:tcPr>
          <w:p w14:paraId="5851D242" w14:textId="77777777" w:rsidR="00AE07A8" w:rsidRPr="00657820" w:rsidRDefault="00AE07A8" w:rsidP="00AE07A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C2470" w14:textId="5272B315" w:rsidR="00AE07A8" w:rsidRPr="00657820" w:rsidRDefault="00AE07A8" w:rsidP="00AE07A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30,550</w:t>
            </w:r>
          </w:p>
        </w:tc>
      </w:tr>
    </w:tbl>
    <w:p w14:paraId="08678105" w14:textId="2180CF6A" w:rsidR="00413EBC" w:rsidRPr="00657820" w:rsidRDefault="00413EBC" w:rsidP="00770484">
      <w:pPr>
        <w:spacing w:before="240" w:line="240" w:lineRule="atLeast"/>
        <w:rPr>
          <w:rFonts w:asciiTheme="majorBidi" w:hAnsiTheme="majorBidi" w:cstheme="majorBidi"/>
          <w:b/>
          <w:bCs/>
          <w:sz w:val="28"/>
          <w:lang w:val="en-GB"/>
        </w:rPr>
        <w:sectPr w:rsidR="00413EBC" w:rsidRPr="00657820" w:rsidSect="0030128B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26"/>
        </w:sectPr>
      </w:pPr>
    </w:p>
    <w:tbl>
      <w:tblPr>
        <w:tblW w:w="14663" w:type="dxa"/>
        <w:tblInd w:w="547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990"/>
        <w:gridCol w:w="3664"/>
        <w:gridCol w:w="3150"/>
        <w:gridCol w:w="2610"/>
        <w:gridCol w:w="1376"/>
        <w:gridCol w:w="1350"/>
      </w:tblGrid>
      <w:tr w:rsidR="00961031" w:rsidRPr="00657820" w14:paraId="38D8D514" w14:textId="77777777" w:rsidTr="00420563">
        <w:trPr>
          <w:tblHeader/>
        </w:trPr>
        <w:tc>
          <w:tcPr>
            <w:tcW w:w="1523" w:type="dxa"/>
            <w:tcBorders>
              <w:top w:val="nil"/>
            </w:tcBorders>
            <w:shd w:val="clear" w:color="auto" w:fill="auto"/>
            <w:vAlign w:val="bottom"/>
          </w:tcPr>
          <w:p w14:paraId="333D2003" w14:textId="77777777" w:rsidR="00770484" w:rsidRPr="00657820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B01D2A1" w14:textId="77777777" w:rsidR="00770484" w:rsidRPr="00657820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4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1FFA4587" w14:textId="44F84F82" w:rsidR="00770484" w:rsidRPr="00657820" w:rsidRDefault="00770484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F4A1A1E" w14:textId="333A8422" w:rsidR="00770484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61031" w:rsidRPr="00657820" w14:paraId="2DC6BCF8" w14:textId="77777777" w:rsidTr="00420563">
        <w:trPr>
          <w:trHeight w:val="387"/>
          <w:tblHeader/>
        </w:trPr>
        <w:tc>
          <w:tcPr>
            <w:tcW w:w="1523" w:type="dxa"/>
            <w:shd w:val="clear" w:color="auto" w:fill="auto"/>
            <w:vAlign w:val="bottom"/>
          </w:tcPr>
          <w:p w14:paraId="599EDD2C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7BC06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4" w:type="dxa"/>
            <w:gridSpan w:val="3"/>
            <w:shd w:val="clear" w:color="auto" w:fill="auto"/>
            <w:vAlign w:val="bottom"/>
          </w:tcPr>
          <w:p w14:paraId="5E150041" w14:textId="3D418043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723" w:type="dxa"/>
            <w:gridSpan w:val="2"/>
            <w:shd w:val="clear" w:color="auto" w:fill="auto"/>
            <w:vAlign w:val="bottom"/>
          </w:tcPr>
          <w:p w14:paraId="66B7A1CA" w14:textId="14E268E7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61031" w:rsidRPr="00657820" w14:paraId="07763186" w14:textId="77777777" w:rsidTr="00420563">
        <w:trPr>
          <w:tblHeader/>
        </w:trPr>
        <w:tc>
          <w:tcPr>
            <w:tcW w:w="1523" w:type="dxa"/>
            <w:shd w:val="clear" w:color="auto" w:fill="auto"/>
            <w:vAlign w:val="bottom"/>
          </w:tcPr>
          <w:p w14:paraId="7173347B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1592D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วงเงินกู้ยืม</w:t>
            </w:r>
          </w:p>
        </w:tc>
        <w:tc>
          <w:tcPr>
            <w:tcW w:w="3664" w:type="dxa"/>
            <w:shd w:val="clear" w:color="auto" w:fill="auto"/>
            <w:vAlign w:val="bottom"/>
          </w:tcPr>
          <w:p w14:paraId="0DB7155A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การจ่ายชำระคืน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3BAD6DE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D1CCD3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  <w:p w14:paraId="18ABB41D" w14:textId="77777777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E2980F3" w14:textId="6A563B61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AE09E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449788" w14:textId="0D748020" w:rsidR="001255DE" w:rsidRPr="00657820" w:rsidRDefault="001255DE" w:rsidP="001255D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61031" w:rsidRPr="00657820" w14:paraId="1B52AD5C" w14:textId="77777777" w:rsidTr="00420563">
        <w:tc>
          <w:tcPr>
            <w:tcW w:w="1523" w:type="dxa"/>
            <w:shd w:val="clear" w:color="auto" w:fill="auto"/>
          </w:tcPr>
          <w:p w14:paraId="5C56917C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018178B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64" w:type="dxa"/>
            <w:shd w:val="clear" w:color="auto" w:fill="auto"/>
          </w:tcPr>
          <w:p w14:paraId="374BECA3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C20B72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0D3E00EA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EB5C516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5699AF" w14:textId="77777777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61031" w:rsidRPr="00657820" w14:paraId="190F1B36" w14:textId="77777777" w:rsidTr="00420563">
        <w:trPr>
          <w:trHeight w:val="1656"/>
        </w:trPr>
        <w:tc>
          <w:tcPr>
            <w:tcW w:w="1523" w:type="dxa"/>
            <w:shd w:val="clear" w:color="auto" w:fill="auto"/>
          </w:tcPr>
          <w:p w14:paraId="76D7C47D" w14:textId="77777777" w:rsidR="00384629" w:rsidRDefault="001255DE" w:rsidP="00D078D2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jc w:val="both"/>
              <w:textAlignment w:val="auto"/>
              <w:rPr>
                <w:rFonts w:asciiTheme="majorBidi" w:hAnsiTheme="majorBidi" w:cstheme="majorBidi"/>
                <w:spacing w:val="-1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16"/>
                <w:sz w:val="28"/>
                <w:cs/>
              </w:rPr>
              <w:t xml:space="preserve">บริษัท สตาร์ </w:t>
            </w:r>
          </w:p>
          <w:p w14:paraId="6B06CD5E" w14:textId="1E9936CB" w:rsidR="001255DE" w:rsidRPr="00657820" w:rsidRDefault="001255DE" w:rsidP="00D078D2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jc w:val="both"/>
              <w:textAlignment w:val="auto"/>
              <w:rPr>
                <w:rFonts w:asciiTheme="majorBidi" w:hAnsiTheme="majorBidi" w:cstheme="majorBidi"/>
                <w:spacing w:val="-1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16"/>
                <w:sz w:val="28"/>
                <w:cs/>
              </w:rPr>
              <w:t>แก๊ส จำกัด</w:t>
            </w:r>
          </w:p>
        </w:tc>
        <w:tc>
          <w:tcPr>
            <w:tcW w:w="990" w:type="dxa"/>
            <w:shd w:val="clear" w:color="auto" w:fill="auto"/>
          </w:tcPr>
          <w:p w14:paraId="7F0170DA" w14:textId="674062CD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3664" w:type="dxa"/>
            <w:shd w:val="clear" w:color="auto" w:fill="auto"/>
          </w:tcPr>
          <w:p w14:paraId="52EAEB9D" w14:textId="741F45E5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1 - 12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57E0A236" w14:textId="0FE1175D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เป็นต้นไป จ่ายชำระคืนเงินต้น</w:t>
            </w:r>
            <w:r w:rsidR="004628C4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งวดละ </w:t>
            </w:r>
            <w:r w:rsidRPr="00657820">
              <w:rPr>
                <w:rFonts w:asciiTheme="majorBidi" w:hAnsiTheme="majorBidi" w:cstheme="majorBidi"/>
                <w:sz w:val="28"/>
              </w:rPr>
              <w:t>0.21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พร้อมดอกเบี้ยภายใน</w:t>
            </w:r>
            <w:r w:rsidR="00154110" w:rsidRPr="00657820">
              <w:rPr>
                <w:rFonts w:asciiTheme="majorBidi" w:hAnsiTheme="majorBidi" w:cstheme="majorBidi"/>
                <w:sz w:val="28"/>
                <w:cs/>
              </w:rPr>
              <w:t xml:space="preserve">ระยะเวลา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1917331E" w14:textId="740DFE45" w:rsidR="001255DE" w:rsidRPr="00657820" w:rsidRDefault="001255DE" w:rsidP="001255D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73E1E7F" w14:textId="6ACD25A1" w:rsidR="001255DE" w:rsidRPr="00657820" w:rsidRDefault="00154110" w:rsidP="00154110">
            <w:pPr>
              <w:tabs>
                <w:tab w:val="left" w:pos="31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4110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154110">
              <w:rPr>
                <w:rFonts w:asciiTheme="majorBidi" w:hAnsiTheme="majorBidi" w:cstheme="majorBidi"/>
                <w:sz w:val="28"/>
                <w:cs/>
              </w:rPr>
              <w:t xml:space="preserve">ค้ำประกันโดยกรรมการของบริษัท และ บริษัท </w:t>
            </w:r>
            <w:r w:rsidRPr="00154110">
              <w:rPr>
                <w:rFonts w:asciiTheme="majorBidi" w:hAnsiTheme="majorBidi" w:cstheme="majorBidi" w:hint="cs"/>
                <w:sz w:val="28"/>
                <w:cs/>
              </w:rPr>
              <w:t>ออลล์ เอ็นเนอร์ยี่ แอนด์</w:t>
            </w:r>
            <w:r w:rsidRPr="00154110">
              <w:rPr>
                <w:rFonts w:asciiTheme="majorBidi" w:hAnsiTheme="majorBidi" w:cstheme="majorBidi"/>
                <w:sz w:val="28"/>
                <w:cs/>
              </w:rPr>
              <w:t xml:space="preserve"> ยูทิลิตี้ จำกัด (มหาชน)</w:t>
            </w:r>
            <w:r w:rsidRPr="00154110">
              <w:rPr>
                <w:rFonts w:asciiTheme="majorBidi" w:hAnsiTheme="majorBidi" w:cstheme="majorBidi" w:hint="cs"/>
                <w:sz w:val="28"/>
                <w:cs/>
              </w:rPr>
              <w:t xml:space="preserve"> (เดิมชื่อ “บริษัท เซเว่น ยูทิลิตี้ส์ แอนด์ พาวเวอร์ จำกัด (มหาชน)”)</w:t>
            </w:r>
          </w:p>
        </w:tc>
        <w:tc>
          <w:tcPr>
            <w:tcW w:w="2610" w:type="dxa"/>
            <w:shd w:val="clear" w:color="auto" w:fill="auto"/>
          </w:tcPr>
          <w:p w14:paraId="75820001" w14:textId="5BDAE6A8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  <w:p w14:paraId="6524D0BE" w14:textId="33C05B79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5068E45C" w14:textId="30D544DD" w:rsidR="001255DE" w:rsidRPr="00657820" w:rsidRDefault="00A90C07" w:rsidP="001255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90C07">
              <w:rPr>
                <w:rFonts w:asciiTheme="majorBidi" w:hAnsiTheme="majorBidi" w:cstheme="majorBidi" w:hint="eastAsia"/>
                <w:sz w:val="28"/>
              </w:rPr>
              <w:t>9,958</w:t>
            </w:r>
          </w:p>
        </w:tc>
        <w:tc>
          <w:tcPr>
            <w:tcW w:w="1350" w:type="dxa"/>
            <w:shd w:val="clear" w:color="auto" w:fill="auto"/>
          </w:tcPr>
          <w:p w14:paraId="630D875E" w14:textId="1D8BCB1E" w:rsidR="001255DE" w:rsidRPr="00657820" w:rsidRDefault="001255DE" w:rsidP="001255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11,703</w:t>
            </w:r>
          </w:p>
        </w:tc>
      </w:tr>
      <w:tr w:rsidR="00961031" w:rsidRPr="00657820" w14:paraId="4F78F016" w14:textId="77777777" w:rsidTr="00420563">
        <w:trPr>
          <w:trHeight w:val="2349"/>
        </w:trPr>
        <w:tc>
          <w:tcPr>
            <w:tcW w:w="1523" w:type="dxa"/>
            <w:shd w:val="clear" w:color="auto" w:fill="auto"/>
          </w:tcPr>
          <w:p w14:paraId="65E8F8DE" w14:textId="77777777" w:rsidR="001255DE" w:rsidRPr="00657820" w:rsidRDefault="001255DE" w:rsidP="001255DE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A048C5" w14:textId="64162638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3664" w:type="dxa"/>
            <w:shd w:val="clear" w:color="auto" w:fill="auto"/>
          </w:tcPr>
          <w:p w14:paraId="66FFAE24" w14:textId="7A377912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1 - 12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46F125B4" w14:textId="306CAD38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13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เป็นต้นไป จ่ายชำระคืนเงินต้น</w:t>
            </w:r>
            <w:r w:rsidR="004628C4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งวดละ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0.29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 พร้อมดอกเบี้ยภายใน</w:t>
            </w:r>
            <w:r w:rsidR="00154110" w:rsidRPr="00657820">
              <w:rPr>
                <w:rFonts w:asciiTheme="majorBidi" w:hAnsiTheme="majorBidi" w:cstheme="majorBidi"/>
                <w:sz w:val="28"/>
                <w:cs/>
              </w:rPr>
              <w:t>ระยะเวล</w:t>
            </w:r>
            <w:r w:rsidR="00376E09">
              <w:rPr>
                <w:rFonts w:asciiTheme="majorBidi" w:hAnsiTheme="majorBidi" w:cstheme="majorBidi" w:hint="cs"/>
                <w:sz w:val="28"/>
                <w:cs/>
              </w:rPr>
              <w:t xml:space="preserve">า </w:t>
            </w:r>
            <w:r w:rsidR="00376E09">
              <w:rPr>
                <w:rFonts w:asciiTheme="majorBidi" w:hAnsiTheme="majorBidi" w:cstheme="majorBidi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61148B86" w14:textId="5FBBE947" w:rsidR="001255DE" w:rsidRPr="00657820" w:rsidRDefault="001255DE" w:rsidP="001255D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shd w:val="clear" w:color="auto" w:fill="auto"/>
          </w:tcPr>
          <w:p w14:paraId="2BB804DF" w14:textId="09E9ACB0" w:rsidR="00154110" w:rsidRDefault="00154110" w:rsidP="008D7D16">
            <w:pPr>
              <w:pStyle w:val="ListParagraph"/>
              <w:numPr>
                <w:ilvl w:val="0"/>
                <w:numId w:val="10"/>
              </w:numPr>
              <w:tabs>
                <w:tab w:val="left" w:pos="22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0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4110">
              <w:rPr>
                <w:rFonts w:asciiTheme="majorBidi" w:hAnsiTheme="majorBidi" w:cstheme="majorBidi"/>
                <w:sz w:val="28"/>
                <w:cs/>
              </w:rPr>
              <w:t xml:space="preserve">ค้ำประกันโดยกรรมการของบริษัท และ บริษัท </w:t>
            </w:r>
            <w:r w:rsidRPr="00154110">
              <w:rPr>
                <w:rFonts w:asciiTheme="majorBidi" w:hAnsiTheme="majorBidi" w:cstheme="majorBidi" w:hint="cs"/>
                <w:sz w:val="28"/>
                <w:cs/>
              </w:rPr>
              <w:t>ออลล์ เอ็นเนอร์ยี่ แอนด์</w:t>
            </w:r>
            <w:r w:rsidRPr="00154110">
              <w:rPr>
                <w:rFonts w:asciiTheme="majorBidi" w:hAnsiTheme="majorBidi" w:cstheme="majorBidi"/>
                <w:sz w:val="28"/>
                <w:cs/>
              </w:rPr>
              <w:t xml:space="preserve"> ยูทิลิตี้ จำกัด (มหาชน)</w:t>
            </w:r>
            <w:r w:rsidRPr="00154110">
              <w:rPr>
                <w:rFonts w:asciiTheme="majorBidi" w:hAnsiTheme="majorBidi" w:cstheme="majorBidi" w:hint="cs"/>
                <w:sz w:val="28"/>
                <w:cs/>
              </w:rPr>
              <w:t xml:space="preserve"> (เดิมชื่อ “บริษัท เซเว่น ยูทิลิตี้ส์ แอนด์ พาวเวอร์ จำกัด (มหาชน)”)</w:t>
            </w:r>
          </w:p>
          <w:p w14:paraId="6C398B56" w14:textId="159FCD0E" w:rsidR="001255DE" w:rsidRPr="00657820" w:rsidRDefault="001255DE" w:rsidP="008D7D16">
            <w:pPr>
              <w:pStyle w:val="ListParagraph"/>
              <w:numPr>
                <w:ilvl w:val="0"/>
                <w:numId w:val="10"/>
              </w:numPr>
              <w:tabs>
                <w:tab w:val="left" w:pos="22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0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บริษัทประกันสินเชื่ออุตสาหกรรมขนาดย่อม</w:t>
            </w:r>
          </w:p>
        </w:tc>
        <w:tc>
          <w:tcPr>
            <w:tcW w:w="2610" w:type="dxa"/>
            <w:shd w:val="clear" w:color="auto" w:fill="auto"/>
          </w:tcPr>
          <w:p w14:paraId="08824D9F" w14:textId="606A1794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1 - 24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MLR - 1.50</w:t>
            </w:r>
          </w:p>
          <w:p w14:paraId="76A36583" w14:textId="73B7625C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25 - 94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MLR - 1.25</w:t>
            </w:r>
          </w:p>
        </w:tc>
        <w:tc>
          <w:tcPr>
            <w:tcW w:w="1376" w:type="dxa"/>
            <w:shd w:val="clear" w:color="auto" w:fill="auto"/>
          </w:tcPr>
          <w:p w14:paraId="757A5BC8" w14:textId="0D79E42D" w:rsidR="001255DE" w:rsidRPr="00657820" w:rsidRDefault="00A90C07" w:rsidP="001255DE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90C07">
              <w:rPr>
                <w:rFonts w:asciiTheme="majorBidi" w:hAnsiTheme="majorBidi" w:cstheme="majorBidi" w:hint="eastAsia"/>
                <w:sz w:val="28"/>
              </w:rPr>
              <w:t>16,748</w:t>
            </w:r>
          </w:p>
        </w:tc>
        <w:tc>
          <w:tcPr>
            <w:tcW w:w="1350" w:type="dxa"/>
            <w:shd w:val="clear" w:color="auto" w:fill="auto"/>
          </w:tcPr>
          <w:p w14:paraId="721FF7F9" w14:textId="5D6FDEA1" w:rsidR="001255DE" w:rsidRPr="00657820" w:rsidRDefault="001255DE" w:rsidP="001255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19,202</w:t>
            </w:r>
          </w:p>
        </w:tc>
      </w:tr>
      <w:tr w:rsidR="00961031" w:rsidRPr="00657820" w14:paraId="42C2C6AE" w14:textId="77777777" w:rsidTr="00420563">
        <w:tc>
          <w:tcPr>
            <w:tcW w:w="1523" w:type="dxa"/>
            <w:shd w:val="clear" w:color="auto" w:fill="auto"/>
          </w:tcPr>
          <w:p w14:paraId="2427578B" w14:textId="77777777" w:rsidR="001255DE" w:rsidRPr="00657820" w:rsidRDefault="001255DE" w:rsidP="001255DE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564405" w14:textId="3C76331E" w:rsidR="001255DE" w:rsidRPr="00657820" w:rsidRDefault="001255DE" w:rsidP="001255D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4,929</w:t>
            </w:r>
          </w:p>
        </w:tc>
        <w:tc>
          <w:tcPr>
            <w:tcW w:w="3664" w:type="dxa"/>
            <w:shd w:val="clear" w:color="auto" w:fill="auto"/>
          </w:tcPr>
          <w:p w14:paraId="233DDC64" w14:textId="73CCB295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1 - 4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4C7C2319" w14:textId="1A8444AA" w:rsidR="001255DE" w:rsidRPr="00657820" w:rsidRDefault="001255DE" w:rsidP="001255DE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เป็นต้นไป จ่ายชำระคืนเงินต้น</w:t>
            </w:r>
            <w:r w:rsidR="004628C4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งวดละ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0.065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 พร้อมดอกเบี้ยภายใน</w:t>
            </w:r>
            <w:r w:rsidR="00154110" w:rsidRPr="00657820">
              <w:rPr>
                <w:rFonts w:asciiTheme="majorBidi" w:hAnsiTheme="majorBidi" w:cstheme="majorBidi"/>
                <w:sz w:val="28"/>
                <w:cs/>
              </w:rPr>
              <w:t>ระยะเวลา</w:t>
            </w:r>
            <w:r w:rsidR="00376E0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3150" w:type="dxa"/>
            <w:shd w:val="clear" w:color="auto" w:fill="auto"/>
          </w:tcPr>
          <w:p w14:paraId="515B4129" w14:textId="74745BD2" w:rsidR="001255DE" w:rsidRPr="00DF2AD1" w:rsidRDefault="00956701" w:rsidP="00DF2A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 </w:t>
            </w:r>
            <w:r w:rsidR="001255DE" w:rsidRPr="00657820">
              <w:rPr>
                <w:rFonts w:asciiTheme="majorBidi" w:hAnsiTheme="majorBidi" w:cstheme="majorBidi"/>
                <w:sz w:val="28"/>
                <w:cs/>
              </w:rPr>
              <w:t xml:space="preserve">ค้ำประกันโดยกรรมการของบริษัท และ </w:t>
            </w:r>
            <w:r w:rsidR="00DF2AD1" w:rsidRPr="0040000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="00DF2AD1" w:rsidRPr="00400002">
              <w:rPr>
                <w:rFonts w:asciiTheme="majorBidi" w:hAnsiTheme="majorBidi" w:cstheme="majorBidi" w:hint="cs"/>
                <w:sz w:val="28"/>
                <w:cs/>
              </w:rPr>
              <w:t>ออลล์ เอ็นเนอร์ยี่ แอนด์</w:t>
            </w:r>
            <w:r w:rsidR="00DF2AD1" w:rsidRPr="00400002">
              <w:rPr>
                <w:rFonts w:asciiTheme="majorBidi" w:hAnsiTheme="majorBidi" w:cstheme="majorBidi"/>
                <w:sz w:val="28"/>
                <w:cs/>
              </w:rPr>
              <w:t xml:space="preserve"> ยูทิลิตี้ จำกัด (มหาชน)</w:t>
            </w:r>
            <w:r w:rsidR="006C7695" w:rsidRPr="0040000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F2AD1" w:rsidRPr="00400002">
              <w:rPr>
                <w:rFonts w:asciiTheme="majorBidi" w:hAnsiTheme="majorBidi" w:cstheme="majorBidi" w:hint="cs"/>
                <w:sz w:val="28"/>
                <w:cs/>
              </w:rPr>
              <w:t xml:space="preserve">(เดิมชื่อ “บริษัท เซเว่น ยูทิลิตี้ส์ แอนด์ พาวเวอร์ จำกัด (มหาชน)”) </w:t>
            </w:r>
          </w:p>
        </w:tc>
        <w:tc>
          <w:tcPr>
            <w:tcW w:w="2610" w:type="dxa"/>
            <w:shd w:val="clear" w:color="auto" w:fill="auto"/>
          </w:tcPr>
          <w:p w14:paraId="67B54F55" w14:textId="745CBDFD" w:rsidR="001255DE" w:rsidRPr="00657820" w:rsidRDefault="001255DE" w:rsidP="007730CB">
            <w:pPr>
              <w:tabs>
                <w:tab w:val="left" w:pos="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1 - 24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MRR - 2.75</w:t>
            </w:r>
          </w:p>
          <w:p w14:paraId="31B15149" w14:textId="5239FE5E" w:rsidR="001255DE" w:rsidRPr="00657820" w:rsidRDefault="001255DE" w:rsidP="007730CB">
            <w:pPr>
              <w:tabs>
                <w:tab w:val="left" w:pos="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25 - 36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MRR - 2.25</w:t>
            </w:r>
          </w:p>
          <w:p w14:paraId="7A883C73" w14:textId="74D18074" w:rsidR="001255DE" w:rsidRPr="00657820" w:rsidRDefault="001255DE" w:rsidP="007730CB">
            <w:pPr>
              <w:tabs>
                <w:tab w:val="left" w:pos="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37 - 48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MRR - 1.25</w:t>
            </w:r>
          </w:p>
          <w:p w14:paraId="34DF9BE2" w14:textId="2439CFEA" w:rsidR="001255DE" w:rsidRPr="00657820" w:rsidRDefault="001255DE" w:rsidP="007730CB">
            <w:pPr>
              <w:tabs>
                <w:tab w:val="left" w:pos="7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730C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งวด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ที่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49 - 94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MRR - 1</w:t>
            </w:r>
          </w:p>
        </w:tc>
        <w:tc>
          <w:tcPr>
            <w:tcW w:w="1376" w:type="dxa"/>
            <w:shd w:val="clear" w:color="auto" w:fill="auto"/>
          </w:tcPr>
          <w:p w14:paraId="016C0CB7" w14:textId="3CF8D07E" w:rsidR="001255DE" w:rsidRPr="00657820" w:rsidRDefault="00033BA2" w:rsidP="00C72093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33BA2">
              <w:rPr>
                <w:rFonts w:asciiTheme="majorBidi" w:hAnsiTheme="majorBidi" w:cstheme="majorBidi" w:hint="eastAsia"/>
                <w:sz w:val="28"/>
              </w:rPr>
              <w:t>3,854</w:t>
            </w:r>
          </w:p>
        </w:tc>
        <w:tc>
          <w:tcPr>
            <w:tcW w:w="1350" w:type="dxa"/>
            <w:shd w:val="clear" w:color="auto" w:fill="auto"/>
          </w:tcPr>
          <w:p w14:paraId="29307344" w14:textId="0A48893A" w:rsidR="001255DE" w:rsidRPr="00657820" w:rsidRDefault="001255DE" w:rsidP="001255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961031" w:rsidRPr="00657820" w14:paraId="76532EB2" w14:textId="77777777" w:rsidTr="00420563">
        <w:tc>
          <w:tcPr>
            <w:tcW w:w="1523" w:type="dxa"/>
            <w:shd w:val="clear" w:color="auto" w:fill="auto"/>
          </w:tcPr>
          <w:p w14:paraId="0862AB1A" w14:textId="232B6BFE" w:rsidR="00001258" w:rsidRPr="00657820" w:rsidRDefault="002B1593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  <w:r w:rsidRPr="00657820">
              <w:rPr>
                <w:rFonts w:asciiTheme="majorBidi" w:hAnsiTheme="majorBidi" w:cstheme="majorBidi"/>
                <w:sz w:val="28"/>
                <w:u w:val="single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ต่อ)</w:t>
            </w:r>
          </w:p>
        </w:tc>
        <w:tc>
          <w:tcPr>
            <w:tcW w:w="990" w:type="dxa"/>
            <w:shd w:val="clear" w:color="auto" w:fill="auto"/>
          </w:tcPr>
          <w:p w14:paraId="4C4AC781" w14:textId="77777777" w:rsidR="00001258" w:rsidRPr="00657820" w:rsidRDefault="00001258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64" w:type="dxa"/>
            <w:shd w:val="clear" w:color="auto" w:fill="auto"/>
          </w:tcPr>
          <w:p w14:paraId="6BD48F81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4923A6D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08D85D77" w14:textId="77777777" w:rsidR="00001258" w:rsidRPr="00657820" w:rsidRDefault="00001258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6F8646FD" w14:textId="77777777" w:rsidR="00001258" w:rsidRPr="00657820" w:rsidRDefault="00001258" w:rsidP="00C72093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5E50EC" w14:textId="77777777" w:rsidR="00001258" w:rsidRPr="00657820" w:rsidRDefault="00001258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4629" w:rsidRPr="00657820" w14:paraId="70410CC9" w14:textId="77777777" w:rsidTr="00420563">
        <w:tc>
          <w:tcPr>
            <w:tcW w:w="1523" w:type="dxa"/>
            <w:shd w:val="clear" w:color="auto" w:fill="auto"/>
          </w:tcPr>
          <w:p w14:paraId="33D952B9" w14:textId="077CBC16" w:rsidR="003F6287" w:rsidRPr="00657820" w:rsidRDefault="002B1593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พาวเวอร์ จำกัด</w:t>
            </w:r>
          </w:p>
        </w:tc>
        <w:tc>
          <w:tcPr>
            <w:tcW w:w="990" w:type="dxa"/>
            <w:shd w:val="clear" w:color="auto" w:fill="auto"/>
          </w:tcPr>
          <w:p w14:paraId="33475F38" w14:textId="57485595" w:rsidR="003F6287" w:rsidRPr="00657820" w:rsidRDefault="002B1593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3664" w:type="dxa"/>
            <w:shd w:val="clear" w:color="auto" w:fill="auto"/>
          </w:tcPr>
          <w:p w14:paraId="0D081ACF" w14:textId="77777777" w:rsidR="002B1593" w:rsidRPr="00657820" w:rsidRDefault="002B1593" w:rsidP="0015411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1 - 8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0AF93D56" w14:textId="77777777" w:rsidR="002B1593" w:rsidRPr="00657820" w:rsidRDefault="002B1593" w:rsidP="0015411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9 - 19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ชำระคืนเงินต้นพร้อมดอกเบี้ย โดยจ่าย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ชำระต่อเดือน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1.57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ล้านบาท </w:t>
            </w:r>
          </w:p>
          <w:p w14:paraId="16B2C052" w14:textId="77777777" w:rsidR="002B1593" w:rsidRPr="00657820" w:rsidRDefault="002B1593" w:rsidP="0015411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20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ได้มีการทำสัญญาขยายระยะเวลาออกไปอีก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เดือน โดยงวดที่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20 - 28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6288C67B" w14:textId="77777777" w:rsidR="002B1593" w:rsidRPr="00657820" w:rsidRDefault="002B1593" w:rsidP="0015411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29 - 55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ชำระคืนเงินต้นพร้อมดอกเบี้ย โดยจ่ายชำระต่อเดือน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1.57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28919B26" w14:textId="77777777" w:rsidR="004628C4" w:rsidRDefault="002B1593" w:rsidP="004628C4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56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ได้มีการทำสัญญาขยายระยะเวลาออกไปอีก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เดือน โดยงวดที่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56 - 67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ชำระแต่ดอกเบี้ยของเงินกู้ที่เบิกใช้ทุกสิ้นเดือน</w:t>
            </w:r>
          </w:p>
          <w:p w14:paraId="541CC348" w14:textId="756B1856" w:rsidR="003F6287" w:rsidRPr="004628C4" w:rsidRDefault="002B1593" w:rsidP="004628C4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628C4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4628C4">
              <w:rPr>
                <w:rFonts w:asciiTheme="majorBidi" w:hAnsiTheme="majorBidi" w:cstheme="majorBidi"/>
                <w:sz w:val="28"/>
              </w:rPr>
              <w:t xml:space="preserve">68 </w:t>
            </w:r>
            <w:r w:rsidRPr="004628C4">
              <w:rPr>
                <w:rFonts w:asciiTheme="majorBidi" w:hAnsiTheme="majorBidi" w:cstheme="majorBidi"/>
                <w:sz w:val="28"/>
                <w:cs/>
              </w:rPr>
              <w:t xml:space="preserve">เป็นต้นไป ชำระคืนเงินต้นพร้อมดอกเบี้ย โดยจ่ายชำระต่อเดือน </w:t>
            </w:r>
            <w:r w:rsidRPr="004628C4">
              <w:rPr>
                <w:rFonts w:asciiTheme="majorBidi" w:hAnsiTheme="majorBidi" w:cstheme="majorBidi"/>
                <w:sz w:val="28"/>
              </w:rPr>
              <w:t>1.07</w:t>
            </w:r>
            <w:r w:rsidRPr="004628C4">
              <w:rPr>
                <w:rFonts w:asciiTheme="majorBidi" w:hAnsiTheme="majorBidi" w:cstheme="majorBidi"/>
                <w:sz w:val="28"/>
                <w:cs/>
              </w:rPr>
              <w:t xml:space="preserve"> ล้านบาท ภายในระยะเวลา </w:t>
            </w:r>
            <w:r w:rsidRPr="004628C4">
              <w:rPr>
                <w:rFonts w:asciiTheme="majorBidi" w:hAnsiTheme="majorBidi" w:cstheme="majorBidi"/>
                <w:sz w:val="28"/>
              </w:rPr>
              <w:t>9</w:t>
            </w:r>
            <w:r w:rsidRPr="004628C4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  <w:r w:rsidRPr="004628C4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4628C4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3150" w:type="dxa"/>
            <w:shd w:val="clear" w:color="auto" w:fill="auto"/>
          </w:tcPr>
          <w:p w14:paraId="5B6C96DE" w14:textId="77777777" w:rsidR="002B1593" w:rsidRPr="00657820" w:rsidRDefault="002B1593" w:rsidP="00154110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ที่ดินและสิ่งปลูกสร้าง</w:t>
            </w:r>
          </w:p>
          <w:p w14:paraId="6FE4A999" w14:textId="24D92256" w:rsidR="002B1593" w:rsidRPr="00657820" w:rsidRDefault="002B1593" w:rsidP="00154110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ค้ำประกันโดยกรรมการของกลุ่มบริษัท</w:t>
            </w:r>
          </w:p>
          <w:p w14:paraId="6E7C761F" w14:textId="77777777" w:rsidR="003F6287" w:rsidRPr="00657820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324B4273" w14:textId="77777777" w:rsidR="002B1593" w:rsidRDefault="002B1593" w:rsidP="0015411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1 - 18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MLR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1</w:t>
            </w:r>
          </w:p>
          <w:p w14:paraId="0C4116F6" w14:textId="77777777" w:rsidR="002B1593" w:rsidRPr="00657820" w:rsidRDefault="002B1593" w:rsidP="0015411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19 - 30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z w:val="28"/>
              </w:rPr>
              <w:t>MLR - 1.50</w:t>
            </w:r>
          </w:p>
          <w:p w14:paraId="381AA566" w14:textId="77777777" w:rsidR="002B1593" w:rsidRPr="00657820" w:rsidRDefault="002B1593" w:rsidP="0015411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เป็นต้นไป อัตรา </w:t>
            </w:r>
            <w:r w:rsidRPr="00657820">
              <w:rPr>
                <w:rFonts w:asciiTheme="majorBidi" w:hAnsiTheme="majorBidi" w:cstheme="majorBidi"/>
                <w:sz w:val="28"/>
              </w:rPr>
              <w:t>MLR - 1</w:t>
            </w:r>
          </w:p>
          <w:p w14:paraId="7147FF36" w14:textId="77777777" w:rsidR="002B1593" w:rsidRPr="00657820" w:rsidRDefault="002B1593" w:rsidP="0015411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37CC82B7" w14:textId="7216AD8E" w:rsidR="003F6287" w:rsidRPr="00657820" w:rsidRDefault="002B1593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76" w:type="dxa"/>
            <w:tcBorders>
              <w:bottom w:val="nil"/>
            </w:tcBorders>
            <w:shd w:val="clear" w:color="auto" w:fill="auto"/>
          </w:tcPr>
          <w:p w14:paraId="3BBF7F45" w14:textId="6B0D1300" w:rsidR="003F6287" w:rsidRPr="00657820" w:rsidRDefault="002B1593" w:rsidP="00C72093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078D2">
              <w:rPr>
                <w:rFonts w:asciiTheme="majorBidi" w:hAnsiTheme="majorBidi" w:hint="eastAsia"/>
                <w:sz w:val="28"/>
                <w:cs/>
              </w:rPr>
              <w:t>3</w:t>
            </w:r>
            <w:r w:rsidRPr="00D078D2">
              <w:rPr>
                <w:rFonts w:asciiTheme="majorBidi" w:hAnsiTheme="majorBidi" w:cstheme="majorBidi" w:hint="eastAsia"/>
                <w:sz w:val="28"/>
              </w:rPr>
              <w:t>,</w:t>
            </w:r>
            <w:r w:rsidRPr="00D078D2">
              <w:rPr>
                <w:rFonts w:asciiTheme="majorBidi" w:hAnsiTheme="majorBidi" w:hint="eastAsia"/>
                <w:sz w:val="28"/>
                <w:cs/>
              </w:rPr>
              <w:t>263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C825D46" w14:textId="6F9ECEEC" w:rsidR="003F6287" w:rsidRPr="00657820" w:rsidRDefault="002B1593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10,546</w:t>
            </w:r>
          </w:p>
        </w:tc>
      </w:tr>
      <w:tr w:rsidR="00150731" w:rsidRPr="00657820" w14:paraId="608A0069" w14:textId="6AC3B32B" w:rsidTr="00420563">
        <w:tc>
          <w:tcPr>
            <w:tcW w:w="9327" w:type="dxa"/>
            <w:gridSpan w:val="4"/>
            <w:shd w:val="clear" w:color="auto" w:fill="auto"/>
          </w:tcPr>
          <w:p w14:paraId="0C70ECE7" w14:textId="1D373BAB" w:rsidR="00150731" w:rsidRPr="00657820" w:rsidRDefault="00150731" w:rsidP="001507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633D12B6" w14:textId="3E17410D" w:rsidR="00150731" w:rsidRPr="00657820" w:rsidRDefault="00150731" w:rsidP="00150731">
            <w:pPr>
              <w:tabs>
                <w:tab w:val="decimal" w:pos="108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  <w:shd w:val="clear" w:color="auto" w:fill="auto"/>
          </w:tcPr>
          <w:p w14:paraId="3903C42F" w14:textId="0F976556" w:rsidR="00150731" w:rsidRPr="00657820" w:rsidRDefault="00150731" w:rsidP="00F16A56">
            <w:pPr>
              <w:pBdr>
                <w:top w:val="single" w:sz="4" w:space="1" w:color="auto"/>
              </w:pBdr>
              <w:tabs>
                <w:tab w:val="decimal" w:pos="775"/>
                <w:tab w:val="decimal" w:pos="1081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33,823</w:t>
            </w:r>
          </w:p>
        </w:tc>
        <w:tc>
          <w:tcPr>
            <w:tcW w:w="1350" w:type="dxa"/>
            <w:tcBorders>
              <w:top w:val="nil"/>
            </w:tcBorders>
          </w:tcPr>
          <w:p w14:paraId="70BD7539" w14:textId="2F470E88" w:rsidR="00150731" w:rsidRPr="00B23DC9" w:rsidRDefault="00150731" w:rsidP="00F16A56">
            <w:pPr>
              <w:pBdr>
                <w:top w:val="single" w:sz="4" w:space="1" w:color="auto"/>
              </w:pBdr>
              <w:tabs>
                <w:tab w:val="decimal" w:pos="775"/>
                <w:tab w:val="decimal" w:pos="1081"/>
              </w:tabs>
              <w:jc w:val="right"/>
              <w:rPr>
                <w:rFonts w:asciiTheme="majorBidi" w:hAnsiTheme="majorBidi"/>
                <w:sz w:val="28"/>
              </w:rPr>
            </w:pPr>
            <w:r w:rsidRPr="00B23DC9">
              <w:rPr>
                <w:rFonts w:asciiTheme="majorBidi" w:hAnsiTheme="majorBidi"/>
                <w:sz w:val="28"/>
              </w:rPr>
              <w:t>45,898</w:t>
            </w:r>
          </w:p>
        </w:tc>
      </w:tr>
      <w:tr w:rsidR="00150731" w:rsidRPr="00657820" w14:paraId="2116A914" w14:textId="3B266886" w:rsidTr="00420563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327" w:type="dxa"/>
            <w:gridSpan w:val="4"/>
            <w:shd w:val="clear" w:color="auto" w:fill="auto"/>
          </w:tcPr>
          <w:p w14:paraId="4FD6D16C" w14:textId="440C6517" w:rsidR="00150731" w:rsidRPr="00657820" w:rsidRDefault="00150731" w:rsidP="00150731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610" w:type="dxa"/>
            <w:tcBorders>
              <w:top w:val="nil"/>
            </w:tcBorders>
            <w:shd w:val="clear" w:color="auto" w:fill="auto"/>
          </w:tcPr>
          <w:p w14:paraId="7F2CF64B" w14:textId="77777777" w:rsidR="00150731" w:rsidRPr="00657820" w:rsidRDefault="00150731" w:rsidP="001507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  <w:shd w:val="clear" w:color="auto" w:fill="auto"/>
          </w:tcPr>
          <w:p w14:paraId="7AF1A82F" w14:textId="4839E7E0" w:rsidR="00150731" w:rsidRPr="00657820" w:rsidRDefault="00150731" w:rsidP="000820EF">
            <w:pPr>
              <w:tabs>
                <w:tab w:val="decimal" w:pos="775"/>
                <w:tab w:val="decimal" w:pos="1081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E72FA7">
              <w:rPr>
                <w:rFonts w:asciiTheme="majorBidi" w:hAnsiTheme="majorBidi" w:hint="eastAsia"/>
                <w:sz w:val="28"/>
                <w:cs/>
              </w:rPr>
              <w:t>(8</w:t>
            </w:r>
            <w:r w:rsidRPr="00E72FA7">
              <w:rPr>
                <w:rFonts w:asciiTheme="majorBidi" w:hAnsiTheme="majorBidi" w:cstheme="majorBidi" w:hint="eastAsia"/>
                <w:sz w:val="28"/>
              </w:rPr>
              <w:t>,</w:t>
            </w:r>
            <w:r w:rsidRPr="00E72FA7">
              <w:rPr>
                <w:rFonts w:asciiTheme="majorBidi" w:hAnsiTheme="majorBidi" w:hint="eastAsia"/>
                <w:sz w:val="28"/>
                <w:cs/>
              </w:rPr>
              <w:t>362)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7A1D4D" w14:textId="46068BB5" w:rsidR="00150731" w:rsidRPr="0010120F" w:rsidRDefault="00150731" w:rsidP="000820EF">
            <w:pPr>
              <w:tabs>
                <w:tab w:val="decimal" w:pos="775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0120F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15</w:t>
            </w:r>
            <w:r w:rsidRPr="0010120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348</w:t>
            </w:r>
            <w:r w:rsidRPr="0010120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50731" w:rsidRPr="00657820" w14:paraId="668D12B8" w14:textId="77777777" w:rsidTr="00420563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327" w:type="dxa"/>
            <w:gridSpan w:val="4"/>
            <w:shd w:val="clear" w:color="auto" w:fill="auto"/>
          </w:tcPr>
          <w:p w14:paraId="6FE76E29" w14:textId="413DC66E" w:rsidR="00150731" w:rsidRDefault="00150731" w:rsidP="00150731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เงินกู้ยืมระยะยาวจากสถาบันทางการเงิน - สุทธิจากส่วนที่ถึงกำหนดชำระภายในหนึ่งปี</w:t>
            </w:r>
          </w:p>
        </w:tc>
        <w:tc>
          <w:tcPr>
            <w:tcW w:w="2610" w:type="dxa"/>
            <w:tcBorders>
              <w:top w:val="nil"/>
            </w:tcBorders>
            <w:shd w:val="clear" w:color="auto" w:fill="auto"/>
          </w:tcPr>
          <w:p w14:paraId="1C7A1C86" w14:textId="77777777" w:rsidR="00150731" w:rsidRPr="00657820" w:rsidRDefault="00150731" w:rsidP="001507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  <w:shd w:val="clear" w:color="auto" w:fill="auto"/>
          </w:tcPr>
          <w:p w14:paraId="13A4FD73" w14:textId="79F252A2" w:rsidR="00150731" w:rsidRPr="003B6A35" w:rsidRDefault="00150731" w:rsidP="00F16A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1"/>
              </w:tabs>
              <w:ind w:right="96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3B6A35">
              <w:rPr>
                <w:rFonts w:asciiTheme="majorBidi" w:hAnsiTheme="majorBidi" w:hint="eastAsia"/>
                <w:b/>
                <w:bCs/>
                <w:sz w:val="28"/>
                <w:cs/>
              </w:rPr>
              <w:t>25</w:t>
            </w:r>
            <w:r w:rsidRPr="003B6A35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3B6A35">
              <w:rPr>
                <w:rFonts w:asciiTheme="majorBidi" w:hAnsiTheme="majorBidi" w:hint="eastAsia"/>
                <w:b/>
                <w:bCs/>
                <w:sz w:val="28"/>
                <w:cs/>
              </w:rPr>
              <w:t>461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9BE42B" w14:textId="60590789" w:rsidR="00150731" w:rsidRPr="003B6A35" w:rsidRDefault="00150731" w:rsidP="00420563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ind w:left="23" w:right="86" w:hanging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6A35">
              <w:rPr>
                <w:rFonts w:asciiTheme="majorBidi" w:hAnsiTheme="majorBidi" w:cstheme="majorBidi"/>
                <w:b/>
                <w:bCs/>
                <w:sz w:val="28"/>
              </w:rPr>
              <w:t>30,550</w:t>
            </w:r>
          </w:p>
        </w:tc>
      </w:tr>
    </w:tbl>
    <w:p w14:paraId="05168901" w14:textId="77777777" w:rsidR="00770484" w:rsidRPr="00657820" w:rsidRDefault="00770484" w:rsidP="00B44C83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  <w:sectPr w:rsidR="00770484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FF9E7D1" w14:textId="03FE1128" w:rsidR="00770484" w:rsidRPr="00A21D34" w:rsidRDefault="00770484" w:rsidP="00B415B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A21D34">
        <w:rPr>
          <w:rFonts w:asciiTheme="majorBidi" w:hAnsiTheme="majorBidi" w:cstheme="majorBidi"/>
          <w:color w:val="000000"/>
          <w:sz w:val="28"/>
          <w:cs/>
        </w:rPr>
        <w:t>การเปลี่ยนแปลงของบัญชีเงินกู้ยืมระยะยาว</w:t>
      </w:r>
      <w:r w:rsidR="00C61930" w:rsidRPr="00A21D34">
        <w:rPr>
          <w:rFonts w:asciiTheme="majorBidi" w:hAnsiTheme="majorBidi" w:cstheme="majorBidi"/>
          <w:color w:val="000000"/>
          <w:sz w:val="28"/>
          <w:cs/>
        </w:rPr>
        <w:t>จากสถาบันการเงิน</w:t>
      </w:r>
      <w:r w:rsidRPr="00A21D34">
        <w:rPr>
          <w:rFonts w:asciiTheme="majorBidi" w:hAnsiTheme="majorBidi" w:cstheme="majorBidi"/>
          <w:color w:val="000000"/>
          <w:sz w:val="28"/>
          <w:cs/>
        </w:rPr>
        <w:t xml:space="preserve"> สำหรับปีสิ้นสุดวันที่</w:t>
      </w:r>
      <w:r w:rsidRPr="00A21D34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A21D34">
        <w:rPr>
          <w:rFonts w:asciiTheme="majorBidi" w:hAnsiTheme="majorBidi" w:cstheme="majorBidi"/>
          <w:color w:val="000000"/>
          <w:sz w:val="28"/>
        </w:rPr>
        <w:t xml:space="preserve">31 </w:t>
      </w:r>
      <w:r w:rsidRPr="00A21D34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A21D34">
        <w:rPr>
          <w:rFonts w:asciiTheme="majorBidi" w:hAnsiTheme="majorBidi" w:cstheme="majorBidi"/>
          <w:color w:val="000000"/>
          <w:sz w:val="28"/>
        </w:rPr>
        <w:t>256</w:t>
      </w:r>
      <w:r w:rsidR="00BA56E1" w:rsidRPr="00A21D34">
        <w:rPr>
          <w:rFonts w:asciiTheme="majorBidi" w:hAnsiTheme="majorBidi" w:cstheme="majorBidi"/>
          <w:color w:val="000000"/>
          <w:sz w:val="28"/>
        </w:rPr>
        <w:t>7</w:t>
      </w:r>
      <w:r w:rsidRPr="00A21D34">
        <w:rPr>
          <w:rFonts w:asciiTheme="majorBidi" w:hAnsiTheme="majorBidi" w:cstheme="majorBidi"/>
          <w:color w:val="000000"/>
          <w:sz w:val="28"/>
        </w:rPr>
        <w:t xml:space="preserve"> </w:t>
      </w:r>
      <w:r w:rsidRPr="00A21D34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21D34">
        <w:rPr>
          <w:rFonts w:asciiTheme="majorBidi" w:hAnsiTheme="majorBidi" w:cstheme="majorBidi"/>
          <w:color w:val="000000"/>
          <w:sz w:val="28"/>
        </w:rPr>
        <w:t>256</w:t>
      </w:r>
      <w:r w:rsidR="00BA56E1" w:rsidRPr="00A21D34">
        <w:rPr>
          <w:rFonts w:asciiTheme="majorBidi" w:hAnsiTheme="majorBidi" w:cstheme="majorBidi"/>
          <w:color w:val="000000"/>
          <w:sz w:val="28"/>
        </w:rPr>
        <w:t>6</w:t>
      </w:r>
      <w:r w:rsidR="00A21D34">
        <w:rPr>
          <w:rFonts w:asciiTheme="majorBidi" w:hAnsiTheme="majorBidi" w:cstheme="majorBidi"/>
          <w:color w:val="000000"/>
          <w:sz w:val="28"/>
        </w:rPr>
        <w:t xml:space="preserve">      </w:t>
      </w:r>
      <w:r w:rsidR="008B25F3" w:rsidRPr="00A21D34">
        <w:rPr>
          <w:rFonts w:asciiTheme="majorBidi" w:hAnsiTheme="majorBidi" w:cstheme="majorBidi"/>
          <w:color w:val="000000"/>
          <w:sz w:val="28"/>
          <w:cs/>
        </w:rPr>
        <w:t xml:space="preserve">   </w:t>
      </w:r>
      <w:r w:rsidRPr="00A21D34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  <w:r w:rsidR="00B415BA" w:rsidRPr="00A21D34">
        <w:rPr>
          <w:rFonts w:asciiTheme="majorBidi" w:hAnsiTheme="majorBidi" w:cstheme="majorBidi"/>
          <w:color w:val="000000"/>
          <w:sz w:val="28"/>
        </w:rPr>
        <w:t xml:space="preserve"> </w:t>
      </w:r>
      <w:r w:rsidRPr="00A21D34">
        <w:rPr>
          <w:rFonts w:asciiTheme="majorBidi" w:hAnsiTheme="majorBidi" w:cstheme="majorBidi"/>
          <w:color w:val="000000"/>
          <w:sz w:val="28"/>
        </w:rPr>
        <w:t>(</w:t>
      </w:r>
      <w:r w:rsidRPr="00A21D34">
        <w:rPr>
          <w:rFonts w:asciiTheme="majorBidi" w:hAnsiTheme="majorBidi" w:cstheme="majorBidi"/>
          <w:color w:val="000000"/>
          <w:sz w:val="28"/>
          <w:cs/>
        </w:rPr>
        <w:t>งบการเงินเฉพาะกิจการ</w:t>
      </w:r>
      <w:r w:rsidRPr="00A21D34">
        <w:rPr>
          <w:rFonts w:asciiTheme="majorBidi" w:hAnsiTheme="majorBidi" w:cstheme="majorBidi"/>
          <w:color w:val="000000"/>
          <w:sz w:val="28"/>
        </w:rPr>
        <w:t>:</w:t>
      </w:r>
      <w:r w:rsidRPr="00A21D34">
        <w:rPr>
          <w:rFonts w:asciiTheme="majorBidi" w:hAnsiTheme="majorBidi" w:cstheme="majorBidi"/>
          <w:color w:val="000000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770484" w:rsidRPr="00657820" w14:paraId="10235B09" w14:textId="77777777" w:rsidTr="00E934FC">
        <w:tc>
          <w:tcPr>
            <w:tcW w:w="6300" w:type="dxa"/>
            <w:vAlign w:val="bottom"/>
          </w:tcPr>
          <w:p w14:paraId="213EFC8B" w14:textId="77777777" w:rsidR="00770484" w:rsidRPr="00657820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6B1C25" w14:textId="77777777" w:rsidR="00770484" w:rsidRPr="00657820" w:rsidRDefault="00770484" w:rsidP="000D313F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770484" w:rsidRPr="00657820" w14:paraId="3AE47F34" w14:textId="77777777" w:rsidTr="00E934FC">
        <w:tc>
          <w:tcPr>
            <w:tcW w:w="6300" w:type="dxa"/>
            <w:vAlign w:val="bottom"/>
          </w:tcPr>
          <w:p w14:paraId="37682676" w14:textId="77777777" w:rsidR="00770484" w:rsidRPr="00657820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984D91" w14:textId="77777777" w:rsidR="00770484" w:rsidRPr="00657820" w:rsidRDefault="00770484" w:rsidP="000D313F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A56E1" w:rsidRPr="00657820" w14:paraId="46D8D0DC" w14:textId="77777777" w:rsidTr="00E934FC">
        <w:tc>
          <w:tcPr>
            <w:tcW w:w="6300" w:type="dxa"/>
            <w:vAlign w:val="bottom"/>
          </w:tcPr>
          <w:p w14:paraId="6AF0CB53" w14:textId="77777777" w:rsidR="00BA56E1" w:rsidRPr="00657820" w:rsidRDefault="00BA56E1" w:rsidP="00BA56E1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B51C66" w14:textId="095D1ED4" w:rsidR="00BA56E1" w:rsidRPr="00657820" w:rsidRDefault="00BA56E1" w:rsidP="00BA56E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90F4899" w14:textId="77777777" w:rsidR="00BA56E1" w:rsidRPr="00657820" w:rsidRDefault="00BA56E1" w:rsidP="00BA56E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103BB" w14:textId="3E74FD4F" w:rsidR="00BA56E1" w:rsidRPr="00657820" w:rsidRDefault="00BA56E1" w:rsidP="00BA56E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A56E1" w:rsidRPr="00657820" w14:paraId="2FE593A7" w14:textId="77777777" w:rsidTr="00E934FC">
        <w:tc>
          <w:tcPr>
            <w:tcW w:w="6300" w:type="dxa"/>
            <w:vAlign w:val="bottom"/>
          </w:tcPr>
          <w:p w14:paraId="06D15D0B" w14:textId="77777777" w:rsidR="00BA56E1" w:rsidRPr="00657820" w:rsidRDefault="00BA56E1" w:rsidP="00BA56E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2FA9" w14:textId="21A3CCE7" w:rsidR="00BA56E1" w:rsidRPr="00657820" w:rsidRDefault="00C97851" w:rsidP="00BA56E1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97851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45</w:t>
            </w:r>
            <w:r w:rsidRPr="00C97851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C97851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619036DE" w14:textId="77777777" w:rsidR="00BA56E1" w:rsidRPr="00657820" w:rsidRDefault="00BA56E1" w:rsidP="00BA56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BFA2" w14:textId="48A39764" w:rsidR="00BA56E1" w:rsidRPr="00657820" w:rsidRDefault="00BA56E1" w:rsidP="00BA56E1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BA56E1" w:rsidRPr="00657820" w14:paraId="71F086F0" w14:textId="77777777" w:rsidTr="00E934FC">
        <w:tc>
          <w:tcPr>
            <w:tcW w:w="6300" w:type="dxa"/>
            <w:vAlign w:val="bottom"/>
          </w:tcPr>
          <w:p w14:paraId="155E336E" w14:textId="634D9D64" w:rsidR="00BA56E1" w:rsidRPr="00657820" w:rsidRDefault="00BA56E1" w:rsidP="00BA56E1">
            <w:pPr>
              <w:tabs>
                <w:tab w:val="left" w:pos="360"/>
                <w:tab w:val="left" w:pos="510"/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7BA8E" w14:textId="6C910DDD" w:rsidR="00BA56E1" w:rsidRPr="00657820" w:rsidRDefault="00C97851" w:rsidP="00BA56E1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CD140" w14:textId="77777777" w:rsidR="00BA56E1" w:rsidRPr="00657820" w:rsidRDefault="00BA56E1" w:rsidP="00BA56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43ACB" w14:textId="0EA9C73E" w:rsidR="00BA56E1" w:rsidRPr="00657820" w:rsidRDefault="00BA56E1" w:rsidP="00BA56E1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5,000</w:t>
            </w:r>
          </w:p>
        </w:tc>
      </w:tr>
      <w:tr w:rsidR="00BA56E1" w:rsidRPr="00657820" w14:paraId="3D858751" w14:textId="77777777" w:rsidTr="00E934FC">
        <w:tc>
          <w:tcPr>
            <w:tcW w:w="6300" w:type="dxa"/>
            <w:vAlign w:val="bottom"/>
          </w:tcPr>
          <w:p w14:paraId="33759582" w14:textId="0D162804" w:rsidR="00BA56E1" w:rsidRPr="00657820" w:rsidRDefault="00BA56E1" w:rsidP="00BA56E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5A7E" w14:textId="7B9760E3" w:rsidR="00BA56E1" w:rsidRPr="00657820" w:rsidRDefault="00C97851" w:rsidP="00BA56E1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97851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(12</w:t>
            </w:r>
            <w:r w:rsidRPr="00C97851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C97851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075)</w:t>
            </w:r>
          </w:p>
        </w:tc>
        <w:tc>
          <w:tcPr>
            <w:tcW w:w="90" w:type="dxa"/>
            <w:shd w:val="clear" w:color="auto" w:fill="auto"/>
          </w:tcPr>
          <w:p w14:paraId="1F9D6B71" w14:textId="77777777" w:rsidR="00BA56E1" w:rsidRPr="00657820" w:rsidRDefault="00BA56E1" w:rsidP="00BA56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9574" w14:textId="0CA837A3" w:rsidR="00BA56E1" w:rsidRPr="00657820" w:rsidRDefault="00BA56E1" w:rsidP="00BA56E1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(45,817)</w:t>
            </w:r>
          </w:p>
        </w:tc>
      </w:tr>
      <w:tr w:rsidR="00BA56E1" w:rsidRPr="00657820" w14:paraId="79670783" w14:textId="77777777" w:rsidTr="00E934FC">
        <w:tc>
          <w:tcPr>
            <w:tcW w:w="6300" w:type="dxa"/>
            <w:vAlign w:val="bottom"/>
          </w:tcPr>
          <w:p w14:paraId="46A4F1C9" w14:textId="77777777" w:rsidR="00BA56E1" w:rsidRPr="00657820" w:rsidRDefault="00BA56E1" w:rsidP="00BA56E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C912C" w14:textId="0AD92E90" w:rsidR="00BA56E1" w:rsidRPr="00657820" w:rsidRDefault="00EE3B16" w:rsidP="00BA56E1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EE3B16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33,823</w:t>
            </w:r>
          </w:p>
        </w:tc>
        <w:tc>
          <w:tcPr>
            <w:tcW w:w="90" w:type="dxa"/>
            <w:shd w:val="clear" w:color="auto" w:fill="auto"/>
          </w:tcPr>
          <w:p w14:paraId="68BA2710" w14:textId="77777777" w:rsidR="00BA56E1" w:rsidRPr="00657820" w:rsidRDefault="00BA56E1" w:rsidP="00BA56E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8819" w14:textId="2542D944" w:rsidR="00BA56E1" w:rsidRPr="00657820" w:rsidRDefault="00BA56E1" w:rsidP="00BA56E1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45,898</w:t>
            </w:r>
          </w:p>
        </w:tc>
      </w:tr>
    </w:tbl>
    <w:p w14:paraId="00982408" w14:textId="77777777" w:rsidR="00770484" w:rsidRPr="00657820" w:rsidRDefault="00770484" w:rsidP="00160CCB">
      <w:pPr>
        <w:tabs>
          <w:tab w:val="left" w:pos="900"/>
          <w:tab w:val="left" w:pos="2160"/>
        </w:tabs>
        <w:ind w:hanging="360"/>
        <w:rPr>
          <w:rFonts w:asciiTheme="majorBidi" w:eastAsia="Times New Roman" w:hAnsiTheme="majorBidi" w:cstheme="majorBidi"/>
          <w:b/>
          <w:bCs/>
          <w:sz w:val="28"/>
        </w:rPr>
      </w:pPr>
    </w:p>
    <w:p w14:paraId="186E3808" w14:textId="183FC00A" w:rsidR="001F3FB6" w:rsidRPr="00657820" w:rsidRDefault="001F3FB6" w:rsidP="001156E3">
      <w:pPr>
        <w:pStyle w:val="ListParagraph"/>
        <w:numPr>
          <w:ilvl w:val="0"/>
          <w:numId w:val="25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เงินกู้ยืมระยะสั้นและเงินกู้ยืมระยะยาว</w:t>
      </w:r>
    </w:p>
    <w:p w14:paraId="1D96940F" w14:textId="4F7AC7BD" w:rsidR="006D0861" w:rsidRPr="00CC1F04" w:rsidRDefault="00A94CAB" w:rsidP="001F3FB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C1F04">
        <w:rPr>
          <w:rFonts w:asciiTheme="majorBidi" w:hAnsiTheme="majorBidi" w:cstheme="majorBidi"/>
          <w:color w:val="000000"/>
          <w:sz w:val="28"/>
          <w:cs/>
        </w:rPr>
        <w:t>เงินกู้ยืมระยะสั้นและเงินกู้ยืมระยะยาว ณ วันที่</w:t>
      </w:r>
      <w:r w:rsidRPr="00CC1F04">
        <w:rPr>
          <w:rFonts w:asciiTheme="majorBidi" w:hAnsiTheme="majorBidi" w:cstheme="majorBidi"/>
          <w:color w:val="000000"/>
          <w:sz w:val="28"/>
        </w:rPr>
        <w:t xml:space="preserve"> 31 </w:t>
      </w:r>
      <w:r w:rsidRPr="00CC1F04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CC1F04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132B03" w:rsidRPr="00CC1F04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BA56E1" w:rsidRPr="00CC1F04">
        <w:rPr>
          <w:rFonts w:asciiTheme="majorBidi" w:hAnsiTheme="majorBidi" w:cstheme="majorBidi"/>
          <w:color w:val="000000"/>
          <w:sz w:val="28"/>
          <w:lang w:val="en-GB"/>
        </w:rPr>
        <w:t>7</w:t>
      </w:r>
      <w:r w:rsidR="00132B03" w:rsidRPr="00CC1F04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132B03" w:rsidRPr="00CC1F04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132B03" w:rsidRPr="00CC1F04">
        <w:rPr>
          <w:rFonts w:asciiTheme="majorBidi" w:hAnsiTheme="majorBidi" w:cstheme="majorBidi"/>
          <w:color w:val="000000"/>
          <w:sz w:val="28"/>
        </w:rPr>
        <w:t>256</w:t>
      </w:r>
      <w:r w:rsidR="00BA56E1" w:rsidRPr="00CC1F04">
        <w:rPr>
          <w:rFonts w:asciiTheme="majorBidi" w:hAnsiTheme="majorBidi" w:cstheme="majorBidi"/>
          <w:color w:val="000000"/>
          <w:sz w:val="28"/>
        </w:rPr>
        <w:t>6</w:t>
      </w:r>
      <w:r w:rsidR="00132B03" w:rsidRPr="00CC1F04">
        <w:rPr>
          <w:rFonts w:asciiTheme="majorBidi" w:hAnsiTheme="majorBidi" w:cstheme="majorBidi"/>
          <w:color w:val="000000"/>
          <w:sz w:val="28"/>
        </w:rPr>
        <w:t xml:space="preserve"> </w:t>
      </w:r>
      <w:r w:rsidRPr="00CC1F04">
        <w:rPr>
          <w:rFonts w:asciiTheme="majorBidi" w:hAnsiTheme="majorBidi" w:cstheme="majorBidi"/>
          <w:color w:val="000000"/>
          <w:sz w:val="28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90"/>
        <w:gridCol w:w="90"/>
        <w:gridCol w:w="1070"/>
        <w:gridCol w:w="100"/>
        <w:gridCol w:w="900"/>
        <w:gridCol w:w="90"/>
        <w:gridCol w:w="900"/>
        <w:gridCol w:w="90"/>
        <w:gridCol w:w="900"/>
        <w:gridCol w:w="90"/>
        <w:gridCol w:w="905"/>
      </w:tblGrid>
      <w:tr w:rsidR="008C1F16" w:rsidRPr="00657820" w14:paraId="7E1930AF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17F28B9" w14:textId="77777777" w:rsidR="008C1F16" w:rsidRPr="00657820" w:rsidRDefault="008C1F16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4A3C2A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2F3DE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8278F8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</w:tcPr>
          <w:p w14:paraId="47679C75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EA1097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right w:val="nil"/>
            </w:tcBorders>
          </w:tcPr>
          <w:p w14:paraId="6A8B53C2" w14:textId="5FE0B374" w:rsidR="008C1F16" w:rsidRPr="00657820" w:rsidRDefault="00B674BC" w:rsidP="00B674B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8C1F16" w:rsidRPr="00657820">
              <w:rPr>
                <w:rFonts w:asciiTheme="majorBidi" w:hAnsiTheme="majorBidi" w:cstheme="majorBidi"/>
                <w:sz w:val="28"/>
              </w:rPr>
              <w:t>(</w:t>
            </w:r>
            <w:r w:rsidR="008C1F16"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C1F16"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8C1F16"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="008C1F16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4051" w:rsidRPr="00657820" w14:paraId="3C58F6FD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4381A1" w14:textId="77777777" w:rsidR="00F64051" w:rsidRPr="00657820" w:rsidRDefault="00F64051" w:rsidP="00A94AB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5" w:name="_Hlk70918995"/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0BB3B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93AF" w14:textId="02E942ED" w:rsidR="00F64051" w:rsidRPr="00657820" w:rsidRDefault="002C171E" w:rsidP="00A94AB4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F64051" w:rsidRPr="00657820">
              <w:rPr>
                <w:rFonts w:asciiTheme="majorBidi" w:hAnsiTheme="majorBidi" w:cstheme="majorBidi"/>
                <w:sz w:val="28"/>
              </w:rPr>
              <w:t>(</w:t>
            </w:r>
            <w:r w:rsidR="00F64051" w:rsidRPr="0065782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="00F64051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F4D84D4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20FBDB" w14:textId="49E2565E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6AD588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4D269" w14:textId="3312DA92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bookmarkEnd w:id="5"/>
      <w:tr w:rsidR="00BA56E1" w:rsidRPr="00657820" w14:paraId="23B3B948" w14:textId="77777777" w:rsidTr="00BA56E1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81084" w14:textId="77777777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6E722B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EA9C5" w14:textId="44C7499C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D5B7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A9D95" w14:textId="132E25C3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0E4C1747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5B079" w14:textId="6D771676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D5D7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EB88AD" w14:textId="19ACC003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E71A29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34B0B" w14:textId="49694EAB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C2CF05" w14:textId="77777777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CCD7B" w14:textId="61411360" w:rsidR="00BA56E1" w:rsidRPr="00657820" w:rsidRDefault="00BA56E1" w:rsidP="00BA56E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A56E1" w:rsidRPr="00657820" w14:paraId="1C521DED" w14:textId="77777777" w:rsidTr="00BA56E1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13B52EF3" w14:textId="77777777" w:rsidR="00BA56E1" w:rsidRPr="00657820" w:rsidRDefault="00BA56E1" w:rsidP="00BA56E1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40D7D194" w14:textId="26F03D23" w:rsidR="00BA56E1" w:rsidRPr="00657820" w:rsidRDefault="00BA56E1" w:rsidP="00BA56E1">
            <w:pPr>
              <w:ind w:left="355" w:hanging="4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C1F04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28FED1D" w14:textId="77777777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83CE9" w14:textId="4B0ACD37" w:rsidR="00BA56E1" w:rsidRPr="00657820" w:rsidRDefault="004B6DBA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322F9C" w:rsidRPr="00657820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7.05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5AC82" w14:textId="77777777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C659" w14:textId="70D31C78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5513D58" w14:textId="77777777" w:rsidR="00BA56E1" w:rsidRPr="00657820" w:rsidRDefault="00BA56E1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B19DC" w14:textId="414EC648" w:rsidR="00BA56E1" w:rsidRPr="00657820" w:rsidRDefault="004B6DBA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0BCBF0" w14:textId="77777777" w:rsidR="00BA56E1" w:rsidRPr="00657820" w:rsidRDefault="00BA56E1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B86D0" w14:textId="540A24B1" w:rsidR="00BA56E1" w:rsidRPr="00657820" w:rsidRDefault="00BA56E1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F9E1E" w14:textId="77777777" w:rsidR="00BA56E1" w:rsidRPr="00657820" w:rsidRDefault="00BA56E1" w:rsidP="00BA56E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1ECD1" w14:textId="715C6D6D" w:rsidR="00BA56E1" w:rsidRPr="00657820" w:rsidRDefault="007376C6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82,260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D6FAF2" w14:textId="77777777" w:rsidR="00BA56E1" w:rsidRPr="00657820" w:rsidRDefault="00BA56E1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D65FAC5" w14:textId="17301149" w:rsidR="00BA56E1" w:rsidRPr="00657820" w:rsidRDefault="00BA56E1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BA56E1" w:rsidRPr="00657820" w14:paraId="34A9AB7F" w14:textId="77777777" w:rsidTr="00BA56E1">
        <w:tc>
          <w:tcPr>
            <w:tcW w:w="2970" w:type="dxa"/>
            <w:tcBorders>
              <w:right w:val="nil"/>
            </w:tcBorders>
          </w:tcPr>
          <w:p w14:paraId="1552D615" w14:textId="77777777" w:rsidR="00BA56E1" w:rsidRPr="00657820" w:rsidRDefault="00BA56E1" w:rsidP="00BA56E1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5EB93F6" w14:textId="1066F35C" w:rsidR="00BA56E1" w:rsidRPr="00657820" w:rsidRDefault="00BA56E1" w:rsidP="00BA56E1">
            <w:pPr>
              <w:ind w:left="355" w:hanging="6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C1F04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5997FDE9" w14:textId="77777777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4C0AB" w14:textId="36744137" w:rsidR="00BA56E1" w:rsidRPr="00657820" w:rsidRDefault="004B6DBA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01E9C" w14:textId="77777777" w:rsidR="00BA56E1" w:rsidRPr="00657820" w:rsidRDefault="00BA56E1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3333E" w14:textId="1180AA75" w:rsidR="00BA56E1" w:rsidRPr="00657820" w:rsidRDefault="007872AD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A01B2EF" w14:textId="77777777" w:rsidR="00BA56E1" w:rsidRPr="00657820" w:rsidRDefault="00BA56E1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3366" w14:textId="54E9C7A1" w:rsidR="00BA56E1" w:rsidRPr="00657820" w:rsidRDefault="004B6DBA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D288DA" w14:textId="77777777" w:rsidR="00BA56E1" w:rsidRPr="00657820" w:rsidRDefault="00BA56E1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8E0E5" w14:textId="2882F436" w:rsidR="00BA56E1" w:rsidRPr="00657820" w:rsidRDefault="00BA56E1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3898E5" w14:textId="77777777" w:rsidR="00BA56E1" w:rsidRPr="00657820" w:rsidRDefault="00BA56E1" w:rsidP="00BA56E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4BA8" w14:textId="01DEDE05" w:rsidR="00BA56E1" w:rsidRPr="00657820" w:rsidRDefault="007376C6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23ED" w14:textId="77777777" w:rsidR="00BA56E1" w:rsidRPr="00657820" w:rsidRDefault="00BA56E1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</w:tcBorders>
            <w:shd w:val="clear" w:color="auto" w:fill="auto"/>
            <w:vAlign w:val="bottom"/>
          </w:tcPr>
          <w:p w14:paraId="00A42846" w14:textId="57EED9A8" w:rsidR="00BA56E1" w:rsidRPr="00657820" w:rsidRDefault="00BA56E1" w:rsidP="00BA56E1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3193" w:rsidRPr="00657820" w14:paraId="1039A714" w14:textId="77777777" w:rsidTr="00BA56E1">
        <w:tc>
          <w:tcPr>
            <w:tcW w:w="2970" w:type="dxa"/>
            <w:tcBorders>
              <w:right w:val="nil"/>
            </w:tcBorders>
          </w:tcPr>
          <w:p w14:paraId="17E6D3EF" w14:textId="77777777" w:rsidR="00B54E12" w:rsidRDefault="00B54E12" w:rsidP="00BA56E1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กรรมการของกิจการที่เกี่ยวข้องกัน </w:t>
            </w:r>
          </w:p>
          <w:p w14:paraId="7B3E080F" w14:textId="125AF5C1" w:rsidR="00893193" w:rsidRPr="00657820" w:rsidRDefault="00B54E12" w:rsidP="00B54E12">
            <w:pPr>
              <w:ind w:firstLine="3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C1F04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15C82E8C" w14:textId="77777777" w:rsidR="00893193" w:rsidRPr="00657820" w:rsidRDefault="00893193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E7784" w14:textId="69C7430C" w:rsidR="00893193" w:rsidRPr="00657820" w:rsidRDefault="004B6DBA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BE7CF" w14:textId="77777777" w:rsidR="00893193" w:rsidRPr="00657820" w:rsidRDefault="00893193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8B668" w14:textId="212B95DB" w:rsidR="00893193" w:rsidRPr="00657820" w:rsidRDefault="002F35A8" w:rsidP="00BA56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62A9530" w14:textId="77777777" w:rsidR="00893193" w:rsidRPr="00657820" w:rsidRDefault="00893193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A315F" w14:textId="6E9B3F3F" w:rsidR="00893193" w:rsidRPr="00657820" w:rsidRDefault="004B6DBA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65,500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34E8AC" w14:textId="77777777" w:rsidR="00893193" w:rsidRPr="00657820" w:rsidRDefault="00893193" w:rsidP="00BA56E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EDC2F" w14:textId="7A20709B" w:rsidR="00893193" w:rsidRPr="00657820" w:rsidRDefault="002F35A8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E1DEC7" w14:textId="77777777" w:rsidR="00893193" w:rsidRPr="00657820" w:rsidRDefault="00893193" w:rsidP="00BA56E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C3AC1" w14:textId="5DF81D30" w:rsidR="00893193" w:rsidRPr="00657820" w:rsidRDefault="007376C6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FD6DC5F" w14:textId="77777777" w:rsidR="00893193" w:rsidRPr="00657820" w:rsidRDefault="00893193" w:rsidP="00BA56E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</w:tcBorders>
            <w:shd w:val="clear" w:color="auto" w:fill="auto"/>
            <w:vAlign w:val="bottom"/>
          </w:tcPr>
          <w:p w14:paraId="20D115AF" w14:textId="061617B4" w:rsidR="00893193" w:rsidRPr="00657820" w:rsidRDefault="002F35A8" w:rsidP="00BA56E1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DBA" w:rsidRPr="00657820" w14:paraId="5ED97EE4" w14:textId="77777777" w:rsidTr="00BA56E1">
        <w:tc>
          <w:tcPr>
            <w:tcW w:w="2970" w:type="dxa"/>
            <w:tcBorders>
              <w:right w:val="nil"/>
            </w:tcBorders>
          </w:tcPr>
          <w:p w14:paraId="124AE8EC" w14:textId="77777777" w:rsidR="004B6DBA" w:rsidRPr="00657820" w:rsidRDefault="004B6DBA" w:rsidP="004B6DB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ED6686B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270C409" w14:textId="32A30ACC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D6E14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314C2D1" w14:textId="1014B2D6" w:rsidR="004B6DBA" w:rsidRPr="00657820" w:rsidRDefault="004B6DBA" w:rsidP="004B6DB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E82A5B0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B4201" w14:textId="21595236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FFDE0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B483B" w14:textId="1652FCBB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8EA858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188C" w14:textId="12849D33" w:rsidR="004B6DBA" w:rsidRPr="00657820" w:rsidRDefault="007376C6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03B83B" w14:textId="77777777" w:rsidR="004B6DBA" w:rsidRPr="00657820" w:rsidRDefault="004B6DBA" w:rsidP="004B6DBA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BF958F" w14:textId="67AAC8A2" w:rsidR="004B6DBA" w:rsidRPr="00657820" w:rsidRDefault="004B6DBA" w:rsidP="004B6DB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DBA" w:rsidRPr="00657820" w14:paraId="524B2546" w14:textId="77777777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8E5D8E7" w14:textId="77777777" w:rsidR="004B6DBA" w:rsidRPr="00657820" w:rsidRDefault="004B6DBA" w:rsidP="004B6DBA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BEFB3A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DB8835D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44F78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</w:tcPr>
          <w:p w14:paraId="46B9696A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DD189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C604A" w14:textId="5A966DF9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126,913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C76E9D2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50FB4" w14:textId="5529CC73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C685450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777EDD" w14:textId="5969C1D6" w:rsidR="004B6DBA" w:rsidRPr="00657820" w:rsidRDefault="007376C6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82,260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E396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9E2B5" w14:textId="322DB15F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  <w:tr w:rsidR="004B6DBA" w:rsidRPr="00657820" w14:paraId="7279761B" w14:textId="77777777" w:rsidTr="00BF7D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E1E172" w14:textId="77777777" w:rsidR="004B6DBA" w:rsidRPr="00657820" w:rsidRDefault="004B6DBA" w:rsidP="004B6DB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2A549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750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45114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3E03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</w:tcPr>
          <w:p w14:paraId="4292D973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ACDAE2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55DC3C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EE8BE3" w14:textId="77777777" w:rsidR="004B6DBA" w:rsidRPr="00657820" w:rsidRDefault="004B6DBA" w:rsidP="004B6DB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6DBA" w:rsidRPr="00657820" w14:paraId="214C32EC" w14:textId="77777777" w:rsidTr="00BF7D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4CE97" w14:textId="77777777" w:rsidR="004B6DBA" w:rsidRPr="00657820" w:rsidRDefault="004B6DBA" w:rsidP="004B6DB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362C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38FC1D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E557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966F75F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DD45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6A3146CD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F762326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</w:tcPr>
          <w:p w14:paraId="722F7298" w14:textId="4219BA0B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6DBA" w:rsidRPr="00657820" w14:paraId="4685A9CD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78B85CB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98B54E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5523" w14:textId="5E914E62" w:rsidR="004B6DBA" w:rsidRPr="00657820" w:rsidRDefault="004B6DBA" w:rsidP="004B6DBA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77F1DD2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371768" w14:textId="240D17B5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89AC6C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1526FF" w14:textId="25534BE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B6DBA" w:rsidRPr="00657820" w14:paraId="2F048991" w14:textId="77777777" w:rsidTr="00BA56E1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FAEA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D9912B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2CDE6" w14:textId="3E5DFA4A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E1FF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7CDA1" w14:textId="5EE48FBE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596852BB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C773" w14:textId="757B1A0E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22F63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2E0D40A" w14:textId="65818466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334CD6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9958" w14:textId="34907748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9627226" w14:textId="77777777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209F4" w14:textId="29976194" w:rsidR="004B6DBA" w:rsidRPr="00657820" w:rsidRDefault="004B6DBA" w:rsidP="004B6DB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B6DBA" w:rsidRPr="00657820" w14:paraId="1A6C4EDA" w14:textId="77777777" w:rsidTr="00BA56E1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5C1E54CB" w14:textId="03CE1F85" w:rsidR="004B6DBA" w:rsidRPr="00657820" w:rsidRDefault="004B6DBA" w:rsidP="004B6DBA">
            <w:pPr>
              <w:ind w:left="355" w:hanging="36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12A7E247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07697" w14:textId="526016A4" w:rsidR="004B6DBA" w:rsidRPr="00657820" w:rsidRDefault="007376C6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24C8F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FCB4A" w14:textId="1CE2E5ED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34D69858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F463B" w14:textId="751B2AA2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83,653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560C3E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072F4" w14:textId="706F8BA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6B89B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4F478" w14:textId="66F79366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63511E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22BEE92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DBA" w:rsidRPr="00657820" w14:paraId="149BA285" w14:textId="77777777" w:rsidTr="00BA56E1">
        <w:tc>
          <w:tcPr>
            <w:tcW w:w="2970" w:type="dxa"/>
            <w:tcBorders>
              <w:right w:val="nil"/>
            </w:tcBorders>
          </w:tcPr>
          <w:p w14:paraId="4819C5C1" w14:textId="19C7645C" w:rsidR="004B6DBA" w:rsidRPr="00657820" w:rsidRDefault="004B6DBA" w:rsidP="004B6DBA">
            <w:pPr>
              <w:ind w:left="355" w:hanging="36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       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1FC45EAC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B2FE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8F9131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1D340" w14:textId="77777777" w:rsidR="004B6DBA" w:rsidRPr="00657820" w:rsidRDefault="004B6DBA" w:rsidP="004B6DB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1D21EE8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89043" w14:textId="0E4964CC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(83,653)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C3160E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0E5F" w14:textId="6F77F766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E32F3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3EFC" w14:textId="42DE8F10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DE37EB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13FB47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DBA" w:rsidRPr="00657820" w14:paraId="46570CD0" w14:textId="77777777" w:rsidTr="00BA56E1">
        <w:tc>
          <w:tcPr>
            <w:tcW w:w="2970" w:type="dxa"/>
            <w:tcBorders>
              <w:left w:val="nil"/>
              <w:right w:val="nil"/>
            </w:tcBorders>
          </w:tcPr>
          <w:p w14:paraId="31B685FC" w14:textId="29342829" w:rsidR="004B6DBA" w:rsidRPr="00657820" w:rsidRDefault="004B6DBA" w:rsidP="004B6DBA">
            <w:pPr>
              <w:ind w:hanging="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3EDAD4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5DDF65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DA25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E70769E" w14:textId="77777777" w:rsidR="004B6DBA" w:rsidRPr="00657820" w:rsidRDefault="004B6DBA" w:rsidP="004B6DB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0B833D9B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F0B3F" w14:textId="30AC8F06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F429C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B2287" w14:textId="055DB0A3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8764D" w14:textId="77777777" w:rsidR="004B6DBA" w:rsidRPr="00657820" w:rsidRDefault="004B6DBA" w:rsidP="004B6DB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F38F9" w14:textId="6F233EF0" w:rsidR="004B6DBA" w:rsidRPr="00657820" w:rsidRDefault="00637389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9697E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0FA17" w14:textId="77777777" w:rsidR="004B6DBA" w:rsidRPr="00657820" w:rsidRDefault="004B6DBA" w:rsidP="004B6DB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30092CE" w14:textId="6918E803" w:rsidR="00770484" w:rsidRPr="00657820" w:rsidRDefault="00770484" w:rsidP="001156E3">
      <w:pPr>
        <w:pStyle w:val="ListParagraph"/>
        <w:numPr>
          <w:ilvl w:val="0"/>
          <w:numId w:val="25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 xml:space="preserve">ประมาณการหนี้สินไม่หมุนเวียนสำหรับผลประโยชน์พนักงาน </w:t>
      </w:r>
    </w:p>
    <w:p w14:paraId="780CDCBF" w14:textId="6FD8AAB2" w:rsidR="00770484" w:rsidRPr="00657820" w:rsidRDefault="0071355E" w:rsidP="00C1181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156E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C1181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770484" w:rsidRPr="00CB3583">
        <w:rPr>
          <w:rFonts w:asciiTheme="majorBidi" w:hAnsiTheme="majorBidi" w:cstheme="majorBidi"/>
          <w:color w:val="000000"/>
          <w:sz w:val="28"/>
          <w:cs/>
        </w:rPr>
        <w:t>ประมาณการหนี้สินไม่หมุนเวียนสำหรับผลประโยชน์พนักงาน</w:t>
      </w:r>
      <w:r w:rsidR="00770484" w:rsidRPr="00CB3583">
        <w:rPr>
          <w:rFonts w:asciiTheme="majorBidi" w:hAnsiTheme="majorBidi" w:cstheme="majorBidi"/>
          <w:color w:val="000000"/>
          <w:sz w:val="28"/>
        </w:rPr>
        <w:t xml:space="preserve"> </w:t>
      </w:r>
      <w:r w:rsidR="00770484" w:rsidRPr="00CB3583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770484" w:rsidRPr="00CB3583">
        <w:rPr>
          <w:rFonts w:asciiTheme="majorBidi" w:hAnsiTheme="majorBidi" w:cstheme="majorBidi"/>
          <w:color w:val="000000"/>
          <w:sz w:val="28"/>
        </w:rPr>
        <w:t xml:space="preserve">31 </w:t>
      </w:r>
      <w:r w:rsidR="00770484" w:rsidRPr="00CB3583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="00770484" w:rsidRPr="00CB3583">
        <w:rPr>
          <w:rFonts w:asciiTheme="majorBidi" w:hAnsiTheme="majorBidi" w:cstheme="majorBidi"/>
          <w:color w:val="000000"/>
          <w:sz w:val="28"/>
        </w:rPr>
        <w:t xml:space="preserve"> 256</w:t>
      </w:r>
      <w:r w:rsidR="004639B0" w:rsidRPr="00CB3583">
        <w:rPr>
          <w:rFonts w:asciiTheme="majorBidi" w:hAnsiTheme="majorBidi" w:cstheme="majorBidi"/>
          <w:color w:val="000000"/>
          <w:sz w:val="28"/>
        </w:rPr>
        <w:t>7</w:t>
      </w:r>
      <w:r w:rsidR="00770484" w:rsidRPr="00CB3583">
        <w:rPr>
          <w:rFonts w:asciiTheme="majorBidi" w:hAnsiTheme="majorBidi" w:cstheme="majorBidi"/>
          <w:color w:val="000000"/>
          <w:sz w:val="28"/>
        </w:rPr>
        <w:t xml:space="preserve"> </w:t>
      </w:r>
      <w:r w:rsidR="00770484" w:rsidRPr="00CB3583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770484" w:rsidRPr="00CB3583">
        <w:rPr>
          <w:rFonts w:asciiTheme="majorBidi" w:hAnsiTheme="majorBidi" w:cstheme="majorBidi"/>
          <w:color w:val="000000"/>
          <w:sz w:val="28"/>
        </w:rPr>
        <w:t>256</w:t>
      </w:r>
      <w:r w:rsidR="004639B0" w:rsidRPr="00CB3583">
        <w:rPr>
          <w:rFonts w:asciiTheme="majorBidi" w:hAnsiTheme="majorBidi" w:cstheme="majorBidi"/>
          <w:color w:val="000000"/>
          <w:sz w:val="28"/>
        </w:rPr>
        <w:t>6</w:t>
      </w:r>
      <w:r w:rsidR="00770484" w:rsidRPr="00CB3583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0"/>
        <w:gridCol w:w="1170"/>
        <w:gridCol w:w="90"/>
        <w:gridCol w:w="1170"/>
        <w:gridCol w:w="90"/>
        <w:gridCol w:w="1170"/>
      </w:tblGrid>
      <w:tr w:rsidR="000E6296" w:rsidRPr="00657820" w14:paraId="77EE2856" w14:textId="77777777" w:rsidTr="00FC461A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5BCB6" w14:textId="77777777" w:rsidR="000E6296" w:rsidRPr="00657820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5467E" w14:textId="77777777" w:rsidR="000E6296" w:rsidRPr="00657820" w:rsidRDefault="000E6296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0E6296" w:rsidRPr="00657820" w14:paraId="259FA626" w14:textId="77777777" w:rsidTr="00D521FA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5FE9" w14:textId="77777777" w:rsidR="000E6296" w:rsidRPr="00657820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21A14" w14:textId="77777777" w:rsidR="000E6296" w:rsidRPr="00657820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F4017" w14:textId="77777777" w:rsidR="000E6296" w:rsidRPr="00657820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8F7F" w14:textId="77777777" w:rsidR="000E6296" w:rsidRPr="00657820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639B0" w:rsidRPr="00657820" w14:paraId="5A551A5C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66B0" w14:textId="77777777" w:rsidR="004639B0" w:rsidRPr="00657820" w:rsidRDefault="004639B0" w:rsidP="004639B0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76F1E" w14:textId="384ABB4D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E8B12" w14:textId="77777777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FBB8" w14:textId="0EC04EC8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A94F1" w14:textId="77777777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0A5E3" w14:textId="21890698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8C21E" w14:textId="77777777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CBC5" w14:textId="3E23EBAE" w:rsidR="004639B0" w:rsidRPr="00657820" w:rsidRDefault="004639B0" w:rsidP="004639B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639B0" w:rsidRPr="00657820" w14:paraId="07D6CBCA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28EE" w14:textId="77777777" w:rsidR="001D3D2A" w:rsidRDefault="002627F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</w:t>
            </w:r>
            <w:r w:rsidR="001D3D2A">
              <w:rPr>
                <w:rFonts w:asciiTheme="majorBidi" w:hAnsiTheme="majorBidi" w:cstheme="majorBidi" w:hint="cs"/>
                <w:sz w:val="28"/>
                <w:cs/>
              </w:rPr>
              <w:t>สำหรับ</w:t>
            </w:r>
          </w:p>
          <w:p w14:paraId="0DE11471" w14:textId="22554ED6" w:rsidR="004639B0" w:rsidRPr="00657820" w:rsidRDefault="004639B0" w:rsidP="001D3D2A">
            <w:pPr>
              <w:ind w:left="459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ผลประโยชน์พนักงานต้นปี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DE70" w14:textId="12773767" w:rsidR="004639B0" w:rsidRPr="00657820" w:rsidRDefault="003E40EA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</w:t>
            </w:r>
            <w:r w:rsidR="000E437E">
              <w:rPr>
                <w:rFonts w:asciiTheme="majorBidi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728AE" w14:textId="77777777" w:rsidR="004639B0" w:rsidRPr="00657820" w:rsidRDefault="004639B0" w:rsidP="004639B0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8BAD" w14:textId="0DB69AA9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B5E56" w14:textId="77777777" w:rsidR="004639B0" w:rsidRPr="00657820" w:rsidRDefault="004639B0" w:rsidP="004639B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F80F" w14:textId="2DCFE0C5" w:rsidR="004639B0" w:rsidRPr="00657820" w:rsidRDefault="00505704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F4A18" w14:textId="77777777" w:rsidR="004639B0" w:rsidRPr="00657820" w:rsidRDefault="004639B0" w:rsidP="004639B0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A2AC0" w14:textId="62DCC2DA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</w:tr>
      <w:tr w:rsidR="004639B0" w:rsidRPr="00657820" w14:paraId="7E65D1D9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F9FB" w14:textId="4D1AD373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5003DA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B08AB9" w14:textId="77777777" w:rsidR="004639B0" w:rsidRPr="00657820" w:rsidRDefault="004639B0" w:rsidP="004639B0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6D4D0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DF2833" w14:textId="77777777" w:rsidR="004639B0" w:rsidRPr="00657820" w:rsidRDefault="004639B0" w:rsidP="004639B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5F116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EBA8D" w14:textId="77777777" w:rsidR="004639B0" w:rsidRPr="00657820" w:rsidRDefault="004639B0" w:rsidP="004639B0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D779BA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639B0" w:rsidRPr="00657820" w14:paraId="4F5C1EE3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A8AD" w14:textId="486047E7" w:rsidR="004639B0" w:rsidRPr="00657820" w:rsidRDefault="004639B0" w:rsidP="004639B0">
            <w:pPr>
              <w:ind w:left="453"/>
              <w:jc w:val="both"/>
              <w:rPr>
                <w:rFonts w:asciiTheme="majorBidi" w:hAnsiTheme="majorBidi" w:cstheme="majorBidi"/>
                <w:sz w:val="28"/>
              </w:rPr>
            </w:pPr>
            <w:bookmarkStart w:id="6" w:name="_Hlk96438836"/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BB6F" w14:textId="76C03248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48D9" w14:textId="77777777" w:rsidR="004639B0" w:rsidRPr="00657820" w:rsidRDefault="004639B0" w:rsidP="004639B0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772B" w14:textId="15BA19C9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57EE" w14:textId="77777777" w:rsidR="004639B0" w:rsidRPr="00657820" w:rsidRDefault="004639B0" w:rsidP="004639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1EDA" w14:textId="520F1371" w:rsidR="004639B0" w:rsidRPr="00657820" w:rsidRDefault="00505704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</w:t>
            </w:r>
            <w:r w:rsidR="00BD7072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7A4A7E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5F6C" w14:textId="77777777" w:rsidR="004639B0" w:rsidRPr="00657820" w:rsidRDefault="004639B0" w:rsidP="004639B0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7DFC" w14:textId="150F0302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4639B0" w:rsidRPr="00657820" w14:paraId="1829338E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75" w14:textId="68087D1A" w:rsidR="004639B0" w:rsidRPr="00657820" w:rsidRDefault="004639B0" w:rsidP="004639B0">
            <w:pPr>
              <w:ind w:left="495" w:hanging="4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8676" w14:textId="30F1CCF1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19EE" w14:textId="77777777" w:rsidR="004639B0" w:rsidRPr="00657820" w:rsidRDefault="004639B0" w:rsidP="004639B0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C115" w14:textId="72132649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4C1F" w14:textId="77777777" w:rsidR="004639B0" w:rsidRPr="00657820" w:rsidRDefault="004639B0" w:rsidP="004639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2717" w14:textId="335D1895" w:rsidR="004639B0" w:rsidRPr="00657820" w:rsidRDefault="00BD7072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16C" w14:textId="77777777" w:rsidR="004639B0" w:rsidRPr="00657820" w:rsidRDefault="004639B0" w:rsidP="004639B0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34CC" w14:textId="389CEE40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105</w:t>
            </w:r>
          </w:p>
        </w:tc>
      </w:tr>
      <w:bookmarkEnd w:id="6"/>
      <w:tr w:rsidR="004639B0" w:rsidRPr="00657820" w14:paraId="3420CCCF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5AEFEE" w14:textId="4426C42A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24D5DF21" w14:textId="77777777" w:rsidR="00FA3293" w:rsidRDefault="004639B0" w:rsidP="004639B0">
            <w:pPr>
              <w:ind w:left="447" w:right="115" w:hanging="444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กำไร)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</w:t>
            </w:r>
          </w:p>
          <w:p w14:paraId="1C19CB80" w14:textId="731FC502" w:rsidR="004639B0" w:rsidRPr="00657820" w:rsidRDefault="004639B0" w:rsidP="00FA3293">
            <w:pPr>
              <w:ind w:left="447" w:right="115" w:hanging="15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ตามหลักคณิตศาสตร์ประกันภัย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: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A998" w14:textId="5D7E1949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6F99F" w14:textId="77777777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7CC" w14:textId="70B0DE98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BD103C" w14:textId="775CAEAE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2D8" w14:textId="3D18515A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F229" w14:textId="77777777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9DB" w14:textId="754E2ED0" w:rsidR="004639B0" w:rsidRPr="00657820" w:rsidRDefault="004639B0" w:rsidP="004639B0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639B0" w:rsidRPr="00657820" w14:paraId="6BECC392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E6ECBC" w14:textId="364E09D3" w:rsidR="004639B0" w:rsidRPr="00657820" w:rsidRDefault="004639B0" w:rsidP="004639B0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A49C" w14:textId="47500467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BFD58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D86F" w14:textId="0C7AE903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5EE66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6AE4" w14:textId="3A6BC976" w:rsidR="004639B0" w:rsidRPr="00657820" w:rsidRDefault="00BD7072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C6A46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B0CF" w14:textId="29659DF5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4639B0" w:rsidRPr="00657820" w14:paraId="64F0C907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D364E" w14:textId="0A6EC30B" w:rsidR="004639B0" w:rsidRPr="00657820" w:rsidRDefault="004639B0" w:rsidP="004639B0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3FA0" w14:textId="63C5CEDD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8ACF8B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C8FD" w14:textId="44F0A164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(1,079)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533BF3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88EE" w14:textId="21D82022" w:rsidR="004639B0" w:rsidRPr="00657820" w:rsidRDefault="00784827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50062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74FC" w14:textId="7F2BD18D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(320)</w:t>
            </w:r>
          </w:p>
        </w:tc>
      </w:tr>
      <w:tr w:rsidR="004639B0" w:rsidRPr="00657820" w14:paraId="3A6294E6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7B817" w14:textId="2DC46AF2" w:rsidR="004639B0" w:rsidRPr="00657820" w:rsidRDefault="004639B0" w:rsidP="004639B0">
            <w:pPr>
              <w:ind w:left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3488" w14:textId="369DE042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207B8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E2B" w14:textId="7B1E9D0B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(3,121)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3B6AC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B02A" w14:textId="7B557890" w:rsidR="004639B0" w:rsidRPr="00657820" w:rsidRDefault="00784827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A0044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15B6" w14:textId="2AD7E96E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(2,866)</w:t>
            </w:r>
          </w:p>
        </w:tc>
      </w:tr>
      <w:tr w:rsidR="004639B0" w:rsidRPr="00657820" w14:paraId="677A578F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23CF8B" w14:textId="1F8F2946" w:rsidR="004639B0" w:rsidRPr="00657820" w:rsidRDefault="004639B0" w:rsidP="004639B0">
            <w:pPr>
              <w:tabs>
                <w:tab w:val="left" w:pos="216"/>
              </w:tabs>
              <w:ind w:left="396" w:hanging="39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2708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จ่ายผลประโยชน์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B5F" w14:textId="61B11400" w:rsidR="004639B0" w:rsidRPr="00657820" w:rsidRDefault="000E437E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BA096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64BE" w14:textId="4506A261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(425)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1CD74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9B82" w14:textId="18FF1FB4" w:rsidR="004639B0" w:rsidRPr="00657820" w:rsidRDefault="00784827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17ED4" w14:textId="77777777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5220" w14:textId="1FD372E1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4639B0" w:rsidRPr="00657820" w14:paraId="0B379BDF" w14:textId="77777777" w:rsidTr="00D521FA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7832" w14:textId="77777777" w:rsidR="001D3D2A" w:rsidRPr="001D3D2A" w:rsidRDefault="001D3D2A" w:rsidP="001D3D2A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3D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9DBC610" w14:textId="7222BBDA" w:rsidR="004639B0" w:rsidRPr="00657820" w:rsidRDefault="001D3D2A" w:rsidP="001D3D2A">
            <w:pPr>
              <w:ind w:left="468"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3D2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ผลประโยชน์พนักงาน</w:t>
            </w:r>
            <w:r w:rsidR="004639B0" w:rsidRPr="001D3D2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3F82B" w14:textId="77777777" w:rsidR="0000648D" w:rsidRDefault="0000648D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7F4A4B2B" w14:textId="3A95C85A" w:rsidR="004639B0" w:rsidRPr="00657820" w:rsidRDefault="0000648D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2BE75" w14:textId="77777777" w:rsidR="004639B0" w:rsidRPr="00657820" w:rsidRDefault="004639B0" w:rsidP="004639B0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A19DD" w14:textId="77777777" w:rsidR="00AF3F59" w:rsidRDefault="00AF3F59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15C188DD" w14:textId="0F76BE2A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C5184" w14:textId="77777777" w:rsidR="004639B0" w:rsidRPr="00657820" w:rsidRDefault="004639B0" w:rsidP="004639B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3EDB" w14:textId="77777777" w:rsidR="009B019F" w:rsidRDefault="009B019F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39BFF684" w14:textId="708D74B4" w:rsidR="004639B0" w:rsidRPr="00657820" w:rsidRDefault="009B019F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</w:t>
            </w:r>
            <w:r w:rsidR="007449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FD53" w14:textId="77777777" w:rsidR="004639B0" w:rsidRPr="00657820" w:rsidRDefault="004639B0" w:rsidP="004639B0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5B5A6" w14:textId="77777777" w:rsidR="00AF3F59" w:rsidRDefault="00AF3F59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67E304AF" w14:textId="566F0D7F" w:rsidR="004639B0" w:rsidRPr="00657820" w:rsidRDefault="004639B0" w:rsidP="004639B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2,955</w:t>
            </w:r>
          </w:p>
        </w:tc>
      </w:tr>
    </w:tbl>
    <w:p w14:paraId="4B702C47" w14:textId="7B1C503E" w:rsidR="00770484" w:rsidRPr="00657820" w:rsidRDefault="004065DD" w:rsidP="0055458F">
      <w:pPr>
        <w:spacing w:before="240" w:line="240" w:lineRule="atLeast"/>
        <w:ind w:left="360" w:right="-90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770484" w:rsidRPr="00657820">
        <w:rPr>
          <w:rFonts w:asciiTheme="majorBidi" w:hAnsiTheme="majorBidi" w:cstheme="majorBidi"/>
          <w:sz w:val="28"/>
          <w:cs/>
        </w:rPr>
        <w:t>คาดว่าจะ</w:t>
      </w:r>
      <w:r w:rsidR="003F5961" w:rsidRPr="00657820">
        <w:rPr>
          <w:rFonts w:asciiTheme="majorBidi" w:hAnsiTheme="majorBidi" w:cstheme="majorBidi"/>
          <w:sz w:val="28"/>
          <w:cs/>
        </w:rPr>
        <w:t>ไม่มีการ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จ่ายชำระผลประโยชน์ระยะยาวของพนักงานภายใน </w:t>
      </w:r>
      <w:r w:rsidR="003F5961" w:rsidRPr="00657820">
        <w:rPr>
          <w:rFonts w:asciiTheme="majorBidi" w:hAnsiTheme="majorBidi" w:cstheme="majorBidi"/>
          <w:sz w:val="28"/>
        </w:rPr>
        <w:t>1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 ปีข้างหน้า</w:t>
      </w:r>
      <w:r w:rsidR="0055458F" w:rsidRPr="00657820">
        <w:rPr>
          <w:rFonts w:asciiTheme="majorBidi" w:hAnsiTheme="majorBidi" w:cstheme="majorBidi"/>
          <w:sz w:val="28"/>
          <w:cs/>
        </w:rPr>
        <w:t xml:space="preserve"> </w:t>
      </w:r>
    </w:p>
    <w:p w14:paraId="295F89BE" w14:textId="3942BBA7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F601AC">
        <w:rPr>
          <w:rFonts w:asciiTheme="majorBidi" w:hAnsiTheme="majorBidi" w:cstheme="majorBidi"/>
          <w:sz w:val="28"/>
          <w:cs/>
        </w:rPr>
        <w:t xml:space="preserve">ณ วันที่ </w:t>
      </w:r>
      <w:r w:rsidRPr="00F601AC">
        <w:rPr>
          <w:rFonts w:asciiTheme="majorBidi" w:hAnsiTheme="majorBidi" w:cstheme="majorBidi"/>
          <w:sz w:val="28"/>
          <w:lang w:val="en-GB"/>
        </w:rPr>
        <w:t xml:space="preserve">31 </w:t>
      </w:r>
      <w:r w:rsidRPr="00F601AC">
        <w:rPr>
          <w:rFonts w:asciiTheme="majorBidi" w:hAnsiTheme="majorBidi" w:cstheme="majorBidi"/>
          <w:sz w:val="28"/>
          <w:cs/>
        </w:rPr>
        <w:t xml:space="preserve">ธันวาคม </w:t>
      </w:r>
      <w:r w:rsidRPr="00F601AC">
        <w:rPr>
          <w:rFonts w:asciiTheme="majorBidi" w:hAnsiTheme="majorBidi" w:cstheme="majorBidi"/>
          <w:sz w:val="28"/>
          <w:lang w:val="en-GB"/>
        </w:rPr>
        <w:t>256</w:t>
      </w:r>
      <w:r w:rsidR="004F00DD" w:rsidRPr="00F601AC">
        <w:rPr>
          <w:rFonts w:asciiTheme="majorBidi" w:hAnsiTheme="majorBidi" w:cstheme="majorBidi"/>
          <w:sz w:val="28"/>
          <w:lang w:val="en-GB"/>
        </w:rPr>
        <w:t>7</w:t>
      </w:r>
      <w:r w:rsidRPr="00F601AC">
        <w:rPr>
          <w:rFonts w:asciiTheme="majorBidi" w:hAnsiTheme="majorBidi" w:cstheme="majorBidi"/>
          <w:sz w:val="28"/>
          <w:lang w:val="en-GB"/>
        </w:rPr>
        <w:t xml:space="preserve"> </w:t>
      </w:r>
      <w:r w:rsidRPr="00F601AC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065DD" w:rsidRPr="00F601AC">
        <w:rPr>
          <w:rFonts w:asciiTheme="majorBidi" w:hAnsiTheme="majorBidi" w:cstheme="majorBidi"/>
          <w:sz w:val="28"/>
          <w:cs/>
        </w:rPr>
        <w:t>กลุ่มบริษัท</w:t>
      </w:r>
      <w:r w:rsidRPr="00F601AC">
        <w:rPr>
          <w:rFonts w:asciiTheme="majorBidi" w:hAnsiTheme="majorBidi" w:cstheme="majorBidi"/>
          <w:sz w:val="28"/>
          <w:cs/>
        </w:rPr>
        <w:t>ประมาณ</w:t>
      </w:r>
      <w:r w:rsidRPr="00F601AC">
        <w:rPr>
          <w:rFonts w:asciiTheme="majorBidi" w:hAnsiTheme="majorBidi" w:cstheme="majorBidi"/>
          <w:sz w:val="28"/>
          <w:lang w:val="en-GB"/>
        </w:rPr>
        <w:t xml:space="preserve"> </w:t>
      </w:r>
      <w:r w:rsidR="009F5B8B" w:rsidRPr="00F601AC">
        <w:rPr>
          <w:rFonts w:asciiTheme="majorBidi" w:hAnsiTheme="majorBidi" w:cstheme="majorBidi"/>
          <w:sz w:val="28"/>
          <w:lang w:val="en-GB"/>
        </w:rPr>
        <w:t>10</w:t>
      </w:r>
      <w:r w:rsidRPr="00F601AC">
        <w:rPr>
          <w:rFonts w:asciiTheme="majorBidi" w:hAnsiTheme="majorBidi" w:cstheme="majorBidi"/>
          <w:sz w:val="28"/>
          <w:lang w:val="en-GB"/>
        </w:rPr>
        <w:t xml:space="preserve"> - </w:t>
      </w:r>
      <w:r w:rsidR="009F5B8B" w:rsidRPr="00F601AC">
        <w:rPr>
          <w:rFonts w:asciiTheme="majorBidi" w:hAnsiTheme="majorBidi" w:cstheme="majorBidi"/>
          <w:sz w:val="28"/>
          <w:lang w:val="en-GB"/>
        </w:rPr>
        <w:t>2</w:t>
      </w:r>
      <w:r w:rsidR="003038E5" w:rsidRPr="00F601AC">
        <w:rPr>
          <w:rFonts w:asciiTheme="majorBidi" w:hAnsiTheme="majorBidi" w:cstheme="majorBidi"/>
          <w:sz w:val="28"/>
          <w:lang w:val="en-GB"/>
        </w:rPr>
        <w:t>6</w:t>
      </w:r>
      <w:r w:rsidRPr="00F601AC">
        <w:rPr>
          <w:rFonts w:asciiTheme="majorBidi" w:hAnsiTheme="majorBidi" w:cstheme="majorBidi"/>
          <w:sz w:val="28"/>
          <w:lang w:val="en-GB"/>
        </w:rPr>
        <w:t xml:space="preserve"> </w:t>
      </w:r>
      <w:r w:rsidRPr="00F601AC">
        <w:rPr>
          <w:rFonts w:asciiTheme="majorBidi" w:hAnsiTheme="majorBidi" w:cstheme="majorBidi"/>
          <w:sz w:val="28"/>
          <w:cs/>
        </w:rPr>
        <w:t>ปี (งบการเงินเฉพาะกิจการ</w:t>
      </w:r>
      <w:r w:rsidRPr="00F601AC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F601AC">
        <w:rPr>
          <w:rFonts w:asciiTheme="majorBidi" w:hAnsiTheme="majorBidi" w:cstheme="majorBidi"/>
          <w:sz w:val="28"/>
          <w:lang w:val="en-GB"/>
        </w:rPr>
        <w:t>1</w:t>
      </w:r>
      <w:r w:rsidR="00ED0403" w:rsidRPr="00F601AC">
        <w:rPr>
          <w:rFonts w:asciiTheme="majorBidi" w:hAnsiTheme="majorBidi" w:cstheme="majorBidi"/>
          <w:sz w:val="28"/>
        </w:rPr>
        <w:t>3</w:t>
      </w:r>
      <w:r w:rsidRPr="00F601AC">
        <w:rPr>
          <w:rFonts w:asciiTheme="majorBidi" w:hAnsiTheme="majorBidi" w:cstheme="majorBidi"/>
          <w:sz w:val="28"/>
          <w:cs/>
        </w:rPr>
        <w:t xml:space="preserve"> ปี)</w:t>
      </w:r>
      <w:r w:rsidRPr="00657820">
        <w:rPr>
          <w:rFonts w:asciiTheme="majorBidi" w:hAnsiTheme="majorBidi" w:cstheme="majorBidi"/>
          <w:sz w:val="28"/>
          <w:cs/>
        </w:rPr>
        <w:t xml:space="preserve"> (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4F00DD">
        <w:rPr>
          <w:rFonts w:asciiTheme="majorBidi" w:hAnsiTheme="majorBidi" w:cstheme="majorBidi"/>
          <w:sz w:val="28"/>
          <w:lang w:val="en-GB"/>
        </w:rPr>
        <w:t>6</w:t>
      </w:r>
      <w:r w:rsidRPr="00657820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657820">
        <w:rPr>
          <w:rFonts w:asciiTheme="majorBidi" w:hAnsiTheme="majorBidi" w:cstheme="majorBidi"/>
          <w:sz w:val="28"/>
          <w:lang w:val="en-GB"/>
        </w:rPr>
        <w:t>10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 - 2</w:t>
      </w:r>
      <w:r w:rsidR="004F00DD">
        <w:rPr>
          <w:rFonts w:asciiTheme="majorBidi" w:hAnsiTheme="majorBidi" w:cstheme="majorBidi"/>
          <w:sz w:val="28"/>
          <w:lang w:val="en-GB"/>
        </w:rPr>
        <w:t>6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AD35D1" w:rsidRPr="00657820">
        <w:rPr>
          <w:rFonts w:asciiTheme="majorBidi" w:hAnsiTheme="majorBidi" w:cstheme="majorBidi"/>
          <w:sz w:val="28"/>
          <w:cs/>
        </w:rPr>
        <w:t>ปี (งบการเงินเฉพาะกิจการ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657820">
        <w:rPr>
          <w:rFonts w:asciiTheme="majorBidi" w:hAnsiTheme="majorBidi" w:cstheme="majorBidi"/>
          <w:sz w:val="28"/>
          <w:lang w:val="en-GB"/>
        </w:rPr>
        <w:t>1</w:t>
      </w:r>
      <w:r w:rsidR="004F00DD">
        <w:rPr>
          <w:rFonts w:asciiTheme="majorBidi" w:hAnsiTheme="majorBidi" w:cstheme="majorBidi"/>
          <w:sz w:val="28"/>
          <w:lang w:val="en-GB"/>
        </w:rPr>
        <w:t>3</w:t>
      </w:r>
      <w:r w:rsidR="00AD35D1" w:rsidRPr="00657820">
        <w:rPr>
          <w:rFonts w:asciiTheme="majorBidi" w:hAnsiTheme="majorBidi" w:cstheme="majorBidi"/>
          <w:sz w:val="28"/>
          <w:cs/>
        </w:rPr>
        <w:t xml:space="preserve"> ปี))</w:t>
      </w:r>
    </w:p>
    <w:p w14:paraId="513411B8" w14:textId="72C58706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5989590" w14:textId="77777777" w:rsidR="00770484" w:rsidRPr="00657820" w:rsidRDefault="00770484" w:rsidP="00640F61">
      <w:pPr>
        <w:tabs>
          <w:tab w:val="left" w:pos="1440"/>
          <w:tab w:val="left" w:pos="2160"/>
          <w:tab w:val="right" w:pos="8540"/>
        </w:tabs>
        <w:spacing w:line="340" w:lineRule="exact"/>
        <w:ind w:left="547" w:hanging="547"/>
        <w:jc w:val="right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z w:val="28"/>
        </w:rPr>
        <w:t>(</w:t>
      </w:r>
      <w:r w:rsidRPr="00657820">
        <w:rPr>
          <w:rFonts w:asciiTheme="majorBidi" w:hAnsiTheme="majorBidi" w:cstheme="majorBidi"/>
          <w:color w:val="000000"/>
          <w:sz w:val="28"/>
          <w:cs/>
        </w:rPr>
        <w:t>หน่วย</w:t>
      </w:r>
      <w:r w:rsidRPr="00657820">
        <w:rPr>
          <w:rFonts w:asciiTheme="majorBidi" w:hAnsiTheme="majorBidi" w:cstheme="majorBidi"/>
          <w:color w:val="000000"/>
          <w:sz w:val="28"/>
        </w:rPr>
        <w:t xml:space="preserve">: </w:t>
      </w:r>
      <w:r w:rsidRPr="00657820">
        <w:rPr>
          <w:rFonts w:asciiTheme="majorBidi" w:hAnsiTheme="majorBidi" w:cstheme="majorBidi"/>
          <w:color w:val="000000"/>
          <w:sz w:val="28"/>
          <w:cs/>
        </w:rPr>
        <w:t>ร้อยละต่อปี</w:t>
      </w:r>
      <w:r w:rsidRPr="00657820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108" w:type="dxa"/>
        <w:tblInd w:w="360" w:type="dxa"/>
        <w:tblLook w:val="01E0" w:firstRow="1" w:lastRow="1" w:firstColumn="1" w:lastColumn="1" w:noHBand="0" w:noVBand="0"/>
      </w:tblPr>
      <w:tblGrid>
        <w:gridCol w:w="4059"/>
        <w:gridCol w:w="1296"/>
        <w:gridCol w:w="1260"/>
        <w:gridCol w:w="1260"/>
        <w:gridCol w:w="1233"/>
      </w:tblGrid>
      <w:tr w:rsidR="00770484" w:rsidRPr="00657820" w14:paraId="7090EA46" w14:textId="77777777" w:rsidTr="00845E1F">
        <w:tc>
          <w:tcPr>
            <w:tcW w:w="4059" w:type="dxa"/>
          </w:tcPr>
          <w:p w14:paraId="59AE875C" w14:textId="77777777" w:rsidR="00770484" w:rsidRPr="00657820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6" w:type="dxa"/>
            <w:gridSpan w:val="2"/>
          </w:tcPr>
          <w:p w14:paraId="178BAA4B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6410B8DD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F00DD" w:rsidRPr="00657820" w14:paraId="040D2515" w14:textId="77777777" w:rsidTr="00845E1F">
        <w:tc>
          <w:tcPr>
            <w:tcW w:w="4059" w:type="dxa"/>
          </w:tcPr>
          <w:p w14:paraId="0278602B" w14:textId="77777777" w:rsidR="004F00DD" w:rsidRPr="00657820" w:rsidRDefault="004F00DD" w:rsidP="004F00DD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F0DF1EA" w14:textId="3A220BA1" w:rsidR="004F00DD" w:rsidRPr="00657820" w:rsidRDefault="004F00DD" w:rsidP="004F00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50682DD" w14:textId="42EE410A" w:rsidR="004F00DD" w:rsidRPr="00657820" w:rsidRDefault="004F00DD" w:rsidP="004F00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5D7357F" w14:textId="6E4796AA" w:rsidR="004F00DD" w:rsidRPr="00657820" w:rsidRDefault="004F00DD" w:rsidP="004F00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3C2C217A" w14:textId="03B5DC32" w:rsidR="004F00DD" w:rsidRPr="00657820" w:rsidRDefault="004F00DD" w:rsidP="004F00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601AC" w:rsidRPr="00657820" w14:paraId="1220AF74" w14:textId="77777777" w:rsidTr="00845E1F">
        <w:tc>
          <w:tcPr>
            <w:tcW w:w="4059" w:type="dxa"/>
          </w:tcPr>
          <w:p w14:paraId="07544F5A" w14:textId="77777777" w:rsidR="00F601AC" w:rsidRPr="00657820" w:rsidRDefault="00F601AC" w:rsidP="00F601A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4874F66D" w14:textId="3EE77B5F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2.7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3.7</w:t>
            </w:r>
          </w:p>
        </w:tc>
        <w:tc>
          <w:tcPr>
            <w:tcW w:w="1260" w:type="dxa"/>
          </w:tcPr>
          <w:p w14:paraId="4A1E9F6B" w14:textId="0373C7CE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2.7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3.7</w:t>
            </w:r>
          </w:p>
        </w:tc>
        <w:tc>
          <w:tcPr>
            <w:tcW w:w="1260" w:type="dxa"/>
            <w:shd w:val="clear" w:color="auto" w:fill="auto"/>
          </w:tcPr>
          <w:p w14:paraId="13D6B453" w14:textId="4E7F8857" w:rsidR="00F601AC" w:rsidRPr="00657820" w:rsidRDefault="00855E11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2.9</w:t>
            </w:r>
          </w:p>
        </w:tc>
        <w:tc>
          <w:tcPr>
            <w:tcW w:w="1233" w:type="dxa"/>
          </w:tcPr>
          <w:p w14:paraId="2ED08F92" w14:textId="43AEBA77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3.1</w:t>
            </w:r>
          </w:p>
        </w:tc>
      </w:tr>
      <w:tr w:rsidR="00F601AC" w:rsidRPr="00657820" w14:paraId="38E39676" w14:textId="77777777" w:rsidTr="00845E1F">
        <w:tc>
          <w:tcPr>
            <w:tcW w:w="4059" w:type="dxa"/>
          </w:tcPr>
          <w:p w14:paraId="0AF7BFB3" w14:textId="77777777" w:rsidR="00F601AC" w:rsidRPr="00657820" w:rsidRDefault="00F601AC" w:rsidP="00F601AC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81DF3D" w14:textId="5174B1DE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4.0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6.0</w:t>
            </w:r>
          </w:p>
        </w:tc>
        <w:tc>
          <w:tcPr>
            <w:tcW w:w="1260" w:type="dxa"/>
          </w:tcPr>
          <w:p w14:paraId="5A5DFD40" w14:textId="19686360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4.0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6.0</w:t>
            </w:r>
          </w:p>
        </w:tc>
        <w:tc>
          <w:tcPr>
            <w:tcW w:w="1260" w:type="dxa"/>
            <w:shd w:val="clear" w:color="auto" w:fill="auto"/>
          </w:tcPr>
          <w:p w14:paraId="62C97523" w14:textId="32B6AC11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6.0</w:t>
            </w:r>
          </w:p>
        </w:tc>
        <w:tc>
          <w:tcPr>
            <w:tcW w:w="1233" w:type="dxa"/>
          </w:tcPr>
          <w:p w14:paraId="659FA757" w14:textId="6A21BEB2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6.0</w:t>
            </w:r>
          </w:p>
        </w:tc>
      </w:tr>
      <w:tr w:rsidR="00F601AC" w:rsidRPr="00657820" w14:paraId="68AEE1E7" w14:textId="77777777" w:rsidTr="00845E1F">
        <w:tc>
          <w:tcPr>
            <w:tcW w:w="4059" w:type="dxa"/>
          </w:tcPr>
          <w:p w14:paraId="0E100F40" w14:textId="77777777" w:rsidR="00F601AC" w:rsidRPr="00657820" w:rsidRDefault="00F601AC" w:rsidP="00F601AC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</w:tcPr>
          <w:p w14:paraId="1925D0AF" w14:textId="04D880FF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1.9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45.8</w:t>
            </w:r>
          </w:p>
        </w:tc>
        <w:tc>
          <w:tcPr>
            <w:tcW w:w="1260" w:type="dxa"/>
          </w:tcPr>
          <w:p w14:paraId="5AC39985" w14:textId="5E07DBEA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1.9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45.8</w:t>
            </w:r>
          </w:p>
        </w:tc>
        <w:tc>
          <w:tcPr>
            <w:tcW w:w="1260" w:type="dxa"/>
            <w:shd w:val="clear" w:color="auto" w:fill="auto"/>
          </w:tcPr>
          <w:p w14:paraId="1CE57C41" w14:textId="24F3DF78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2.9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34.4</w:t>
            </w:r>
          </w:p>
        </w:tc>
        <w:tc>
          <w:tcPr>
            <w:tcW w:w="1233" w:type="dxa"/>
          </w:tcPr>
          <w:p w14:paraId="2ADC8389" w14:textId="58E722B8" w:rsidR="00F601AC" w:rsidRPr="00657820" w:rsidRDefault="00F601AC" w:rsidP="00F601AC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2.9 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34.4</w:t>
            </w:r>
          </w:p>
        </w:tc>
      </w:tr>
    </w:tbl>
    <w:p w14:paraId="65130935" w14:textId="28FB95CC" w:rsidR="00770484" w:rsidRPr="00657820" w:rsidRDefault="00A000EB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การวิเคราะห์</w:t>
      </w:r>
      <w:r w:rsidR="008B28B3" w:rsidRPr="00657820">
        <w:rPr>
          <w:rFonts w:asciiTheme="majorBidi" w:hAnsiTheme="majorBidi" w:cstheme="majorBidi"/>
          <w:sz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ณ วันที่ 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31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="00770484" w:rsidRPr="00657820">
        <w:rPr>
          <w:rFonts w:asciiTheme="majorBidi" w:hAnsiTheme="majorBidi" w:cstheme="majorBidi"/>
          <w:sz w:val="28"/>
          <w:lang w:val="en-GB"/>
        </w:rPr>
        <w:t>256</w:t>
      </w:r>
      <w:r w:rsidR="00166AAF">
        <w:rPr>
          <w:rFonts w:asciiTheme="majorBidi" w:hAnsiTheme="majorBidi" w:cstheme="majorBidi"/>
          <w:sz w:val="28"/>
        </w:rPr>
        <w:t>7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และ </w:t>
      </w:r>
      <w:r w:rsidR="00770484" w:rsidRPr="00657820">
        <w:rPr>
          <w:rFonts w:asciiTheme="majorBidi" w:hAnsiTheme="majorBidi" w:cstheme="majorBidi"/>
          <w:sz w:val="28"/>
          <w:lang w:val="en-GB"/>
        </w:rPr>
        <w:t>256</w:t>
      </w:r>
      <w:r w:rsidR="00166AAF">
        <w:rPr>
          <w:rFonts w:asciiTheme="majorBidi" w:hAnsiTheme="majorBidi" w:cstheme="majorBidi"/>
          <w:sz w:val="28"/>
        </w:rPr>
        <w:t>6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9083" w:type="dxa"/>
        <w:tblInd w:w="360" w:type="dxa"/>
        <w:tblLook w:val="01E0" w:firstRow="1" w:lastRow="1" w:firstColumn="1" w:lastColumn="1" w:noHBand="0" w:noVBand="0"/>
      </w:tblPr>
      <w:tblGrid>
        <w:gridCol w:w="1700"/>
        <w:gridCol w:w="1026"/>
        <w:gridCol w:w="1026"/>
        <w:gridCol w:w="1027"/>
        <w:gridCol w:w="1027"/>
        <w:gridCol w:w="821"/>
        <w:gridCol w:w="821"/>
        <w:gridCol w:w="821"/>
        <w:gridCol w:w="821"/>
      </w:tblGrid>
      <w:tr w:rsidR="00770484" w:rsidRPr="00657820" w14:paraId="61750A80" w14:textId="77777777" w:rsidTr="00640F61">
        <w:tc>
          <w:tcPr>
            <w:tcW w:w="2610" w:type="dxa"/>
            <w:shd w:val="clear" w:color="auto" w:fill="auto"/>
          </w:tcPr>
          <w:p w14:paraId="26552141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1820445"/>
          </w:p>
        </w:tc>
        <w:tc>
          <w:tcPr>
            <w:tcW w:w="3245" w:type="dxa"/>
            <w:gridSpan w:val="4"/>
            <w:shd w:val="clear" w:color="auto" w:fill="auto"/>
          </w:tcPr>
          <w:p w14:paraId="2AE97CC7" w14:textId="77777777" w:rsidR="00770484" w:rsidRPr="00657820" w:rsidRDefault="00770484" w:rsidP="000D3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A64A0AE" w14:textId="77777777" w:rsidR="00770484" w:rsidRPr="00657820" w:rsidRDefault="00770484" w:rsidP="000D313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0484" w:rsidRPr="00657820" w14:paraId="47E796C4" w14:textId="77777777" w:rsidTr="00640F61">
        <w:tc>
          <w:tcPr>
            <w:tcW w:w="2610" w:type="dxa"/>
            <w:shd w:val="clear" w:color="auto" w:fill="auto"/>
          </w:tcPr>
          <w:p w14:paraId="6220C1CA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DB754CD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1D3CFDF6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657820" w14:paraId="5BD96C79" w14:textId="77777777" w:rsidTr="00640F61">
        <w:tc>
          <w:tcPr>
            <w:tcW w:w="2610" w:type="dxa"/>
            <w:shd w:val="clear" w:color="auto" w:fill="auto"/>
          </w:tcPr>
          <w:p w14:paraId="1A8FB339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5DB5944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หนี้สินเพิ่มขึ้น (ลดลง)</w:t>
            </w:r>
          </w:p>
        </w:tc>
        <w:tc>
          <w:tcPr>
            <w:tcW w:w="3228" w:type="dxa"/>
            <w:gridSpan w:val="4"/>
          </w:tcPr>
          <w:p w14:paraId="1AFC4B17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หนี้สินเพิ่มขึ้น (ลดลง)</w:t>
            </w:r>
          </w:p>
        </w:tc>
      </w:tr>
      <w:tr w:rsidR="00770484" w:rsidRPr="00657820" w14:paraId="6EE880CC" w14:textId="77777777" w:rsidTr="00640F61">
        <w:tc>
          <w:tcPr>
            <w:tcW w:w="2610" w:type="dxa"/>
            <w:shd w:val="clear" w:color="auto" w:fill="auto"/>
          </w:tcPr>
          <w:p w14:paraId="3F2343DC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6EF29F6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0299071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614" w:type="dxa"/>
            <w:gridSpan w:val="2"/>
            <w:vAlign w:val="bottom"/>
          </w:tcPr>
          <w:p w14:paraId="3597233B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</w:p>
        </w:tc>
        <w:tc>
          <w:tcPr>
            <w:tcW w:w="1614" w:type="dxa"/>
            <w:gridSpan w:val="2"/>
            <w:vAlign w:val="bottom"/>
          </w:tcPr>
          <w:p w14:paraId="022F62A8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900147" w:rsidRPr="00657820" w14:paraId="5E177E46" w14:textId="77777777" w:rsidTr="00640F61">
        <w:tc>
          <w:tcPr>
            <w:tcW w:w="2610" w:type="dxa"/>
            <w:shd w:val="clear" w:color="auto" w:fill="auto"/>
          </w:tcPr>
          <w:p w14:paraId="68A21409" w14:textId="77777777" w:rsidR="00900147" w:rsidRPr="00657820" w:rsidRDefault="00900147" w:rsidP="00900147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E78CD7" w14:textId="69595618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12D957" w14:textId="1C030D15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028B226" w14:textId="37F1E0E1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4749F3" w14:textId="485AB6E6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vAlign w:val="bottom"/>
          </w:tcPr>
          <w:p w14:paraId="7DECC990" w14:textId="02611D83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vAlign w:val="bottom"/>
          </w:tcPr>
          <w:p w14:paraId="7FFD94CA" w14:textId="6629166E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vAlign w:val="bottom"/>
          </w:tcPr>
          <w:p w14:paraId="3E4216C6" w14:textId="770C38BA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vAlign w:val="bottom"/>
          </w:tcPr>
          <w:p w14:paraId="08707A7B" w14:textId="1412281A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00147" w:rsidRPr="00657820" w14:paraId="2AF0CA7C" w14:textId="77777777" w:rsidTr="00640F61">
        <w:tc>
          <w:tcPr>
            <w:tcW w:w="2610" w:type="dxa"/>
            <w:shd w:val="clear" w:color="auto" w:fill="auto"/>
          </w:tcPr>
          <w:p w14:paraId="4654291B" w14:textId="77777777" w:rsidR="00900147" w:rsidRPr="00657820" w:rsidRDefault="00900147" w:rsidP="00900147">
            <w:pPr>
              <w:ind w:left="276" w:right="-50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875" w:type="dxa"/>
            <w:shd w:val="clear" w:color="auto" w:fill="auto"/>
          </w:tcPr>
          <w:p w14:paraId="25B9DD4F" w14:textId="7E1CFBA6" w:rsidR="00900147" w:rsidRPr="00657820" w:rsidRDefault="00492296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(1,238)</w:t>
            </w:r>
          </w:p>
        </w:tc>
        <w:tc>
          <w:tcPr>
            <w:tcW w:w="808" w:type="dxa"/>
            <w:shd w:val="clear" w:color="auto" w:fill="auto"/>
          </w:tcPr>
          <w:p w14:paraId="666BD3C6" w14:textId="3D5CF817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(1,083)</w:t>
            </w:r>
          </w:p>
        </w:tc>
        <w:tc>
          <w:tcPr>
            <w:tcW w:w="755" w:type="dxa"/>
            <w:shd w:val="clear" w:color="auto" w:fill="auto"/>
          </w:tcPr>
          <w:p w14:paraId="51A835FC" w14:textId="7B2092B5" w:rsidR="00900147" w:rsidRPr="00657820" w:rsidRDefault="00794615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665F6">
              <w:rPr>
                <w:rFonts w:asciiTheme="majorBidi" w:hAnsiTheme="majorBidi" w:cstheme="majorBidi"/>
                <w:sz w:val="28"/>
              </w:rPr>
              <w:t>1,453</w:t>
            </w:r>
          </w:p>
        </w:tc>
        <w:tc>
          <w:tcPr>
            <w:tcW w:w="807" w:type="dxa"/>
            <w:shd w:val="clear" w:color="auto" w:fill="auto"/>
          </w:tcPr>
          <w:p w14:paraId="3D2BE355" w14:textId="13D7DCA2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1,281</w:t>
            </w:r>
          </w:p>
        </w:tc>
        <w:tc>
          <w:tcPr>
            <w:tcW w:w="807" w:type="dxa"/>
            <w:shd w:val="clear" w:color="auto" w:fill="auto"/>
          </w:tcPr>
          <w:p w14:paraId="57BD051A" w14:textId="00C9F39C" w:rsidR="00900147" w:rsidRPr="00657820" w:rsidRDefault="008665F6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(408)</w:t>
            </w:r>
          </w:p>
        </w:tc>
        <w:tc>
          <w:tcPr>
            <w:tcW w:w="807" w:type="dxa"/>
            <w:shd w:val="clear" w:color="auto" w:fill="auto"/>
          </w:tcPr>
          <w:p w14:paraId="09798C64" w14:textId="46648076" w:rsidR="00900147" w:rsidRPr="00657820" w:rsidRDefault="00900147" w:rsidP="00020E9D">
            <w:pPr>
              <w:tabs>
                <w:tab w:val="left" w:pos="493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(342)</w:t>
            </w:r>
          </w:p>
        </w:tc>
        <w:tc>
          <w:tcPr>
            <w:tcW w:w="807" w:type="dxa"/>
            <w:shd w:val="clear" w:color="auto" w:fill="auto"/>
          </w:tcPr>
          <w:p w14:paraId="170B98EB" w14:textId="2A354D62" w:rsidR="00900147" w:rsidRPr="00657820" w:rsidRDefault="00020E9D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8665F6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807" w:type="dxa"/>
            <w:shd w:val="clear" w:color="auto" w:fill="auto"/>
          </w:tcPr>
          <w:p w14:paraId="32F638E0" w14:textId="59E6806B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20E9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402</w:t>
            </w:r>
          </w:p>
        </w:tc>
      </w:tr>
      <w:tr w:rsidR="00900147" w:rsidRPr="00657820" w14:paraId="3DB92ABA" w14:textId="77777777" w:rsidTr="00640F61">
        <w:tc>
          <w:tcPr>
            <w:tcW w:w="2610" w:type="dxa"/>
            <w:shd w:val="clear" w:color="auto" w:fill="auto"/>
          </w:tcPr>
          <w:p w14:paraId="7294BA1B" w14:textId="77777777" w:rsidR="00900147" w:rsidRPr="00657820" w:rsidRDefault="00900147" w:rsidP="00900147">
            <w:pPr>
              <w:ind w:left="276" w:right="-215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4EB48D74" w14:textId="0B33A3E3" w:rsidR="00900147" w:rsidRPr="00657820" w:rsidRDefault="00794615" w:rsidP="00794615">
            <w:pPr>
              <w:tabs>
                <w:tab w:val="left" w:pos="610"/>
                <w:tab w:val="left" w:pos="696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492296">
              <w:rPr>
                <w:rFonts w:asciiTheme="majorBidi" w:hAnsiTheme="majorBidi" w:cstheme="majorBidi"/>
                <w:sz w:val="28"/>
              </w:rPr>
              <w:t>1,519</w:t>
            </w:r>
          </w:p>
        </w:tc>
        <w:tc>
          <w:tcPr>
            <w:tcW w:w="808" w:type="dxa"/>
            <w:shd w:val="clear" w:color="auto" w:fill="auto"/>
          </w:tcPr>
          <w:p w14:paraId="7FA3677D" w14:textId="358C7642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1,234</w:t>
            </w:r>
          </w:p>
        </w:tc>
        <w:tc>
          <w:tcPr>
            <w:tcW w:w="755" w:type="dxa"/>
            <w:shd w:val="clear" w:color="auto" w:fill="auto"/>
          </w:tcPr>
          <w:p w14:paraId="3AC62A22" w14:textId="1F76DBEA" w:rsidR="00900147" w:rsidRPr="00657820" w:rsidRDefault="00492296" w:rsidP="00794615">
            <w:pPr>
              <w:tabs>
                <w:tab w:val="left" w:pos="525"/>
                <w:tab w:val="left" w:pos="64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(1,315)</w:t>
            </w:r>
          </w:p>
        </w:tc>
        <w:tc>
          <w:tcPr>
            <w:tcW w:w="807" w:type="dxa"/>
            <w:shd w:val="clear" w:color="auto" w:fill="auto"/>
          </w:tcPr>
          <w:p w14:paraId="5F4B40C7" w14:textId="0AF65168" w:rsidR="00900147" w:rsidRPr="00657820" w:rsidRDefault="00900147" w:rsidP="00900147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(1,068)</w:t>
            </w:r>
          </w:p>
        </w:tc>
        <w:tc>
          <w:tcPr>
            <w:tcW w:w="807" w:type="dxa"/>
            <w:shd w:val="clear" w:color="auto" w:fill="auto"/>
          </w:tcPr>
          <w:p w14:paraId="6500F7BE" w14:textId="602D9090" w:rsidR="00900147" w:rsidRPr="00657820" w:rsidRDefault="00020E9D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665F6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807" w:type="dxa"/>
            <w:shd w:val="clear" w:color="auto" w:fill="auto"/>
          </w:tcPr>
          <w:p w14:paraId="712D31FA" w14:textId="759870C2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807" w:type="dxa"/>
            <w:shd w:val="clear" w:color="auto" w:fill="auto"/>
          </w:tcPr>
          <w:p w14:paraId="6DE32A9F" w14:textId="00FD4982" w:rsidR="00900147" w:rsidRPr="00657820" w:rsidRDefault="008665F6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(438)</w:t>
            </w:r>
          </w:p>
        </w:tc>
        <w:tc>
          <w:tcPr>
            <w:tcW w:w="807" w:type="dxa"/>
            <w:shd w:val="clear" w:color="auto" w:fill="auto"/>
          </w:tcPr>
          <w:p w14:paraId="3EE6F7B2" w14:textId="2107781F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(335)</w:t>
            </w:r>
          </w:p>
        </w:tc>
      </w:tr>
      <w:tr w:rsidR="00DE613D" w:rsidRPr="00657820" w14:paraId="66F6872F" w14:textId="77777777" w:rsidTr="00640F61">
        <w:tc>
          <w:tcPr>
            <w:tcW w:w="2610" w:type="dxa"/>
            <w:shd w:val="clear" w:color="auto" w:fill="auto"/>
          </w:tcPr>
          <w:p w14:paraId="03A8EADB" w14:textId="77777777" w:rsidR="00DE613D" w:rsidRPr="00657820" w:rsidRDefault="00DE613D" w:rsidP="00DE613D">
            <w:pPr>
              <w:pStyle w:val="BodyText2"/>
              <w:spacing w:before="240"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467967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20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4AC0D7A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378DEFD8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5B36F8E0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900147" w:rsidRPr="00657820" w14:paraId="453752A8" w14:textId="77777777" w:rsidTr="00640F61">
        <w:tc>
          <w:tcPr>
            <w:tcW w:w="2610" w:type="dxa"/>
            <w:shd w:val="clear" w:color="auto" w:fill="auto"/>
          </w:tcPr>
          <w:p w14:paraId="1AACFFCD" w14:textId="77777777" w:rsidR="00900147" w:rsidRPr="00657820" w:rsidRDefault="00900147" w:rsidP="00900147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DE1A42" w14:textId="7AAB293F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8A25E6B" w14:textId="3AC4D051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80D263B" w14:textId="086F6718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808CD5" w14:textId="521983ED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A7BAB1" w14:textId="304132E1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6B2070B" w14:textId="553F70D3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6C51CD2" w14:textId="42EA9983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2EF6660" w14:textId="4125393A" w:rsidR="00900147" w:rsidRPr="00657820" w:rsidRDefault="00900147" w:rsidP="00900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00147" w:rsidRPr="00657820" w14:paraId="788D9B5C" w14:textId="77777777" w:rsidTr="00640F61">
        <w:tc>
          <w:tcPr>
            <w:tcW w:w="2610" w:type="dxa"/>
            <w:shd w:val="clear" w:color="auto" w:fill="auto"/>
          </w:tcPr>
          <w:p w14:paraId="766AD271" w14:textId="77777777" w:rsidR="00900147" w:rsidRPr="00657820" w:rsidRDefault="00900147" w:rsidP="00900147">
            <w:pPr>
              <w:ind w:left="276" w:right="-108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B1829F7" w14:textId="5A644FFB" w:rsidR="00900147" w:rsidRPr="00657820" w:rsidRDefault="00F601AC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(1,205)</w:t>
            </w:r>
            <w:r w:rsidR="00900147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90EDEBE" w14:textId="4C9946D0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(992)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A83FC28" w14:textId="4246E85E" w:rsidR="00900147" w:rsidRPr="00657820" w:rsidRDefault="00F601AC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1,438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46D8245" w14:textId="31DC7209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1,176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82B4EBB" w14:textId="31BF2C4A" w:rsidR="00900147" w:rsidRPr="00657820" w:rsidRDefault="00F601AC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84894" w14:textId="67D2C43D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(318)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1853E25" w14:textId="4264875A" w:rsidR="00900147" w:rsidRPr="00657820" w:rsidRDefault="00F601AC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475</w:t>
            </w:r>
            <w:r w:rsidR="00900147" w:rsidRPr="0065782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FADC5E3" w14:textId="4E93CAE2" w:rsidR="00900147" w:rsidRPr="00657820" w:rsidRDefault="00900147" w:rsidP="0090014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</w:rPr>
              <w:t>382</w:t>
            </w:r>
          </w:p>
        </w:tc>
      </w:tr>
      <w:bookmarkEnd w:id="7"/>
    </w:tbl>
    <w:p w14:paraId="6E904B0D" w14:textId="77777777" w:rsidR="006E40B8" w:rsidRPr="006E40B8" w:rsidRDefault="006E40B8" w:rsidP="00804BD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"/>
          <w:szCs w:val="2"/>
        </w:rPr>
      </w:pPr>
    </w:p>
    <w:p w14:paraId="6D1C8C59" w14:textId="3A45E5BF" w:rsidR="00770484" w:rsidRPr="00657820" w:rsidRDefault="0071355E" w:rsidP="00804BD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156E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997771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โครงการสมทบเงิน</w:t>
      </w:r>
    </w:p>
    <w:p w14:paraId="7B411589" w14:textId="645ABE87" w:rsidR="00770484" w:rsidRPr="00657820" w:rsidRDefault="000E4B09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 w:hint="cs"/>
          <w:sz w:val="28"/>
          <w:cs/>
        </w:rPr>
        <w:t>กลุ่มบริษัท</w:t>
      </w:r>
      <w:r w:rsidR="00150E72">
        <w:rPr>
          <w:rFonts w:asciiTheme="majorBidi" w:hAnsiTheme="majorBidi" w:cstheme="majorBidi" w:hint="cs"/>
          <w:sz w:val="28"/>
          <w:cs/>
        </w:rPr>
        <w:t>จะจ่ายสมทบให้กับกองทุนสำรองเลี้ยงชีพตามพระราชบัญญัติ</w:t>
      </w:r>
      <w:r w:rsidR="00210FE8">
        <w:rPr>
          <w:rFonts w:asciiTheme="majorBidi" w:hAnsiTheme="majorBidi" w:cstheme="majorBidi" w:hint="cs"/>
          <w:sz w:val="28"/>
          <w:cs/>
        </w:rPr>
        <w:t xml:space="preserve">กองทุนสำรองเลี้ยงชีพ </w:t>
      </w:r>
      <w:r w:rsidR="00210FE8">
        <w:rPr>
          <w:rFonts w:asciiTheme="majorBidi" w:hAnsiTheme="majorBidi" w:cstheme="majorBidi"/>
          <w:sz w:val="28"/>
        </w:rPr>
        <w:t>(</w:t>
      </w:r>
      <w:r w:rsidR="00210FE8">
        <w:rPr>
          <w:rFonts w:asciiTheme="majorBidi" w:hAnsiTheme="majorBidi" w:cstheme="majorBidi" w:hint="cs"/>
          <w:sz w:val="28"/>
          <w:cs/>
        </w:rPr>
        <w:t xml:space="preserve">ฉบับที่ </w:t>
      </w:r>
      <w:r w:rsidR="00210FE8">
        <w:rPr>
          <w:rFonts w:asciiTheme="majorBidi" w:hAnsiTheme="majorBidi" w:cstheme="majorBidi"/>
          <w:sz w:val="28"/>
        </w:rPr>
        <w:t>4</w:t>
      </w:r>
      <w:r w:rsidR="00AB437B">
        <w:rPr>
          <w:rFonts w:asciiTheme="majorBidi" w:hAnsiTheme="majorBidi" w:cstheme="majorBidi"/>
          <w:sz w:val="28"/>
        </w:rPr>
        <w:t xml:space="preserve">) </w:t>
      </w:r>
      <w:r w:rsidR="00AB437B">
        <w:rPr>
          <w:rFonts w:asciiTheme="majorBidi" w:hAnsiTheme="majorBidi" w:cstheme="majorBidi" w:hint="cs"/>
          <w:sz w:val="28"/>
          <w:cs/>
        </w:rPr>
        <w:t>พ</w:t>
      </w:r>
      <w:r w:rsidR="00AB437B">
        <w:rPr>
          <w:rFonts w:asciiTheme="majorBidi" w:hAnsiTheme="majorBidi" w:cstheme="majorBidi"/>
          <w:sz w:val="28"/>
        </w:rPr>
        <w:t>.</w:t>
      </w:r>
      <w:r w:rsidR="00AB437B">
        <w:rPr>
          <w:rFonts w:asciiTheme="majorBidi" w:hAnsiTheme="majorBidi" w:cstheme="majorBidi" w:hint="cs"/>
          <w:sz w:val="28"/>
          <w:cs/>
        </w:rPr>
        <w:t>ศ</w:t>
      </w:r>
      <w:r w:rsidR="00AB437B">
        <w:rPr>
          <w:rFonts w:asciiTheme="majorBidi" w:hAnsiTheme="majorBidi" w:cstheme="majorBidi"/>
          <w:sz w:val="28"/>
        </w:rPr>
        <w:t>.</w:t>
      </w:r>
      <w:r w:rsidR="00AB437B">
        <w:rPr>
          <w:rFonts w:asciiTheme="majorBidi" w:hAnsiTheme="majorBidi" w:cstheme="majorBidi" w:hint="cs"/>
          <w:sz w:val="28"/>
          <w:cs/>
        </w:rPr>
        <w:t xml:space="preserve"> </w:t>
      </w:r>
      <w:r w:rsidR="005201B0">
        <w:rPr>
          <w:rFonts w:asciiTheme="majorBidi" w:hAnsiTheme="majorBidi" w:cstheme="majorBidi"/>
          <w:sz w:val="28"/>
        </w:rPr>
        <w:t>2</w:t>
      </w:r>
      <w:r w:rsidR="00AB437B">
        <w:rPr>
          <w:rFonts w:asciiTheme="majorBidi" w:hAnsiTheme="majorBidi" w:cstheme="majorBidi"/>
          <w:sz w:val="28"/>
        </w:rPr>
        <w:t>558</w:t>
      </w:r>
      <w:r w:rsidR="005201B0">
        <w:rPr>
          <w:rFonts w:asciiTheme="majorBidi" w:hAnsiTheme="majorBidi" w:cstheme="majorBidi" w:hint="cs"/>
          <w:sz w:val="28"/>
          <w:cs/>
        </w:rPr>
        <w:t xml:space="preserve"> </w:t>
      </w:r>
      <w:r w:rsidR="002A7F73">
        <w:rPr>
          <w:rFonts w:asciiTheme="majorBidi" w:hAnsiTheme="majorBidi" w:cstheme="majorBidi"/>
          <w:sz w:val="28"/>
        </w:rPr>
        <w:t xml:space="preserve"> </w:t>
      </w:r>
      <w:r w:rsidR="005201B0">
        <w:rPr>
          <w:rFonts w:asciiTheme="majorBidi" w:hAnsiTheme="majorBidi" w:cstheme="majorBidi" w:hint="cs"/>
          <w:sz w:val="28"/>
          <w:cs/>
        </w:rPr>
        <w:t>กลุ่มบริษัท</w:t>
      </w:r>
      <w:r w:rsidR="0092061F">
        <w:rPr>
          <w:rFonts w:asciiTheme="majorBidi" w:hAnsiTheme="majorBidi" w:cstheme="majorBidi" w:hint="cs"/>
          <w:sz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="0074687D">
        <w:rPr>
          <w:rFonts w:asciiTheme="majorBidi" w:hAnsiTheme="majorBidi" w:cstheme="majorBidi" w:hint="cs"/>
          <w:sz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0AE4157E" w14:textId="4390708B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DB772B">
        <w:rPr>
          <w:rFonts w:asciiTheme="majorBidi" w:hAnsiTheme="majorBidi" w:cstheme="majorBidi"/>
          <w:sz w:val="28"/>
          <w:lang w:val="en-GB"/>
        </w:rPr>
        <w:t>7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DB772B">
        <w:rPr>
          <w:rFonts w:asciiTheme="majorBidi" w:hAnsiTheme="majorBidi" w:cstheme="majorBidi"/>
          <w:sz w:val="28"/>
          <w:lang w:val="en-GB"/>
        </w:rPr>
        <w:t>6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เบ็ดเสร็จมีดังนี้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770484" w:rsidRPr="00657820" w14:paraId="447EE1AD" w14:textId="77777777" w:rsidTr="00640F61">
        <w:trPr>
          <w:trHeight w:val="279"/>
        </w:trPr>
        <w:tc>
          <w:tcPr>
            <w:tcW w:w="9066" w:type="dxa"/>
            <w:gridSpan w:val="8"/>
          </w:tcPr>
          <w:p w14:paraId="6B194BD4" w14:textId="77777777" w:rsidR="00770484" w:rsidRPr="00657820" w:rsidRDefault="00770484" w:rsidP="000D313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770484" w:rsidRPr="00657820" w14:paraId="51372FB7" w14:textId="77777777" w:rsidTr="00BB1EA8">
        <w:trPr>
          <w:trHeight w:val="279"/>
        </w:trPr>
        <w:tc>
          <w:tcPr>
            <w:tcW w:w="3870" w:type="dxa"/>
          </w:tcPr>
          <w:p w14:paraId="52A485C9" w14:textId="77777777" w:rsidR="00770484" w:rsidRPr="00657820" w:rsidRDefault="00770484" w:rsidP="000D313F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CAD44FE" w14:textId="77777777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6E3C76FF" w14:textId="77777777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20AE13B8" w14:textId="2B003811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</w:t>
            </w:r>
            <w:r w:rsidR="00E14E64">
              <w:rPr>
                <w:rFonts w:asciiTheme="majorBidi" w:hAnsiTheme="majorBidi" w:cstheme="majorBidi" w:hint="cs"/>
                <w:sz w:val="28"/>
                <w:cs/>
              </w:rPr>
              <w:t>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พาะกิจการ</w:t>
            </w:r>
          </w:p>
        </w:tc>
      </w:tr>
      <w:tr w:rsidR="00DB772B" w:rsidRPr="00657820" w14:paraId="4D105555" w14:textId="77777777" w:rsidTr="00BB1EA8">
        <w:trPr>
          <w:trHeight w:val="279"/>
        </w:trPr>
        <w:tc>
          <w:tcPr>
            <w:tcW w:w="3870" w:type="dxa"/>
          </w:tcPr>
          <w:p w14:paraId="4D2E7052" w14:textId="77777777" w:rsidR="00DB772B" w:rsidRPr="00657820" w:rsidRDefault="00DB772B" w:rsidP="00DB772B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7E8C3" w14:textId="3AC910E5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dxa"/>
          </w:tcPr>
          <w:p w14:paraId="23C934B1" w14:textId="77777777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73873" w14:textId="56F4012F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3F3D7EED" w14:textId="77777777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B1A59" w14:textId="03E437B8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dxa"/>
          </w:tcPr>
          <w:p w14:paraId="376E906A" w14:textId="77777777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7024F" w14:textId="6EAD0AE5" w:rsidR="00DB772B" w:rsidRPr="00657820" w:rsidRDefault="00DB772B" w:rsidP="00DB772B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772B" w:rsidRPr="00657820" w14:paraId="1FD73F85" w14:textId="77777777" w:rsidTr="00BB1EA8">
        <w:trPr>
          <w:trHeight w:val="279"/>
        </w:trPr>
        <w:tc>
          <w:tcPr>
            <w:tcW w:w="3870" w:type="dxa"/>
          </w:tcPr>
          <w:p w14:paraId="06A68668" w14:textId="77777777" w:rsidR="00DB772B" w:rsidRPr="00657820" w:rsidRDefault="00DB772B" w:rsidP="00DB772B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F062B" w14:textId="6D13414C" w:rsidR="00DB772B" w:rsidRPr="00657820" w:rsidRDefault="00B3230A" w:rsidP="00DB772B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82" w:type="dxa"/>
          </w:tcPr>
          <w:p w14:paraId="4D1C76E9" w14:textId="77777777" w:rsidR="00DB772B" w:rsidRPr="00657820" w:rsidRDefault="00DB772B" w:rsidP="00DB772B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0AB9EF" w14:textId="1200383D" w:rsidR="00DB772B" w:rsidRPr="00657820" w:rsidRDefault="00DB772B" w:rsidP="00DB772B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1,035</w:t>
            </w:r>
          </w:p>
        </w:tc>
        <w:tc>
          <w:tcPr>
            <w:tcW w:w="82" w:type="dxa"/>
          </w:tcPr>
          <w:p w14:paraId="2E8BF83E" w14:textId="77777777" w:rsidR="00DB772B" w:rsidRPr="00657820" w:rsidRDefault="00DB772B" w:rsidP="00DB772B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F2403" w14:textId="73802AFA" w:rsidR="00DB772B" w:rsidRPr="00657820" w:rsidRDefault="00B3230A" w:rsidP="00DB772B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82" w:type="dxa"/>
          </w:tcPr>
          <w:p w14:paraId="21D5577D" w14:textId="77777777" w:rsidR="00DB772B" w:rsidRPr="00657820" w:rsidRDefault="00DB772B" w:rsidP="00DB772B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8A2C6E" w14:textId="19BFE769" w:rsidR="00DB772B" w:rsidRPr="00657820" w:rsidRDefault="00DB772B" w:rsidP="00DB772B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422</w:t>
            </w:r>
          </w:p>
        </w:tc>
      </w:tr>
    </w:tbl>
    <w:p w14:paraId="676009CC" w14:textId="3450CB17" w:rsidR="006E40B8" w:rsidRDefault="006E40B8" w:rsidP="006E40B8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3F68B74" w14:textId="3DC47C35" w:rsidR="006E40B8" w:rsidRPr="006E40B8" w:rsidRDefault="006E40B8" w:rsidP="006E40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038ACFC" w14:textId="0E72DB9F" w:rsidR="005F415B" w:rsidRDefault="005F415B" w:rsidP="001156E3">
      <w:pPr>
        <w:pStyle w:val="ListParagraph"/>
        <w:numPr>
          <w:ilvl w:val="0"/>
          <w:numId w:val="25"/>
        </w:numPr>
        <w:spacing w:before="240"/>
        <w:ind w:left="360" w:hanging="27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หนี้สินไม่หมุนเวียน</w:t>
      </w:r>
      <w:r w:rsidR="006E2E02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7C4454EA" w14:textId="6EEBB54F" w:rsidR="006E40B8" w:rsidRPr="00CB3583" w:rsidRDefault="006E40B8" w:rsidP="006E40B8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CB3583">
        <w:rPr>
          <w:rFonts w:asciiTheme="majorBidi" w:hAnsiTheme="majorBidi" w:cstheme="majorBidi"/>
          <w:sz w:val="28"/>
          <w:cs/>
        </w:rPr>
        <w:t>หนี้สินไม่หมุนเวียน</w:t>
      </w:r>
      <w:r w:rsidRPr="00CB3583">
        <w:rPr>
          <w:rFonts w:asciiTheme="majorBidi" w:hAnsiTheme="majorBidi" w:cstheme="majorBidi" w:hint="cs"/>
          <w:sz w:val="28"/>
          <w:cs/>
        </w:rPr>
        <w:t>อื่น</w:t>
      </w:r>
      <w:r w:rsidRPr="00CB3583">
        <w:rPr>
          <w:rFonts w:asciiTheme="majorBidi" w:hAnsiTheme="majorBidi" w:cstheme="majorBidi"/>
          <w:sz w:val="28"/>
        </w:rPr>
        <w:t xml:space="preserve"> </w:t>
      </w:r>
      <w:r w:rsidRPr="00CB3583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CB3583">
        <w:rPr>
          <w:rFonts w:asciiTheme="majorBidi" w:hAnsiTheme="majorBidi" w:cstheme="majorBidi"/>
          <w:color w:val="000000"/>
          <w:sz w:val="28"/>
        </w:rPr>
        <w:t xml:space="preserve">31 </w:t>
      </w:r>
      <w:r w:rsidRPr="00CB3583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CB3583">
        <w:rPr>
          <w:rFonts w:asciiTheme="majorBidi" w:hAnsiTheme="majorBidi" w:cstheme="majorBidi"/>
          <w:color w:val="000000"/>
          <w:sz w:val="28"/>
        </w:rPr>
        <w:t xml:space="preserve"> 2567 </w:t>
      </w:r>
      <w:r w:rsidRPr="00CB3583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CB3583">
        <w:rPr>
          <w:rFonts w:asciiTheme="majorBidi" w:hAnsiTheme="majorBidi" w:cstheme="majorBidi"/>
          <w:color w:val="000000"/>
          <w:sz w:val="28"/>
        </w:rPr>
        <w:t>2566</w:t>
      </w:r>
      <w:r w:rsidRPr="00CB3583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1663AA" w:rsidRPr="00657820" w14:paraId="0757539E" w14:textId="77777777" w:rsidTr="002F30F3">
        <w:trPr>
          <w:trHeight w:val="279"/>
        </w:trPr>
        <w:tc>
          <w:tcPr>
            <w:tcW w:w="9066" w:type="dxa"/>
            <w:gridSpan w:val="8"/>
          </w:tcPr>
          <w:p w14:paraId="708DB4A0" w14:textId="77777777" w:rsidR="001663AA" w:rsidRPr="00657820" w:rsidRDefault="001663AA" w:rsidP="002F30F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1663AA" w:rsidRPr="00657820" w14:paraId="527C9926" w14:textId="77777777" w:rsidTr="002F30F3">
        <w:trPr>
          <w:trHeight w:val="279"/>
        </w:trPr>
        <w:tc>
          <w:tcPr>
            <w:tcW w:w="3870" w:type="dxa"/>
          </w:tcPr>
          <w:p w14:paraId="3C2F80AE" w14:textId="77777777" w:rsidR="001663AA" w:rsidRPr="00657820" w:rsidRDefault="001663AA" w:rsidP="002F30F3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5687A77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142EE640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6643CF82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C04C4" w:rsidRPr="00657820" w14:paraId="723A6342" w14:textId="77777777" w:rsidTr="00057E36">
        <w:trPr>
          <w:trHeight w:val="279"/>
        </w:trPr>
        <w:tc>
          <w:tcPr>
            <w:tcW w:w="3870" w:type="dxa"/>
          </w:tcPr>
          <w:p w14:paraId="110C285D" w14:textId="77777777" w:rsidR="007C04C4" w:rsidRPr="00657820" w:rsidRDefault="007C04C4" w:rsidP="007C04C4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753E4C" w14:textId="3B99E575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dxa"/>
          </w:tcPr>
          <w:p w14:paraId="1EE39A2A" w14:textId="77777777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9E0BB6" w14:textId="51CBD007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7633FF69" w14:textId="77777777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A451F" w14:textId="22927804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dxa"/>
          </w:tcPr>
          <w:p w14:paraId="279A9858" w14:textId="77777777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D338E3" w14:textId="29C7C776" w:rsidR="007C04C4" w:rsidRPr="00657820" w:rsidRDefault="007C04C4" w:rsidP="007C04C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C04C4" w:rsidRPr="00657820" w14:paraId="1592C6CC" w14:textId="77777777" w:rsidTr="00057E36">
        <w:trPr>
          <w:trHeight w:val="279"/>
        </w:trPr>
        <w:tc>
          <w:tcPr>
            <w:tcW w:w="3870" w:type="dxa"/>
          </w:tcPr>
          <w:p w14:paraId="22FE5D21" w14:textId="490C2515" w:rsidR="007C04C4" w:rsidRPr="00657820" w:rsidRDefault="007C04C4" w:rsidP="007C04C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รายได้รับล่วงหน้า </w:t>
            </w:r>
            <w:r w:rsidR="00B50B31">
              <w:rPr>
                <w:rFonts w:asciiTheme="majorBidi" w:hAnsiTheme="majorBidi" w:cstheme="majorBidi" w:hint="cs"/>
                <w:sz w:val="28"/>
                <w:cs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ค่าเช่าที่ดิน</w:t>
            </w:r>
          </w:p>
        </w:tc>
        <w:tc>
          <w:tcPr>
            <w:tcW w:w="1260" w:type="dxa"/>
          </w:tcPr>
          <w:p w14:paraId="13478C10" w14:textId="3CBA03A4" w:rsidR="007C04C4" w:rsidRPr="00657820" w:rsidRDefault="00AA32E1" w:rsidP="007C04C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9,887</w:t>
            </w:r>
          </w:p>
        </w:tc>
        <w:tc>
          <w:tcPr>
            <w:tcW w:w="82" w:type="dxa"/>
          </w:tcPr>
          <w:p w14:paraId="3AD509D2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9E6861F" w14:textId="622170EB" w:rsidR="007C04C4" w:rsidRPr="00657820" w:rsidRDefault="007C04C4" w:rsidP="007C04C4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82" w:type="dxa"/>
          </w:tcPr>
          <w:p w14:paraId="3BB41C05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7A3AD9B" w14:textId="732F648F" w:rsidR="007C04C4" w:rsidRPr="00657820" w:rsidRDefault="00977D39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2D47D938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864FEE1" w14:textId="3FB77523" w:rsidR="007C04C4" w:rsidRPr="00657820" w:rsidRDefault="007C04C4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04C4" w:rsidRPr="00657820" w14:paraId="3D09FF88" w14:textId="77777777" w:rsidTr="001663AA">
        <w:trPr>
          <w:trHeight w:val="279"/>
        </w:trPr>
        <w:tc>
          <w:tcPr>
            <w:tcW w:w="3870" w:type="dxa"/>
          </w:tcPr>
          <w:p w14:paraId="5B20F757" w14:textId="49271A03" w:rsidR="007C04C4" w:rsidRPr="00657820" w:rsidRDefault="007C04C4" w:rsidP="007C04C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สิน</w:t>
            </w:r>
            <w:r w:rsidR="00B83C34"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1ABDA172" w14:textId="38BF5322" w:rsidR="007C04C4" w:rsidRPr="00657820" w:rsidRDefault="00AA32E1" w:rsidP="007C04C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10,379</w:t>
            </w:r>
          </w:p>
        </w:tc>
        <w:tc>
          <w:tcPr>
            <w:tcW w:w="82" w:type="dxa"/>
          </w:tcPr>
          <w:p w14:paraId="77E747E9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EBEAA01" w14:textId="6A60E205" w:rsidR="007C04C4" w:rsidRPr="00657820" w:rsidRDefault="007C04C4" w:rsidP="007C04C4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15,586</w:t>
            </w:r>
          </w:p>
        </w:tc>
        <w:tc>
          <w:tcPr>
            <w:tcW w:w="82" w:type="dxa"/>
          </w:tcPr>
          <w:p w14:paraId="738CEC02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0470E7A" w14:textId="7C31B855" w:rsidR="007C04C4" w:rsidRPr="00657820" w:rsidRDefault="00977D39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41031AA3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F21C186" w14:textId="62BF391F" w:rsidR="007C04C4" w:rsidRPr="00657820" w:rsidRDefault="007C04C4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04C4" w:rsidRPr="00657820" w14:paraId="60BC0841" w14:textId="77777777" w:rsidTr="001663AA">
        <w:trPr>
          <w:trHeight w:val="279"/>
        </w:trPr>
        <w:tc>
          <w:tcPr>
            <w:tcW w:w="3870" w:type="dxa"/>
          </w:tcPr>
          <w:p w14:paraId="48F4208D" w14:textId="68847BB3" w:rsidR="007C04C4" w:rsidRPr="00657820" w:rsidRDefault="007C04C4" w:rsidP="007C04C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EA0A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60" w:type="dxa"/>
          </w:tcPr>
          <w:p w14:paraId="5891A267" w14:textId="712A20CF" w:rsidR="007C04C4" w:rsidRPr="00657820" w:rsidRDefault="00AA32E1" w:rsidP="007C04C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6,502</w:t>
            </w:r>
          </w:p>
        </w:tc>
        <w:tc>
          <w:tcPr>
            <w:tcW w:w="82" w:type="dxa"/>
          </w:tcPr>
          <w:p w14:paraId="661039CF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786A5B9" w14:textId="21448859" w:rsidR="007C04C4" w:rsidRPr="00657820" w:rsidRDefault="007C04C4" w:rsidP="007C04C4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6,0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2" w:type="dxa"/>
          </w:tcPr>
          <w:p w14:paraId="239076C9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29C8EB" w14:textId="4CEF53AB" w:rsidR="007C04C4" w:rsidRPr="00657820" w:rsidRDefault="00977D39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82" w:type="dxa"/>
          </w:tcPr>
          <w:p w14:paraId="760DDFA5" w14:textId="77777777" w:rsidR="007C04C4" w:rsidRPr="00657820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D49BBF3" w14:textId="45959A15" w:rsidR="007C04C4" w:rsidRPr="00657820" w:rsidRDefault="007C04C4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C04C4" w:rsidRPr="00657820" w14:paraId="30721D7E" w14:textId="77777777" w:rsidTr="00B42779">
        <w:trPr>
          <w:trHeight w:val="279"/>
        </w:trPr>
        <w:tc>
          <w:tcPr>
            <w:tcW w:w="3870" w:type="dxa"/>
          </w:tcPr>
          <w:p w14:paraId="6D52BDDF" w14:textId="090C6D68" w:rsidR="007C04C4" w:rsidRPr="00657820" w:rsidRDefault="007C04C4" w:rsidP="007C04C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รวมหนี้สินไม่หมุนเวียน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4B029C" w14:textId="2471AEC8" w:rsidR="007C04C4" w:rsidRPr="009A24BF" w:rsidRDefault="00AA32E1" w:rsidP="007C04C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26,768</w:t>
            </w:r>
          </w:p>
        </w:tc>
        <w:tc>
          <w:tcPr>
            <w:tcW w:w="82" w:type="dxa"/>
          </w:tcPr>
          <w:p w14:paraId="4AAFD20B" w14:textId="77777777" w:rsidR="007C04C4" w:rsidRPr="009A24BF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9D2C0" w14:textId="03A61BEA" w:rsidR="007C04C4" w:rsidRPr="009A24BF" w:rsidRDefault="007C04C4" w:rsidP="007C04C4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32,764</w:t>
            </w:r>
          </w:p>
        </w:tc>
        <w:tc>
          <w:tcPr>
            <w:tcW w:w="82" w:type="dxa"/>
          </w:tcPr>
          <w:p w14:paraId="37B6F906" w14:textId="77777777" w:rsidR="007C04C4" w:rsidRPr="009A24BF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7C3CE4" w14:textId="4140EF97" w:rsidR="007C04C4" w:rsidRPr="009A24BF" w:rsidRDefault="00977D39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82" w:type="dxa"/>
          </w:tcPr>
          <w:p w14:paraId="1638A4E9" w14:textId="77777777" w:rsidR="007C04C4" w:rsidRPr="009A24BF" w:rsidRDefault="007C04C4" w:rsidP="007C04C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1B4D53" w14:textId="4BAE11BB" w:rsidR="007C04C4" w:rsidRPr="009A24BF" w:rsidRDefault="007C04C4" w:rsidP="007C04C4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275</w:t>
            </w:r>
          </w:p>
        </w:tc>
      </w:tr>
    </w:tbl>
    <w:p w14:paraId="6533013C" w14:textId="7B51A43D" w:rsidR="00770484" w:rsidRPr="00657820" w:rsidRDefault="00770484" w:rsidP="001156E3">
      <w:pPr>
        <w:pStyle w:val="ListParagraph"/>
        <w:numPr>
          <w:ilvl w:val="0"/>
          <w:numId w:val="25"/>
        </w:numPr>
        <w:tabs>
          <w:tab w:val="left" w:pos="360"/>
        </w:tabs>
        <w:spacing w:before="240"/>
        <w:ind w:left="630" w:hanging="63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9BA6566" w14:textId="4F5A63A2" w:rsidR="008047E5" w:rsidRPr="00657820" w:rsidRDefault="00BB1EA8" w:rsidP="00AB25D7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 สตาร์แก๊ส จำกัด และบริษัทย่อย และได้ออกและเสนอขายหุ้นสามัญเพิ่มทุนของบริษัทให้แก่บุคคลในวงจำกัด (ซึ่งเป็นนักลงทุนที่เป็น </w:t>
      </w:r>
      <w:r w:rsidRPr="00657820">
        <w:rPr>
          <w:rFonts w:asciiTheme="majorBidi" w:hAnsiTheme="majorBidi" w:cstheme="majorBidi"/>
          <w:sz w:val="28"/>
        </w:rPr>
        <w:t xml:space="preserve">Strategic Investors </w:t>
      </w:r>
      <w:r w:rsidRPr="00657820">
        <w:rPr>
          <w:rFonts w:asciiTheme="majorBidi" w:hAnsiTheme="majorBidi" w:cstheme="majorBidi"/>
          <w:sz w:val="28"/>
          <w:cs/>
        </w:rPr>
        <w:t xml:space="preserve">ที่นอกจากมีศักยภาพด้านเงินลงทุน แล้วยังมีประสบการณ์ความรู้ ความชำนาญในธุรกิจการจัดจำหน่าย </w:t>
      </w:r>
      <w:r w:rsidRPr="00657820">
        <w:rPr>
          <w:rFonts w:asciiTheme="majorBidi" w:hAnsiTheme="majorBidi" w:cstheme="majorBidi"/>
          <w:sz w:val="28"/>
        </w:rPr>
        <w:t xml:space="preserve">LPG </w:t>
      </w:r>
      <w:r w:rsidRPr="00657820">
        <w:rPr>
          <w:rFonts w:asciiTheme="majorBidi" w:hAnsiTheme="majorBidi" w:cstheme="majorBidi"/>
          <w:sz w:val="28"/>
          <w:cs/>
        </w:rPr>
        <w:t xml:space="preserve">และมีธุรกิจที่เกี่ยวข้องกับ </w:t>
      </w:r>
      <w:r w:rsidRPr="00657820">
        <w:rPr>
          <w:rFonts w:asciiTheme="majorBidi" w:hAnsiTheme="majorBidi" w:cstheme="majorBidi"/>
          <w:sz w:val="28"/>
        </w:rPr>
        <w:t xml:space="preserve">LPG) </w:t>
      </w:r>
      <w:r w:rsidRPr="00657820">
        <w:rPr>
          <w:rFonts w:asciiTheme="majorBidi" w:hAnsiTheme="majorBidi" w:cstheme="majorBidi"/>
          <w:sz w:val="28"/>
          <w:cs/>
        </w:rPr>
        <w:t>ในราคาเสนอขายที่สูงกว่ามูลค่ายุติธรรมของหุ้นสามัญของบริษัท ณ วันซื้อ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เงินลงทุนในกลุ่ม บริษัท สตาร์ แก๊ส จำกัด</w:t>
      </w:r>
    </w:p>
    <w:p w14:paraId="38BA8FFB" w14:textId="58A654E2" w:rsidR="00770484" w:rsidRPr="00657820" w:rsidRDefault="00770484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ส่วน</w:t>
      </w:r>
      <w:r w:rsidR="00EC62D6" w:rsidRPr="00657820">
        <w:rPr>
          <w:rFonts w:asciiTheme="majorBidi" w:hAnsiTheme="majorBidi" w:cstheme="majorBidi"/>
          <w:b/>
          <w:bCs/>
          <w:sz w:val="28"/>
          <w:cs/>
        </w:rPr>
        <w:t>เกิน</w:t>
      </w:r>
      <w:r w:rsidRPr="00657820">
        <w:rPr>
          <w:rFonts w:asciiTheme="majorBidi" w:hAnsiTheme="majorBidi" w:cstheme="majorBidi"/>
          <w:b/>
          <w:bCs/>
          <w:sz w:val="28"/>
          <w:cs/>
        </w:rPr>
        <w:t>จากการเปลี่ยนแปลงสัดส่วนการถือหุ้นในบริษัทย่อย</w:t>
      </w:r>
    </w:p>
    <w:p w14:paraId="1DC3DCD4" w14:textId="42C2F702" w:rsidR="006123FC" w:rsidRPr="00657820" w:rsidRDefault="00BB1EA8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ส่วนเกินจากการเปลี่ยนแปลงสัดส่วนการถือหุ้นในบริษัทย่อยเกิดจากการซื้อหุ้นเพิ่มร้อยละ </w:t>
      </w:r>
      <w:r w:rsidRPr="00657820">
        <w:rPr>
          <w:rFonts w:asciiTheme="majorBidi" w:hAnsiTheme="majorBidi" w:cstheme="majorBidi"/>
          <w:sz w:val="28"/>
        </w:rPr>
        <w:t xml:space="preserve">10.84 </w:t>
      </w:r>
      <w:r w:rsidRPr="00657820">
        <w:rPr>
          <w:rFonts w:asciiTheme="majorBidi" w:hAnsiTheme="majorBidi" w:cstheme="majorBidi"/>
          <w:sz w:val="28"/>
          <w:cs/>
        </w:rPr>
        <w:t xml:space="preserve">ของบริษัท แซม วอเตอร์    ซัพพลาย จำกัด และลดสัดส่วนการถือหุ้นร้อยละ </w:t>
      </w:r>
      <w:r w:rsidRPr="00657820">
        <w:rPr>
          <w:rFonts w:asciiTheme="majorBidi" w:hAnsiTheme="majorBidi" w:cstheme="majorBidi"/>
          <w:sz w:val="28"/>
        </w:rPr>
        <w:t xml:space="preserve">20 </w:t>
      </w:r>
      <w:r w:rsidRPr="00657820">
        <w:rPr>
          <w:rFonts w:asciiTheme="majorBidi" w:hAnsiTheme="majorBidi" w:cstheme="majorBidi"/>
          <w:sz w:val="28"/>
          <w:cs/>
        </w:rPr>
        <w:t xml:space="preserve">ในบริษัท เอ็นเนอยี่ รีโวลูชั่น จำกัด และลดสัดส่วนการถือหุ้นร้อยละ </w:t>
      </w:r>
      <w:r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ในบริษัท พระแสงกรีน พาวเวอร์ จำกัด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ผลกระทบจากการเปลี่ยนแปลงสัดส่วนการถือหุ้นในบริษัทย่อย โดยไม่สูญเสีย       การควบคุมจะถูกรับรู้ในส่วนเกินจากการเปลี่ยนแปลงสัดส่วนการถือหุ้นในบริษัทย่อยเป็น</w:t>
      </w:r>
      <w:r w:rsidR="002C631B">
        <w:rPr>
          <w:rFonts w:asciiTheme="majorBidi" w:hAnsiTheme="majorBidi" w:cstheme="majorBidi" w:hint="cs"/>
          <w:sz w:val="28"/>
          <w:cs/>
        </w:rPr>
        <w:t>ที่</w:t>
      </w:r>
      <w:r w:rsidRPr="00657820">
        <w:rPr>
          <w:rFonts w:asciiTheme="majorBidi" w:hAnsiTheme="majorBidi" w:cstheme="majorBidi"/>
          <w:sz w:val="28"/>
          <w:cs/>
        </w:rPr>
        <w:t>แยกต่างหากในส่วนของ</w:t>
      </w:r>
      <w:r w:rsidR="00EA0A6F">
        <w:rPr>
          <w:rFonts w:asciiTheme="majorBidi" w:hAnsiTheme="majorBidi" w:cstheme="majorBidi"/>
          <w:sz w:val="28"/>
        </w:rPr>
        <w:t xml:space="preserve">    </w:t>
      </w:r>
      <w:r w:rsidRPr="00657820">
        <w:rPr>
          <w:rFonts w:asciiTheme="majorBidi" w:hAnsiTheme="majorBidi" w:cstheme="majorBidi"/>
          <w:sz w:val="28"/>
          <w:cs/>
        </w:rPr>
        <w:t>ผู้ถือหุ้นในงบฐานะการเงินรวม</w:t>
      </w:r>
    </w:p>
    <w:p w14:paraId="6F34A4B8" w14:textId="3AF6B799" w:rsidR="006123FC" w:rsidRPr="00657820" w:rsidRDefault="00EA4B45" w:rsidP="00EA4B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br w:type="page"/>
      </w:r>
    </w:p>
    <w:p w14:paraId="053680D4" w14:textId="33BDAA48" w:rsidR="00DE512A" w:rsidRPr="00657820" w:rsidRDefault="00165E3F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DE512A" w:rsidRPr="00657820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652A7538" w14:textId="64973181" w:rsidR="00BB1EA8" w:rsidRPr="00D14828" w:rsidRDefault="00DE512A" w:rsidP="006123FC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bookmarkStart w:id="8" w:name="_Hlk152161430"/>
      <w:bookmarkStart w:id="9" w:name="_Hlk152161442"/>
      <w:r w:rsidRPr="00D14828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D14828">
        <w:rPr>
          <w:rFonts w:asciiTheme="majorBidi" w:hAnsiTheme="majorBidi" w:cstheme="majorBidi"/>
          <w:sz w:val="28"/>
        </w:rPr>
        <w:t>2535</w:t>
      </w:r>
      <w:r w:rsidRPr="00D14828">
        <w:rPr>
          <w:rFonts w:asciiTheme="majorBidi" w:hAnsiTheme="majorBidi" w:cstheme="majorBidi"/>
          <w:sz w:val="28"/>
          <w:cs/>
        </w:rPr>
        <w:t xml:space="preserve"> มาตรา </w:t>
      </w:r>
      <w:r w:rsidRPr="00D14828">
        <w:rPr>
          <w:rFonts w:asciiTheme="majorBidi" w:hAnsiTheme="majorBidi" w:cstheme="majorBidi"/>
          <w:sz w:val="28"/>
        </w:rPr>
        <w:t>116</w:t>
      </w:r>
      <w:r w:rsidRPr="00D14828">
        <w:rPr>
          <w:rFonts w:asciiTheme="majorBidi" w:hAnsiTheme="majorBidi" w:cstheme="majorBidi"/>
          <w:sz w:val="28"/>
          <w:cs/>
        </w:rPr>
        <w:t xml:space="preserve"> บริษัทจะต้องจัดสรรบัญชีสำรอง (“สำรอง</w:t>
      </w:r>
      <w:r w:rsidR="009D16DE">
        <w:rPr>
          <w:rFonts w:asciiTheme="majorBidi" w:hAnsiTheme="majorBidi" w:cstheme="majorBidi"/>
          <w:sz w:val="28"/>
        </w:rPr>
        <w:t xml:space="preserve"> </w:t>
      </w:r>
      <w:r w:rsidRPr="00D14828">
        <w:rPr>
          <w:rFonts w:asciiTheme="majorBidi" w:hAnsiTheme="majorBidi" w:cstheme="majorBidi"/>
          <w:sz w:val="28"/>
          <w:cs/>
        </w:rPr>
        <w:t xml:space="preserve">ตามกฎหมาย”) อย่างน้อยร้อยละ </w:t>
      </w:r>
      <w:r w:rsidRPr="00D14828">
        <w:rPr>
          <w:rFonts w:asciiTheme="majorBidi" w:hAnsiTheme="majorBidi" w:cstheme="majorBidi"/>
          <w:sz w:val="28"/>
        </w:rPr>
        <w:t>5</w:t>
      </w:r>
      <w:r w:rsidRPr="00D14828">
        <w:rPr>
          <w:rFonts w:asciiTheme="majorBidi" w:hAnsiTheme="majorBidi" w:cstheme="majorBidi"/>
          <w:sz w:val="28"/>
          <w:cs/>
        </w:rPr>
        <w:t xml:space="preserve"> 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D14828">
        <w:rPr>
          <w:rFonts w:asciiTheme="majorBidi" w:hAnsiTheme="majorBidi" w:cstheme="majorBidi"/>
          <w:sz w:val="28"/>
        </w:rPr>
        <w:t>10</w:t>
      </w:r>
      <w:r w:rsidRPr="00D14828">
        <w:rPr>
          <w:rFonts w:asciiTheme="majorBidi" w:hAnsiTheme="majorBidi" w:cstheme="majorBidi"/>
          <w:sz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 </w:t>
      </w:r>
    </w:p>
    <w:p w14:paraId="4F4E6780" w14:textId="733FA2A5" w:rsidR="0039568D" w:rsidRPr="00D14828" w:rsidRDefault="00DE512A" w:rsidP="00DE512A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D1482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14828">
        <w:rPr>
          <w:rFonts w:asciiTheme="majorBidi" w:hAnsiTheme="majorBidi" w:cstheme="majorBidi"/>
          <w:sz w:val="28"/>
        </w:rPr>
        <w:t>11</w:t>
      </w:r>
      <w:r w:rsidRPr="00D14828">
        <w:rPr>
          <w:rFonts w:asciiTheme="majorBidi" w:hAnsiTheme="majorBidi" w:cstheme="majorBidi"/>
          <w:sz w:val="28"/>
          <w:cs/>
        </w:rPr>
        <w:t xml:space="preserve"> มีนาคม </w:t>
      </w:r>
      <w:r w:rsidRPr="00D14828">
        <w:rPr>
          <w:rFonts w:asciiTheme="majorBidi" w:hAnsiTheme="majorBidi" w:cstheme="majorBidi"/>
          <w:sz w:val="28"/>
        </w:rPr>
        <w:t>2565</w:t>
      </w:r>
      <w:r w:rsidRPr="00D14828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 ครั้งที่ </w:t>
      </w:r>
      <w:r w:rsidRPr="00D14828">
        <w:rPr>
          <w:rFonts w:asciiTheme="majorBidi" w:hAnsiTheme="majorBidi" w:cstheme="majorBidi"/>
          <w:sz w:val="28"/>
        </w:rPr>
        <w:t>3/2565</w:t>
      </w:r>
      <w:r w:rsidRPr="00D14828">
        <w:rPr>
          <w:rFonts w:asciiTheme="majorBidi" w:hAnsiTheme="majorBidi" w:cstheme="majorBidi"/>
          <w:sz w:val="28"/>
          <w:cs/>
        </w:rPr>
        <w:t xml:space="preserve"> ของ</w:t>
      </w:r>
      <w:r w:rsidR="002E5E5A" w:rsidRPr="00D14828">
        <w:rPr>
          <w:rFonts w:asciiTheme="majorBidi" w:hAnsiTheme="majorBidi" w:hint="cs"/>
          <w:sz w:val="28"/>
          <w:cs/>
        </w:rPr>
        <w:t>บริษัท</w:t>
      </w:r>
      <w:r w:rsidR="002E5E5A" w:rsidRPr="00D14828">
        <w:rPr>
          <w:rFonts w:asciiTheme="majorBidi" w:hAnsiTheme="majorBidi"/>
          <w:sz w:val="28"/>
          <w:cs/>
        </w:rPr>
        <w:t xml:space="preserve"> </w:t>
      </w:r>
      <w:r w:rsidR="002E5E5A" w:rsidRPr="00D14828">
        <w:rPr>
          <w:rFonts w:asciiTheme="majorBidi" w:hAnsiTheme="majorBidi" w:hint="cs"/>
          <w:sz w:val="28"/>
          <w:cs/>
        </w:rPr>
        <w:t>ออลล์ เอ็นเนอร์ยี่ แอนด์ ยูทิลิตี้</w:t>
      </w:r>
      <w:r w:rsidR="002E5E5A" w:rsidRPr="00D14828">
        <w:rPr>
          <w:rFonts w:asciiTheme="majorBidi" w:hAnsiTheme="majorBidi"/>
          <w:sz w:val="28"/>
          <w:cs/>
        </w:rPr>
        <w:t xml:space="preserve"> </w:t>
      </w:r>
      <w:r w:rsidR="002E5E5A" w:rsidRPr="00D14828">
        <w:rPr>
          <w:rFonts w:asciiTheme="majorBidi" w:hAnsiTheme="majorBidi" w:hint="cs"/>
          <w:sz w:val="28"/>
          <w:cs/>
        </w:rPr>
        <w:t>จำกัด</w:t>
      </w:r>
      <w:r w:rsidR="002E5E5A" w:rsidRPr="00D14828">
        <w:rPr>
          <w:rFonts w:asciiTheme="majorBidi" w:hAnsiTheme="majorBidi"/>
          <w:sz w:val="28"/>
          <w:cs/>
        </w:rPr>
        <w:t xml:space="preserve"> (</w:t>
      </w:r>
      <w:r w:rsidR="002E5E5A" w:rsidRPr="00D14828">
        <w:rPr>
          <w:rFonts w:asciiTheme="majorBidi" w:hAnsiTheme="majorBidi" w:hint="cs"/>
          <w:sz w:val="28"/>
          <w:cs/>
        </w:rPr>
        <w:t>มหาชน</w:t>
      </w:r>
      <w:r w:rsidR="002E5E5A" w:rsidRPr="00D14828">
        <w:rPr>
          <w:rFonts w:asciiTheme="majorBidi" w:hAnsiTheme="majorBidi"/>
          <w:sz w:val="28"/>
          <w:cs/>
        </w:rPr>
        <w:t xml:space="preserve">) </w:t>
      </w:r>
      <w:r w:rsidR="002E5E5A" w:rsidRPr="00D14828">
        <w:rPr>
          <w:rFonts w:asciiTheme="majorBidi" w:hAnsiTheme="majorBidi" w:hint="cs"/>
          <w:sz w:val="28"/>
          <w:cs/>
        </w:rPr>
        <w:t xml:space="preserve">(เดิมชื่อ “บริษัท เซเว่น ยูทิลิตี้ส์ แอนด์ พาวเวอร์ จำกัด (มหาชน)”) </w:t>
      </w:r>
      <w:r w:rsidRPr="00D14828">
        <w:rPr>
          <w:rFonts w:asciiTheme="majorBidi" w:hAnsiTheme="majorBidi" w:cstheme="majorBidi"/>
          <w:sz w:val="28"/>
          <w:cs/>
        </w:rPr>
        <w:t xml:space="preserve">ได้มีมติเสนอต่อที่ประชุมผู้ถือหุ้นประจำปี </w:t>
      </w:r>
      <w:r w:rsidRPr="00D14828">
        <w:rPr>
          <w:rFonts w:asciiTheme="majorBidi" w:hAnsiTheme="majorBidi" w:cstheme="majorBidi"/>
          <w:sz w:val="28"/>
        </w:rPr>
        <w:t>2565</w:t>
      </w:r>
      <w:r w:rsidRPr="00D14828">
        <w:rPr>
          <w:rFonts w:asciiTheme="majorBidi" w:hAnsiTheme="majorBidi" w:cstheme="majorBidi"/>
          <w:sz w:val="28"/>
          <w:cs/>
        </w:rPr>
        <w:t xml:space="preserve"> เพื่อพิจารณาอนุมัติให้จัดสรรกำไรสะสม จำนวน </w:t>
      </w:r>
      <w:r w:rsidRPr="00D14828">
        <w:rPr>
          <w:rFonts w:asciiTheme="majorBidi" w:hAnsiTheme="majorBidi" w:cstheme="majorBidi"/>
          <w:sz w:val="28"/>
        </w:rPr>
        <w:t>1.98</w:t>
      </w:r>
      <w:r w:rsidRPr="00D14828">
        <w:rPr>
          <w:rFonts w:asciiTheme="majorBidi" w:hAnsiTheme="majorBidi" w:cstheme="majorBidi"/>
          <w:sz w:val="28"/>
          <w:cs/>
        </w:rPr>
        <w:t xml:space="preserve"> ล้านบาทเป็นทุนสำรองตามกฎหมาย</w:t>
      </w:r>
      <w:r w:rsidRPr="00D14828">
        <w:rPr>
          <w:rFonts w:asciiTheme="majorBidi" w:hAnsiTheme="majorBidi" w:cstheme="majorBidi"/>
          <w:sz w:val="28"/>
        </w:rPr>
        <w:t xml:space="preserve"> </w:t>
      </w:r>
      <w:r w:rsidRPr="00D14828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D14828">
        <w:rPr>
          <w:rFonts w:asciiTheme="majorBidi" w:hAnsiTheme="majorBidi" w:cstheme="majorBidi"/>
          <w:sz w:val="28"/>
        </w:rPr>
        <w:t>28</w:t>
      </w:r>
      <w:r w:rsidRPr="00D14828">
        <w:rPr>
          <w:rFonts w:asciiTheme="majorBidi" w:hAnsiTheme="majorBidi" w:cstheme="majorBidi"/>
          <w:sz w:val="28"/>
          <w:cs/>
        </w:rPr>
        <w:t xml:space="preserve"> เมษายน </w:t>
      </w:r>
      <w:r w:rsidRPr="00D14828">
        <w:rPr>
          <w:rFonts w:asciiTheme="majorBidi" w:hAnsiTheme="majorBidi" w:cstheme="majorBidi"/>
          <w:sz w:val="28"/>
        </w:rPr>
        <w:t>2565</w:t>
      </w:r>
      <w:r w:rsidRPr="00D14828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 w:rsidRPr="00D14828">
        <w:rPr>
          <w:rFonts w:asciiTheme="majorBidi" w:hAnsiTheme="majorBidi" w:cstheme="majorBidi"/>
          <w:sz w:val="28"/>
        </w:rPr>
        <w:t>1/2565</w:t>
      </w:r>
      <w:r w:rsidRPr="00D14828">
        <w:rPr>
          <w:rFonts w:asciiTheme="majorBidi" w:hAnsiTheme="majorBidi" w:cstheme="majorBidi"/>
          <w:sz w:val="28"/>
          <w:cs/>
        </w:rPr>
        <w:t xml:space="preserve"> </w:t>
      </w:r>
      <w:bookmarkEnd w:id="8"/>
      <w:r w:rsidR="001C32E8" w:rsidRPr="00D14828">
        <w:rPr>
          <w:rFonts w:asciiTheme="majorBidi" w:hAnsiTheme="majorBidi" w:hint="cs"/>
          <w:sz w:val="28"/>
          <w:cs/>
        </w:rPr>
        <w:t>ของบริษัทฯ ได้มีมติอนุมัติเรื่องดังกล่าวแล้ว</w:t>
      </w:r>
    </w:p>
    <w:bookmarkEnd w:id="9"/>
    <w:p w14:paraId="20EFB6DA" w14:textId="6B4F956A" w:rsidR="00A61A4D" w:rsidRPr="00D14828" w:rsidRDefault="00A61A4D" w:rsidP="00A61A4D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D14828">
        <w:rPr>
          <w:rFonts w:asciiTheme="majorBidi" w:hAnsiTheme="majorBidi" w:hint="cs"/>
          <w:sz w:val="28"/>
          <w:cs/>
        </w:rPr>
        <w:t>เมื่อวันที่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/>
          <w:sz w:val="28"/>
        </w:rPr>
        <w:t>27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 xml:space="preserve">กุมภาพันธ์ </w:t>
      </w:r>
      <w:r w:rsidRPr="00D14828">
        <w:rPr>
          <w:rFonts w:asciiTheme="majorBidi" w:hAnsiTheme="majorBidi"/>
          <w:sz w:val="28"/>
        </w:rPr>
        <w:t>2566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ที่ประชุมคณะกรรมการบริษัท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ครั้งที่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/>
          <w:sz w:val="28"/>
        </w:rPr>
        <w:t>2/2566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ของบริษัท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ออลล์ เอ็นเนอร์ยี่ แอนด์ ยูทิลิตี้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จำกัด</w:t>
      </w:r>
      <w:r w:rsidRPr="00D14828">
        <w:rPr>
          <w:rFonts w:asciiTheme="majorBidi" w:hAnsiTheme="majorBidi"/>
          <w:sz w:val="28"/>
          <w:cs/>
        </w:rPr>
        <w:t xml:space="preserve"> (</w:t>
      </w:r>
      <w:r w:rsidRPr="00D14828">
        <w:rPr>
          <w:rFonts w:asciiTheme="majorBidi" w:hAnsiTheme="majorBidi" w:hint="cs"/>
          <w:sz w:val="28"/>
          <w:cs/>
        </w:rPr>
        <w:t>มหาชน</w:t>
      </w:r>
      <w:r w:rsidRPr="00D14828">
        <w:rPr>
          <w:rFonts w:asciiTheme="majorBidi" w:hAnsiTheme="majorBidi"/>
          <w:sz w:val="28"/>
          <w:cs/>
        </w:rPr>
        <w:t xml:space="preserve">) </w:t>
      </w:r>
      <w:r w:rsidRPr="00D14828">
        <w:rPr>
          <w:rFonts w:asciiTheme="majorBidi" w:hAnsiTheme="majorBidi" w:hint="cs"/>
          <w:sz w:val="28"/>
          <w:cs/>
        </w:rPr>
        <w:t xml:space="preserve">(เดิมชื่อ “บริษัท เซเว่น ยูทิลิตี้ส์ แอนด์ พาวเวอร์ จำกัด (มหาชน)”) ได้มีมติเสนอต่อที่ประชุมผู้ถือหุ้นประจำปี </w:t>
      </w:r>
      <w:r w:rsidRPr="00D14828">
        <w:rPr>
          <w:rFonts w:asciiTheme="majorBidi" w:hAnsiTheme="majorBidi"/>
          <w:sz w:val="28"/>
        </w:rPr>
        <w:t>2566</w:t>
      </w:r>
      <w:r w:rsidRPr="00D14828">
        <w:rPr>
          <w:rFonts w:asciiTheme="majorBidi" w:hAnsiTheme="majorBidi" w:hint="cs"/>
          <w:sz w:val="28"/>
          <w:cs/>
        </w:rPr>
        <w:t xml:space="preserve">   </w:t>
      </w:r>
      <w:r w:rsidRPr="00D14828">
        <w:rPr>
          <w:rFonts w:asciiTheme="majorBidi" w:hAnsiTheme="majorBidi"/>
          <w:sz w:val="28"/>
        </w:rPr>
        <w:t xml:space="preserve">       </w:t>
      </w:r>
      <w:r w:rsidRPr="00D14828">
        <w:rPr>
          <w:rFonts w:asciiTheme="majorBidi" w:hAnsiTheme="majorBidi" w:hint="cs"/>
          <w:sz w:val="28"/>
          <w:cs/>
        </w:rPr>
        <w:t xml:space="preserve"> เพื่อพิจารณาอนุมัติให้จัดสรรกำไรสะสม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จำนวน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/>
          <w:sz w:val="28"/>
        </w:rPr>
        <w:t>2.32</w:t>
      </w:r>
      <w:r w:rsidRPr="00D14828">
        <w:rPr>
          <w:rFonts w:asciiTheme="majorBidi" w:hAnsiTheme="majorBidi"/>
          <w:sz w:val="28"/>
          <w:cs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>ล้านบาทเป็นทุนสำรองตามกฎหมาย</w:t>
      </w:r>
      <w:r w:rsidRPr="00D14828">
        <w:rPr>
          <w:rFonts w:asciiTheme="majorBidi" w:hAnsiTheme="majorBidi"/>
          <w:sz w:val="28"/>
        </w:rPr>
        <w:t xml:space="preserve"> </w:t>
      </w:r>
      <w:r w:rsidRPr="00D14828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D14828">
        <w:rPr>
          <w:rFonts w:asciiTheme="majorBidi" w:hAnsiTheme="majorBidi"/>
          <w:sz w:val="28"/>
        </w:rPr>
        <w:t>26</w:t>
      </w:r>
      <w:r w:rsidRPr="00D14828">
        <w:rPr>
          <w:rFonts w:asciiTheme="majorBidi" w:hAnsiTheme="majorBidi" w:hint="cs"/>
          <w:sz w:val="28"/>
          <w:cs/>
        </w:rPr>
        <w:t xml:space="preserve"> เมษายน </w:t>
      </w:r>
      <w:r w:rsidRPr="00D14828">
        <w:rPr>
          <w:rFonts w:asciiTheme="majorBidi" w:hAnsiTheme="majorBidi"/>
          <w:sz w:val="28"/>
        </w:rPr>
        <w:t>2566</w:t>
      </w:r>
      <w:r w:rsidRPr="00D14828">
        <w:rPr>
          <w:rFonts w:asciiTheme="majorBidi" w:hAnsiTheme="majorBidi" w:hint="cs"/>
          <w:sz w:val="28"/>
          <w:cs/>
        </w:rPr>
        <w:t xml:space="preserve">                ที่ประชุมสามัญผู้ถือหุ้น ครั้งที่ </w:t>
      </w:r>
      <w:r w:rsidRPr="00D14828">
        <w:rPr>
          <w:rFonts w:asciiTheme="majorBidi" w:hAnsiTheme="majorBidi"/>
          <w:sz w:val="28"/>
        </w:rPr>
        <w:t>1/2566</w:t>
      </w:r>
      <w:r w:rsidRPr="00D14828">
        <w:rPr>
          <w:rFonts w:asciiTheme="majorBidi" w:hAnsiTheme="majorBidi" w:hint="cs"/>
          <w:sz w:val="28"/>
          <w:cs/>
        </w:rPr>
        <w:t xml:space="preserve"> ของบริษัทฯ ได้มีมติอนุมัติเรื่องดังกล่าวแล้ว</w:t>
      </w:r>
    </w:p>
    <w:p w14:paraId="48EDDA39" w14:textId="2E2580AD" w:rsidR="00373C8D" w:rsidRPr="005E3A8D" w:rsidRDefault="00373C8D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5E3A8D">
        <w:rPr>
          <w:rFonts w:asciiTheme="majorBidi" w:hAnsiTheme="majorBidi" w:cstheme="majorBidi"/>
          <w:b/>
          <w:bCs/>
          <w:sz w:val="28"/>
          <w:cs/>
        </w:rPr>
        <w:t>ส่วนเกินทุนจากการตีราคาสินทรัพย</w:t>
      </w:r>
      <w:r>
        <w:rPr>
          <w:rFonts w:asciiTheme="majorBidi" w:hAnsiTheme="majorBidi" w:cstheme="majorBidi"/>
          <w:b/>
          <w:bCs/>
          <w:sz w:val="28"/>
          <w:cs/>
        </w:rPr>
        <w:t>์</w:t>
      </w:r>
    </w:p>
    <w:p w14:paraId="67D98F80" w14:textId="708DBE94" w:rsidR="00373C8D" w:rsidRPr="005E3A8D" w:rsidRDefault="00373C8D" w:rsidP="00FD5DAA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5E3A8D">
        <w:rPr>
          <w:rFonts w:asciiTheme="majorBidi" w:hAnsiTheme="majorBidi" w:cstheme="majorBidi"/>
          <w:sz w:val="28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</w:t>
      </w:r>
      <w:r w:rsidR="00914B70" w:rsidRPr="005E3A8D">
        <w:rPr>
          <w:rFonts w:asciiTheme="majorBidi" w:hAnsiTheme="majorBidi" w:cstheme="majorBidi"/>
          <w:sz w:val="28"/>
          <w:cs/>
        </w:rPr>
        <w:t>ประโยชน์</w:t>
      </w:r>
      <w:r w:rsidRPr="005E3A8D">
        <w:rPr>
          <w:rFonts w:asciiTheme="majorBidi" w:hAnsiTheme="majorBidi" w:cstheme="majorBidi"/>
          <w:sz w:val="28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73C8D" w:rsidRPr="009B2F42" w14:paraId="3CFB764F" w14:textId="77777777" w:rsidTr="005F2E01">
        <w:tc>
          <w:tcPr>
            <w:tcW w:w="4140" w:type="dxa"/>
          </w:tcPr>
          <w:p w14:paraId="206316B1" w14:textId="77777777" w:rsidR="00373C8D" w:rsidRPr="005E3A8D" w:rsidRDefault="00373C8D" w:rsidP="00EC13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146A3B14" w14:textId="77777777" w:rsidR="00373C8D" w:rsidRPr="005E3A8D" w:rsidRDefault="00373C8D" w:rsidP="00EC13E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A691946" w14:textId="77777777" w:rsidR="00373C8D" w:rsidRPr="005E3A8D" w:rsidRDefault="00373C8D" w:rsidP="00EC13E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(</w:t>
            </w:r>
            <w:r w:rsidRPr="005E3A8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E3A8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E3A8D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73C8D" w:rsidRPr="009B2F42" w14:paraId="2D78317A" w14:textId="77777777" w:rsidTr="005F2E01">
        <w:trPr>
          <w:trHeight w:val="171"/>
        </w:trPr>
        <w:tc>
          <w:tcPr>
            <w:tcW w:w="4140" w:type="dxa"/>
          </w:tcPr>
          <w:p w14:paraId="15F69369" w14:textId="77777777" w:rsidR="00373C8D" w:rsidRPr="005E3A8D" w:rsidRDefault="00373C8D" w:rsidP="00EC13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2F81ED66" w14:textId="77777777" w:rsidR="00373C8D" w:rsidRPr="005E3A8D" w:rsidRDefault="00373C8D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7D3C1F" w14:textId="77777777" w:rsidR="00373C8D" w:rsidRPr="005E3A8D" w:rsidRDefault="00373C8D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E4ED8" w:rsidRPr="009B2F42" w14:paraId="2BAD192A" w14:textId="77777777" w:rsidTr="005F2E01">
        <w:tc>
          <w:tcPr>
            <w:tcW w:w="4140" w:type="dxa"/>
          </w:tcPr>
          <w:p w14:paraId="770EE258" w14:textId="77777777" w:rsidR="00FE4ED8" w:rsidRPr="005E3A8D" w:rsidRDefault="00FE4ED8" w:rsidP="00FE4ED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0E3FAF" w14:textId="54DD3160" w:rsidR="00FE4ED8" w:rsidRPr="005E3A8D" w:rsidRDefault="00FE4ED8" w:rsidP="00FE4ED8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AADDDD6" w14:textId="2CCC4BB1" w:rsidR="00FE4ED8" w:rsidRPr="005E3A8D" w:rsidRDefault="00FE4ED8" w:rsidP="00FE4ED8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B243C9A" w14:textId="44BC0405" w:rsidR="00FE4ED8" w:rsidRPr="005E3A8D" w:rsidRDefault="00FE4ED8" w:rsidP="00FE4ED8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359BF7" w14:textId="3F68725A" w:rsidR="00FE4ED8" w:rsidRPr="005E3A8D" w:rsidRDefault="00FE4ED8" w:rsidP="00FE4ED8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E4ED8" w:rsidRPr="009B2F42" w14:paraId="1DCE9A80" w14:textId="77777777" w:rsidTr="005F2E01">
        <w:tc>
          <w:tcPr>
            <w:tcW w:w="4140" w:type="dxa"/>
          </w:tcPr>
          <w:p w14:paraId="2AAB3035" w14:textId="77777777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046533D4" w14:textId="452DCDEF" w:rsidR="00FE4ED8" w:rsidRPr="005E3A8D" w:rsidRDefault="002E5C0A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20,619</w:t>
            </w:r>
          </w:p>
        </w:tc>
        <w:tc>
          <w:tcPr>
            <w:tcW w:w="1260" w:type="dxa"/>
            <w:vAlign w:val="bottom"/>
          </w:tcPr>
          <w:p w14:paraId="398205F0" w14:textId="415E082E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18,560</w:t>
            </w:r>
          </w:p>
        </w:tc>
        <w:tc>
          <w:tcPr>
            <w:tcW w:w="1260" w:type="dxa"/>
          </w:tcPr>
          <w:p w14:paraId="4C2A8B53" w14:textId="09422251" w:rsidR="00FE4ED8" w:rsidRPr="005E3A8D" w:rsidRDefault="002E5C0A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72FBF67" w14:textId="4FDB96DB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9B2F42" w14:paraId="7F5EF67B" w14:textId="77777777" w:rsidTr="005F2E01">
        <w:trPr>
          <w:trHeight w:val="77"/>
        </w:trPr>
        <w:tc>
          <w:tcPr>
            <w:tcW w:w="4140" w:type="dxa"/>
          </w:tcPr>
          <w:p w14:paraId="4889960B" w14:textId="4D501307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5E3A8D">
              <w:rPr>
                <w:rFonts w:asciiTheme="majorBidi" w:hAnsiTheme="majorBidi" w:cstheme="majorBidi"/>
                <w:sz w:val="28"/>
              </w:rPr>
              <w:t>:</w:t>
            </w:r>
            <w:r w:rsidRPr="005E3A8D">
              <w:rPr>
                <w:rFonts w:asciiTheme="majorBidi" w:hAnsiTheme="majorBidi" w:cstheme="majorBidi"/>
                <w:sz w:val="28"/>
                <w:cs/>
              </w:rPr>
              <w:t xml:space="preserve"> ตีราคาเพิ่มระหว่างปี</w:t>
            </w:r>
          </w:p>
        </w:tc>
        <w:tc>
          <w:tcPr>
            <w:tcW w:w="1260" w:type="dxa"/>
            <w:vAlign w:val="bottom"/>
          </w:tcPr>
          <w:p w14:paraId="614E0BD8" w14:textId="3B39BDF3" w:rsidR="00FE4ED8" w:rsidRPr="005E3A8D" w:rsidRDefault="00280AA0" w:rsidP="00FE4ED8">
            <w:pPr>
              <w:tabs>
                <w:tab w:val="decimal" w:pos="68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29543C" w14:textId="13ABFE83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6,006</w:t>
            </w:r>
          </w:p>
        </w:tc>
        <w:tc>
          <w:tcPr>
            <w:tcW w:w="1260" w:type="dxa"/>
          </w:tcPr>
          <w:p w14:paraId="6E913173" w14:textId="12987934" w:rsidR="00FE4ED8" w:rsidRPr="005E3A8D" w:rsidRDefault="00280AA0" w:rsidP="00FE4ED8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322F6B2" w14:textId="7C504A54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9B2F42" w14:paraId="16E6A25D" w14:textId="77777777" w:rsidTr="005F2E01">
        <w:tc>
          <w:tcPr>
            <w:tcW w:w="4140" w:type="dxa"/>
          </w:tcPr>
          <w:p w14:paraId="5169097F" w14:textId="484EC241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E3A8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E3A8D">
              <w:rPr>
                <w:rFonts w:asciiTheme="majorBidi" w:hAnsiTheme="majorBidi" w:cstheme="majorBidi"/>
                <w:sz w:val="28"/>
                <w:cs/>
              </w:rPr>
              <w:t>ตัดจำหน่ายและค่าเสื่อมราคาระหว่างปี</w:t>
            </w:r>
          </w:p>
        </w:tc>
        <w:tc>
          <w:tcPr>
            <w:tcW w:w="1260" w:type="dxa"/>
            <w:vAlign w:val="bottom"/>
          </w:tcPr>
          <w:p w14:paraId="459E24A7" w14:textId="3138F0B7" w:rsidR="00FE4ED8" w:rsidRPr="005E3A8D" w:rsidRDefault="00280AA0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(216)</w:t>
            </w:r>
          </w:p>
        </w:tc>
        <w:tc>
          <w:tcPr>
            <w:tcW w:w="1260" w:type="dxa"/>
            <w:vAlign w:val="bottom"/>
          </w:tcPr>
          <w:p w14:paraId="5EF0FA80" w14:textId="345DE5EC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1260" w:type="dxa"/>
            <w:vAlign w:val="bottom"/>
          </w:tcPr>
          <w:p w14:paraId="5DC6E68D" w14:textId="7E6E8905" w:rsidR="00FE4ED8" w:rsidRPr="005E3A8D" w:rsidRDefault="00280AA0" w:rsidP="00FE4ED8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79833" w14:textId="56390A0A" w:rsidR="00FE4ED8" w:rsidRPr="005E3A8D" w:rsidRDefault="00FE4ED8" w:rsidP="00FE4ED8">
            <w:pP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9B2F42" w14:paraId="2E6BAE71" w14:textId="77777777" w:rsidTr="005F2E01">
        <w:tc>
          <w:tcPr>
            <w:tcW w:w="4140" w:type="dxa"/>
          </w:tcPr>
          <w:p w14:paraId="59FB0974" w14:textId="2C8EAB18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A8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E3A8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E3A8D">
              <w:rPr>
                <w:rFonts w:asciiTheme="majorBidi" w:hAnsiTheme="majorBidi" w:hint="cs"/>
                <w:sz w:val="28"/>
                <w:cs/>
              </w:rPr>
              <w:t>ผลกระทบของภาษีเงินได้</w:t>
            </w:r>
          </w:p>
        </w:tc>
        <w:tc>
          <w:tcPr>
            <w:tcW w:w="1260" w:type="dxa"/>
            <w:vAlign w:val="bottom"/>
          </w:tcPr>
          <w:p w14:paraId="0EA69AE8" w14:textId="7077635C" w:rsidR="00FE4ED8" w:rsidRPr="005E3A8D" w:rsidRDefault="00280AA0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60" w:type="dxa"/>
            <w:vAlign w:val="bottom"/>
          </w:tcPr>
          <w:p w14:paraId="2891821C" w14:textId="6C9DD7F6" w:rsidR="00FE4ED8" w:rsidRPr="005E3A8D" w:rsidRDefault="00FE4ED8" w:rsidP="00FE4ED8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(1,190)</w:t>
            </w:r>
          </w:p>
        </w:tc>
        <w:tc>
          <w:tcPr>
            <w:tcW w:w="1260" w:type="dxa"/>
            <w:vAlign w:val="bottom"/>
          </w:tcPr>
          <w:p w14:paraId="71393F1D" w14:textId="718B77CF" w:rsidR="00FE4ED8" w:rsidRPr="005E3A8D" w:rsidRDefault="00280AA0" w:rsidP="00FE4ED8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373EA9" w14:textId="57AD2BFF" w:rsidR="00FE4ED8" w:rsidRPr="005E3A8D" w:rsidRDefault="00FE4ED8" w:rsidP="00FE4ED8">
            <w:pP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9B2F42" w14:paraId="6FAF7008" w14:textId="77777777" w:rsidTr="005F2E01">
        <w:tc>
          <w:tcPr>
            <w:tcW w:w="4140" w:type="dxa"/>
          </w:tcPr>
          <w:p w14:paraId="196B7D48" w14:textId="61BBAB08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E3A8D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5E3A8D">
              <w:rPr>
                <w:rFonts w:ascii="Angsana New" w:hAnsi="Angsana New" w:hint="cs"/>
                <w:sz w:val="28"/>
              </w:rPr>
              <w:t xml:space="preserve">: </w:t>
            </w:r>
            <w:r w:rsidRPr="005E3A8D">
              <w:rPr>
                <w:rFonts w:ascii="Angsana New" w:hAnsi="Angsana New" w:hint="cs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4BB1E296" w14:textId="2F2BBA2F" w:rsidR="00FE4ED8" w:rsidRPr="005E3A8D" w:rsidRDefault="00280AA0" w:rsidP="00AE2988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4E6D83" w14:textId="1BB9AA96" w:rsidR="00FE4ED8" w:rsidRPr="005E3A8D" w:rsidRDefault="00FE4ED8" w:rsidP="00AE2988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(2,703)</w:t>
            </w:r>
          </w:p>
        </w:tc>
        <w:tc>
          <w:tcPr>
            <w:tcW w:w="1260" w:type="dxa"/>
            <w:vAlign w:val="bottom"/>
          </w:tcPr>
          <w:p w14:paraId="15CBE5FA" w14:textId="0E80414E" w:rsidR="00FE4ED8" w:rsidRPr="005E3A8D" w:rsidRDefault="00280AA0" w:rsidP="00AE2988">
            <w:pPr>
              <w:pBdr>
                <w:bottom w:val="single" w:sz="4" w:space="1" w:color="auto"/>
              </w:pBd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4261D1" w14:textId="56D88072" w:rsidR="00FE4ED8" w:rsidRPr="005E3A8D" w:rsidRDefault="00FE4ED8" w:rsidP="00AE2988">
            <w:pPr>
              <w:pBdr>
                <w:bottom w:val="single" w:sz="4" w:space="1" w:color="auto"/>
              </w:pBd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5E3A8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657820" w14:paraId="24B8CE30" w14:textId="77777777" w:rsidTr="005F2E01">
        <w:tc>
          <w:tcPr>
            <w:tcW w:w="4140" w:type="dxa"/>
          </w:tcPr>
          <w:p w14:paraId="28EF885A" w14:textId="77777777" w:rsidR="00FE4ED8" w:rsidRPr="005E3A8D" w:rsidRDefault="00FE4ED8" w:rsidP="00FE4E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E3A8D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084EB1E0" w14:textId="5C93E3E5" w:rsidR="00FE4ED8" w:rsidRPr="005E3A8D" w:rsidRDefault="000F6593" w:rsidP="00FE4ED8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20,446</w:t>
            </w:r>
          </w:p>
        </w:tc>
        <w:tc>
          <w:tcPr>
            <w:tcW w:w="1260" w:type="dxa"/>
            <w:vAlign w:val="bottom"/>
          </w:tcPr>
          <w:p w14:paraId="4E0A954C" w14:textId="2D45DF48" w:rsidR="00FE4ED8" w:rsidRPr="005E3A8D" w:rsidRDefault="00FE4ED8" w:rsidP="00FE4ED8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E3A8D">
              <w:rPr>
                <w:rFonts w:asciiTheme="majorBidi" w:hAnsiTheme="majorBidi" w:cstheme="majorBidi"/>
                <w:b/>
                <w:bCs/>
                <w:sz w:val="28"/>
              </w:rPr>
              <w:t>20,619</w:t>
            </w:r>
          </w:p>
        </w:tc>
        <w:tc>
          <w:tcPr>
            <w:tcW w:w="1260" w:type="dxa"/>
          </w:tcPr>
          <w:p w14:paraId="070E63EC" w14:textId="6B09DE7A" w:rsidR="00FE4ED8" w:rsidRPr="005E3A8D" w:rsidRDefault="00611DE6" w:rsidP="00FE4ED8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</w:tcPr>
          <w:p w14:paraId="4E1C0A02" w14:textId="41405AE0" w:rsidR="00FE4ED8" w:rsidRPr="00657820" w:rsidRDefault="00FE4ED8" w:rsidP="00FE4ED8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E3A8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0CACAA6" w14:textId="11E6A44D" w:rsidR="00A67E57" w:rsidRDefault="00373C8D" w:rsidP="000F356D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8D1C105" w14:textId="3B417F3D" w:rsidR="00E232FD" w:rsidRPr="00A67E57" w:rsidRDefault="00A67E57" w:rsidP="00A67E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1CD2F4C9" w14:textId="34896040" w:rsidR="00373C8D" w:rsidRPr="00657820" w:rsidRDefault="00373C8D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รายได้อื่น</w:t>
      </w:r>
    </w:p>
    <w:p w14:paraId="43AAB4C3" w14:textId="5578B7AB" w:rsidR="00373C8D" w:rsidRPr="00657820" w:rsidRDefault="00373C8D" w:rsidP="00776946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รายได้อื่นสำหรับปีสิ้นสุดวันที่ </w:t>
      </w:r>
      <w:r w:rsidRPr="00657820">
        <w:rPr>
          <w:rFonts w:asciiTheme="majorBidi" w:hAnsiTheme="majorBidi" w:cstheme="majorBidi"/>
          <w:sz w:val="28"/>
        </w:rPr>
        <w:t>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FE4ED8">
        <w:rPr>
          <w:rFonts w:asciiTheme="majorBidi" w:hAnsiTheme="majorBidi" w:cstheme="majorBidi"/>
          <w:sz w:val="28"/>
        </w:rPr>
        <w:t>7</w:t>
      </w:r>
      <w:r w:rsidRPr="00657820">
        <w:rPr>
          <w:rFonts w:asciiTheme="majorBidi" w:hAnsiTheme="majorBidi" w:cstheme="majorBidi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sz w:val="28"/>
        </w:rPr>
        <w:t>256</w:t>
      </w:r>
      <w:r w:rsidR="00FE4ED8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86"/>
        <w:gridCol w:w="1174"/>
        <w:gridCol w:w="86"/>
        <w:gridCol w:w="1174"/>
        <w:gridCol w:w="86"/>
        <w:gridCol w:w="1174"/>
      </w:tblGrid>
      <w:tr w:rsidR="00373C8D" w:rsidRPr="00657820" w14:paraId="6F953494" w14:textId="77777777" w:rsidTr="00AD43C9">
        <w:trPr>
          <w:tblHeader/>
        </w:trPr>
        <w:tc>
          <w:tcPr>
            <w:tcW w:w="4140" w:type="dxa"/>
          </w:tcPr>
          <w:p w14:paraId="06E571F6" w14:textId="77777777" w:rsidR="00373C8D" w:rsidRPr="00657820" w:rsidRDefault="00373C8D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B51AB08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71B2260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6702C039" w14:textId="77777777" w:rsidR="00373C8D" w:rsidRPr="00657820" w:rsidRDefault="00373C8D" w:rsidP="000D313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73C8D" w:rsidRPr="00657820" w14:paraId="19E988AB" w14:textId="77777777" w:rsidTr="004363C8">
        <w:trPr>
          <w:tblHeader/>
        </w:trPr>
        <w:tc>
          <w:tcPr>
            <w:tcW w:w="4140" w:type="dxa"/>
          </w:tcPr>
          <w:p w14:paraId="4A0F04DB" w14:textId="77777777" w:rsidR="00373C8D" w:rsidRPr="00657820" w:rsidRDefault="00373C8D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D3A1F66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9D35DB9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3CBF81F6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E4ED8" w:rsidRPr="00657820" w14:paraId="4C9A00DC" w14:textId="77777777" w:rsidTr="00FA7349">
        <w:trPr>
          <w:tblHeader/>
        </w:trPr>
        <w:tc>
          <w:tcPr>
            <w:tcW w:w="4140" w:type="dxa"/>
          </w:tcPr>
          <w:p w14:paraId="2F2CDAD8" w14:textId="77777777" w:rsidR="00FE4ED8" w:rsidRPr="00657820" w:rsidRDefault="00FE4ED8" w:rsidP="00FE4ED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5853" w14:textId="6531C25A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4D4968" w14:textId="77777777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1224" w14:textId="582D38F7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</w:tcPr>
          <w:p w14:paraId="06F2D68F" w14:textId="77777777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D982" w14:textId="4D4E6C15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D2E147C" w14:textId="77777777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C519" w14:textId="666CC99B" w:rsidR="00FE4ED8" w:rsidRPr="00657820" w:rsidRDefault="00FE4ED8" w:rsidP="00FE4ED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E4ED8" w:rsidRPr="00657820" w14:paraId="3635B60F" w14:textId="77777777" w:rsidTr="00FA7349">
        <w:tc>
          <w:tcPr>
            <w:tcW w:w="4140" w:type="dxa"/>
          </w:tcPr>
          <w:p w14:paraId="4AF95078" w14:textId="12F9F1F5" w:rsidR="00FE4ED8" w:rsidRPr="00657820" w:rsidRDefault="00FE4ED8" w:rsidP="00FE4ED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ดอกเบี้ยรับ </w:t>
            </w:r>
            <w:r w:rsidR="009F4E6E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="000428E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428EA" w:rsidRPr="000428EA">
              <w:rPr>
                <w:rFonts w:asciiTheme="majorBidi" w:hAnsiTheme="majorBidi"/>
                <w:sz w:val="28"/>
                <w:cs/>
              </w:rPr>
              <w:t>(</w:t>
            </w:r>
            <w:r w:rsidR="000428EA" w:rsidRPr="000428EA">
              <w:rPr>
                <w:rFonts w:asciiTheme="majorBidi" w:hAnsiTheme="majorBidi" w:hint="cs"/>
                <w:sz w:val="28"/>
                <w:cs/>
              </w:rPr>
              <w:t>ดูหมายเหตุข้อ</w:t>
            </w:r>
            <w:r w:rsidR="000428EA" w:rsidRPr="000428EA">
              <w:rPr>
                <w:rFonts w:asciiTheme="majorBidi" w:hAnsiTheme="majorBidi"/>
                <w:sz w:val="28"/>
                <w:cs/>
              </w:rPr>
              <w:t xml:space="preserve"> 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0FA56" w14:textId="4864297C" w:rsidR="00FE4ED8" w:rsidRPr="00657820" w:rsidRDefault="00801A3C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1,263</w:t>
            </w:r>
          </w:p>
        </w:tc>
        <w:tc>
          <w:tcPr>
            <w:tcW w:w="86" w:type="dxa"/>
          </w:tcPr>
          <w:p w14:paraId="29E0A0EA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A0B86" w14:textId="09FBE7B7" w:rsidR="00FE4ED8" w:rsidRPr="00657820" w:rsidRDefault="00FE4ED8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86" w:type="dxa"/>
          </w:tcPr>
          <w:p w14:paraId="2FE8D757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9FF46" w14:textId="66ADD7C2" w:rsidR="00FE4ED8" w:rsidRPr="00657820" w:rsidRDefault="004A120C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428EA">
              <w:rPr>
                <w:rFonts w:asciiTheme="majorBidi" w:eastAsia="Times New Roman" w:hAnsiTheme="majorBidi" w:cstheme="majorBidi"/>
                <w:sz w:val="28"/>
              </w:rPr>
              <w:t>36,186</w:t>
            </w:r>
          </w:p>
        </w:tc>
        <w:tc>
          <w:tcPr>
            <w:tcW w:w="86" w:type="dxa"/>
          </w:tcPr>
          <w:p w14:paraId="38E2CBAA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FAC0B2D" w14:textId="168B499A" w:rsidR="00FE4ED8" w:rsidRPr="00657820" w:rsidRDefault="00FE4ED8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31,940</w:t>
            </w:r>
          </w:p>
        </w:tc>
      </w:tr>
      <w:tr w:rsidR="007A7A6E" w:rsidRPr="00657820" w14:paraId="7ECD294E" w14:textId="77777777" w:rsidTr="00AD43C9">
        <w:tc>
          <w:tcPr>
            <w:tcW w:w="4140" w:type="dxa"/>
          </w:tcPr>
          <w:p w14:paraId="37720E36" w14:textId="4F9BE474" w:rsidR="007A7A6E" w:rsidRPr="00657820" w:rsidRDefault="007A7A6E" w:rsidP="007A7A6E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ดอกเบี้ยรับ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7FE64" w14:textId="2A981E38" w:rsidR="007A7A6E" w:rsidRDefault="007A7A6E" w:rsidP="007A7A6E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789</w:t>
            </w:r>
          </w:p>
        </w:tc>
        <w:tc>
          <w:tcPr>
            <w:tcW w:w="86" w:type="dxa"/>
          </w:tcPr>
          <w:p w14:paraId="3B0714D3" w14:textId="77777777" w:rsidR="007A7A6E" w:rsidRPr="00657820" w:rsidRDefault="007A7A6E" w:rsidP="007A7A6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9B6BBF8" w14:textId="28CC0949" w:rsidR="007A7A6E" w:rsidRPr="00657820" w:rsidRDefault="007A7A6E" w:rsidP="007A7A6E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4,024</w:t>
            </w:r>
          </w:p>
        </w:tc>
        <w:tc>
          <w:tcPr>
            <w:tcW w:w="86" w:type="dxa"/>
          </w:tcPr>
          <w:p w14:paraId="1255E05B" w14:textId="77777777" w:rsidR="007A7A6E" w:rsidRPr="00657820" w:rsidRDefault="007A7A6E" w:rsidP="007A7A6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38CAC93" w14:textId="368CFF2D" w:rsidR="007A7A6E" w:rsidRPr="000428EA" w:rsidRDefault="007A7A6E" w:rsidP="007A7A6E">
            <w:pPr>
              <w:tabs>
                <w:tab w:val="decimal" w:pos="546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564</w:t>
            </w:r>
          </w:p>
        </w:tc>
        <w:tc>
          <w:tcPr>
            <w:tcW w:w="86" w:type="dxa"/>
          </w:tcPr>
          <w:p w14:paraId="46C528A4" w14:textId="77777777" w:rsidR="007A7A6E" w:rsidRPr="00657820" w:rsidRDefault="007A7A6E" w:rsidP="007A7A6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14B4FFFC" w14:textId="5A262A07" w:rsidR="007A7A6E" w:rsidRPr="00657820" w:rsidRDefault="007A7A6E" w:rsidP="007A7A6E">
            <w:pPr>
              <w:tabs>
                <w:tab w:val="decimal" w:pos="882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3,781</w:t>
            </w:r>
          </w:p>
        </w:tc>
      </w:tr>
      <w:tr w:rsidR="00BB6506" w:rsidRPr="00657820" w14:paraId="1C4720E1" w14:textId="77777777" w:rsidTr="00AD43C9">
        <w:tc>
          <w:tcPr>
            <w:tcW w:w="4140" w:type="dxa"/>
          </w:tcPr>
          <w:p w14:paraId="068817ED" w14:textId="2AF09788" w:rsidR="00BB6506" w:rsidRPr="00657820" w:rsidRDefault="00DB568E" w:rsidP="00FE4ED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AA036" w14:textId="6AF1F520" w:rsidR="00BB6506" w:rsidRDefault="00DB568E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5,127</w:t>
            </w:r>
          </w:p>
        </w:tc>
        <w:tc>
          <w:tcPr>
            <w:tcW w:w="86" w:type="dxa"/>
          </w:tcPr>
          <w:p w14:paraId="68B10B89" w14:textId="77777777" w:rsidR="00BB6506" w:rsidRPr="00657820" w:rsidRDefault="00BB6506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147164" w14:textId="5F55B9B8" w:rsidR="00BB6506" w:rsidRPr="00657820" w:rsidRDefault="00DB568E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4,992</w:t>
            </w:r>
          </w:p>
        </w:tc>
        <w:tc>
          <w:tcPr>
            <w:tcW w:w="86" w:type="dxa"/>
          </w:tcPr>
          <w:p w14:paraId="0A4EF561" w14:textId="77777777" w:rsidR="00BB6506" w:rsidRPr="00657820" w:rsidRDefault="00BB6506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283B05" w14:textId="76C2B3AA" w:rsidR="00BB6506" w:rsidRPr="000428EA" w:rsidRDefault="00DB568E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3,318</w:t>
            </w:r>
          </w:p>
        </w:tc>
        <w:tc>
          <w:tcPr>
            <w:tcW w:w="86" w:type="dxa"/>
          </w:tcPr>
          <w:p w14:paraId="2C6CEBCF" w14:textId="77777777" w:rsidR="00BB6506" w:rsidRPr="00657820" w:rsidRDefault="00BB6506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99F387E" w14:textId="26736936" w:rsidR="00BB6506" w:rsidRPr="00657820" w:rsidRDefault="00DB568E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1,456</w:t>
            </w:r>
          </w:p>
        </w:tc>
      </w:tr>
      <w:tr w:rsidR="00DC2CDC" w:rsidRPr="00657820" w14:paraId="4B8512A1" w14:textId="77777777" w:rsidTr="00AD43C9">
        <w:tc>
          <w:tcPr>
            <w:tcW w:w="4140" w:type="dxa"/>
          </w:tcPr>
          <w:p w14:paraId="16DFA641" w14:textId="2A40BAB6" w:rsidR="00DC2CDC" w:rsidRPr="00657820" w:rsidRDefault="00DC2CDC" w:rsidP="00DC2CDC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</w:t>
            </w:r>
            <w:r w:rsidR="007A3AD8">
              <w:rPr>
                <w:rFonts w:asciiTheme="majorBidi" w:hAnsiTheme="majorBidi" w:cstheme="majorBidi" w:hint="cs"/>
                <w:sz w:val="28"/>
                <w:cs/>
              </w:rPr>
              <w:t>ผลิตภัณฑ์</w:t>
            </w:r>
            <w:r w:rsidR="00427C47">
              <w:rPr>
                <w:rFonts w:asciiTheme="majorBidi" w:hAnsiTheme="majorBidi" w:cstheme="majorBidi" w:hint="cs"/>
                <w:sz w:val="28"/>
                <w:cs/>
              </w:rPr>
              <w:t>สำหรับยานยนต์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9D233" w14:textId="496C6237" w:rsidR="00DC2CDC" w:rsidRPr="008606A5" w:rsidRDefault="00DC2CDC" w:rsidP="00DC2CDC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1,</w:t>
            </w:r>
            <w:r w:rsidR="00BF09AC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86" w:type="dxa"/>
          </w:tcPr>
          <w:p w14:paraId="3701A60D" w14:textId="77777777" w:rsidR="00DC2CDC" w:rsidRPr="00657820" w:rsidRDefault="00DC2CDC" w:rsidP="00DC2CD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54C0B0D" w14:textId="2FFF6949" w:rsidR="00DC2CDC" w:rsidRPr="008606A5" w:rsidRDefault="00DC2CDC" w:rsidP="00DC2CDC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1,782</w:t>
            </w:r>
          </w:p>
        </w:tc>
        <w:tc>
          <w:tcPr>
            <w:tcW w:w="86" w:type="dxa"/>
          </w:tcPr>
          <w:p w14:paraId="6150D2C1" w14:textId="77777777" w:rsidR="00DC2CDC" w:rsidRPr="00657820" w:rsidRDefault="00DC2CDC" w:rsidP="00DC2CD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4B21891" w14:textId="7476D32F" w:rsidR="00DC2CDC" w:rsidRPr="008606A5" w:rsidRDefault="00DC2CDC" w:rsidP="00DC2CDC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6F656670" w14:textId="77777777" w:rsidR="00DC2CDC" w:rsidRPr="00657820" w:rsidRDefault="00DC2CDC" w:rsidP="00DC2CD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017C8F5" w14:textId="0D909EB9" w:rsidR="00DC2CDC" w:rsidRPr="008606A5" w:rsidRDefault="00DC2CDC" w:rsidP="00DC2CDC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42DE" w:rsidRPr="00657820" w14:paraId="7198C2EA" w14:textId="77777777" w:rsidTr="00AD43C9">
        <w:tc>
          <w:tcPr>
            <w:tcW w:w="4140" w:type="dxa"/>
          </w:tcPr>
          <w:p w14:paraId="2D60A366" w14:textId="38549B4D" w:rsidR="00E642DE" w:rsidRDefault="00E642DE" w:rsidP="00E642DE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93DB8" w14:textId="20D6B01E" w:rsidR="00E642DE" w:rsidRPr="008606A5" w:rsidRDefault="00E642DE" w:rsidP="00E642DE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1,470</w:t>
            </w:r>
          </w:p>
        </w:tc>
        <w:tc>
          <w:tcPr>
            <w:tcW w:w="86" w:type="dxa"/>
          </w:tcPr>
          <w:p w14:paraId="3371A87E" w14:textId="77777777" w:rsidR="00E642DE" w:rsidRPr="00657820" w:rsidRDefault="00E642DE" w:rsidP="00E642D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A59ABF0" w14:textId="672F2BE3" w:rsidR="00E642DE" w:rsidRPr="008606A5" w:rsidRDefault="00E642DE" w:rsidP="00E642DE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3,108</w:t>
            </w:r>
          </w:p>
        </w:tc>
        <w:tc>
          <w:tcPr>
            <w:tcW w:w="86" w:type="dxa"/>
          </w:tcPr>
          <w:p w14:paraId="4D25D893" w14:textId="77777777" w:rsidR="00E642DE" w:rsidRPr="00657820" w:rsidRDefault="00E642DE" w:rsidP="00E642D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F256B2" w14:textId="17B39E20" w:rsidR="00E642DE" w:rsidRPr="008606A5" w:rsidRDefault="00E642DE" w:rsidP="00E642DE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4EF4B597" w14:textId="77777777" w:rsidR="00E642DE" w:rsidRPr="00657820" w:rsidRDefault="00E642DE" w:rsidP="00E642D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1CE75446" w14:textId="60C5F25D" w:rsidR="00E642DE" w:rsidRPr="008606A5" w:rsidRDefault="00E642DE" w:rsidP="00E642DE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4E6E" w:rsidRPr="00657820" w14:paraId="30E68D1A" w14:textId="77777777" w:rsidTr="00AD43C9">
        <w:tc>
          <w:tcPr>
            <w:tcW w:w="4140" w:type="dxa"/>
          </w:tcPr>
          <w:p w14:paraId="3F1B60B3" w14:textId="77777777" w:rsidR="007A7A6E" w:rsidRPr="00657820" w:rsidRDefault="007A7A6E" w:rsidP="007A7A6E">
            <w:pPr>
              <w:ind w:left="360" w:right="-18" w:hanging="272"/>
              <w:jc w:val="thaiDistribute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>กำไรจากการตีมูลค่าเงินลงทุนในสินทรัพย์</w:t>
            </w:r>
          </w:p>
          <w:p w14:paraId="4ED73F43" w14:textId="18599230" w:rsidR="009F4E6E" w:rsidRPr="00657820" w:rsidRDefault="00342CD7" w:rsidP="00FE4ED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 xml:space="preserve">    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A2D125" w14:textId="3F4A0923" w:rsidR="009F4E6E" w:rsidRDefault="00342CD7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81BFD">
              <w:rPr>
                <w:rFonts w:asciiTheme="majorBidi" w:hAnsiTheme="majorBidi" w:cstheme="majorBidi" w:hint="eastAsia"/>
                <w:sz w:val="28"/>
              </w:rPr>
              <w:t>194</w:t>
            </w:r>
          </w:p>
        </w:tc>
        <w:tc>
          <w:tcPr>
            <w:tcW w:w="86" w:type="dxa"/>
          </w:tcPr>
          <w:p w14:paraId="2B3E502F" w14:textId="77777777" w:rsidR="009F4E6E" w:rsidRPr="00657820" w:rsidRDefault="009F4E6E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096E974" w14:textId="164D6B6B" w:rsidR="009F4E6E" w:rsidRPr="00657820" w:rsidRDefault="00342CD7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4,023</w:t>
            </w:r>
          </w:p>
        </w:tc>
        <w:tc>
          <w:tcPr>
            <w:tcW w:w="86" w:type="dxa"/>
          </w:tcPr>
          <w:p w14:paraId="0886BA78" w14:textId="77777777" w:rsidR="009F4E6E" w:rsidRPr="00657820" w:rsidRDefault="009F4E6E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3AC5154" w14:textId="331EAA55" w:rsidR="009F4E6E" w:rsidRPr="000428EA" w:rsidRDefault="00342CD7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74B8E525" w14:textId="77777777" w:rsidR="009F4E6E" w:rsidRPr="00657820" w:rsidRDefault="009F4E6E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743BB047" w14:textId="3A795D24" w:rsidR="009F4E6E" w:rsidRPr="009F4E6E" w:rsidRDefault="00342CD7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ED8" w:rsidRPr="00657820" w14:paraId="0486A28C" w14:textId="77777777" w:rsidTr="00AD43C9">
        <w:tc>
          <w:tcPr>
            <w:tcW w:w="4140" w:type="dxa"/>
            <w:vAlign w:val="bottom"/>
          </w:tcPr>
          <w:p w14:paraId="27222EEE" w14:textId="77777777" w:rsidR="00FE4ED8" w:rsidRPr="00657820" w:rsidRDefault="00FE4ED8" w:rsidP="00FE4ED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1E93" w14:textId="12EBC588" w:rsidR="00FE4ED8" w:rsidRPr="008606A5" w:rsidRDefault="00064292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2</w:t>
            </w:r>
            <w:r w:rsidR="006F36DF" w:rsidRPr="008606A5">
              <w:rPr>
                <w:rFonts w:asciiTheme="majorBidi" w:hAnsiTheme="majorBidi" w:cstheme="majorBidi"/>
                <w:sz w:val="28"/>
              </w:rPr>
              <w:t>,</w:t>
            </w:r>
            <w:r w:rsidR="004E2F99"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86" w:type="dxa"/>
          </w:tcPr>
          <w:p w14:paraId="72F4DD7E" w14:textId="77777777" w:rsidR="00FE4ED8" w:rsidRPr="008606A5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220C9" w14:textId="0A17005E" w:rsidR="00FE4ED8" w:rsidRPr="008606A5" w:rsidRDefault="006F36DF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6,2</w:t>
            </w:r>
            <w:r w:rsidR="00635D3B" w:rsidRPr="008606A5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86" w:type="dxa"/>
          </w:tcPr>
          <w:p w14:paraId="1C109C28" w14:textId="77777777" w:rsidR="00FE4ED8" w:rsidRPr="008606A5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437BE7" w14:textId="79DEC1F1" w:rsidR="00FE4ED8" w:rsidRPr="008606A5" w:rsidRDefault="00715DAA" w:rsidP="00FE4ED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501</w:t>
            </w:r>
          </w:p>
        </w:tc>
        <w:tc>
          <w:tcPr>
            <w:tcW w:w="86" w:type="dxa"/>
          </w:tcPr>
          <w:p w14:paraId="6BF530CC" w14:textId="77777777" w:rsidR="00FE4ED8" w:rsidRPr="008606A5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85DE0D2" w14:textId="611D5C43" w:rsidR="00FE4ED8" w:rsidRPr="008606A5" w:rsidRDefault="008606A5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06A5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FE4ED8" w:rsidRPr="00657820" w14:paraId="543BC3E7" w14:textId="77777777" w:rsidTr="00AD43C9">
        <w:tc>
          <w:tcPr>
            <w:tcW w:w="4140" w:type="dxa"/>
          </w:tcPr>
          <w:p w14:paraId="3C16888F" w14:textId="77777777" w:rsidR="00FE4ED8" w:rsidRPr="00657820" w:rsidRDefault="00FE4ED8" w:rsidP="00FE4ED8">
            <w:pPr>
              <w:ind w:left="360" w:right="-18" w:hanging="27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BC87" w14:textId="2C04A75C" w:rsidR="00FE4ED8" w:rsidRPr="00657820" w:rsidRDefault="00B767E3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7E3">
              <w:rPr>
                <w:rFonts w:asciiTheme="majorBidi" w:hAnsiTheme="majorBidi" w:cstheme="majorBidi" w:hint="eastAsia"/>
                <w:b/>
                <w:bCs/>
                <w:sz w:val="28"/>
              </w:rPr>
              <w:t>1</w:t>
            </w:r>
            <w:r w:rsidR="00E75E3E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B767E3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="00E75E3E">
              <w:rPr>
                <w:rFonts w:asciiTheme="majorBidi" w:hAnsiTheme="majorBidi" w:cstheme="majorBidi"/>
                <w:b/>
                <w:bCs/>
                <w:sz w:val="28"/>
              </w:rPr>
              <w:t>927</w:t>
            </w:r>
          </w:p>
        </w:tc>
        <w:tc>
          <w:tcPr>
            <w:tcW w:w="86" w:type="dxa"/>
          </w:tcPr>
          <w:p w14:paraId="572A5411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05E4" w14:textId="583C5F09" w:rsidR="00FE4ED8" w:rsidRPr="00657820" w:rsidRDefault="00FE4ED8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C54744">
              <w:rPr>
                <w:rFonts w:asciiTheme="majorBidi" w:hAnsiTheme="majorBidi" w:cstheme="majorBidi"/>
                <w:b/>
                <w:bCs/>
                <w:sz w:val="28"/>
              </w:rPr>
              <w:t>4,836</w:t>
            </w:r>
          </w:p>
        </w:tc>
        <w:tc>
          <w:tcPr>
            <w:tcW w:w="86" w:type="dxa"/>
          </w:tcPr>
          <w:p w14:paraId="1936BD05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E1D57" w14:textId="4640AD54" w:rsidR="00FE4ED8" w:rsidRPr="00AF775F" w:rsidRDefault="000165DF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65DF">
              <w:rPr>
                <w:rFonts w:asciiTheme="majorBidi" w:hAnsiTheme="majorBidi" w:cstheme="majorBidi" w:hint="eastAsia"/>
                <w:b/>
                <w:bCs/>
                <w:sz w:val="28"/>
              </w:rPr>
              <w:t>40,</w:t>
            </w:r>
            <w:r w:rsidR="000971CB">
              <w:rPr>
                <w:rFonts w:asciiTheme="majorBidi" w:hAnsiTheme="majorBidi" w:cstheme="majorBidi"/>
                <w:b/>
                <w:bCs/>
                <w:sz w:val="28"/>
              </w:rPr>
              <w:t>569</w:t>
            </w:r>
          </w:p>
        </w:tc>
        <w:tc>
          <w:tcPr>
            <w:tcW w:w="86" w:type="dxa"/>
          </w:tcPr>
          <w:p w14:paraId="26B8791C" w14:textId="77777777" w:rsidR="00FE4ED8" w:rsidRPr="00657820" w:rsidRDefault="00FE4ED8" w:rsidP="00FE4ED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E0AED3C" w14:textId="3142B3D1" w:rsidR="00FE4ED8" w:rsidRPr="00657820" w:rsidRDefault="00FE4ED8" w:rsidP="00FE4ED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37,650</w:t>
            </w:r>
          </w:p>
        </w:tc>
      </w:tr>
    </w:tbl>
    <w:p w14:paraId="7EC51E33" w14:textId="51546436" w:rsidR="00E232FD" w:rsidRPr="00657820" w:rsidRDefault="00E232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92E03D6" w14:textId="06C2D3FF" w:rsidR="00821904" w:rsidRPr="004A5E90" w:rsidRDefault="00821904" w:rsidP="001156E3">
      <w:pPr>
        <w:pStyle w:val="ListParagraph"/>
        <w:numPr>
          <w:ilvl w:val="0"/>
          <w:numId w:val="25"/>
        </w:numPr>
        <w:tabs>
          <w:tab w:val="left" w:pos="360"/>
        </w:tabs>
        <w:spacing w:before="240"/>
        <w:ind w:left="450" w:hanging="45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A5E90">
        <w:rPr>
          <w:rFonts w:asciiTheme="majorBidi" w:hAnsiTheme="majorBidi" w:cstheme="majorBidi"/>
          <w:b/>
          <w:bCs/>
          <w:sz w:val="28"/>
          <w:cs/>
        </w:rPr>
        <w:t>ค่าใช้จ่ายตาม</w:t>
      </w:r>
      <w:r w:rsidR="0090104D" w:rsidRPr="004A5E90">
        <w:rPr>
          <w:rFonts w:asciiTheme="majorBidi" w:hAnsiTheme="majorBidi" w:cstheme="majorBidi" w:hint="cs"/>
          <w:b/>
          <w:bCs/>
          <w:sz w:val="28"/>
          <w:cs/>
        </w:rPr>
        <w:t>ธรรมชาติ</w:t>
      </w:r>
    </w:p>
    <w:p w14:paraId="6555EFD9" w14:textId="61EC99E1" w:rsidR="00821904" w:rsidRPr="00444BDC" w:rsidRDefault="00821904" w:rsidP="00AD43C9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444BDC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Pr="00444BDC">
        <w:rPr>
          <w:rFonts w:asciiTheme="majorBidi" w:hAnsiTheme="majorBidi" w:cstheme="majorBidi"/>
          <w:sz w:val="28"/>
        </w:rPr>
        <w:t xml:space="preserve"> 31 </w:t>
      </w:r>
      <w:r w:rsidRPr="00444BDC">
        <w:rPr>
          <w:rFonts w:asciiTheme="majorBidi" w:hAnsiTheme="majorBidi" w:cstheme="majorBidi"/>
          <w:sz w:val="28"/>
          <w:cs/>
        </w:rPr>
        <w:t xml:space="preserve">ธันวาคม </w:t>
      </w:r>
      <w:r w:rsidRPr="00444BDC">
        <w:rPr>
          <w:rFonts w:asciiTheme="majorBidi" w:hAnsiTheme="majorBidi" w:cstheme="majorBidi"/>
          <w:sz w:val="28"/>
        </w:rPr>
        <w:t>256</w:t>
      </w:r>
      <w:r w:rsidR="00FE4ED8" w:rsidRPr="00444BDC">
        <w:rPr>
          <w:rFonts w:asciiTheme="majorBidi" w:hAnsiTheme="majorBidi" w:cstheme="majorBidi"/>
          <w:sz w:val="28"/>
        </w:rPr>
        <w:t>7</w:t>
      </w:r>
      <w:r w:rsidRPr="00444BDC">
        <w:rPr>
          <w:rFonts w:asciiTheme="majorBidi" w:hAnsiTheme="majorBidi" w:cstheme="majorBidi"/>
          <w:sz w:val="28"/>
        </w:rPr>
        <w:t xml:space="preserve"> </w:t>
      </w:r>
      <w:r w:rsidRPr="00444BDC">
        <w:rPr>
          <w:rFonts w:asciiTheme="majorBidi" w:hAnsiTheme="majorBidi" w:cstheme="majorBidi"/>
          <w:sz w:val="28"/>
          <w:cs/>
        </w:rPr>
        <w:t xml:space="preserve">และ </w:t>
      </w:r>
      <w:r w:rsidRPr="00444BDC">
        <w:rPr>
          <w:rFonts w:asciiTheme="majorBidi" w:hAnsiTheme="majorBidi" w:cstheme="majorBidi"/>
          <w:sz w:val="28"/>
        </w:rPr>
        <w:t>256</w:t>
      </w:r>
      <w:r w:rsidR="00FE4ED8" w:rsidRPr="00444BDC">
        <w:rPr>
          <w:rFonts w:asciiTheme="majorBidi" w:hAnsiTheme="majorBidi" w:cstheme="majorBidi"/>
          <w:sz w:val="28"/>
        </w:rPr>
        <w:t>6</w:t>
      </w:r>
      <w:r w:rsidRPr="00444BDC">
        <w:rPr>
          <w:rFonts w:asciiTheme="majorBidi" w:hAnsiTheme="majorBidi" w:cstheme="majorBidi"/>
          <w:sz w:val="28"/>
        </w:rPr>
        <w:t xml:space="preserve"> </w:t>
      </w:r>
      <w:r w:rsidRPr="00444BDC">
        <w:rPr>
          <w:rFonts w:asciiTheme="majorBidi" w:hAnsiTheme="majorBidi" w:cstheme="majorBidi"/>
          <w:sz w:val="28"/>
          <w:cs/>
        </w:rPr>
        <w:t>รายการค่าใช้จ่ายแบ่งตา</w:t>
      </w:r>
      <w:r w:rsidR="0090104D" w:rsidRPr="00444BDC">
        <w:rPr>
          <w:rFonts w:asciiTheme="majorBidi" w:hAnsiTheme="majorBidi" w:cstheme="majorBidi" w:hint="cs"/>
          <w:sz w:val="28"/>
          <w:cs/>
        </w:rPr>
        <w:t>มธรรมชาติ</w:t>
      </w:r>
      <w:r w:rsidRPr="00444BDC">
        <w:rPr>
          <w:rFonts w:asciiTheme="majorBidi" w:hAnsiTheme="majorBidi" w:cstheme="majorBidi"/>
          <w:sz w:val="28"/>
          <w:cs/>
        </w:rPr>
        <w:t>ประกอบด้วยรายการค่าใช้จ่ายที่สำคัญดังต่อไปนี้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21904" w:rsidRPr="00444BDC" w14:paraId="12A40B19" w14:textId="77777777" w:rsidTr="00AD43C9">
        <w:tc>
          <w:tcPr>
            <w:tcW w:w="4140" w:type="dxa"/>
          </w:tcPr>
          <w:p w14:paraId="2CDF4022" w14:textId="77777777" w:rsidR="00821904" w:rsidRPr="00444BDC" w:rsidRDefault="00821904" w:rsidP="000D313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0BAC2C33" w14:textId="77777777" w:rsidR="00821904" w:rsidRPr="00444BDC" w:rsidRDefault="00821904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67285DD1" w14:textId="77777777" w:rsidR="00821904" w:rsidRPr="00444BDC" w:rsidRDefault="00821904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(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44BD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21904" w:rsidRPr="00444BDC" w14:paraId="6164B2AC" w14:textId="77777777" w:rsidTr="00AD43C9">
        <w:tc>
          <w:tcPr>
            <w:tcW w:w="4140" w:type="dxa"/>
          </w:tcPr>
          <w:p w14:paraId="3A4A6E56" w14:textId="77777777" w:rsidR="00821904" w:rsidRPr="00444BDC" w:rsidRDefault="00821904" w:rsidP="000D313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477B22E" w14:textId="77777777" w:rsidR="00821904" w:rsidRPr="00444BDC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B7FDB" w14:textId="77777777" w:rsidR="00821904" w:rsidRPr="00444BDC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5F88" w:rsidRPr="00444BDC" w14:paraId="38AAA743" w14:textId="77777777" w:rsidTr="00AD43C9">
        <w:tc>
          <w:tcPr>
            <w:tcW w:w="4140" w:type="dxa"/>
          </w:tcPr>
          <w:p w14:paraId="6F276093" w14:textId="77777777" w:rsidR="008B5F88" w:rsidRPr="00444BDC" w:rsidRDefault="008B5F88" w:rsidP="008B5F88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0DD6A" w14:textId="168ACE03" w:rsidR="008B5F88" w:rsidRPr="00444BDC" w:rsidRDefault="008B5F88" w:rsidP="008B5F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02B08A5" w14:textId="3E430B06" w:rsidR="008B5F88" w:rsidRPr="00444BDC" w:rsidRDefault="008B5F88" w:rsidP="008B5F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DF77351" w14:textId="0831F71D" w:rsidR="008B5F88" w:rsidRPr="00444BDC" w:rsidRDefault="008B5F88" w:rsidP="008B5F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90FA7F2" w14:textId="60206DA2" w:rsidR="008B5F88" w:rsidRPr="00444BDC" w:rsidRDefault="008B5F88" w:rsidP="008B5F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31B05" w:rsidRPr="00444BDC" w14:paraId="2544DD2D" w14:textId="77777777" w:rsidTr="00AD43C9">
        <w:tc>
          <w:tcPr>
            <w:tcW w:w="4140" w:type="dxa"/>
            <w:vAlign w:val="bottom"/>
          </w:tcPr>
          <w:p w14:paraId="15A9397F" w14:textId="307BE8C7" w:rsidR="00331B05" w:rsidRPr="00444BDC" w:rsidRDefault="00331B05" w:rsidP="00331B0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ค่าใช้จ่ายพนักงาน</w:t>
            </w:r>
          </w:p>
        </w:tc>
        <w:tc>
          <w:tcPr>
            <w:tcW w:w="1260" w:type="dxa"/>
            <w:shd w:val="clear" w:color="auto" w:fill="auto"/>
          </w:tcPr>
          <w:p w14:paraId="180F8AD7" w14:textId="79B38761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8</w:t>
            </w:r>
            <w:r w:rsidR="00CD744C">
              <w:rPr>
                <w:rFonts w:asciiTheme="majorBidi" w:hAnsiTheme="majorBidi" w:cstheme="majorBidi"/>
                <w:sz w:val="28"/>
              </w:rPr>
              <w:t>9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="00CD744C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260" w:type="dxa"/>
            <w:shd w:val="clear" w:color="auto" w:fill="auto"/>
          </w:tcPr>
          <w:p w14:paraId="274E1B72" w14:textId="2DEFB499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 w:hint="cs"/>
                <w:sz w:val="28"/>
                <w:cs/>
              </w:rPr>
              <w:t>73</w:t>
            </w:r>
            <w:r w:rsidRPr="00444BDC">
              <w:rPr>
                <w:rFonts w:asciiTheme="majorBidi" w:hAnsiTheme="majorBidi" w:cstheme="majorBidi"/>
                <w:sz w:val="28"/>
              </w:rPr>
              <w:t>,7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7A7FA6DF" w14:textId="6227AA15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30,436</w:t>
            </w:r>
          </w:p>
        </w:tc>
        <w:tc>
          <w:tcPr>
            <w:tcW w:w="1260" w:type="dxa"/>
          </w:tcPr>
          <w:p w14:paraId="0E31BDA3" w14:textId="76360E40" w:rsidR="00331B05" w:rsidRPr="00444BDC" w:rsidRDefault="00331B05" w:rsidP="00331B05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162</w:t>
            </w:r>
          </w:p>
        </w:tc>
      </w:tr>
      <w:tr w:rsidR="00331B05" w:rsidRPr="00444BDC" w14:paraId="413BCF35" w14:textId="77777777" w:rsidTr="00AD43C9">
        <w:tc>
          <w:tcPr>
            <w:tcW w:w="4140" w:type="dxa"/>
            <w:vAlign w:val="bottom"/>
          </w:tcPr>
          <w:p w14:paraId="651C877F" w14:textId="77777777" w:rsidR="00331B05" w:rsidRPr="00444BDC" w:rsidRDefault="00331B05" w:rsidP="00331B0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</w:t>
            </w:r>
          </w:p>
        </w:tc>
        <w:tc>
          <w:tcPr>
            <w:tcW w:w="1260" w:type="dxa"/>
            <w:shd w:val="clear" w:color="auto" w:fill="auto"/>
          </w:tcPr>
          <w:p w14:paraId="1286F90B" w14:textId="0D108C5D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13,578</w:t>
            </w:r>
          </w:p>
        </w:tc>
        <w:tc>
          <w:tcPr>
            <w:tcW w:w="1260" w:type="dxa"/>
            <w:shd w:val="clear" w:color="auto" w:fill="auto"/>
          </w:tcPr>
          <w:p w14:paraId="5F0CCFAB" w14:textId="1A20B288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 w:hint="cs"/>
                <w:sz w:val="28"/>
                <w:cs/>
              </w:rPr>
              <w:t>16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716</w:t>
            </w:r>
          </w:p>
        </w:tc>
        <w:tc>
          <w:tcPr>
            <w:tcW w:w="1260" w:type="dxa"/>
            <w:shd w:val="clear" w:color="auto" w:fill="auto"/>
          </w:tcPr>
          <w:p w14:paraId="0987C790" w14:textId="26B4DD45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8,525</w:t>
            </w:r>
          </w:p>
        </w:tc>
        <w:tc>
          <w:tcPr>
            <w:tcW w:w="1260" w:type="dxa"/>
          </w:tcPr>
          <w:p w14:paraId="38FF9D21" w14:textId="736ADC2A" w:rsidR="00331B05" w:rsidRPr="00444BDC" w:rsidRDefault="00331B05" w:rsidP="00331B05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</w:tr>
      <w:tr w:rsidR="00331B05" w:rsidRPr="00444BDC" w14:paraId="1AA6C55E" w14:textId="77777777" w:rsidTr="00AD43C9">
        <w:tc>
          <w:tcPr>
            <w:tcW w:w="4140" w:type="dxa"/>
            <w:vAlign w:val="bottom"/>
          </w:tcPr>
          <w:p w14:paraId="2E890463" w14:textId="77777777" w:rsidR="00331B05" w:rsidRPr="00444BDC" w:rsidRDefault="00331B05" w:rsidP="00331B0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597A2587" w14:textId="256CA06F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</w:t>
            </w:r>
            <w:r w:rsidR="00CD744C">
              <w:rPr>
                <w:rFonts w:asciiTheme="majorBidi" w:hAnsiTheme="majorBidi" w:cstheme="majorBidi"/>
                <w:sz w:val="28"/>
              </w:rPr>
              <w:t>3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="00CD744C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1260" w:type="dxa"/>
            <w:shd w:val="clear" w:color="auto" w:fill="auto"/>
          </w:tcPr>
          <w:p w14:paraId="3DFE8489" w14:textId="56E15783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15,361</w:t>
            </w:r>
          </w:p>
        </w:tc>
        <w:tc>
          <w:tcPr>
            <w:tcW w:w="1260" w:type="dxa"/>
            <w:shd w:val="clear" w:color="auto" w:fill="auto"/>
          </w:tcPr>
          <w:p w14:paraId="682F4319" w14:textId="03995A4A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82E1349" w14:textId="730EB8C9" w:rsidR="00331B05" w:rsidRPr="00444BDC" w:rsidRDefault="00331B05" w:rsidP="00331B05">
            <w:pPr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138</w:t>
            </w:r>
          </w:p>
        </w:tc>
      </w:tr>
      <w:tr w:rsidR="00331B05" w:rsidRPr="00444BDC" w14:paraId="08B8732D" w14:textId="77777777" w:rsidTr="00AD43C9">
        <w:tc>
          <w:tcPr>
            <w:tcW w:w="4140" w:type="dxa"/>
            <w:vAlign w:val="bottom"/>
          </w:tcPr>
          <w:p w14:paraId="0AEE65B8" w14:textId="77777777" w:rsidR="00331B05" w:rsidRPr="00444BDC" w:rsidRDefault="00331B05" w:rsidP="00331B0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ค่าเช่าและค่าบริการส่วนกลาง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0EAA7" w14:textId="0CF6F7C5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</w:t>
            </w:r>
            <w:r w:rsidR="00CD744C">
              <w:rPr>
                <w:rFonts w:asciiTheme="majorBidi" w:hAnsiTheme="majorBidi" w:cstheme="majorBidi"/>
                <w:sz w:val="28"/>
              </w:rPr>
              <w:t>4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="00CD744C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70C51" w14:textId="4479D576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25,</w:t>
            </w:r>
            <w:r w:rsidRPr="00444BDC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05ECF" w14:textId="2D298188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1,220</w:t>
            </w:r>
          </w:p>
        </w:tc>
        <w:tc>
          <w:tcPr>
            <w:tcW w:w="1260" w:type="dxa"/>
            <w:vAlign w:val="bottom"/>
          </w:tcPr>
          <w:p w14:paraId="6C620DCD" w14:textId="59FFD736" w:rsidR="00331B05" w:rsidRPr="00444BDC" w:rsidRDefault="00331B05" w:rsidP="00331B05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156</w:t>
            </w:r>
          </w:p>
        </w:tc>
      </w:tr>
      <w:tr w:rsidR="00331B05" w:rsidRPr="00444BDC" w14:paraId="3318F823" w14:textId="77777777" w:rsidTr="00AD43C9">
        <w:tc>
          <w:tcPr>
            <w:tcW w:w="4140" w:type="dxa"/>
            <w:vAlign w:val="bottom"/>
          </w:tcPr>
          <w:p w14:paraId="27274902" w14:textId="77777777" w:rsidR="00331B05" w:rsidRPr="00444BDC" w:rsidRDefault="00331B05" w:rsidP="00331B0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8AC64" w14:textId="0DB7A398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</w:t>
            </w:r>
            <w:r w:rsidR="00CD744C">
              <w:rPr>
                <w:rFonts w:asciiTheme="majorBidi" w:hAnsiTheme="majorBidi" w:cstheme="majorBidi"/>
                <w:sz w:val="28"/>
              </w:rPr>
              <w:t>86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="00CD744C"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A49EE" w14:textId="1F38CC57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187,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736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2DB85" w14:textId="2C5AFE2C" w:rsidR="00331B05" w:rsidRPr="00444BDC" w:rsidRDefault="00331B05" w:rsidP="00331B05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5,852</w:t>
            </w:r>
          </w:p>
        </w:tc>
        <w:tc>
          <w:tcPr>
            <w:tcW w:w="1260" w:type="dxa"/>
            <w:vAlign w:val="bottom"/>
          </w:tcPr>
          <w:p w14:paraId="42CC4FAA" w14:textId="05F4A9D2" w:rsidR="00331B05" w:rsidRPr="00444BDC" w:rsidRDefault="00331B05" w:rsidP="00331B05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1,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134</w:t>
            </w:r>
          </w:p>
        </w:tc>
      </w:tr>
      <w:tr w:rsidR="00331B05" w:rsidRPr="00444BDC" w14:paraId="43B1F2BF" w14:textId="77777777" w:rsidTr="00AD43C9">
        <w:tc>
          <w:tcPr>
            <w:tcW w:w="4140" w:type="dxa"/>
            <w:vAlign w:val="bottom"/>
          </w:tcPr>
          <w:p w14:paraId="7B949671" w14:textId="77777777" w:rsidR="00331B05" w:rsidRPr="00444BDC" w:rsidRDefault="00331B05" w:rsidP="00331B05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ค่าธรรมเนียมที่ปรึกษา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C5714" w14:textId="1D422BC2" w:rsidR="00331B05" w:rsidRPr="00444BDC" w:rsidRDefault="00331B05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13,</w:t>
            </w:r>
            <w:r w:rsidR="00E20903">
              <w:rPr>
                <w:rFonts w:asciiTheme="majorBidi" w:hAnsiTheme="majorBidi" w:cstheme="majorBidi"/>
                <w:sz w:val="28"/>
              </w:rPr>
              <w:t>7</w:t>
            </w:r>
            <w:r w:rsidRPr="00444BDC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54EA5" w14:textId="6F2CA3F3" w:rsidR="00331B05" w:rsidRPr="00444BDC" w:rsidRDefault="00331B05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44BDC">
              <w:rPr>
                <w:rFonts w:asciiTheme="majorBidi" w:hAnsiTheme="majorBidi" w:cstheme="majorBidi"/>
                <w:sz w:val="28"/>
              </w:rPr>
              <w:t>5,164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26C225" w14:textId="39D5A791" w:rsidR="00331B05" w:rsidRPr="00444BDC" w:rsidRDefault="00331B05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5,280</w:t>
            </w:r>
          </w:p>
        </w:tc>
        <w:tc>
          <w:tcPr>
            <w:tcW w:w="1260" w:type="dxa"/>
            <w:vAlign w:val="bottom"/>
          </w:tcPr>
          <w:p w14:paraId="09F2D3BF" w14:textId="6E47576F" w:rsidR="00331B05" w:rsidRPr="00444BDC" w:rsidRDefault="00331B05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5,9</w:t>
            </w:r>
            <w:r w:rsidRPr="00444BDC">
              <w:rPr>
                <w:rFonts w:asciiTheme="majorBidi" w:hAnsiTheme="majorBidi" w:cstheme="majorBidi"/>
                <w:sz w:val="28"/>
              </w:rPr>
              <w:t>8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</w:tr>
      <w:tr w:rsidR="00331B05" w:rsidRPr="00444BDC" w14:paraId="5B483C9D" w14:textId="77777777" w:rsidTr="00AD43C9">
        <w:tc>
          <w:tcPr>
            <w:tcW w:w="4140" w:type="dxa"/>
            <w:vAlign w:val="bottom"/>
          </w:tcPr>
          <w:p w14:paraId="70CC6E4E" w14:textId="4226FCF7" w:rsidR="00331B05" w:rsidRPr="00444BDC" w:rsidRDefault="00331B05" w:rsidP="00331B05">
            <w:pPr>
              <w:ind w:left="162" w:right="-43" w:hanging="162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ด้านเครดิตที่คาดว่าจะเกิดขึ้น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C5693B6" w14:textId="7EFB9DEB" w:rsidR="00331B05" w:rsidRPr="00444BDC" w:rsidRDefault="00331B05" w:rsidP="00331B05">
            <w:pPr>
              <w:ind w:left="309" w:right="-43" w:hanging="162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ลูกหนี้การค้าและลูกหนี้หมุนเวียนอื่น</w:t>
            </w:r>
            <w:r w:rsidR="00790866">
              <w:rPr>
                <w:rFonts w:asciiTheme="majorBidi" w:hAnsiTheme="majorBidi" w:cstheme="majorBidi" w:hint="cs"/>
                <w:sz w:val="28"/>
                <w:cs/>
              </w:rPr>
              <w:t xml:space="preserve"> (โอนกลับ)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D8383" w14:textId="5F852B68" w:rsidR="00331B05" w:rsidRPr="00444BDC" w:rsidRDefault="00A63A8C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331B05" w:rsidRPr="00444BD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331B05" w:rsidRPr="00444BDC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5AFC9F" w14:textId="2A29A05A" w:rsidR="00331B05" w:rsidRPr="00444BDC" w:rsidRDefault="00331B05" w:rsidP="00331B05">
            <w:pPr>
              <w:tabs>
                <w:tab w:val="decimal" w:pos="1008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2,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401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A5D44" w14:textId="131AE6C3" w:rsidR="00331B05" w:rsidRPr="00444BDC" w:rsidRDefault="00A63A8C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2,631</w:t>
            </w:r>
          </w:p>
        </w:tc>
        <w:tc>
          <w:tcPr>
            <w:tcW w:w="1260" w:type="dxa"/>
            <w:vAlign w:val="bottom"/>
          </w:tcPr>
          <w:p w14:paraId="79F8DD21" w14:textId="6BBD5AEB" w:rsidR="00331B05" w:rsidRPr="00444BDC" w:rsidRDefault="008D1CC9" w:rsidP="00331B05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(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>9,784</w:t>
            </w:r>
            <w:r w:rsidRPr="00444BD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31B05" w:rsidRPr="00444BDC" w14:paraId="03E98168" w14:textId="77777777" w:rsidTr="00AD43C9">
        <w:tc>
          <w:tcPr>
            <w:tcW w:w="4140" w:type="dxa"/>
            <w:vAlign w:val="bottom"/>
          </w:tcPr>
          <w:p w14:paraId="386C9590" w14:textId="383017EF" w:rsidR="00EF4FEE" w:rsidRDefault="00EF4FEE" w:rsidP="00331B05">
            <w:pPr>
              <w:ind w:left="162" w:right="-43" w:hanging="162"/>
              <w:rPr>
                <w:rFonts w:asciiTheme="majorBidi" w:hAnsiTheme="majorBidi"/>
                <w:sz w:val="28"/>
              </w:rPr>
            </w:pPr>
            <w:r w:rsidRPr="00EF4FEE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  <w:r w:rsidR="004A5B45" w:rsidRPr="004A5B45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>-</w:t>
            </w:r>
          </w:p>
          <w:p w14:paraId="3910C56D" w14:textId="6EA1C3AF" w:rsidR="00331B05" w:rsidRPr="00444BDC" w:rsidRDefault="004A5B45" w:rsidP="00AE1E8F">
            <w:pPr>
              <w:ind w:left="-20" w:right="-43" w:firstLine="108"/>
              <w:rPr>
                <w:rFonts w:asciiTheme="majorBidi" w:hAnsiTheme="majorBidi" w:cstheme="majorBidi"/>
                <w:sz w:val="28"/>
                <w:cs/>
              </w:rPr>
            </w:pPr>
            <w:r w:rsidRPr="004A5B4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A5B45">
              <w:rPr>
                <w:rFonts w:asciiTheme="majorBidi" w:hAnsiTheme="majorBidi" w:hint="cs"/>
                <w:sz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2A8C2" w14:textId="6E20DDD1" w:rsidR="00331B05" w:rsidRPr="00444BDC" w:rsidRDefault="004A5B4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6,250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C10339" w14:textId="5580C069" w:rsidR="00331B05" w:rsidRPr="00444BDC" w:rsidRDefault="00331B05" w:rsidP="00331B05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A59F5D" w14:textId="078B05EF" w:rsidR="00331B05" w:rsidRPr="00444BDC" w:rsidRDefault="004A5B4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6,250</w:t>
            </w:r>
          </w:p>
        </w:tc>
        <w:tc>
          <w:tcPr>
            <w:tcW w:w="1260" w:type="dxa"/>
            <w:vAlign w:val="bottom"/>
          </w:tcPr>
          <w:p w14:paraId="67DF7DC9" w14:textId="5D5B1A41" w:rsidR="00331B05" w:rsidRPr="00444BDC" w:rsidRDefault="004A5B4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31B05" w:rsidRPr="00444BDC" w14:paraId="757BDA8F" w14:textId="77777777" w:rsidTr="00AD43C9">
        <w:tc>
          <w:tcPr>
            <w:tcW w:w="4140" w:type="dxa"/>
            <w:vAlign w:val="bottom"/>
          </w:tcPr>
          <w:p w14:paraId="28B9E057" w14:textId="43A3250F" w:rsidR="00331B05" w:rsidRPr="00444BDC" w:rsidRDefault="00331B05" w:rsidP="00331B05">
            <w:pPr>
              <w:ind w:left="162" w:right="-43" w:hanging="162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 xml:space="preserve">ค่าเผื่อการปรับลดมูลค่าสินค้าคงเหลือ </w:t>
            </w:r>
            <w:r w:rsidRPr="00444BDC">
              <w:rPr>
                <w:rFonts w:asciiTheme="majorBidi" w:hAnsiTheme="majorBidi" w:cstheme="majorBidi"/>
                <w:sz w:val="28"/>
              </w:rPr>
              <w:t>(</w:t>
            </w:r>
            <w:r w:rsidRPr="00444BDC">
              <w:rPr>
                <w:rFonts w:asciiTheme="majorBidi" w:hAnsiTheme="majorBidi" w:cstheme="majorBidi"/>
                <w:sz w:val="28"/>
                <w:cs/>
              </w:rPr>
              <w:t>โอนกลับ</w:t>
            </w:r>
            <w:r w:rsidRPr="00444B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E03667" w14:textId="33B6E72F" w:rsidR="00331B05" w:rsidRPr="00444BDC" w:rsidRDefault="0021211D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41497" w14:textId="2594732C" w:rsidR="00331B05" w:rsidRPr="00444BDC" w:rsidRDefault="00331B05" w:rsidP="00331B05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444BDC">
              <w:rPr>
                <w:rFonts w:asciiTheme="majorBidi" w:hAnsiTheme="majorBidi" w:cstheme="majorBidi"/>
                <w:sz w:val="28"/>
              </w:rPr>
              <w:t>,</w:t>
            </w:r>
            <w:r w:rsidRPr="00444BDC">
              <w:rPr>
                <w:rFonts w:asciiTheme="majorBidi" w:hAnsiTheme="majorBidi" w:cstheme="majorBidi" w:hint="cs"/>
                <w:sz w:val="28"/>
                <w:cs/>
              </w:rPr>
              <w:t>103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E6B268" w14:textId="0A2FAEB9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57198C" w14:textId="56337578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(1,338)</w:t>
            </w:r>
          </w:p>
        </w:tc>
      </w:tr>
      <w:tr w:rsidR="00331B05" w:rsidRPr="00444BDC" w14:paraId="64A204E7" w14:textId="77777777" w:rsidTr="00AD43C9">
        <w:tc>
          <w:tcPr>
            <w:tcW w:w="4140" w:type="dxa"/>
            <w:vAlign w:val="bottom"/>
          </w:tcPr>
          <w:p w14:paraId="4E6DACEB" w14:textId="77777777" w:rsidR="00331B05" w:rsidRPr="00444BDC" w:rsidRDefault="00331B05" w:rsidP="00331B05">
            <w:pPr>
              <w:ind w:left="162" w:right="-43" w:hanging="162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444BDC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ประมาณการหนี้สินไม่หมุนเวียน</w:t>
            </w:r>
          </w:p>
          <w:p w14:paraId="1CAE86B8" w14:textId="738B9F5D" w:rsidR="00331B05" w:rsidRPr="00AE1E8F" w:rsidRDefault="00331B05" w:rsidP="00AE1E8F">
            <w:pPr>
              <w:ind w:left="162" w:right="-43" w:hanging="2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2F464" w14:textId="6D467675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69F55" w14:textId="3AC2B079" w:rsidR="00331B05" w:rsidRPr="00444BDC" w:rsidRDefault="00331B05" w:rsidP="00331B05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1,429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B5539" w14:textId="624EB7E3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1,434</w:t>
            </w:r>
          </w:p>
        </w:tc>
        <w:tc>
          <w:tcPr>
            <w:tcW w:w="1260" w:type="dxa"/>
            <w:vAlign w:val="bottom"/>
          </w:tcPr>
          <w:p w14:paraId="08314147" w14:textId="0403AEDB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807</w:t>
            </w:r>
          </w:p>
        </w:tc>
      </w:tr>
      <w:tr w:rsidR="00331B05" w:rsidRPr="00444BDC" w14:paraId="7A35D311" w14:textId="77777777" w:rsidTr="00AD43C9">
        <w:tc>
          <w:tcPr>
            <w:tcW w:w="4140" w:type="dxa"/>
            <w:vAlign w:val="bottom"/>
          </w:tcPr>
          <w:p w14:paraId="6DCD690F" w14:textId="3459300B" w:rsidR="00331B05" w:rsidRPr="00444BDC" w:rsidRDefault="002C1CB0" w:rsidP="00331B05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455D0" w14:textId="583D7C5D" w:rsidR="00331B05" w:rsidRPr="00444BDC" w:rsidRDefault="002C1CB0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19,266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D0605" w14:textId="1E20B174" w:rsidR="00331B05" w:rsidRPr="00444BDC" w:rsidRDefault="002C1CB0" w:rsidP="00331B05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26,873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CD896" w14:textId="4A73206D" w:rsidR="00331B05" w:rsidRPr="00444BDC" w:rsidRDefault="002C1CB0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0DEC79" w14:textId="1C59D180" w:rsidR="00331B05" w:rsidRPr="00444BDC" w:rsidRDefault="00331B05" w:rsidP="00331B05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44BD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202FA608" w14:textId="49C3D2E4" w:rsidR="00821904" w:rsidRPr="00657820" w:rsidRDefault="00821904" w:rsidP="00821904">
      <w:pPr>
        <w:tabs>
          <w:tab w:val="left" w:pos="90"/>
          <w:tab w:val="left" w:pos="360"/>
        </w:tabs>
        <w:spacing w:before="120" w:line="240" w:lineRule="atLeast"/>
        <w:rPr>
          <w:rFonts w:asciiTheme="majorBidi" w:hAnsiTheme="majorBidi" w:cstheme="majorBidi"/>
          <w:color w:val="000000"/>
          <w:spacing w:val="-2"/>
          <w:sz w:val="28"/>
        </w:rPr>
        <w:sectPr w:rsidR="00821904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26"/>
        </w:sectPr>
      </w:pPr>
    </w:p>
    <w:p w14:paraId="2B518591" w14:textId="362F1ECF" w:rsidR="00B856F2" w:rsidRPr="00657820" w:rsidRDefault="00B856F2" w:rsidP="001156E3">
      <w:pPr>
        <w:pStyle w:val="ListParagraph"/>
        <w:numPr>
          <w:ilvl w:val="0"/>
          <w:numId w:val="25"/>
        </w:numPr>
        <w:tabs>
          <w:tab w:val="left" w:pos="360"/>
          <w:tab w:val="left" w:pos="450"/>
        </w:tabs>
        <w:ind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</w:p>
    <w:p w14:paraId="38EC7483" w14:textId="37AA9FA0" w:rsidR="00142F61" w:rsidRPr="00657820" w:rsidRDefault="00142F61" w:rsidP="00142F61">
      <w:pPr>
        <w:pStyle w:val="ListParagraph"/>
        <w:ind w:left="360" w:right="-86"/>
        <w:rPr>
          <w:rFonts w:asciiTheme="majorBidi" w:hAnsiTheme="majorBidi" w:cstheme="majorBidi"/>
          <w:sz w:val="28"/>
        </w:rPr>
      </w:pPr>
    </w:p>
    <w:p w14:paraId="788D9D0A" w14:textId="175094F6" w:rsidR="00142F61" w:rsidRPr="006A3023" w:rsidRDefault="00B856F2" w:rsidP="006A3023">
      <w:pPr>
        <w:pStyle w:val="ListParagraph"/>
        <w:ind w:left="360" w:right="-86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</w:t>
      </w:r>
      <w:r w:rsidR="0076270B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พ</w:t>
      </w:r>
      <w:r w:rsidRPr="00657820">
        <w:rPr>
          <w:rFonts w:asciiTheme="majorBidi" w:hAnsiTheme="majorBidi" w:cstheme="majorBidi"/>
          <w:sz w:val="28"/>
          <w:rtl/>
          <w:cs/>
        </w:rPr>
        <w:t>.</w:t>
      </w:r>
      <w:r w:rsidRPr="00657820">
        <w:rPr>
          <w:rFonts w:asciiTheme="majorBidi" w:hAnsiTheme="majorBidi" w:cstheme="majorBidi"/>
          <w:sz w:val="28"/>
          <w:cs/>
        </w:rPr>
        <w:t xml:space="preserve">ศ. </w:t>
      </w:r>
      <w:r w:rsidRPr="00657820">
        <w:rPr>
          <w:rFonts w:asciiTheme="majorBidi" w:hAnsiTheme="majorBidi" w:cstheme="majorBidi"/>
          <w:sz w:val="28"/>
        </w:rPr>
        <w:t>2520</w:t>
      </w:r>
      <w:r w:rsidRPr="00657820">
        <w:rPr>
          <w:rFonts w:asciiTheme="majorBidi" w:hAnsiTheme="majorBidi" w:cstheme="majorBidi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tbl>
      <w:tblPr>
        <w:tblW w:w="14589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990"/>
        <w:gridCol w:w="990"/>
        <w:gridCol w:w="900"/>
        <w:gridCol w:w="990"/>
        <w:gridCol w:w="990"/>
        <w:gridCol w:w="990"/>
        <w:gridCol w:w="990"/>
        <w:gridCol w:w="990"/>
        <w:gridCol w:w="999"/>
      </w:tblGrid>
      <w:tr w:rsidR="00947D61" w:rsidRPr="00657820" w14:paraId="41840010" w14:textId="68A87FA3" w:rsidTr="00B0028B">
        <w:trPr>
          <w:tblHeader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341221" w14:textId="7B094FE8" w:rsidR="00947D61" w:rsidRPr="00657820" w:rsidRDefault="00947D61" w:rsidP="007627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9729" w:type="dxa"/>
            <w:gridSpan w:val="10"/>
            <w:tcBorders>
              <w:top w:val="single" w:sz="4" w:space="0" w:color="auto"/>
            </w:tcBorders>
            <w:vAlign w:val="center"/>
          </w:tcPr>
          <w:p w14:paraId="56AD84AA" w14:textId="46953CCD" w:rsidR="00947D61" w:rsidRPr="00657820" w:rsidRDefault="00947D61" w:rsidP="00DF1955">
            <w:pPr>
              <w:ind w:left="-108" w:right="-7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แซม วอเตอร์ ซัพพลาย จำกัด</w:t>
            </w:r>
          </w:p>
        </w:tc>
      </w:tr>
      <w:tr w:rsidR="00947D61" w:rsidRPr="00657820" w14:paraId="59525543" w14:textId="59C761F8" w:rsidTr="00B0028B">
        <w:tc>
          <w:tcPr>
            <w:tcW w:w="4860" w:type="dxa"/>
            <w:tcBorders>
              <w:top w:val="single" w:sz="4" w:space="0" w:color="auto"/>
              <w:left w:val="single" w:sz="4" w:space="0" w:color="auto"/>
            </w:tcBorders>
          </w:tcPr>
          <w:p w14:paraId="000337A3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D7A0EC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62-0718-</w:t>
            </w:r>
          </w:p>
          <w:p w14:paraId="678A8FB1" w14:textId="521F6E4F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6F2B6D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62-0719-</w:t>
            </w:r>
          </w:p>
          <w:p w14:paraId="49B779FD" w14:textId="5D453781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85B2AF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62-0720-</w:t>
            </w:r>
          </w:p>
          <w:p w14:paraId="1ECFCAA9" w14:textId="1AE1CD1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D02023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62-0721-</w:t>
            </w:r>
          </w:p>
          <w:p w14:paraId="249E7084" w14:textId="1B24E0C8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F19E74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62-0722-</w:t>
            </w:r>
          </w:p>
          <w:p w14:paraId="6D4F377D" w14:textId="7B6DC37D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9CDBE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62-1441-</w:t>
            </w:r>
          </w:p>
          <w:p w14:paraId="1310B7D0" w14:textId="1C588E5A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3B6862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62-1442-</w:t>
            </w:r>
          </w:p>
          <w:p w14:paraId="036874B7" w14:textId="6C36AA98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5584A1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64-0471-</w:t>
            </w:r>
          </w:p>
          <w:p w14:paraId="51065CBB" w14:textId="6A201F16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3F929F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64-0472-</w:t>
            </w:r>
          </w:p>
          <w:p w14:paraId="72696D10" w14:textId="04CDF513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6BB1F61" w14:textId="77777777" w:rsidR="00323C69" w:rsidRPr="00657820" w:rsidRDefault="000A4575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64-0470-</w:t>
            </w:r>
          </w:p>
          <w:p w14:paraId="7C205283" w14:textId="5DE8CADB" w:rsidR="00947D61" w:rsidRPr="00657820" w:rsidRDefault="000A4575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</w:tr>
      <w:tr w:rsidR="00947D61" w:rsidRPr="00657820" w14:paraId="71B020BE" w14:textId="7F0A70F5" w:rsidTr="00B0028B">
        <w:tc>
          <w:tcPr>
            <w:tcW w:w="4860" w:type="dxa"/>
            <w:tcBorders>
              <w:left w:val="single" w:sz="4" w:space="0" w:color="auto"/>
              <w:bottom w:val="single" w:sz="4" w:space="0" w:color="auto"/>
            </w:tcBorders>
          </w:tcPr>
          <w:p w14:paraId="469DE1CD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AB5639" w14:textId="0D099E4E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7B2F5" w14:textId="450AC52B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392A36" w14:textId="493ACA41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51EDA" w14:textId="6F6DEBF6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4D64BF" w14:textId="67024017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E94CE" w14:textId="5C6198C8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3F7D20" w14:textId="49BD196E" w:rsidR="00947D61" w:rsidRPr="00657820" w:rsidRDefault="001D6D57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9C737E" w14:textId="547007C3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E26C1A" w14:textId="160BB027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30798CA" w14:textId="146F2B15" w:rsidR="00947D61" w:rsidRPr="00657820" w:rsidRDefault="000A4575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</w:tr>
      <w:tr w:rsidR="00947D61" w:rsidRPr="00657820" w14:paraId="5FB2069E" w14:textId="357D6C6D" w:rsidTr="00B0028B">
        <w:tc>
          <w:tcPr>
            <w:tcW w:w="4860" w:type="dxa"/>
            <w:tcBorders>
              <w:left w:val="single" w:sz="4" w:space="0" w:color="auto"/>
              <w:bottom w:val="single" w:sz="4" w:space="0" w:color="auto"/>
            </w:tcBorders>
          </w:tcPr>
          <w:p w14:paraId="0CE51D6D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05372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21FEF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3FA9E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661D4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3EA8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998E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3AED6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572C8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1995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7012CAF" w14:textId="536E02E3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7D61" w:rsidRPr="00657820" w14:paraId="1DA27063" w14:textId="031C211A" w:rsidTr="00B0028B">
        <w:trPr>
          <w:trHeight w:val="6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88C69" w14:textId="62AFA1A4" w:rsidR="00947D61" w:rsidRPr="00657820" w:rsidRDefault="00947D61" w:rsidP="00947D61">
            <w:pPr>
              <w:tabs>
                <w:tab w:val="left" w:pos="1134"/>
                <w:tab w:val="left" w:pos="1701"/>
              </w:tabs>
              <w:ind w:left="541" w:hanging="25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3.1 </w:t>
            </w:r>
            <w:r w:rsidR="00B0028B" w:rsidRPr="00657820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="000A48B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0028B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0028B">
              <w:rPr>
                <w:rFonts w:asciiTheme="majorBidi" w:hAnsiTheme="majorBidi" w:cstheme="majorBidi"/>
                <w:sz w:val="20"/>
                <w:szCs w:val="20"/>
                <w:cs/>
              </w:rPr>
              <w:t>ในกรณีที่บริษัทย่อยมีผลขาดทุนเกิดขึ้นในระหว่างเวลาที่ได้รับยกเว้น</w:t>
            </w:r>
            <w:r w:rsidR="00014DE9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B0028B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ภาษีเงินได้นิติบุคคลนี้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ระยะเวลาที่ได้รับยกเว้น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ภายในเวลาห้าปี นับแต่</w:t>
            </w:r>
            <w:r w:rsidR="00B0028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วันที่พ้นกำหนดที่ได้รับยกเว้น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2ADAF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5E4DCE11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9E7448E" w14:textId="65B7166E" w:rsidR="00947D61" w:rsidRPr="00E12C68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E861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2A08C78D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DDC3ECC" w14:textId="394F94AC" w:rsidR="00947D61" w:rsidRPr="00E12C68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1D207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44C3400B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117CB63F" w14:textId="19769221" w:rsidR="00947D61" w:rsidRPr="00E12C68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856F7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55DD37E4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2B610E7" w14:textId="74D0B348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3370C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1F53ABFE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7F9E093" w14:textId="540944CE" w:rsidR="00947D61" w:rsidRPr="00E12C68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9552B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64B556CB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1BCF9379" w14:textId="2B5B111C" w:rsidR="00947D61" w:rsidRPr="00E12C68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="00947D61" w:rsidRPr="00E12C6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947C0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4D224C78" w14:textId="77777777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37DC6884" w14:textId="68F39949" w:rsidR="00947D61" w:rsidRPr="00E12C68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C6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765CA" w:rsidRPr="00E12C6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12C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12C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E12C6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A0AA7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28D7908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92E88BB" w14:textId="7BEBC40F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1887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38CC47F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CE4CF8C" w14:textId="7A5B2DBA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14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0831AE03" w14:textId="77777777" w:rsidR="008E25F8" w:rsidRPr="00657820" w:rsidRDefault="008E25F8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4ED5A17" w14:textId="77777777" w:rsidR="008E25F8" w:rsidRPr="00657820" w:rsidRDefault="008E25F8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4F473F4D" w14:textId="131B2D01" w:rsidR="00947D61" w:rsidRPr="00657820" w:rsidRDefault="00EA4AD7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D3832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D3832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มิ</w:t>
            </w:r>
            <w:r w:rsidR="007362E4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ถุนายน</w:t>
            </w:r>
          </w:p>
          <w:p w14:paraId="3940672C" w14:textId="1D7EAB88" w:rsidR="007362E4" w:rsidRPr="00657820" w:rsidRDefault="007362E4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</w:tr>
      <w:tr w:rsidR="00947D61" w:rsidRPr="00657820" w14:paraId="60EAA58F" w14:textId="3D79D10A" w:rsidTr="00B0028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709" w14:textId="77777777" w:rsidR="00947D61" w:rsidRPr="00657820" w:rsidRDefault="00947D61" w:rsidP="00947D61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3.2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67C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2C6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398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AD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8A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636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8EC9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487" w14:textId="07AE8E1D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EA6" w14:textId="16F62080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4FE" w14:textId="1693422C" w:rsidR="00947D61" w:rsidRPr="00657820" w:rsidRDefault="00BF5698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</w:tr>
      <w:tr w:rsidR="00947D61" w:rsidRPr="00657820" w14:paraId="283B7980" w14:textId="38F075B9" w:rsidTr="00B0028B">
        <w:trPr>
          <w:trHeight w:val="45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E750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  <w:p w14:paraId="24DE588F" w14:textId="34FB16A6" w:rsidR="002D6980" w:rsidRPr="00657820" w:rsidRDefault="002D6980" w:rsidP="002D6980">
            <w:pPr>
              <w:tabs>
                <w:tab w:val="left" w:pos="127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1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D84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189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C8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EBD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28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CF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138" w14:textId="4BE87DA3" w:rsidR="00947D61" w:rsidRPr="00657820" w:rsidRDefault="00D84EAD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7BE0FEB0" w14:textId="023A7776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F93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0DCA67C6" w14:textId="4DB029A1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CCF" w14:textId="77777777" w:rsidR="00FA021A" w:rsidRPr="00657820" w:rsidRDefault="00FA021A" w:rsidP="00FA02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0197A6E5" w14:textId="66AB7D3F" w:rsidR="00947D61" w:rsidRPr="00657820" w:rsidRDefault="00FA021A" w:rsidP="00FA02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</w:tbl>
    <w:p w14:paraId="30DCB2D0" w14:textId="08BF1CF0" w:rsidR="00B856F2" w:rsidRPr="00657820" w:rsidRDefault="00B856F2" w:rsidP="00A33DBE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360" w:right="-43" w:hanging="360"/>
        <w:jc w:val="thaiDistribute"/>
        <w:rPr>
          <w:rFonts w:asciiTheme="majorBidi" w:hAnsiTheme="majorBidi" w:cstheme="majorBidi"/>
          <w:sz w:val="28"/>
        </w:rPr>
        <w:sectPr w:rsidR="00B856F2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0" w:gutter="0"/>
          <w:cols w:space="720"/>
          <w:docGrid w:linePitch="326"/>
        </w:sect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47C332EA" w14:textId="7CAF27F2" w:rsidR="00E66F90" w:rsidRPr="000559B2" w:rsidRDefault="00E66F90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559B2">
        <w:rPr>
          <w:rFonts w:asciiTheme="majorBidi" w:hAnsiTheme="majorBidi" w:cstheme="majorBidi"/>
          <w:b/>
          <w:bCs/>
          <w:sz w:val="28"/>
          <w:cs/>
        </w:rPr>
        <w:t>กำไร (ขาดทุน) ต่อหุ้</w:t>
      </w:r>
      <w:r w:rsidR="00C82D5C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8E45BF">
        <w:rPr>
          <w:rFonts w:asciiTheme="majorBidi" w:hAnsiTheme="majorBidi" w:cstheme="majorBidi" w:hint="cs"/>
          <w:b/>
          <w:bCs/>
          <w:sz w:val="28"/>
          <w:cs/>
        </w:rPr>
        <w:t>ขั้นพื้นฐาน</w:t>
      </w:r>
    </w:p>
    <w:p w14:paraId="7E77F3C9" w14:textId="0488ADEA" w:rsidR="00812708" w:rsidRPr="000559B2" w:rsidRDefault="00812708" w:rsidP="00812708">
      <w:pPr>
        <w:spacing w:before="120" w:after="120"/>
        <w:ind w:left="360" w:firstLine="9"/>
        <w:jc w:val="thaiDistribute"/>
        <w:rPr>
          <w:rFonts w:asciiTheme="majorBidi" w:hAnsiTheme="majorBidi" w:cstheme="majorBidi"/>
          <w:sz w:val="28"/>
        </w:rPr>
      </w:pPr>
      <w:r w:rsidRPr="000559B2">
        <w:rPr>
          <w:rFonts w:asciiTheme="majorBidi" w:hAnsiTheme="majorBidi" w:cstheme="majorBidi"/>
          <w:sz w:val="28"/>
          <w:cs/>
        </w:rPr>
        <w:t>กำไร (ขาดทุน) ต่อหุ้นขั้นพื้นฐานคำนวณโดยหารกำไร (ขาดทุน) สำหรับ</w:t>
      </w:r>
      <w:r w:rsidR="00DE36EF">
        <w:rPr>
          <w:rFonts w:asciiTheme="majorBidi" w:hAnsiTheme="majorBidi" w:cstheme="majorBidi" w:hint="cs"/>
          <w:sz w:val="28"/>
          <w:cs/>
        </w:rPr>
        <w:t>ปี</w:t>
      </w:r>
      <w:r w:rsidRPr="000559B2">
        <w:rPr>
          <w:rFonts w:asciiTheme="majorBidi" w:hAnsiTheme="majorBidi" w:cstheme="majorBidi"/>
          <w:sz w:val="28"/>
          <w:cs/>
        </w:rPr>
        <w:t>ที่เป็นของผู้ถือหุ้นของบริษัท</w:t>
      </w:r>
      <w:r w:rsidRPr="000559B2">
        <w:rPr>
          <w:rFonts w:asciiTheme="majorBidi" w:hAnsiTheme="majorBidi" w:cstheme="majorBidi" w:hint="cs"/>
          <w:sz w:val="28"/>
          <w:cs/>
        </w:rPr>
        <w:t>ใหญ่</w:t>
      </w:r>
      <w:r w:rsidR="00412E5D">
        <w:rPr>
          <w:rFonts w:asciiTheme="majorBidi" w:hAnsiTheme="majorBidi" w:cstheme="majorBidi" w:hint="cs"/>
          <w:sz w:val="28"/>
          <w:cs/>
        </w:rPr>
        <w:t xml:space="preserve">                </w:t>
      </w:r>
      <w:r w:rsidRPr="000559B2">
        <w:rPr>
          <w:rFonts w:asciiTheme="majorBidi" w:hAnsiTheme="majorBidi" w:cstheme="majorBidi"/>
          <w:sz w:val="28"/>
          <w:cs/>
        </w:rPr>
        <w:t>(ไม่รวมกำไร</w:t>
      </w:r>
      <w:r w:rsidRPr="000559B2">
        <w:rPr>
          <w:rFonts w:asciiTheme="majorBidi" w:hAnsiTheme="majorBidi" w:cstheme="majorBidi" w:hint="cs"/>
          <w:sz w:val="28"/>
          <w:cs/>
        </w:rPr>
        <w:t xml:space="preserve"> </w:t>
      </w:r>
      <w:r w:rsidRPr="000559B2">
        <w:rPr>
          <w:rFonts w:asciiTheme="majorBidi" w:hAnsiTheme="majorBidi" w:cstheme="majorBidi"/>
          <w:sz w:val="28"/>
        </w:rPr>
        <w:t>(</w:t>
      </w:r>
      <w:r w:rsidRPr="000559B2">
        <w:rPr>
          <w:rFonts w:asciiTheme="majorBidi" w:hAnsiTheme="majorBidi" w:cstheme="majorBidi"/>
          <w:sz w:val="28"/>
          <w:cs/>
        </w:rPr>
        <w:t>ขาดทุน</w:t>
      </w:r>
      <w:r w:rsidRPr="000559B2">
        <w:rPr>
          <w:rFonts w:asciiTheme="majorBidi" w:hAnsiTheme="majorBidi" w:cstheme="majorBidi"/>
          <w:sz w:val="28"/>
        </w:rPr>
        <w:t xml:space="preserve">) </w:t>
      </w:r>
      <w:r w:rsidRPr="000559B2">
        <w:rPr>
          <w:rFonts w:asciiTheme="majorBidi" w:hAnsiTheme="majorBidi" w:cstheme="majorBidi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5A2E59">
        <w:rPr>
          <w:rFonts w:asciiTheme="majorBidi" w:hAnsiTheme="majorBidi" w:cstheme="majorBidi" w:hint="cs"/>
          <w:sz w:val="28"/>
          <w:cs/>
        </w:rPr>
        <w:t>ปี</w:t>
      </w:r>
    </w:p>
    <w:p w14:paraId="5AD06E03" w14:textId="77777777" w:rsidR="00812708" w:rsidRPr="000559B2" w:rsidRDefault="00812708" w:rsidP="00812708">
      <w:pPr>
        <w:spacing w:before="120" w:after="120"/>
        <w:ind w:left="369"/>
        <w:jc w:val="thaiDistribute"/>
        <w:rPr>
          <w:rFonts w:asciiTheme="majorBidi" w:hAnsiTheme="majorBidi" w:cstheme="majorBidi"/>
          <w:sz w:val="28"/>
        </w:rPr>
      </w:pPr>
      <w:r w:rsidRPr="000559B2">
        <w:rPr>
          <w:rFonts w:asciiTheme="majorBidi" w:hAnsiTheme="majorBidi" w:cstheme="majorBidi" w:hint="cs"/>
          <w:sz w:val="28"/>
          <w:cs/>
        </w:rPr>
        <w:t>บริษัทไม่มีการออกหุ้นสามัญเทียบเท่ากับปรับลดในระหว่างรอบระยะเวลาที่นำเสนอรายงาน</w:t>
      </w:r>
      <w:r w:rsidRPr="000559B2">
        <w:rPr>
          <w:rFonts w:asciiTheme="majorBidi" w:hAnsiTheme="majorBidi" w:cstheme="majorBidi"/>
          <w:sz w:val="28"/>
          <w:cs/>
        </w:rPr>
        <w:t xml:space="preserve"> </w:t>
      </w:r>
      <w:r w:rsidRPr="000559B2">
        <w:rPr>
          <w:rFonts w:asciiTheme="majorBidi" w:hAnsiTheme="majorBidi" w:cstheme="majorBidi" w:hint="cs"/>
          <w:sz w:val="28"/>
          <w:cs/>
        </w:rPr>
        <w:t xml:space="preserve">ดังนั้นจึงไม่ส่งผลต่อการคำนวณกำไร </w:t>
      </w:r>
      <w:r w:rsidRPr="000559B2">
        <w:rPr>
          <w:rFonts w:asciiTheme="majorBidi" w:hAnsiTheme="majorBidi" w:cstheme="majorBidi"/>
          <w:sz w:val="28"/>
        </w:rPr>
        <w:t>(</w:t>
      </w:r>
      <w:r w:rsidRPr="000559B2">
        <w:rPr>
          <w:rFonts w:asciiTheme="majorBidi" w:hAnsiTheme="majorBidi" w:cstheme="majorBidi" w:hint="cs"/>
          <w:sz w:val="28"/>
          <w:cs/>
        </w:rPr>
        <w:t>ขาดทุน</w:t>
      </w:r>
      <w:r w:rsidRPr="000559B2">
        <w:rPr>
          <w:rFonts w:asciiTheme="majorBidi" w:hAnsiTheme="majorBidi" w:cstheme="majorBidi"/>
          <w:sz w:val="28"/>
          <w:cs/>
        </w:rPr>
        <w:t xml:space="preserve">) </w:t>
      </w:r>
      <w:r w:rsidRPr="000559B2">
        <w:rPr>
          <w:rFonts w:asciiTheme="majorBidi" w:hAnsiTheme="majorBidi" w:cstheme="majorBidi" w:hint="cs"/>
          <w:sz w:val="28"/>
          <w:cs/>
        </w:rPr>
        <w:t>ต่อหุ้นปรับลด</w:t>
      </w:r>
    </w:p>
    <w:p w14:paraId="2E4E4617" w14:textId="1E7E9838" w:rsidR="00DE6994" w:rsidRPr="000559B2" w:rsidRDefault="00170638" w:rsidP="00170638">
      <w:pPr>
        <w:tabs>
          <w:tab w:val="left" w:pos="360"/>
        </w:tabs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0559B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156E3" w:rsidRPr="000559B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0559B2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67280" w:rsidRPr="00967280">
        <w:rPr>
          <w:rFonts w:asciiTheme="majorBidi" w:hAnsiTheme="majorBidi" w:cstheme="majorBidi" w:hint="cs"/>
          <w:color w:val="000000"/>
          <w:spacing w:val="-2"/>
          <w:sz w:val="28"/>
          <w:cs/>
        </w:rPr>
        <w:t>กำไร (</w:t>
      </w:r>
      <w:r w:rsidR="006C6638" w:rsidRPr="00967280">
        <w:rPr>
          <w:rFonts w:asciiTheme="majorBidi" w:hAnsiTheme="majorBidi" w:cstheme="majorBidi"/>
          <w:sz w:val="28"/>
          <w:cs/>
        </w:rPr>
        <w:t>ขาดทุน</w:t>
      </w:r>
      <w:r w:rsidR="00967280" w:rsidRPr="00967280">
        <w:rPr>
          <w:rFonts w:asciiTheme="majorBidi" w:hAnsiTheme="majorBidi" w:cstheme="majorBidi" w:hint="cs"/>
          <w:sz w:val="28"/>
          <w:cs/>
        </w:rPr>
        <w:t xml:space="preserve">) </w:t>
      </w:r>
      <w:r w:rsidR="006C6638" w:rsidRPr="00967280">
        <w:rPr>
          <w:rFonts w:asciiTheme="majorBidi" w:hAnsiTheme="majorBidi" w:cstheme="majorBidi"/>
          <w:color w:val="000000"/>
          <w:sz w:val="28"/>
          <w:cs/>
        </w:rPr>
        <w:t>ต่อหุ้นขั้นพื้นฐาน</w:t>
      </w:r>
      <w:r w:rsidR="006C6638" w:rsidRPr="000559B2">
        <w:rPr>
          <w:rFonts w:asciiTheme="majorBidi" w:hAnsiTheme="majorBidi" w:cstheme="majorBidi"/>
          <w:color w:val="000000"/>
          <w:sz w:val="28"/>
          <w:cs/>
        </w:rPr>
        <w:t xml:space="preserve"> สำหรับปีสิ้นสุดวันที่ </w:t>
      </w:r>
      <w:r w:rsidR="00E63712" w:rsidRPr="000559B2">
        <w:rPr>
          <w:rFonts w:asciiTheme="majorBidi" w:hAnsiTheme="majorBidi" w:cstheme="majorBidi"/>
          <w:color w:val="000000"/>
          <w:sz w:val="28"/>
        </w:rPr>
        <w:t>31</w:t>
      </w:r>
      <w:r w:rsidR="00973B26" w:rsidRPr="000559B2">
        <w:rPr>
          <w:rFonts w:asciiTheme="majorBidi" w:hAnsiTheme="majorBidi" w:cstheme="majorBidi"/>
          <w:color w:val="000000"/>
          <w:sz w:val="28"/>
          <w:cs/>
        </w:rPr>
        <w:t xml:space="preserve"> ธันวาคม ดังนี้</w:t>
      </w:r>
    </w:p>
    <w:tbl>
      <w:tblPr>
        <w:tblW w:w="8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76"/>
        <w:gridCol w:w="1134"/>
        <w:gridCol w:w="1134"/>
        <w:gridCol w:w="1219"/>
      </w:tblGrid>
      <w:tr w:rsidR="00960ED4" w:rsidRPr="000559B2" w14:paraId="1392BB82" w14:textId="77777777" w:rsidTr="007C2DB9">
        <w:trPr>
          <w:trHeight w:val="324"/>
        </w:trPr>
        <w:tc>
          <w:tcPr>
            <w:tcW w:w="4050" w:type="dxa"/>
          </w:tcPr>
          <w:p w14:paraId="372F27B5" w14:textId="77777777" w:rsidR="00960ED4" w:rsidRPr="000559B2" w:rsidRDefault="00960ED4" w:rsidP="00506CF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1EEA9BB" w14:textId="20D041AB" w:rsidR="00960ED4" w:rsidRPr="000559B2" w:rsidRDefault="00973B26" w:rsidP="007C2DB9">
            <w:pPr>
              <w:pBdr>
                <w:bottom w:val="single" w:sz="4" w:space="1" w:color="auto"/>
              </w:pBdr>
              <w:spacing w:line="192" w:lineRule="auto"/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53" w:type="dxa"/>
            <w:gridSpan w:val="2"/>
            <w:vAlign w:val="bottom"/>
          </w:tcPr>
          <w:p w14:paraId="77F1D559" w14:textId="32379CA1" w:rsidR="00960ED4" w:rsidRPr="000559B2" w:rsidRDefault="00EF433C" w:rsidP="007C2DB9">
            <w:pPr>
              <w:pBdr>
                <w:bottom w:val="single" w:sz="4" w:space="1" w:color="auto"/>
              </w:pBdr>
              <w:spacing w:line="192" w:lineRule="auto"/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30EC6" w:rsidRPr="000559B2" w14:paraId="409E171B" w14:textId="77777777" w:rsidTr="009524FB">
        <w:tc>
          <w:tcPr>
            <w:tcW w:w="4050" w:type="dxa"/>
            <w:vAlign w:val="bottom"/>
          </w:tcPr>
          <w:p w14:paraId="7F302D95" w14:textId="77777777" w:rsidR="00330EC6" w:rsidRPr="000559B2" w:rsidRDefault="00330EC6" w:rsidP="00330EC6">
            <w:pPr>
              <w:ind w:right="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</w:tcPr>
          <w:p w14:paraId="7651B8A4" w14:textId="104F73C5" w:rsidR="00330EC6" w:rsidRPr="000559B2" w:rsidRDefault="00330EC6" w:rsidP="00330EC6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134" w:type="dxa"/>
          </w:tcPr>
          <w:p w14:paraId="3825742C" w14:textId="5ADCEBD0" w:rsidR="00330EC6" w:rsidRPr="000559B2" w:rsidRDefault="00330EC6" w:rsidP="00330EC6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134" w:type="dxa"/>
          </w:tcPr>
          <w:p w14:paraId="0FE69AEC" w14:textId="57C3AEE0" w:rsidR="00330EC6" w:rsidRPr="000559B2" w:rsidRDefault="00330EC6" w:rsidP="00330EC6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19" w:type="dxa"/>
          </w:tcPr>
          <w:p w14:paraId="1CD20888" w14:textId="4B6CECCE" w:rsidR="00330EC6" w:rsidRPr="000559B2" w:rsidRDefault="00330EC6" w:rsidP="00330EC6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330EC6" w:rsidRPr="000559B2" w14:paraId="2A5E151C" w14:textId="77777777" w:rsidTr="00506CF3">
        <w:tc>
          <w:tcPr>
            <w:tcW w:w="4050" w:type="dxa"/>
          </w:tcPr>
          <w:p w14:paraId="4CFF3211" w14:textId="3893FF7B" w:rsidR="00330EC6" w:rsidRPr="000559B2" w:rsidRDefault="00330EC6" w:rsidP="00330E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ส่วนแบ่งขาดทุนสำหรับปี</w:t>
            </w:r>
          </w:p>
          <w:p w14:paraId="1075BA0E" w14:textId="6465B088" w:rsidR="00330EC6" w:rsidRPr="000559B2" w:rsidRDefault="00330EC6" w:rsidP="00330E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F62FC" w14:textId="01B4619D" w:rsidR="00330EC6" w:rsidRPr="000559B2" w:rsidRDefault="003F5E5F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(161,</w:t>
            </w:r>
            <w:r w:rsidR="00856607">
              <w:rPr>
                <w:rFonts w:asciiTheme="majorBidi" w:hAnsiTheme="majorBidi" w:cstheme="majorBidi"/>
                <w:color w:val="000000"/>
                <w:sz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5245B" w14:textId="49EB0828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(179,792)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0837C" w14:textId="069897D8" w:rsidR="00330EC6" w:rsidRPr="000559B2" w:rsidRDefault="005E015C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(16,198)</w:t>
            </w:r>
          </w:p>
        </w:tc>
        <w:tc>
          <w:tcPr>
            <w:tcW w:w="1219" w:type="dxa"/>
            <w:vAlign w:val="bottom"/>
          </w:tcPr>
          <w:p w14:paraId="18811061" w14:textId="2D172E29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(22,340)</w:t>
            </w:r>
          </w:p>
        </w:tc>
      </w:tr>
      <w:tr w:rsidR="00330EC6" w:rsidRPr="000559B2" w14:paraId="1A6B2D8B" w14:textId="77777777" w:rsidTr="00506CF3">
        <w:tc>
          <w:tcPr>
            <w:tcW w:w="4050" w:type="dxa"/>
          </w:tcPr>
          <w:p w14:paraId="141651EF" w14:textId="499A0270" w:rsidR="00330EC6" w:rsidRPr="000559B2" w:rsidRDefault="00330EC6" w:rsidP="00330E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1F68C" w14:textId="77777777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C1F97" w14:textId="77777777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04CFAD" w14:textId="77777777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9" w:type="dxa"/>
            <w:vAlign w:val="bottom"/>
          </w:tcPr>
          <w:p w14:paraId="54A0084C" w14:textId="77777777" w:rsidR="00330EC6" w:rsidRPr="000559B2" w:rsidRDefault="00330EC6" w:rsidP="00330EC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EC6" w:rsidRPr="000559B2" w14:paraId="53F979F7" w14:textId="77777777" w:rsidTr="00506CF3">
        <w:tc>
          <w:tcPr>
            <w:tcW w:w="4050" w:type="dxa"/>
          </w:tcPr>
          <w:p w14:paraId="6190302C" w14:textId="05A9E305" w:rsidR="00330EC6" w:rsidRPr="000559B2" w:rsidRDefault="00330EC6" w:rsidP="00330E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 (พันหุ้น)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4F7C6" w14:textId="55D07C11" w:rsidR="00330EC6" w:rsidRPr="000559B2" w:rsidRDefault="00B117D3" w:rsidP="00330EC6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2676F" w14:textId="44DEFDE3" w:rsidR="00330EC6" w:rsidRPr="000559B2" w:rsidRDefault="00330EC6" w:rsidP="00330EC6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6D495" w14:textId="7244F9F8" w:rsidR="00330EC6" w:rsidRPr="000559B2" w:rsidRDefault="00B117D3" w:rsidP="00330EC6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  <w:tc>
          <w:tcPr>
            <w:tcW w:w="1219" w:type="dxa"/>
            <w:vAlign w:val="bottom"/>
          </w:tcPr>
          <w:p w14:paraId="33C62801" w14:textId="16F278BC" w:rsidR="00330EC6" w:rsidRPr="000559B2" w:rsidRDefault="00330EC6" w:rsidP="00330EC6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</w:tr>
      <w:tr w:rsidR="00330EC6" w:rsidRPr="00657820" w14:paraId="7778F7F9" w14:textId="77777777" w:rsidTr="00506CF3">
        <w:trPr>
          <w:trHeight w:val="340"/>
        </w:trPr>
        <w:tc>
          <w:tcPr>
            <w:tcW w:w="4050" w:type="dxa"/>
            <w:vAlign w:val="bottom"/>
          </w:tcPr>
          <w:p w14:paraId="24C8DD23" w14:textId="007E9E5F" w:rsidR="00330EC6" w:rsidRPr="000559B2" w:rsidRDefault="00330EC6" w:rsidP="00330E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6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559B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D84A7A" w14:textId="5FEDAF03" w:rsidR="00330EC6" w:rsidRPr="000559B2" w:rsidRDefault="003F5E5F" w:rsidP="00330EC6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(0.031)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ADFE17" w14:textId="698BAF01" w:rsidR="00330EC6" w:rsidRPr="000559B2" w:rsidRDefault="00330EC6" w:rsidP="00330EC6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(0.035)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9950B" w14:textId="2296192E" w:rsidR="00330EC6" w:rsidRPr="000559B2" w:rsidRDefault="003F5E5F" w:rsidP="00330EC6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(0.003)</w:t>
            </w:r>
          </w:p>
        </w:tc>
        <w:tc>
          <w:tcPr>
            <w:tcW w:w="1219" w:type="dxa"/>
            <w:vAlign w:val="bottom"/>
          </w:tcPr>
          <w:p w14:paraId="66D794EB" w14:textId="18803F54" w:rsidR="00330EC6" w:rsidRPr="008552E1" w:rsidRDefault="00330EC6" w:rsidP="00330EC6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559B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(0.004)</w:t>
            </w:r>
          </w:p>
        </w:tc>
      </w:tr>
    </w:tbl>
    <w:p w14:paraId="0F66B76F" w14:textId="57C98CF9" w:rsidR="00D5121C" w:rsidRPr="00657820" w:rsidRDefault="009B2480" w:rsidP="001156E3">
      <w:pPr>
        <w:pStyle w:val="ListParagraph"/>
        <w:numPr>
          <w:ilvl w:val="0"/>
          <w:numId w:val="25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 xml:space="preserve">ข้อมูลทางการเงินจำแนกตามส่วนงานและการจำแนกรายได้ </w:t>
      </w:r>
    </w:p>
    <w:p w14:paraId="7297D67E" w14:textId="4730ED43" w:rsidR="00D5121C" w:rsidRPr="00657820" w:rsidRDefault="009B2480" w:rsidP="00383D9B">
      <w:pPr>
        <w:spacing w:before="120"/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</w:t>
      </w:r>
      <w:r w:rsidR="0087588E" w:rsidRPr="00657820">
        <w:rPr>
          <w:rFonts w:asciiTheme="majorBidi" w:hAnsiTheme="majorBidi" w:cstheme="majorBidi"/>
          <w:sz w:val="28"/>
          <w:cs/>
        </w:rPr>
        <w:t>ปี</w:t>
      </w:r>
      <w:r w:rsidRPr="0065782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657820">
        <w:rPr>
          <w:rFonts w:asciiTheme="majorBidi" w:hAnsiTheme="majorBidi" w:cstheme="majorBidi"/>
          <w:sz w:val="28"/>
        </w:rPr>
        <w:t>3</w:t>
      </w:r>
      <w:r w:rsidR="00391ED3"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0C7872"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383D9B" w:rsidRPr="00657820">
        <w:rPr>
          <w:rFonts w:asciiTheme="majorBidi" w:hAnsiTheme="majorBidi" w:cstheme="majorBidi"/>
          <w:sz w:val="28"/>
        </w:rPr>
        <w:t>256</w:t>
      </w:r>
      <w:r w:rsidR="002E1189">
        <w:rPr>
          <w:rFonts w:asciiTheme="majorBidi" w:hAnsiTheme="majorBidi" w:cstheme="majorBidi"/>
          <w:sz w:val="28"/>
        </w:rPr>
        <w:t>7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657820">
        <w:rPr>
          <w:rFonts w:asciiTheme="majorBidi" w:eastAsia="Times New Roman" w:hAnsiTheme="majorBidi" w:cstheme="majorBidi"/>
          <w:sz w:val="28"/>
        </w:rPr>
        <w:t>256</w:t>
      </w:r>
      <w:r w:rsidR="002E1189">
        <w:rPr>
          <w:rFonts w:asciiTheme="majorBidi" w:eastAsia="Times New Roman" w:hAnsiTheme="majorBidi" w:cstheme="majorBidi"/>
          <w:sz w:val="28"/>
        </w:rPr>
        <w:t>6</w:t>
      </w:r>
      <w:r w:rsidRPr="00657820">
        <w:rPr>
          <w:rFonts w:asciiTheme="majorBidi" w:eastAsia="Times New Roman" w:hAnsiTheme="majorBidi" w:cstheme="majorBidi"/>
          <w:sz w:val="28"/>
        </w:rPr>
        <w:t xml:space="preserve"> 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E3037F" w:rsidRPr="00657820">
        <w:rPr>
          <w:rFonts w:asciiTheme="majorBidi" w:eastAsia="Times New Roman" w:hAnsiTheme="majorBidi" w:cstheme="majorBidi"/>
          <w:sz w:val="28"/>
        </w:rPr>
        <w:t>3</w:t>
      </w:r>
      <w:r w:rsidRPr="00657820">
        <w:rPr>
          <w:rFonts w:asciiTheme="majorBidi" w:eastAsia="Times New Roman" w:hAnsiTheme="majorBidi" w:cstheme="majorBidi"/>
          <w:sz w:val="28"/>
        </w:rPr>
        <w:t xml:space="preserve"> 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ได้แก่ </w:t>
      </w:r>
    </w:p>
    <w:p w14:paraId="3261A9D5" w14:textId="77777777" w:rsidR="006A44FA" w:rsidRPr="00BD576A" w:rsidRDefault="009B248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z w:val="28"/>
        </w:rPr>
      </w:pPr>
      <w:r w:rsidRPr="00BD576A">
        <w:rPr>
          <w:rFonts w:asciiTheme="majorBidi" w:eastAsia="Times New Roman" w:hAnsiTheme="majorBidi" w:cstheme="majorBidi"/>
          <w:sz w:val="28"/>
          <w:cs/>
        </w:rPr>
        <w:t>ธุรกิจ</w:t>
      </w:r>
      <w:r w:rsidR="00615ACA" w:rsidRPr="00BD576A">
        <w:rPr>
          <w:rFonts w:asciiTheme="majorBidi" w:eastAsia="Times New Roman" w:hAnsiTheme="majorBidi" w:cstheme="majorBidi"/>
          <w:sz w:val="28"/>
          <w:cs/>
        </w:rPr>
        <w:t>สถานีจำหน่ายแก๊สและน้ำมัน</w:t>
      </w:r>
    </w:p>
    <w:p w14:paraId="5DE906C1" w14:textId="75C2F1CB" w:rsidR="00D5121C" w:rsidRPr="00D33233" w:rsidRDefault="009B2480" w:rsidP="00AC2601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z w:val="28"/>
        </w:rPr>
      </w:pPr>
      <w:r w:rsidRPr="00D33233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  <w:r w:rsidR="006A44FA" w:rsidRPr="00D33233">
        <w:rPr>
          <w:rFonts w:asciiTheme="majorBidi" w:eastAsia="Times New Roman" w:hAnsiTheme="majorBidi" w:cstheme="majorBidi"/>
          <w:sz w:val="28"/>
          <w:cs/>
        </w:rPr>
        <w:t>ทดแทน</w:t>
      </w:r>
    </w:p>
    <w:p w14:paraId="4FB50509" w14:textId="5953A088" w:rsidR="00D5121C" w:rsidRPr="00657820" w:rsidRDefault="009B2480" w:rsidP="006045D3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657820">
        <w:rPr>
          <w:rFonts w:asciiTheme="majorBidi" w:eastAsia="Times New Roman" w:hAnsiTheme="majorBidi" w:cstheme="majorBidi"/>
          <w:spacing w:val="-6"/>
          <w:sz w:val="28"/>
          <w:cs/>
        </w:rPr>
        <w:t>ธุรกิจ</w:t>
      </w:r>
      <w:r w:rsidR="00546C7D" w:rsidRPr="00657820">
        <w:rPr>
          <w:rFonts w:asciiTheme="majorBidi" w:eastAsia="Times New Roman" w:hAnsiTheme="majorBidi" w:cstheme="majorBidi"/>
          <w:sz w:val="28"/>
          <w:cs/>
        </w:rPr>
        <w:t>สาธารณูปโภค</w:t>
      </w:r>
    </w:p>
    <w:p w14:paraId="6E8F0BD3" w14:textId="77777777" w:rsidR="00D5121C" w:rsidRPr="00657820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ส่วนงานภูมิศาสตร์</w:t>
      </w:r>
    </w:p>
    <w:p w14:paraId="00C58A87" w14:textId="77777777" w:rsidR="00D5121C" w:rsidRPr="001A08B8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1A08B8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หรือสินทรัพย์ในต่างประเทศที่มีสาระสำคัญ</w:t>
      </w:r>
      <w:r w:rsidRPr="001A08B8">
        <w:rPr>
          <w:rFonts w:asciiTheme="majorBidi" w:eastAsia="Times New Roman" w:hAnsiTheme="majorBidi" w:cstheme="majorBidi"/>
          <w:sz w:val="28"/>
        </w:rPr>
        <w:t xml:space="preserve"> </w:t>
      </w:r>
    </w:p>
    <w:p w14:paraId="35600DAC" w14:textId="77777777" w:rsidR="00D5121C" w:rsidRPr="00657820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ลูกค้ารายใหญ่</w:t>
      </w:r>
    </w:p>
    <w:p w14:paraId="383B09F5" w14:textId="113D4DEF" w:rsidR="00D5121C" w:rsidRPr="00657820" w:rsidRDefault="009B2480" w:rsidP="00602689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</w:t>
      </w:r>
      <w:r w:rsidR="0087588E" w:rsidRPr="00657820">
        <w:rPr>
          <w:rFonts w:asciiTheme="majorBidi" w:hAnsiTheme="majorBidi" w:cstheme="majorBidi"/>
          <w:sz w:val="28"/>
          <w:cs/>
        </w:rPr>
        <w:t>ปี</w:t>
      </w:r>
      <w:r w:rsidRPr="0065782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0C7872" w:rsidRPr="00657820">
        <w:rPr>
          <w:rFonts w:asciiTheme="majorBidi" w:hAnsiTheme="majorBidi" w:cstheme="majorBidi"/>
          <w:sz w:val="28"/>
        </w:rPr>
        <w:t>31</w:t>
      </w:r>
      <w:r w:rsidR="000C7872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0C7872" w:rsidRPr="00657820">
        <w:rPr>
          <w:rFonts w:asciiTheme="majorBidi" w:hAnsiTheme="majorBidi" w:cstheme="majorBidi"/>
          <w:sz w:val="28"/>
        </w:rPr>
        <w:t>256</w:t>
      </w:r>
      <w:r w:rsidR="00F04397">
        <w:rPr>
          <w:rFonts w:asciiTheme="majorBidi" w:hAnsiTheme="majorBidi" w:cstheme="majorBidi"/>
          <w:sz w:val="28"/>
        </w:rPr>
        <w:t>7</w:t>
      </w:r>
      <w:r w:rsidR="00C123A3" w:rsidRPr="00657820">
        <w:rPr>
          <w:rFonts w:asciiTheme="majorBidi" w:hAnsiTheme="majorBidi" w:cstheme="majorBidi"/>
          <w:sz w:val="28"/>
          <w:cs/>
        </w:rPr>
        <w:t xml:space="preserve"> กลุ่มบริษัทมีรายได้จากลูกค้ารายใหญ่จำนวน </w:t>
      </w:r>
      <w:r w:rsidR="00AA7C7A">
        <w:rPr>
          <w:rFonts w:asciiTheme="majorBidi" w:hAnsiTheme="majorBidi" w:cstheme="majorBidi"/>
          <w:sz w:val="28"/>
        </w:rPr>
        <w:t>2</w:t>
      </w:r>
      <w:r w:rsidR="00C123A3" w:rsidRPr="00657820">
        <w:rPr>
          <w:rFonts w:asciiTheme="majorBidi" w:hAnsiTheme="majorBidi" w:cstheme="majorBidi"/>
          <w:sz w:val="28"/>
          <w:cs/>
        </w:rPr>
        <w:t xml:space="preserve"> ราย เป็นจำนวนเงินรวม </w:t>
      </w:r>
      <w:r w:rsidR="00C123A3" w:rsidRPr="00657820">
        <w:rPr>
          <w:rFonts w:asciiTheme="majorBidi" w:hAnsiTheme="majorBidi" w:cstheme="majorBidi"/>
          <w:sz w:val="28"/>
        </w:rPr>
        <w:t xml:space="preserve">     </w:t>
      </w:r>
      <w:r w:rsidR="00AA7C7A">
        <w:rPr>
          <w:rFonts w:asciiTheme="majorBidi" w:hAnsiTheme="majorBidi" w:cstheme="majorBidi"/>
          <w:spacing w:val="6"/>
          <w:sz w:val="28"/>
        </w:rPr>
        <w:t>74</w:t>
      </w:r>
      <w:r w:rsidR="00C123A3" w:rsidRPr="007574CF">
        <w:rPr>
          <w:rFonts w:asciiTheme="majorBidi" w:hAnsiTheme="majorBidi" w:cstheme="majorBidi"/>
          <w:spacing w:val="6"/>
          <w:sz w:val="28"/>
          <w:cs/>
        </w:rPr>
        <w:t xml:space="preserve"> ล้านบาท ซึ่งคิดเป็นร้อยละ </w:t>
      </w:r>
      <w:r w:rsidR="00847159">
        <w:rPr>
          <w:rFonts w:asciiTheme="majorBidi" w:hAnsiTheme="majorBidi" w:cstheme="majorBidi"/>
          <w:spacing w:val="6"/>
          <w:sz w:val="28"/>
        </w:rPr>
        <w:t>55</w:t>
      </w:r>
      <w:r w:rsidR="00C123A3" w:rsidRPr="007574CF">
        <w:rPr>
          <w:rFonts w:asciiTheme="majorBidi" w:hAnsiTheme="majorBidi" w:cstheme="majorBidi"/>
          <w:spacing w:val="6"/>
          <w:sz w:val="28"/>
          <w:cs/>
        </w:rPr>
        <w:t xml:space="preserve"> ของรายได้จากการให้บริการของกลุ่มบริษัท </w:t>
      </w:r>
      <w:r w:rsidR="00C205FB" w:rsidRPr="007574CF">
        <w:rPr>
          <w:rFonts w:asciiTheme="majorBidi" w:hAnsiTheme="majorBidi" w:cstheme="majorBidi"/>
          <w:spacing w:val="6"/>
          <w:sz w:val="28"/>
          <w:cs/>
        </w:rPr>
        <w:t>(</w:t>
      </w:r>
      <w:r w:rsidR="00C205FB" w:rsidRPr="007574CF">
        <w:rPr>
          <w:rFonts w:asciiTheme="majorBidi" w:hAnsiTheme="majorBidi" w:cstheme="majorBidi"/>
          <w:spacing w:val="6"/>
          <w:sz w:val="28"/>
        </w:rPr>
        <w:t>256</w:t>
      </w:r>
      <w:r w:rsidR="00883E6E">
        <w:rPr>
          <w:rFonts w:asciiTheme="majorBidi" w:hAnsiTheme="majorBidi" w:cstheme="majorBidi"/>
          <w:spacing w:val="6"/>
          <w:sz w:val="28"/>
        </w:rPr>
        <w:t>6</w:t>
      </w:r>
      <w:r w:rsidR="00C205FB" w:rsidRPr="007574CF">
        <w:rPr>
          <w:rFonts w:asciiTheme="majorBidi" w:hAnsiTheme="majorBidi" w:cstheme="majorBidi"/>
          <w:spacing w:val="6"/>
          <w:sz w:val="28"/>
        </w:rPr>
        <w:t xml:space="preserve">: </w:t>
      </w:r>
      <w:r w:rsidR="00C205FB" w:rsidRPr="007574CF">
        <w:rPr>
          <w:rFonts w:asciiTheme="majorBidi" w:hAnsiTheme="majorBidi" w:cstheme="majorBidi"/>
          <w:spacing w:val="6"/>
          <w:sz w:val="28"/>
          <w:cs/>
        </w:rPr>
        <w:t>กลุ่มบริษัทมีรายได้จากลูกค้า</w:t>
      </w:r>
      <w:r w:rsidR="007574CF">
        <w:rPr>
          <w:rFonts w:asciiTheme="majorBidi" w:hAnsiTheme="majorBidi" w:cstheme="majorBidi"/>
          <w:sz w:val="28"/>
          <w:cs/>
        </w:rPr>
        <w:br/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รายใหญ่จำนวน </w:t>
      </w:r>
      <w:r w:rsidR="000F0B52">
        <w:rPr>
          <w:rFonts w:asciiTheme="majorBidi" w:eastAsia="Times New Roman" w:hAnsiTheme="majorBidi" w:cstheme="majorBidi"/>
          <w:sz w:val="28"/>
        </w:rPr>
        <w:t>2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ราย เป็นจำนวนเงินรวม </w:t>
      </w:r>
      <w:r w:rsidR="000F0B52">
        <w:rPr>
          <w:rFonts w:asciiTheme="majorBidi" w:eastAsia="Times New Roman" w:hAnsiTheme="majorBidi" w:cstheme="majorBidi"/>
          <w:sz w:val="28"/>
        </w:rPr>
        <w:t>91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ล้านบาท ซึ่งคิดเป็นร้อยละ </w:t>
      </w:r>
      <w:r w:rsidR="000F0B52">
        <w:rPr>
          <w:rFonts w:asciiTheme="majorBidi" w:eastAsia="Times New Roman" w:hAnsiTheme="majorBidi" w:cstheme="majorBidi"/>
          <w:sz w:val="28"/>
        </w:rPr>
        <w:t>63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ของรายได้จากการให้บริการของกลุ่มบริษัท)</w:t>
      </w:r>
    </w:p>
    <w:p w14:paraId="4BF9CAAE" w14:textId="77777777" w:rsidR="00D5121C" w:rsidRPr="00657820" w:rsidRDefault="00D5121C">
      <w:pPr>
        <w:rPr>
          <w:rFonts w:asciiTheme="majorBidi" w:hAnsiTheme="majorBidi" w:cstheme="majorBidi"/>
          <w:sz w:val="28"/>
        </w:rPr>
      </w:pPr>
    </w:p>
    <w:p w14:paraId="48E14469" w14:textId="77777777" w:rsidR="00D5121C" w:rsidRPr="00657820" w:rsidRDefault="00D5121C">
      <w:pPr>
        <w:jc w:val="right"/>
        <w:rPr>
          <w:rFonts w:asciiTheme="majorBidi" w:hAnsiTheme="majorBidi" w:cstheme="majorBidi"/>
          <w:sz w:val="28"/>
        </w:rPr>
      </w:pPr>
    </w:p>
    <w:p w14:paraId="050A49C3" w14:textId="77777777" w:rsidR="00D5121C" w:rsidRPr="00657820" w:rsidRDefault="00D5121C">
      <w:pPr>
        <w:rPr>
          <w:rFonts w:asciiTheme="majorBidi" w:hAnsiTheme="majorBidi" w:cstheme="majorBidi"/>
          <w:sz w:val="28"/>
        </w:rPr>
      </w:pPr>
    </w:p>
    <w:p w14:paraId="76BC7A9B" w14:textId="77777777" w:rsidR="00D5121C" w:rsidRPr="00657820" w:rsidRDefault="00D5121C">
      <w:pPr>
        <w:rPr>
          <w:rFonts w:asciiTheme="majorBidi" w:hAnsiTheme="majorBidi" w:cstheme="majorBidi"/>
          <w:sz w:val="28"/>
        </w:rPr>
        <w:sectPr w:rsidR="00D5121C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3616DB8B" w14:textId="058CF884" w:rsidR="00EA46C8" w:rsidRPr="00657820" w:rsidRDefault="009B2480" w:rsidP="00A81C5C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eastAsia="SimSun" w:hAnsiTheme="majorBidi" w:cstheme="majorBidi"/>
          <w:sz w:val="28"/>
          <w:cs/>
        </w:rPr>
        <w:t>ข้อมูลตามส่วนงานที่รายงานและการจำแนกรายได้</w:t>
      </w:r>
      <w:r w:rsidR="006F49BB" w:rsidRPr="0065782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="006F49BB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  <w:lang w:val="en-GB"/>
        </w:rPr>
        <w:t>31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="00C70FE4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  <w:lang w:val="en-GB"/>
        </w:rPr>
        <w:t>256</w:t>
      </w:r>
      <w:r w:rsidR="00091165">
        <w:rPr>
          <w:rFonts w:asciiTheme="majorBidi" w:hAnsiTheme="majorBidi" w:cstheme="majorBidi"/>
          <w:sz w:val="28"/>
        </w:rPr>
        <w:t>7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และ</w:t>
      </w:r>
      <w:r w:rsidR="00C70FE4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</w:rPr>
        <w:t>256</w:t>
      </w:r>
      <w:r w:rsidR="00091165">
        <w:rPr>
          <w:rFonts w:asciiTheme="majorBidi" w:hAnsiTheme="majorBidi" w:cstheme="majorBidi"/>
          <w:sz w:val="28"/>
        </w:rPr>
        <w:t>6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13820" w:type="dxa"/>
        <w:tblInd w:w="81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26"/>
        <w:gridCol w:w="1132"/>
        <w:gridCol w:w="88"/>
        <w:gridCol w:w="1072"/>
        <w:gridCol w:w="90"/>
        <w:gridCol w:w="1035"/>
        <w:gridCol w:w="90"/>
        <w:gridCol w:w="1026"/>
        <w:gridCol w:w="90"/>
        <w:gridCol w:w="1055"/>
        <w:gridCol w:w="90"/>
        <w:gridCol w:w="1062"/>
        <w:gridCol w:w="90"/>
        <w:gridCol w:w="1082"/>
        <w:gridCol w:w="95"/>
        <w:gridCol w:w="1097"/>
      </w:tblGrid>
      <w:tr w:rsidR="00A07FC3" w:rsidRPr="00CE40BC" w14:paraId="5D4D67CF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25F12DFA" w14:textId="77777777" w:rsidR="0018003A" w:rsidRPr="00CE40BC" w:rsidRDefault="0018003A" w:rsidP="0018003A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194" w:type="dxa"/>
            <w:gridSpan w:val="15"/>
          </w:tcPr>
          <w:p w14:paraId="307D986D" w14:textId="1C579186" w:rsidR="0018003A" w:rsidRPr="00CE40BC" w:rsidRDefault="0018003A" w:rsidP="0018003A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07FC3" w:rsidRPr="00CE40BC" w14:paraId="334D51F4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7D9464B6" w14:textId="77777777" w:rsidR="00EA46C8" w:rsidRPr="00CE40BC" w:rsidRDefault="00EA46C8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194" w:type="dxa"/>
            <w:gridSpan w:val="15"/>
          </w:tcPr>
          <w:p w14:paraId="40E88544" w14:textId="153C8D8D" w:rsidR="00EA46C8" w:rsidRPr="00CE40BC" w:rsidRDefault="007C2E6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งบกำไรขาดทุนเบ็ดเสร็จรวมสำหรับปีสิ้นสุดวันที่ 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7FC3" w:rsidRPr="00CE40BC" w14:paraId="222E2678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384DC5B9" w14:textId="77777777" w:rsidR="00A07FC3" w:rsidRPr="00CE40BC" w:rsidRDefault="00A07FC3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DB0A5" w14:textId="77777777" w:rsidR="00A07FC3" w:rsidRPr="00657820" w:rsidRDefault="00A07FC3" w:rsidP="00FD053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ธุรกิจสถานีจำหน่าย</w:t>
            </w:r>
          </w:p>
          <w:p w14:paraId="179D835D" w14:textId="7D5E6DC0" w:rsidR="00A07FC3" w:rsidRPr="00CE40BC" w:rsidRDefault="00A07FC3" w:rsidP="00FD053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แก๊สและน้ำมัน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0C548F3" w14:textId="77777777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C54A9" w14:textId="6F4F2CCA" w:rsidR="00A07FC3" w:rsidRPr="00CE40BC" w:rsidRDefault="00A07FC3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198D50C" w14:textId="77777777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CBE11" w14:textId="1177649C" w:rsidR="00A07FC3" w:rsidRPr="00CE40BC" w:rsidRDefault="00A07FC3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548DE2" w14:textId="77777777" w:rsidR="00A07FC3" w:rsidRPr="00CE40BC" w:rsidRDefault="00A07FC3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ECC0" w14:textId="070E440A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1165" w:rsidRPr="00CE40BC" w14:paraId="305256D9" w14:textId="77777777">
        <w:trPr>
          <w:trHeight w:val="132"/>
        </w:trPr>
        <w:tc>
          <w:tcPr>
            <w:tcW w:w="4626" w:type="dxa"/>
            <w:vAlign w:val="bottom"/>
          </w:tcPr>
          <w:p w14:paraId="5F867D38" w14:textId="77777777" w:rsidR="00091165" w:rsidRPr="00CE40BC" w:rsidRDefault="00091165" w:rsidP="0009116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57EACF4" w14:textId="31882531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7BDDDCA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39F25D5C" w14:textId="10165F4B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1F45722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5BF7C7C" w14:textId="6EE6AE10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E175F51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1B057BB" w14:textId="21218DEA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5226857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C0BB54" w14:textId="6BA61F79" w:rsidR="00091165" w:rsidRPr="00CE40BC" w:rsidRDefault="00091165" w:rsidP="0009116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ADF3F96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972E90" w14:textId="143B5A32" w:rsidR="00091165" w:rsidRPr="00CE40BC" w:rsidRDefault="00091165" w:rsidP="0009116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FE238AE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4A55A7B" w14:textId="6001C4BD" w:rsidR="00091165" w:rsidRPr="00CE40BC" w:rsidRDefault="00091165" w:rsidP="00091165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5" w:type="dxa"/>
          </w:tcPr>
          <w:p w14:paraId="468CF068" w14:textId="77777777" w:rsidR="00091165" w:rsidRPr="00CE40BC" w:rsidRDefault="00091165" w:rsidP="0009116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7EFA9D0" w14:textId="27E0987F" w:rsidR="00091165" w:rsidRPr="00CE40BC" w:rsidRDefault="00091165" w:rsidP="0009116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91165" w:rsidRPr="00CE40BC" w14:paraId="4DF2A24D" w14:textId="77777777">
        <w:trPr>
          <w:trHeight w:val="132"/>
        </w:trPr>
        <w:tc>
          <w:tcPr>
            <w:tcW w:w="4626" w:type="dxa"/>
            <w:vAlign w:val="bottom"/>
          </w:tcPr>
          <w:p w14:paraId="61DA84D8" w14:textId="499039FF" w:rsidR="00091165" w:rsidRPr="00CE40BC" w:rsidRDefault="00091165" w:rsidP="00091165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รายได้จากการขาย - ณ เวลาใดเวลาหนึ่ง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7272D49" w14:textId="2065EF7E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910</w:t>
            </w:r>
          </w:p>
        </w:tc>
        <w:tc>
          <w:tcPr>
            <w:tcW w:w="88" w:type="dxa"/>
          </w:tcPr>
          <w:p w14:paraId="550102B0" w14:textId="77777777" w:rsidR="00091165" w:rsidRPr="00CE40BC" w:rsidRDefault="00091165" w:rsidP="0009116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2D10A7B" w14:textId="08FD1D10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90" w:type="dxa"/>
          </w:tcPr>
          <w:p w14:paraId="488BE3C7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9AE33FE" w14:textId="02637EDC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90" w:type="dxa"/>
          </w:tcPr>
          <w:p w14:paraId="6B0D63EC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7BBF4DF7" w14:textId="11272B83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751EF909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7B6532B3" w14:textId="3E06784B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456FDD4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48549125" w14:textId="4A9BFE73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6F511E44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6031124" w14:textId="69D4FB26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95" w:type="dxa"/>
            <w:vAlign w:val="center"/>
          </w:tcPr>
          <w:p w14:paraId="0EB53E10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</w:tcPr>
          <w:p w14:paraId="5A1AB730" w14:textId="377A6BFA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916</w:t>
            </w:r>
          </w:p>
        </w:tc>
      </w:tr>
      <w:tr w:rsidR="00091165" w:rsidRPr="00CE40BC" w14:paraId="627737AB" w14:textId="77777777">
        <w:trPr>
          <w:trHeight w:val="132"/>
        </w:trPr>
        <w:tc>
          <w:tcPr>
            <w:tcW w:w="4626" w:type="dxa"/>
            <w:vAlign w:val="bottom"/>
          </w:tcPr>
          <w:p w14:paraId="70493318" w14:textId="54B9A6DA" w:rsidR="00091165" w:rsidRPr="00CE40BC" w:rsidRDefault="00091165" w:rsidP="00091165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132" w:type="dxa"/>
          </w:tcPr>
          <w:p w14:paraId="433A18BA" w14:textId="298DA0E3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88" w:type="dxa"/>
          </w:tcPr>
          <w:p w14:paraId="26D37EE6" w14:textId="77777777" w:rsidR="00091165" w:rsidRPr="00CE40BC" w:rsidRDefault="00091165" w:rsidP="0009116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AB8038A" w14:textId="3BAB76D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206C91A3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001BDF27" w14:textId="0F2F40B8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84C92D7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3CAA1A5F" w14:textId="3967C7C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4C295B0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FDCCDAB" w14:textId="06D66D8C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90" w:type="dxa"/>
            <w:vAlign w:val="center"/>
          </w:tcPr>
          <w:p w14:paraId="34CB1487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vAlign w:val="center"/>
          </w:tcPr>
          <w:p w14:paraId="6DDF5F19" w14:textId="2C1F7A5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90" w:type="dxa"/>
            <w:vAlign w:val="center"/>
          </w:tcPr>
          <w:p w14:paraId="2D503D0A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A428551" w14:textId="44509C91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95" w:type="dxa"/>
            <w:vAlign w:val="center"/>
          </w:tcPr>
          <w:p w14:paraId="650168B6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</w:tcPr>
          <w:p w14:paraId="021B0ABA" w14:textId="398CB684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143</w:t>
            </w:r>
          </w:p>
        </w:tc>
      </w:tr>
      <w:tr w:rsidR="00091165" w:rsidRPr="00CE40BC" w14:paraId="09168EC4" w14:textId="77777777">
        <w:trPr>
          <w:trHeight w:val="132"/>
        </w:trPr>
        <w:tc>
          <w:tcPr>
            <w:tcW w:w="4626" w:type="dxa"/>
            <w:vAlign w:val="bottom"/>
          </w:tcPr>
          <w:p w14:paraId="129F7A83" w14:textId="2ED16D79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ต้นทุนจากการขาย</w:t>
            </w:r>
          </w:p>
        </w:tc>
        <w:tc>
          <w:tcPr>
            <w:tcW w:w="1132" w:type="dxa"/>
          </w:tcPr>
          <w:p w14:paraId="0B2BA07A" w14:textId="43BBEB92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(857)</w:t>
            </w:r>
          </w:p>
        </w:tc>
        <w:tc>
          <w:tcPr>
            <w:tcW w:w="88" w:type="dxa"/>
          </w:tcPr>
          <w:p w14:paraId="23B8143B" w14:textId="77777777" w:rsidR="00091165" w:rsidRPr="00CE40BC" w:rsidRDefault="00091165" w:rsidP="0009116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7ECDFD7" w14:textId="40BDE715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(837)</w:t>
            </w:r>
          </w:p>
        </w:tc>
        <w:tc>
          <w:tcPr>
            <w:tcW w:w="90" w:type="dxa"/>
          </w:tcPr>
          <w:p w14:paraId="05543518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0A85821C" w14:textId="7BBCA5BD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</w:tcPr>
          <w:p w14:paraId="3EDD1BFA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43871B50" w14:textId="14D7DE9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</w:tcPr>
          <w:p w14:paraId="312FAF92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9DAC6A9" w14:textId="6B354F5A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904299E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5FBD85A3" w14:textId="4B1BB26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04BCA5FF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5438CAB4" w14:textId="49ACC230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(875)</w:t>
            </w:r>
          </w:p>
        </w:tc>
        <w:tc>
          <w:tcPr>
            <w:tcW w:w="95" w:type="dxa"/>
            <w:vAlign w:val="center"/>
          </w:tcPr>
          <w:p w14:paraId="21C53588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25A36997" w14:textId="280FB414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856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1165" w:rsidRPr="00CE40BC" w14:paraId="24406709" w14:textId="77777777">
        <w:trPr>
          <w:trHeight w:val="132"/>
        </w:trPr>
        <w:tc>
          <w:tcPr>
            <w:tcW w:w="4626" w:type="dxa"/>
            <w:vAlign w:val="bottom"/>
          </w:tcPr>
          <w:p w14:paraId="416F9E90" w14:textId="3FD5BBF5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ต้นทุนจากการให้บริการ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222DE57" w14:textId="0BD1A25D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88" w:type="dxa"/>
          </w:tcPr>
          <w:p w14:paraId="3EB89C40" w14:textId="77777777" w:rsidR="00091165" w:rsidRPr="00CE40BC" w:rsidRDefault="00091165" w:rsidP="0009116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B4F2BC6" w14:textId="3111D368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374F33AE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47E7180" w14:textId="72DF12E2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D52CCB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A2433CC" w14:textId="2FB45F0C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9E400F6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12AB337A" w14:textId="680FA740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(99)</w:t>
            </w:r>
          </w:p>
        </w:tc>
        <w:tc>
          <w:tcPr>
            <w:tcW w:w="90" w:type="dxa"/>
            <w:vAlign w:val="center"/>
          </w:tcPr>
          <w:p w14:paraId="4CE28EDC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2A8F68F6" w14:textId="7F22FA2A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(98)</w:t>
            </w:r>
          </w:p>
        </w:tc>
        <w:tc>
          <w:tcPr>
            <w:tcW w:w="90" w:type="dxa"/>
            <w:vAlign w:val="center"/>
          </w:tcPr>
          <w:p w14:paraId="5ABA7371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DEB9A3B" w14:textId="7E8F9464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(108)</w:t>
            </w:r>
          </w:p>
        </w:tc>
        <w:tc>
          <w:tcPr>
            <w:tcW w:w="95" w:type="dxa"/>
            <w:vAlign w:val="center"/>
          </w:tcPr>
          <w:p w14:paraId="12889DA8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E14EFCE" w14:textId="1E52F3BF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107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1165" w:rsidRPr="00CE40BC" w14:paraId="2908EB2C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55BD9CC2" w14:textId="77777777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633AC2B" w14:textId="52E03CBC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88" w:type="dxa"/>
          </w:tcPr>
          <w:p w14:paraId="6760EAD3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C1D8E80" w14:textId="466B8975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0" w:type="dxa"/>
          </w:tcPr>
          <w:p w14:paraId="64F082EA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9DB309B" w14:textId="7F86D67A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68E4B633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92EA12A" w14:textId="1B705F5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CE98B8A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F0783" w14:textId="2327E94E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vAlign w:val="center"/>
          </w:tcPr>
          <w:p w14:paraId="24901591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82195" w14:textId="76AD5335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90" w:type="dxa"/>
            <w:vAlign w:val="center"/>
          </w:tcPr>
          <w:p w14:paraId="554D3D06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FE9A" w14:textId="7C650A97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" w:type="dxa"/>
            <w:vAlign w:val="center"/>
          </w:tcPr>
          <w:p w14:paraId="7F76113D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534F" w14:textId="7842DE28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</w:t>
            </w:r>
          </w:p>
        </w:tc>
      </w:tr>
      <w:tr w:rsidR="00091165" w:rsidRPr="00CE40BC" w14:paraId="445C03F0" w14:textId="77777777" w:rsidTr="00A07FC3">
        <w:trPr>
          <w:trHeight w:hRule="exact" w:val="100"/>
        </w:trPr>
        <w:tc>
          <w:tcPr>
            <w:tcW w:w="4626" w:type="dxa"/>
            <w:vAlign w:val="bottom"/>
          </w:tcPr>
          <w:p w14:paraId="5632B8FF" w14:textId="77777777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2EFE97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78DBC04F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16D875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1ED089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D6E69DB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FDFE5D5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B80DCBF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A13FFD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center"/>
          </w:tcPr>
          <w:p w14:paraId="37015F33" w14:textId="77777777" w:rsidR="00091165" w:rsidRPr="00CE40BC" w:rsidRDefault="00091165" w:rsidP="00091165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ADFE38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0FFE8A41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30AA646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A9989EC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" w:type="dxa"/>
            <w:vAlign w:val="center"/>
          </w:tcPr>
          <w:p w14:paraId="2F4CE8F2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vAlign w:val="center"/>
          </w:tcPr>
          <w:p w14:paraId="349146F5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1165" w:rsidRPr="00CE40BC" w14:paraId="521376BC" w14:textId="77777777" w:rsidTr="00F5294C">
        <w:trPr>
          <w:trHeight w:val="162"/>
        </w:trPr>
        <w:tc>
          <w:tcPr>
            <w:tcW w:w="4626" w:type="dxa"/>
            <w:vAlign w:val="bottom"/>
          </w:tcPr>
          <w:p w14:paraId="190FED59" w14:textId="255AECBE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13113D09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175F439C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CB17A2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FA7489C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4F9975D7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D4AABF8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44B4346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4ABE5D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5DDA85A6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3460EF8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1B8F584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AFB659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2F355AA" w14:textId="36DC6E2D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B3AC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" w:type="dxa"/>
            <w:vAlign w:val="center"/>
          </w:tcPr>
          <w:p w14:paraId="5C2A32B9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59E8C67C" w14:textId="2DD0A190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091165" w:rsidRPr="00CE40BC" w14:paraId="0389F4BB" w14:textId="77777777">
        <w:trPr>
          <w:trHeight w:val="132"/>
        </w:trPr>
        <w:tc>
          <w:tcPr>
            <w:tcW w:w="4626" w:type="dxa"/>
            <w:vAlign w:val="center"/>
          </w:tcPr>
          <w:p w14:paraId="4FBEF585" w14:textId="220D9C34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</w:t>
            </w:r>
          </w:p>
        </w:tc>
        <w:tc>
          <w:tcPr>
            <w:tcW w:w="1132" w:type="dxa"/>
          </w:tcPr>
          <w:p w14:paraId="6BDDC661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361079FD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124B767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9CB1BF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5BE997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D33B4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6553ECF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574A71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10750F7B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5DF8F63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1C8CC187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EE9158F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EECEDA9" w14:textId="314ECD6A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95" w:type="dxa"/>
            <w:vAlign w:val="center"/>
          </w:tcPr>
          <w:p w14:paraId="526636A6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64B585F" w14:textId="31ED24D5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(23)</w:t>
            </w:r>
          </w:p>
        </w:tc>
      </w:tr>
      <w:tr w:rsidR="00091165" w:rsidRPr="00CE40BC" w14:paraId="356FA0C8" w14:textId="77777777">
        <w:trPr>
          <w:trHeight w:val="132"/>
        </w:trPr>
        <w:tc>
          <w:tcPr>
            <w:tcW w:w="4626" w:type="dxa"/>
            <w:vAlign w:val="center"/>
          </w:tcPr>
          <w:p w14:paraId="5E7E5098" w14:textId="2BC84B0B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</w:tcPr>
          <w:p w14:paraId="2EE6CCEF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6750AE02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D3083FB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43F452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F00DA35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C01D17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28BC51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CD5BC5" w14:textId="77777777" w:rsidR="00091165" w:rsidRPr="00CE40BC" w:rsidRDefault="00091165" w:rsidP="0009116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695DD575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D2C5BD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63F8D480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BFD2178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8F9D2CF" w14:textId="27CD0099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(21</w:t>
            </w:r>
            <w:r w:rsidR="006B3AC9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43191D59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7CA7B" w14:textId="406501A6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(280)</w:t>
            </w:r>
          </w:p>
        </w:tc>
      </w:tr>
      <w:tr w:rsidR="00091165" w:rsidRPr="00CE40BC" w14:paraId="78FBE2AC" w14:textId="77777777">
        <w:trPr>
          <w:trHeight w:val="132"/>
        </w:trPr>
        <w:tc>
          <w:tcPr>
            <w:tcW w:w="4626" w:type="dxa"/>
            <w:vAlign w:val="center"/>
          </w:tcPr>
          <w:p w14:paraId="1677F92B" w14:textId="479A0FB2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132" w:type="dxa"/>
          </w:tcPr>
          <w:p w14:paraId="139E984D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464585DC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42D1220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01D413A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7D5BFB40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CC2B465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648F6F5D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DB03978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3842E450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93DA6B4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4D3138D5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5E1D84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F3E7F" w14:textId="2B569EF2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95" w:type="dxa"/>
            <w:vAlign w:val="center"/>
          </w:tcPr>
          <w:p w14:paraId="4D2D7D8E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68E3F" w14:textId="70374614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(30)</w:t>
            </w:r>
          </w:p>
        </w:tc>
      </w:tr>
      <w:tr w:rsidR="00091165" w:rsidRPr="00CE40BC" w14:paraId="4EC8A7ED" w14:textId="77777777">
        <w:trPr>
          <w:trHeight w:val="132"/>
        </w:trPr>
        <w:tc>
          <w:tcPr>
            <w:tcW w:w="4626" w:type="dxa"/>
            <w:vAlign w:val="center"/>
          </w:tcPr>
          <w:p w14:paraId="7233CDE0" w14:textId="60BCC806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ขาดทุนก่อนรายได้</w:t>
            </w:r>
            <w:r w:rsidR="00C6485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023B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</w:t>
            </w:r>
            <w:r w:rsidR="00CD0D8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ค่าใช้จ่าย)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132" w:type="dxa"/>
          </w:tcPr>
          <w:p w14:paraId="486E121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41B8149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DFA5C03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A8CEA9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1F0CEEA1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2B6A08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728FA30C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B6F040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2EA66A47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147E4E2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7E2489B0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AC3321A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5F161" w14:textId="017F8587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(168)</w:t>
            </w:r>
          </w:p>
        </w:tc>
        <w:tc>
          <w:tcPr>
            <w:tcW w:w="95" w:type="dxa"/>
            <w:vAlign w:val="center"/>
          </w:tcPr>
          <w:p w14:paraId="1AE9D93A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F4862" w14:textId="7186813D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(208)</w:t>
            </w:r>
          </w:p>
        </w:tc>
      </w:tr>
      <w:tr w:rsidR="00091165" w:rsidRPr="00CE40BC" w14:paraId="010F5427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02DEFE27" w14:textId="2D93A04E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</w:t>
            </w:r>
            <w:r w:rsidR="00C15F88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(ค่าใช้จ่าย) </w:t>
            </w:r>
            <w:r w:rsidRPr="00657820">
              <w:rPr>
                <w:rFonts w:asciiTheme="majorBidi" w:hAnsiTheme="majorBidi" w:cstheme="majorBidi"/>
                <w:spacing w:val="-8"/>
                <w:sz w:val="28"/>
                <w:cs/>
              </w:rPr>
              <w:t>ภาษีเงินได้</w:t>
            </w:r>
          </w:p>
        </w:tc>
        <w:tc>
          <w:tcPr>
            <w:tcW w:w="1132" w:type="dxa"/>
          </w:tcPr>
          <w:p w14:paraId="3FC8C37C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14003110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666E217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3FC7DCD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5872D519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865FFB1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0C0EFA7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5AADCC1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182484D9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093047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78DFD85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43961B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4E26BE3" w14:textId="70219565" w:rsidR="00091165" w:rsidRPr="00CE40BC" w:rsidRDefault="00506B5C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C59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5D51DAC0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841D82F" w14:textId="678A5ECF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091165" w:rsidRPr="00CE40BC" w14:paraId="15AD7DD4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441BFDD0" w14:textId="36CF4B2B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2" w:type="dxa"/>
          </w:tcPr>
          <w:p w14:paraId="00E4DD66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670E3FE9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8B6ADC8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359253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393B2443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CEAFB5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4DB89FF4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EDD36B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6B41895E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3FBC41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425F30A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EE98FE9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42D035" w14:textId="24443A37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95" w:type="dxa"/>
            <w:vAlign w:val="center"/>
          </w:tcPr>
          <w:p w14:paraId="5B3A771D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CF88905" w14:textId="12B4BBB6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091165" w:rsidRPr="00CE40BC" w14:paraId="66217F9A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3BC0EEFB" w14:textId="08B1B014" w:rsidR="00091165" w:rsidRPr="00CE40BC" w:rsidRDefault="00091165" w:rsidP="00091165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ขาดทุนสุทธิสำหรับปี</w:t>
            </w:r>
          </w:p>
        </w:tc>
        <w:tc>
          <w:tcPr>
            <w:tcW w:w="1132" w:type="dxa"/>
          </w:tcPr>
          <w:p w14:paraId="739CD92A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6344131F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59E77A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B6066DA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6C56B3B3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538D9A1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0101DC38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6A04F2" w14:textId="77777777" w:rsidR="00091165" w:rsidRPr="00CE40BC" w:rsidRDefault="00091165" w:rsidP="0009116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0EA5910B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0BA01AE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ADF29E7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E577DE0" w14:textId="77777777" w:rsidR="00091165" w:rsidRPr="00CE40BC" w:rsidRDefault="00091165" w:rsidP="0009116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4E299" w14:textId="2045CBCA" w:rsidR="00091165" w:rsidRPr="00CE40BC" w:rsidRDefault="005C6A33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</w:t>
            </w:r>
            <w:r w:rsidR="00BD5A71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1A2C5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4DF5FAD2" w14:textId="77777777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43210" w14:textId="0D831F24" w:rsidR="00091165" w:rsidRPr="00CE40BC" w:rsidRDefault="00091165" w:rsidP="0009116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37B87210" w14:textId="2F85ABA6" w:rsidR="00D5121C" w:rsidRPr="00657820" w:rsidRDefault="00D5121C" w:rsidP="00A81C5C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28"/>
        </w:rPr>
      </w:pPr>
    </w:p>
    <w:p w14:paraId="18C1DB07" w14:textId="77777777" w:rsidR="00A74547" w:rsidRPr="00657820" w:rsidRDefault="00A74547" w:rsidP="005B7B98">
      <w:pPr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sz w:val="28"/>
        </w:rPr>
      </w:pPr>
    </w:p>
    <w:p w14:paraId="31845AAC" w14:textId="77777777" w:rsidR="00D5121C" w:rsidRPr="00657820" w:rsidRDefault="00D5121C">
      <w:pPr>
        <w:rPr>
          <w:rFonts w:asciiTheme="majorBidi" w:hAnsiTheme="majorBidi" w:cstheme="majorBidi"/>
          <w:sz w:val="28"/>
        </w:rPr>
        <w:sectPr w:rsidR="00D5121C" w:rsidRPr="00657820" w:rsidSect="00CA3C12">
          <w:headerReference w:type="default" r:id="rId16"/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pgNumType w:chapStyle="1"/>
          <w:cols w:space="720"/>
        </w:sectPr>
      </w:pPr>
    </w:p>
    <w:p w14:paraId="3D974523" w14:textId="00247D32" w:rsidR="00D5121C" w:rsidRPr="00657820" w:rsidRDefault="00C30838" w:rsidP="001156E3">
      <w:pPr>
        <w:pStyle w:val="ListParagraph"/>
        <w:numPr>
          <w:ilvl w:val="0"/>
          <w:numId w:val="25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 xml:space="preserve">  </w:t>
      </w:r>
      <w:r w:rsidR="009B2480" w:rsidRPr="00657820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  <w:r w:rsidR="00971299" w:rsidRPr="00657820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6F442295" w14:textId="01B22D63" w:rsidR="00D5121C" w:rsidRPr="00657820" w:rsidRDefault="000E1710" w:rsidP="00AD1F7D">
      <w:pPr>
        <w:tabs>
          <w:tab w:val="right" w:pos="7200"/>
          <w:tab w:val="right" w:pos="9000"/>
        </w:tabs>
        <w:spacing w:line="360" w:lineRule="auto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p w14:paraId="23EFAA4A" w14:textId="11C5E050" w:rsidR="00D5121C" w:rsidRPr="00657820" w:rsidRDefault="00C063AB" w:rsidP="007E53E4">
      <w:pPr>
        <w:tabs>
          <w:tab w:val="left" w:pos="180"/>
          <w:tab w:val="left" w:pos="360"/>
          <w:tab w:val="left" w:pos="450"/>
        </w:tabs>
        <w:spacing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CE3DD5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CE3DD5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B2480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3C648B9C" w14:textId="749838E0" w:rsidR="00D5121C" w:rsidRPr="000F5439" w:rsidRDefault="000E1710" w:rsidP="000F5439">
      <w:pPr>
        <w:pStyle w:val="ListParagraph"/>
        <w:tabs>
          <w:tab w:val="right" w:pos="7200"/>
        </w:tabs>
        <w:ind w:left="450" w:right="4"/>
        <w:jc w:val="thaiDistribute"/>
        <w:rPr>
          <w:rFonts w:asciiTheme="majorBidi" w:hAnsiTheme="majorBidi" w:cstheme="majorBidi"/>
          <w:sz w:val="28"/>
          <w:cs/>
        </w:rPr>
      </w:pPr>
      <w:r w:rsidRPr="000F5439">
        <w:rPr>
          <w:rFonts w:asciiTheme="majorBidi" w:hAnsiTheme="majorBidi" w:cstheme="majorBidi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โดยอายุของสัญญามีระยะเว</w:t>
      </w:r>
      <w:r w:rsidR="00CA3105" w:rsidRPr="000F5439">
        <w:rPr>
          <w:rFonts w:asciiTheme="majorBidi" w:hAnsiTheme="majorBidi" w:cstheme="majorBidi"/>
          <w:sz w:val="28"/>
          <w:cs/>
        </w:rPr>
        <w:t>ลา</w:t>
      </w:r>
      <w:r w:rsidR="000F5439">
        <w:rPr>
          <w:rFonts w:asciiTheme="majorBidi" w:hAnsiTheme="majorBidi" w:cstheme="majorBidi" w:hint="cs"/>
          <w:sz w:val="28"/>
          <w:cs/>
        </w:rPr>
        <w:t>ตั้งแต่</w:t>
      </w:r>
      <w:r w:rsidRPr="000F5439">
        <w:rPr>
          <w:rFonts w:asciiTheme="majorBidi" w:hAnsiTheme="majorBidi" w:cstheme="majorBidi"/>
          <w:sz w:val="28"/>
          <w:cs/>
        </w:rPr>
        <w:t xml:space="preserve"> </w:t>
      </w:r>
      <w:r w:rsidRPr="000F5439">
        <w:rPr>
          <w:rFonts w:asciiTheme="majorBidi" w:hAnsiTheme="majorBidi" w:cstheme="majorBidi"/>
          <w:sz w:val="28"/>
        </w:rPr>
        <w:t>1</w:t>
      </w:r>
      <w:r w:rsidRPr="000F5439">
        <w:rPr>
          <w:rFonts w:asciiTheme="majorBidi" w:hAnsiTheme="majorBidi" w:cstheme="majorBidi"/>
          <w:sz w:val="28"/>
          <w:cs/>
        </w:rPr>
        <w:t xml:space="preserve"> ปี</w:t>
      </w:r>
      <w:r w:rsidR="00416080" w:rsidRPr="000F5439">
        <w:rPr>
          <w:rFonts w:asciiTheme="majorBidi" w:hAnsiTheme="majorBidi" w:cstheme="majorBidi" w:hint="cs"/>
          <w:sz w:val="28"/>
          <w:cs/>
        </w:rPr>
        <w:t xml:space="preserve"> ถึง </w:t>
      </w:r>
      <w:r w:rsidR="00416080" w:rsidRPr="000F5439">
        <w:rPr>
          <w:rFonts w:asciiTheme="majorBidi" w:hAnsiTheme="majorBidi" w:cstheme="majorBidi"/>
          <w:sz w:val="28"/>
        </w:rPr>
        <w:t xml:space="preserve">23 </w:t>
      </w:r>
      <w:r w:rsidR="00416080" w:rsidRPr="000F5439">
        <w:rPr>
          <w:rFonts w:asciiTheme="majorBidi" w:hAnsiTheme="majorBidi" w:cstheme="majorBidi" w:hint="cs"/>
          <w:sz w:val="28"/>
          <w:cs/>
        </w:rPr>
        <w:t>ปี</w:t>
      </w:r>
    </w:p>
    <w:p w14:paraId="784CB862" w14:textId="1CFD698D" w:rsidR="00D5121C" w:rsidRPr="000F5439" w:rsidRDefault="00EC13EF" w:rsidP="00CA3105">
      <w:pPr>
        <w:tabs>
          <w:tab w:val="left" w:pos="450"/>
          <w:tab w:val="right" w:pos="7200"/>
          <w:tab w:val="right" w:pos="9000"/>
        </w:tabs>
        <w:spacing w:after="240"/>
        <w:ind w:left="450"/>
        <w:jc w:val="thaiDistribute"/>
        <w:rPr>
          <w:rFonts w:asciiTheme="majorBidi" w:hAnsiTheme="majorBidi" w:cstheme="majorBidi"/>
          <w:sz w:val="28"/>
        </w:rPr>
      </w:pPr>
      <w:r w:rsidRPr="000F5439">
        <w:rPr>
          <w:rFonts w:asciiTheme="majorBidi" w:hAnsiTheme="majorBidi" w:cstheme="majorBidi"/>
          <w:sz w:val="28"/>
          <w:cs/>
        </w:rPr>
        <w:t>กลุ่มบริษัท</w:t>
      </w:r>
      <w:r w:rsidR="009B2480" w:rsidRPr="000F5439">
        <w:rPr>
          <w:rFonts w:asciiTheme="majorBidi" w:hAnsiTheme="majorBidi" w:cstheme="majorBidi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มีจำนวนเงินขั้นต่ำที่ต้องจ่ายในอนาคตทั้งสิ้นภายใต้สัญญาเช่าดำเนินงานระยะยาว</w:t>
      </w:r>
      <w:r w:rsidR="00247094" w:rsidRPr="000F5439">
        <w:rPr>
          <w:rFonts w:asciiTheme="majorBidi" w:hAnsiTheme="majorBidi" w:cstheme="majorBidi"/>
          <w:sz w:val="28"/>
          <w:cs/>
        </w:rPr>
        <w:t xml:space="preserve"> ณ วันที่</w:t>
      </w:r>
      <w:r w:rsidR="00247094" w:rsidRPr="000F5439">
        <w:rPr>
          <w:rFonts w:asciiTheme="majorBidi" w:hAnsiTheme="majorBidi" w:cstheme="majorBidi"/>
          <w:sz w:val="28"/>
        </w:rPr>
        <w:t xml:space="preserve"> 31 </w:t>
      </w:r>
      <w:r w:rsidR="00247094" w:rsidRPr="000F5439">
        <w:rPr>
          <w:rFonts w:asciiTheme="majorBidi" w:hAnsiTheme="majorBidi" w:cstheme="majorBidi"/>
          <w:sz w:val="28"/>
          <w:cs/>
        </w:rPr>
        <w:t xml:space="preserve">ธันวาคม </w:t>
      </w:r>
      <w:r w:rsidR="00247094" w:rsidRPr="000F5439">
        <w:rPr>
          <w:rFonts w:asciiTheme="majorBidi" w:hAnsiTheme="majorBidi" w:cstheme="majorBidi"/>
          <w:sz w:val="28"/>
        </w:rPr>
        <w:t>256</w:t>
      </w:r>
      <w:r w:rsidR="00091165" w:rsidRPr="000F5439">
        <w:rPr>
          <w:rFonts w:asciiTheme="majorBidi" w:hAnsiTheme="majorBidi" w:cstheme="majorBidi"/>
          <w:sz w:val="28"/>
        </w:rPr>
        <w:t>7</w:t>
      </w:r>
      <w:r w:rsidR="00247094" w:rsidRPr="000F5439">
        <w:rPr>
          <w:rFonts w:asciiTheme="majorBidi" w:hAnsiTheme="majorBidi" w:cstheme="majorBidi"/>
          <w:sz w:val="28"/>
        </w:rPr>
        <w:t xml:space="preserve"> </w:t>
      </w:r>
      <w:r w:rsidR="00247094" w:rsidRPr="000F5439">
        <w:rPr>
          <w:rFonts w:asciiTheme="majorBidi" w:hAnsiTheme="majorBidi" w:cstheme="majorBidi"/>
          <w:sz w:val="28"/>
          <w:cs/>
        </w:rPr>
        <w:t xml:space="preserve">และ </w:t>
      </w:r>
      <w:r w:rsidR="00247094" w:rsidRPr="000F5439">
        <w:rPr>
          <w:rFonts w:asciiTheme="majorBidi" w:hAnsiTheme="majorBidi" w:cstheme="majorBidi"/>
          <w:sz w:val="28"/>
        </w:rPr>
        <w:t>256</w:t>
      </w:r>
      <w:r w:rsidR="00091165" w:rsidRPr="000F5439">
        <w:rPr>
          <w:rFonts w:asciiTheme="majorBidi" w:hAnsiTheme="majorBidi" w:cstheme="majorBidi"/>
          <w:sz w:val="28"/>
        </w:rPr>
        <w:t>6</w:t>
      </w:r>
      <w:r w:rsidR="00247094" w:rsidRPr="000F5439">
        <w:rPr>
          <w:rFonts w:asciiTheme="majorBidi" w:hAnsiTheme="majorBidi" w:cstheme="majorBidi"/>
          <w:sz w:val="28"/>
        </w:rPr>
        <w:t xml:space="preserve"> </w:t>
      </w:r>
      <w:r w:rsidR="009B2480" w:rsidRPr="000F5439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657820" w14:paraId="70A4B771" w14:textId="77777777" w:rsidTr="00D96FB9">
        <w:tc>
          <w:tcPr>
            <w:tcW w:w="8730" w:type="dxa"/>
            <w:gridSpan w:val="8"/>
          </w:tcPr>
          <w:p w14:paraId="324A8A34" w14:textId="3F05B20A" w:rsidR="00D5121C" w:rsidRPr="00657820" w:rsidRDefault="009B2480" w:rsidP="00D96FB9">
            <w:pPr>
              <w:ind w:left="180"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FE36DC" w:rsidRPr="0065782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5121C" w:rsidRPr="00657820" w14:paraId="7957DD60" w14:textId="77777777" w:rsidTr="00D96FB9">
        <w:tc>
          <w:tcPr>
            <w:tcW w:w="3690" w:type="dxa"/>
          </w:tcPr>
          <w:p w14:paraId="7A1E5FFC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E1710" w:rsidRPr="00657820" w14:paraId="7DE5C931" w14:textId="77777777" w:rsidTr="00D96FB9">
        <w:tc>
          <w:tcPr>
            <w:tcW w:w="3690" w:type="dxa"/>
          </w:tcPr>
          <w:p w14:paraId="07DAD8B8" w14:textId="77777777" w:rsidR="000E1710" w:rsidRPr="00657820" w:rsidRDefault="000E1710" w:rsidP="000E1710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7A1D27CE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911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" w:type="dxa"/>
          </w:tcPr>
          <w:p w14:paraId="5789C00A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2DBC2A50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9116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" w:type="dxa"/>
          </w:tcPr>
          <w:p w14:paraId="3D59554E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4723AD96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911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" w:type="dxa"/>
          </w:tcPr>
          <w:p w14:paraId="1E958F18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48263C3A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9116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A519D" w:rsidRPr="00657820" w14:paraId="195B0D67" w14:textId="77777777" w:rsidTr="00D96FB9">
        <w:tc>
          <w:tcPr>
            <w:tcW w:w="3690" w:type="dxa"/>
          </w:tcPr>
          <w:p w14:paraId="736445EC" w14:textId="77777777" w:rsidR="003A519D" w:rsidRPr="00657820" w:rsidRDefault="003A519D" w:rsidP="003A519D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A12C1" w:rsidRPr="00657820" w14:paraId="579315FD" w14:textId="77777777" w:rsidTr="00D96FB9">
        <w:tc>
          <w:tcPr>
            <w:tcW w:w="3690" w:type="dxa"/>
          </w:tcPr>
          <w:p w14:paraId="551DE675" w14:textId="77777777" w:rsidR="009A12C1" w:rsidRPr="00657820" w:rsidRDefault="009A12C1" w:rsidP="009A12C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490F5C6E" w:rsidR="009A12C1" w:rsidRPr="00657820" w:rsidRDefault="00C141D7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09507CE7" w:rsidR="009A12C1" w:rsidRPr="00657820" w:rsidRDefault="00C57843" w:rsidP="009A12C1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061F09AB" w:rsidR="009A12C1" w:rsidRPr="00657820" w:rsidRDefault="008A41F4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4" w:type="dxa"/>
          </w:tcPr>
          <w:p w14:paraId="37AD71AF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3EF1F5E" w14:textId="13BE4E2A" w:rsidR="009A12C1" w:rsidRPr="00657820" w:rsidRDefault="000E1710" w:rsidP="009A12C1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7843" w:rsidRPr="00657820" w14:paraId="134BF292" w14:textId="77777777" w:rsidTr="00D96FB9">
        <w:tc>
          <w:tcPr>
            <w:tcW w:w="3690" w:type="dxa"/>
          </w:tcPr>
          <w:p w14:paraId="5CD8D572" w14:textId="755A64A5" w:rsidR="00C57843" w:rsidRPr="00657820" w:rsidRDefault="00C57843" w:rsidP="009A12C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5816DDB" w14:textId="652D376B" w:rsidR="00C57843" w:rsidRPr="00657820" w:rsidRDefault="00C141D7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878</w:t>
            </w:r>
          </w:p>
        </w:tc>
        <w:tc>
          <w:tcPr>
            <w:tcW w:w="144" w:type="dxa"/>
            <w:shd w:val="clear" w:color="auto" w:fill="auto"/>
          </w:tcPr>
          <w:p w14:paraId="51600C33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CC0EFB8" w14:textId="5FE0E2A0" w:rsidR="00C57843" w:rsidRDefault="00C57843" w:rsidP="009A12C1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44" w:type="dxa"/>
            <w:shd w:val="clear" w:color="auto" w:fill="auto"/>
          </w:tcPr>
          <w:p w14:paraId="40B954F6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0FD4998" w14:textId="3A9511CC" w:rsidR="00C57843" w:rsidRPr="00657820" w:rsidRDefault="008A41F4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44" w:type="dxa"/>
          </w:tcPr>
          <w:p w14:paraId="2FFD1919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BB8957F" w14:textId="5812865B" w:rsidR="00C57843" w:rsidRPr="00657820" w:rsidRDefault="00C57843" w:rsidP="009A12C1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7843" w:rsidRPr="00657820" w14:paraId="29403471" w14:textId="77777777" w:rsidTr="00D96FB9">
        <w:tc>
          <w:tcPr>
            <w:tcW w:w="3690" w:type="dxa"/>
          </w:tcPr>
          <w:p w14:paraId="0E5361F6" w14:textId="78759F58" w:rsidR="00C57843" w:rsidRPr="00657820" w:rsidRDefault="00C57843" w:rsidP="009A12C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2FE1E2F9" w14:textId="57900361" w:rsidR="00C57843" w:rsidRPr="00657820" w:rsidRDefault="00C141D7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2,254</w:t>
            </w:r>
          </w:p>
        </w:tc>
        <w:tc>
          <w:tcPr>
            <w:tcW w:w="144" w:type="dxa"/>
            <w:shd w:val="clear" w:color="auto" w:fill="auto"/>
          </w:tcPr>
          <w:p w14:paraId="07CD44AD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D048A2" w14:textId="1B5380F1" w:rsidR="00C57843" w:rsidRDefault="00C57843" w:rsidP="009A12C1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2,414</w:t>
            </w:r>
          </w:p>
        </w:tc>
        <w:tc>
          <w:tcPr>
            <w:tcW w:w="144" w:type="dxa"/>
            <w:shd w:val="clear" w:color="auto" w:fill="auto"/>
          </w:tcPr>
          <w:p w14:paraId="197F5A00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5AC8219" w14:textId="7CC52BBA" w:rsidR="00C57843" w:rsidRPr="00657820" w:rsidRDefault="00C22BA7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0607D998" w14:textId="77777777" w:rsidR="00C57843" w:rsidRPr="00657820" w:rsidRDefault="00C57843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76334DE5" w14:textId="59B93948" w:rsidR="00C57843" w:rsidRPr="00657820" w:rsidRDefault="00C57843" w:rsidP="009A12C1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834242D" w14:textId="4658626D" w:rsidR="007E53E4" w:rsidRPr="00657820" w:rsidRDefault="007E53E4" w:rsidP="007E53E4">
      <w:pPr>
        <w:tabs>
          <w:tab w:val="left" w:pos="180"/>
          <w:tab w:val="left" w:pos="360"/>
          <w:tab w:val="left" w:pos="450"/>
        </w:tabs>
        <w:spacing w:before="240"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</w:t>
      </w:r>
      <w:r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บริการ</w:t>
      </w:r>
    </w:p>
    <w:p w14:paraId="5802EB6E" w14:textId="0BD271B0" w:rsidR="00D5121C" w:rsidRPr="00C37295" w:rsidRDefault="00EC13EF" w:rsidP="005F0FBA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Theme="majorBidi" w:hAnsiTheme="majorBidi" w:cstheme="majorBidi"/>
          <w:sz w:val="28"/>
          <w:cs/>
        </w:rPr>
      </w:pPr>
      <w:r w:rsidRPr="00C37295">
        <w:rPr>
          <w:rFonts w:asciiTheme="majorBidi" w:hAnsiTheme="majorBidi" w:cstheme="majorBidi"/>
          <w:sz w:val="28"/>
          <w:cs/>
        </w:rPr>
        <w:t>กลุ่มบริษัท</w:t>
      </w:r>
      <w:r w:rsidR="009B2480" w:rsidRPr="00C37295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9B2480" w:rsidRPr="00C37295">
        <w:rPr>
          <w:rFonts w:asciiTheme="majorBidi" w:hAnsiTheme="majorBidi" w:cstheme="majorBidi"/>
          <w:sz w:val="28"/>
        </w:rPr>
        <w:t xml:space="preserve"> </w:t>
      </w:r>
      <w:r w:rsidR="009B2480" w:rsidRPr="00C37295">
        <w:rPr>
          <w:rFonts w:asciiTheme="majorBidi" w:hAnsiTheme="majorBidi" w:cstheme="majorBidi"/>
          <w:sz w:val="28"/>
          <w:cs/>
        </w:rPr>
        <w:t xml:space="preserve">ณ วันที่ </w:t>
      </w:r>
      <w:r w:rsidR="009B2480" w:rsidRPr="00C37295">
        <w:rPr>
          <w:rFonts w:asciiTheme="majorBidi" w:hAnsiTheme="majorBidi" w:cstheme="majorBidi"/>
          <w:sz w:val="28"/>
        </w:rPr>
        <w:t>3</w:t>
      </w:r>
      <w:r w:rsidR="0093619E" w:rsidRPr="00C37295">
        <w:rPr>
          <w:rFonts w:asciiTheme="majorBidi" w:hAnsiTheme="majorBidi" w:cstheme="majorBidi"/>
          <w:sz w:val="28"/>
        </w:rPr>
        <w:t>1</w:t>
      </w:r>
      <w:r w:rsidR="009B2480" w:rsidRPr="00C37295">
        <w:rPr>
          <w:rFonts w:asciiTheme="majorBidi" w:hAnsiTheme="majorBidi" w:cstheme="majorBidi"/>
          <w:sz w:val="28"/>
        </w:rPr>
        <w:t xml:space="preserve"> </w:t>
      </w:r>
      <w:r w:rsidR="0093619E" w:rsidRPr="00C37295">
        <w:rPr>
          <w:rFonts w:asciiTheme="majorBidi" w:hAnsiTheme="majorBidi" w:cstheme="majorBidi"/>
          <w:sz w:val="28"/>
          <w:cs/>
        </w:rPr>
        <w:t>ธันวาคม</w:t>
      </w:r>
      <w:r w:rsidR="009B2480" w:rsidRPr="00C37295">
        <w:rPr>
          <w:rFonts w:asciiTheme="majorBidi" w:hAnsiTheme="majorBidi" w:cstheme="majorBidi"/>
          <w:sz w:val="28"/>
          <w:cs/>
        </w:rPr>
        <w:t xml:space="preserve"> </w:t>
      </w:r>
      <w:r w:rsidR="009B2480" w:rsidRPr="00C37295">
        <w:rPr>
          <w:rFonts w:asciiTheme="majorBidi" w:hAnsiTheme="majorBidi" w:cstheme="majorBidi"/>
          <w:sz w:val="28"/>
        </w:rPr>
        <w:t>256</w:t>
      </w:r>
      <w:r w:rsidR="00091165" w:rsidRPr="00C37295">
        <w:rPr>
          <w:rFonts w:asciiTheme="majorBidi" w:hAnsiTheme="majorBidi" w:cstheme="majorBidi"/>
          <w:sz w:val="28"/>
        </w:rPr>
        <w:t>7</w:t>
      </w:r>
      <w:r w:rsidR="009B2480" w:rsidRPr="00C37295">
        <w:rPr>
          <w:rFonts w:asciiTheme="majorBidi" w:hAnsiTheme="majorBidi" w:cstheme="majorBidi"/>
          <w:sz w:val="28"/>
        </w:rPr>
        <w:t xml:space="preserve"> </w:t>
      </w:r>
      <w:r w:rsidR="0093619E" w:rsidRPr="00C37295">
        <w:rPr>
          <w:rFonts w:asciiTheme="majorBidi" w:hAnsiTheme="majorBidi" w:cstheme="majorBidi"/>
          <w:sz w:val="28"/>
          <w:cs/>
        </w:rPr>
        <w:t>และ</w:t>
      </w:r>
      <w:r w:rsidR="009B2480" w:rsidRPr="00C37295">
        <w:rPr>
          <w:rFonts w:asciiTheme="majorBidi" w:hAnsiTheme="majorBidi" w:cstheme="majorBidi"/>
          <w:sz w:val="28"/>
          <w:cs/>
        </w:rPr>
        <w:t xml:space="preserve"> </w:t>
      </w:r>
      <w:r w:rsidR="009B2480" w:rsidRPr="00C37295">
        <w:rPr>
          <w:rFonts w:asciiTheme="majorBidi" w:hAnsiTheme="majorBidi" w:cstheme="majorBidi"/>
          <w:sz w:val="28"/>
        </w:rPr>
        <w:t>256</w:t>
      </w:r>
      <w:r w:rsidR="00091165" w:rsidRPr="00C37295">
        <w:rPr>
          <w:rFonts w:asciiTheme="majorBidi" w:hAnsiTheme="majorBidi" w:cstheme="majorBidi"/>
          <w:sz w:val="28"/>
        </w:rPr>
        <w:t>6</w:t>
      </w:r>
      <w:r w:rsidR="00F35ABF" w:rsidRPr="00C37295">
        <w:rPr>
          <w:rFonts w:asciiTheme="majorBidi" w:hAnsiTheme="majorBidi" w:cstheme="majorBidi"/>
          <w:sz w:val="28"/>
        </w:rPr>
        <w:t xml:space="preserve"> </w:t>
      </w:r>
      <w:r w:rsidR="00F35ABF" w:rsidRPr="00C37295">
        <w:rPr>
          <w:rFonts w:asciiTheme="majorBidi" w:hAnsiTheme="majorBidi" w:cstheme="majorBidi"/>
          <w:sz w:val="28"/>
          <w:cs/>
        </w:rPr>
        <w:t>ดังนี้</w:t>
      </w:r>
    </w:p>
    <w:p w14:paraId="030EB6D4" w14:textId="2D29C557" w:rsidR="00D5121C" w:rsidRPr="00657820" w:rsidRDefault="009B2480" w:rsidP="004F0552">
      <w:pPr>
        <w:ind w:left="720" w:right="94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>(</w:t>
      </w:r>
      <w:r w:rsidRPr="00657820">
        <w:rPr>
          <w:rFonts w:asciiTheme="majorBidi" w:hAnsiTheme="majorBidi" w:cstheme="majorBidi"/>
          <w:sz w:val="28"/>
          <w:cs/>
        </w:rPr>
        <w:t>หน่วย</w:t>
      </w:r>
      <w:r w:rsidRPr="00657820">
        <w:rPr>
          <w:rFonts w:asciiTheme="majorBidi" w:hAnsiTheme="majorBidi" w:cstheme="majorBidi"/>
          <w:sz w:val="28"/>
        </w:rPr>
        <w:t xml:space="preserve">: </w:t>
      </w:r>
      <w:r w:rsidR="00FE36DC" w:rsidRPr="00657820">
        <w:rPr>
          <w:rFonts w:asciiTheme="majorBidi" w:hAnsiTheme="majorBidi" w:cstheme="majorBidi"/>
          <w:sz w:val="28"/>
          <w:cs/>
        </w:rPr>
        <w:t>พัน</w:t>
      </w:r>
      <w:r w:rsidRPr="00657820">
        <w:rPr>
          <w:rFonts w:asciiTheme="majorBidi" w:hAnsiTheme="majorBidi" w:cstheme="majorBidi"/>
          <w:sz w:val="28"/>
          <w:cs/>
        </w:rPr>
        <w:t>บาท</w:t>
      </w:r>
      <w:r w:rsidRPr="00657820">
        <w:rPr>
          <w:rFonts w:asciiTheme="majorBidi" w:hAnsiTheme="majorBidi" w:cstheme="majorBidi"/>
          <w:sz w:val="28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170"/>
      </w:tblGrid>
      <w:tr w:rsidR="00D5121C" w:rsidRPr="00657820" w14:paraId="504FEDB2" w14:textId="77777777" w:rsidTr="00D96FB9">
        <w:tc>
          <w:tcPr>
            <w:tcW w:w="3690" w:type="dxa"/>
          </w:tcPr>
          <w:p w14:paraId="66888AA7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BA7815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6BF0" w:rsidRPr="00657820" w14:paraId="66E52A30" w14:textId="77777777" w:rsidTr="00D96FB9">
        <w:tc>
          <w:tcPr>
            <w:tcW w:w="3690" w:type="dxa"/>
          </w:tcPr>
          <w:p w14:paraId="2C1E485F" w14:textId="77777777" w:rsidR="00D36BF0" w:rsidRPr="00657820" w:rsidRDefault="00D36BF0" w:rsidP="00D36BF0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1B8C4E6A" w:rsidR="00D36BF0" w:rsidRPr="00657820" w:rsidRDefault="00D36BF0" w:rsidP="00D36BF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D49B538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9E34E" w14:textId="2F69B7DC" w:rsidR="00D36BF0" w:rsidRPr="00657820" w:rsidRDefault="00D36BF0" w:rsidP="00D36BF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</w:tcPr>
          <w:p w14:paraId="19522FDC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2BC9A" w14:textId="1DDBF86B" w:rsidR="00D36BF0" w:rsidRPr="00657820" w:rsidRDefault="00D36BF0" w:rsidP="00D36BF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10A23D4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D6B95" w14:textId="64DF4BDA" w:rsidR="00D36BF0" w:rsidRPr="00657820" w:rsidRDefault="00D36BF0" w:rsidP="00D36BF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36BF0" w:rsidRPr="00657820" w14:paraId="524867DE" w14:textId="77777777" w:rsidTr="00D96FB9">
        <w:tc>
          <w:tcPr>
            <w:tcW w:w="3690" w:type="dxa"/>
          </w:tcPr>
          <w:p w14:paraId="00906555" w14:textId="48400A30" w:rsidR="00D36BF0" w:rsidRPr="00657820" w:rsidRDefault="00D36BF0" w:rsidP="00D36BF0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D36BF0" w:rsidRPr="00657820" w:rsidRDefault="00D36BF0" w:rsidP="00D36BF0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726B87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93D28A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B00D052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D1FA" w14:textId="77777777" w:rsidR="00D36BF0" w:rsidRPr="00657820" w:rsidRDefault="00D36BF0" w:rsidP="00D36BF0">
            <w:pPr>
              <w:tabs>
                <w:tab w:val="decimal" w:pos="82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3824CA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E7F902" w14:textId="77777777" w:rsidR="00D36BF0" w:rsidRPr="00657820" w:rsidRDefault="00D36BF0" w:rsidP="00D36BF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36BF0" w:rsidRPr="00657820" w14:paraId="7072EC10" w14:textId="77777777" w:rsidTr="00D96FB9">
        <w:tc>
          <w:tcPr>
            <w:tcW w:w="3690" w:type="dxa"/>
          </w:tcPr>
          <w:p w14:paraId="3EC582F4" w14:textId="602EF0B5" w:rsidR="00D36BF0" w:rsidRPr="00657820" w:rsidRDefault="00D36BF0" w:rsidP="00D36BF0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  <w:tc>
          <w:tcPr>
            <w:tcW w:w="1170" w:type="dxa"/>
            <w:shd w:val="clear" w:color="auto" w:fill="auto"/>
          </w:tcPr>
          <w:p w14:paraId="3A3DB364" w14:textId="4AFA3D15" w:rsidR="00D36BF0" w:rsidRPr="00657820" w:rsidRDefault="00426DE2" w:rsidP="00D36BF0">
            <w:pPr>
              <w:tabs>
                <w:tab w:val="decimal" w:pos="9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17DA9E" w14:textId="77777777" w:rsidR="00D36BF0" w:rsidRPr="00657820" w:rsidRDefault="00D36BF0" w:rsidP="00D36BF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2AD0B0" w14:textId="1497E18B" w:rsidR="00D36BF0" w:rsidRPr="00657820" w:rsidRDefault="00D36BF0" w:rsidP="00D36BF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840</w:t>
            </w:r>
          </w:p>
        </w:tc>
        <w:tc>
          <w:tcPr>
            <w:tcW w:w="180" w:type="dxa"/>
            <w:shd w:val="clear" w:color="auto" w:fill="auto"/>
          </w:tcPr>
          <w:p w14:paraId="0794E25B" w14:textId="77777777" w:rsidR="00D36BF0" w:rsidRPr="00657820" w:rsidRDefault="00D36BF0" w:rsidP="00D36BF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BC7E8B" w14:textId="7D062EFC" w:rsidR="00D36BF0" w:rsidRPr="00657820" w:rsidRDefault="00426DE2" w:rsidP="00D36BF0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B4F9142" w14:textId="77777777" w:rsidR="00D36BF0" w:rsidRPr="00657820" w:rsidRDefault="00D36BF0" w:rsidP="00D36BF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6846712" w14:textId="3F2E9D22" w:rsidR="00D36BF0" w:rsidRPr="00657820" w:rsidRDefault="00D36BF0" w:rsidP="00D36BF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840</w:t>
            </w:r>
          </w:p>
        </w:tc>
      </w:tr>
    </w:tbl>
    <w:p w14:paraId="7216C10C" w14:textId="77777777" w:rsidR="00A8627B" w:rsidRPr="00657820" w:rsidRDefault="009B2480" w:rsidP="00EC50B5">
      <w:pPr>
        <w:pStyle w:val="ListParagraph"/>
        <w:numPr>
          <w:ilvl w:val="1"/>
          <w:numId w:val="16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6D2A3D16" w14:textId="661700D6" w:rsidR="0023444F" w:rsidRPr="0023444F" w:rsidRDefault="0023444F" w:rsidP="00852768">
      <w:pPr>
        <w:tabs>
          <w:tab w:val="left" w:pos="90"/>
          <w:tab w:val="left" w:pos="180"/>
          <w:tab w:val="left" w:pos="387"/>
          <w:tab w:val="left" w:pos="450"/>
        </w:tabs>
        <w:spacing w:before="240"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23444F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6</w:t>
      </w:r>
      <w:r w:rsidRPr="0023444F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Pr="0023444F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23444F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การค้ำประกัน</w:t>
      </w:r>
    </w:p>
    <w:p w14:paraId="7632015F" w14:textId="4C0E9AA4" w:rsidR="00D5121C" w:rsidRPr="00C37295" w:rsidRDefault="005D01F4" w:rsidP="000E2B2B">
      <w:pPr>
        <w:spacing w:before="120"/>
        <w:ind w:right="-29" w:firstLine="450"/>
        <w:jc w:val="thaiDistribute"/>
        <w:rPr>
          <w:rFonts w:asciiTheme="majorBidi" w:hAnsiTheme="majorBidi" w:cstheme="majorBidi"/>
          <w:color w:val="000000"/>
          <w:sz w:val="28"/>
        </w:rPr>
      </w:pPr>
      <w:bookmarkStart w:id="10" w:name="_Hlk95490827"/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3D4111"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6372E2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C37295">
        <w:rPr>
          <w:rFonts w:asciiTheme="majorBidi" w:hAnsiTheme="majorBidi" w:cstheme="majorBidi"/>
          <w:color w:val="000000"/>
          <w:sz w:val="28"/>
          <w:cs/>
        </w:rPr>
        <w:t>หนังสือค้ำประกันธนาคาร</w:t>
      </w:r>
    </w:p>
    <w:p w14:paraId="1065ACB5" w14:textId="4C576B23" w:rsidR="00BB7376" w:rsidRPr="00C37295" w:rsidRDefault="009B2480" w:rsidP="00BB7376">
      <w:pPr>
        <w:spacing w:before="120" w:after="240"/>
        <w:ind w:left="990"/>
        <w:jc w:val="thaiDistribute"/>
        <w:rPr>
          <w:rFonts w:asciiTheme="majorBidi" w:hAnsiTheme="majorBidi" w:cstheme="majorBidi"/>
          <w:sz w:val="28"/>
        </w:rPr>
      </w:pP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C37295">
        <w:rPr>
          <w:rFonts w:asciiTheme="majorBidi" w:hAnsiTheme="majorBidi" w:cstheme="majorBidi"/>
          <w:color w:val="000000"/>
          <w:sz w:val="28"/>
        </w:rPr>
        <w:t>3</w:t>
      </w:r>
      <w:r w:rsidR="003D4111" w:rsidRPr="00C37295">
        <w:rPr>
          <w:rFonts w:asciiTheme="majorBidi" w:hAnsiTheme="majorBidi" w:cstheme="majorBidi"/>
          <w:color w:val="000000"/>
          <w:sz w:val="28"/>
        </w:rPr>
        <w:t>1</w:t>
      </w:r>
      <w:r w:rsidRPr="00C37295">
        <w:rPr>
          <w:rFonts w:asciiTheme="majorBidi" w:hAnsiTheme="majorBidi" w:cstheme="majorBidi"/>
          <w:color w:val="000000"/>
          <w:sz w:val="28"/>
        </w:rPr>
        <w:t xml:space="preserve"> </w:t>
      </w:r>
      <w:r w:rsidR="003D4111" w:rsidRPr="00C37295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C37295">
        <w:rPr>
          <w:rFonts w:asciiTheme="majorBidi" w:hAnsiTheme="majorBidi" w:cstheme="majorBidi"/>
          <w:color w:val="000000"/>
          <w:sz w:val="28"/>
        </w:rPr>
        <w:t xml:space="preserve"> 256</w:t>
      </w:r>
      <w:r w:rsidR="00863492" w:rsidRPr="00C37295">
        <w:rPr>
          <w:rFonts w:asciiTheme="majorBidi" w:hAnsiTheme="majorBidi" w:cstheme="majorBidi"/>
          <w:color w:val="000000"/>
          <w:sz w:val="28"/>
        </w:rPr>
        <w:t>7</w:t>
      </w:r>
      <w:r w:rsidRPr="00C37295">
        <w:rPr>
          <w:rFonts w:asciiTheme="majorBidi" w:hAnsiTheme="majorBidi" w:cstheme="majorBidi"/>
          <w:color w:val="000000"/>
          <w:sz w:val="28"/>
        </w:rPr>
        <w:t xml:space="preserve"> 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C37295">
        <w:rPr>
          <w:rFonts w:asciiTheme="majorBidi" w:hAnsiTheme="majorBidi" w:cstheme="majorBidi"/>
          <w:color w:val="000000"/>
          <w:sz w:val="28"/>
        </w:rPr>
        <w:t>256</w:t>
      </w:r>
      <w:r w:rsidR="00863492" w:rsidRPr="00C37295">
        <w:rPr>
          <w:rFonts w:asciiTheme="majorBidi" w:hAnsiTheme="majorBidi" w:cstheme="majorBidi"/>
          <w:color w:val="000000"/>
          <w:sz w:val="28"/>
        </w:rPr>
        <w:t>6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C13EF" w:rsidRPr="00C37295">
        <w:rPr>
          <w:rFonts w:asciiTheme="majorBidi" w:hAnsiTheme="majorBidi" w:cstheme="majorBidi"/>
          <w:sz w:val="28"/>
          <w:cs/>
        </w:rPr>
        <w:t>กลุ่มบริษัท</w:t>
      </w:r>
      <w:r w:rsidRPr="00C37295">
        <w:rPr>
          <w:rFonts w:asciiTheme="majorBidi" w:hAnsiTheme="majorBidi" w:cstheme="majorBidi"/>
          <w:color w:val="000000"/>
          <w:sz w:val="28"/>
          <w:cs/>
        </w:rPr>
        <w:t>มีหนังสือค้ำประกันซึ่งออกโดยธนาคารในนาม</w:t>
      </w:r>
      <w:r w:rsidR="00EC13EF" w:rsidRPr="00C37295">
        <w:rPr>
          <w:rFonts w:asciiTheme="majorBidi" w:hAnsiTheme="majorBidi" w:cstheme="majorBidi"/>
          <w:sz w:val="28"/>
          <w:cs/>
        </w:rPr>
        <w:t>กลุ่มบริษัท</w:t>
      </w:r>
      <w:r w:rsidR="00BB7376" w:rsidRPr="00C37295">
        <w:rPr>
          <w:rFonts w:asciiTheme="majorBidi" w:hAnsiTheme="majorBidi" w:cstheme="majorBidi"/>
          <w:sz w:val="28"/>
          <w:cs/>
        </w:rPr>
        <w:t xml:space="preserve"> </w:t>
      </w:r>
      <w:r w:rsidRPr="00C37295">
        <w:rPr>
          <w:rFonts w:asciiTheme="majorBidi" w:hAnsiTheme="majorBidi" w:cstheme="majorBidi"/>
          <w:sz w:val="28"/>
          <w:cs/>
        </w:rPr>
        <w:t>ดังนี้</w:t>
      </w:r>
    </w:p>
    <w:bookmarkEnd w:id="10"/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32"/>
        <w:gridCol w:w="144"/>
        <w:gridCol w:w="1152"/>
        <w:gridCol w:w="144"/>
        <w:gridCol w:w="1152"/>
        <w:gridCol w:w="144"/>
        <w:gridCol w:w="1152"/>
      </w:tblGrid>
      <w:tr w:rsidR="00D5121C" w:rsidRPr="00657820" w14:paraId="52954536" w14:textId="77777777" w:rsidTr="0039552A">
        <w:tc>
          <w:tcPr>
            <w:tcW w:w="3060" w:type="dxa"/>
          </w:tcPr>
          <w:p w14:paraId="730974D9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4CD4ACEE" w14:textId="77777777" w:rsidR="00D5121C" w:rsidRPr="00657820" w:rsidRDefault="00D5121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15FB094B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32D3051E" w:rsidR="00D5121C" w:rsidRPr="00657820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E36DC" w:rsidRPr="0065782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5121C" w:rsidRPr="00657820" w14:paraId="4778057F" w14:textId="77777777" w:rsidTr="0039552A">
        <w:tc>
          <w:tcPr>
            <w:tcW w:w="3060" w:type="dxa"/>
          </w:tcPr>
          <w:p w14:paraId="438CFD70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3492" w:rsidRPr="00657820" w14:paraId="55AF32AE" w14:textId="77777777" w:rsidTr="0039552A">
        <w:tc>
          <w:tcPr>
            <w:tcW w:w="3060" w:type="dxa"/>
          </w:tcPr>
          <w:p w14:paraId="6E51F69B" w14:textId="77777777" w:rsidR="00863492" w:rsidRPr="00657820" w:rsidRDefault="00863492" w:rsidP="00863492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96E991C" w14:textId="1F3EA571" w:rsidR="00863492" w:rsidRPr="00657820" w:rsidRDefault="00863492" w:rsidP="0086349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" w:type="dxa"/>
          </w:tcPr>
          <w:p w14:paraId="02F4AA4E" w14:textId="77777777" w:rsidR="00863492" w:rsidRPr="00657820" w:rsidRDefault="00863492" w:rsidP="0086349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69E02D70" w:rsidR="00863492" w:rsidRPr="00657820" w:rsidRDefault="00863492" w:rsidP="0086349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5D1E79AC" w14:textId="77777777" w:rsidR="00863492" w:rsidRPr="00657820" w:rsidRDefault="00863492" w:rsidP="0086349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406CB722" w:rsidR="00863492" w:rsidRPr="00657820" w:rsidRDefault="00863492" w:rsidP="0086349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" w:type="dxa"/>
          </w:tcPr>
          <w:p w14:paraId="1A0EC134" w14:textId="77777777" w:rsidR="00863492" w:rsidRPr="00657820" w:rsidRDefault="00863492" w:rsidP="0086349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76CE925C" w:rsidR="00863492" w:rsidRPr="00657820" w:rsidRDefault="00863492" w:rsidP="0086349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46777" w:rsidRPr="00657820" w14:paraId="1C32CEE1" w14:textId="77777777" w:rsidTr="0039552A">
        <w:tc>
          <w:tcPr>
            <w:tcW w:w="3060" w:type="dxa"/>
          </w:tcPr>
          <w:p w14:paraId="7AE5F620" w14:textId="77777777" w:rsidR="00846777" w:rsidRPr="00657820" w:rsidRDefault="00846777" w:rsidP="00846777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0AF42DC1" w:rsidR="00846777" w:rsidRPr="00657820" w:rsidRDefault="00846777" w:rsidP="00846777">
            <w:pPr>
              <w:tabs>
                <w:tab w:val="decimal" w:pos="1265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5FE75A02" w:rsidR="00846777" w:rsidRPr="00657820" w:rsidRDefault="00846777" w:rsidP="00846777">
            <w:pPr>
              <w:tabs>
                <w:tab w:val="decimal" w:pos="1048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171CA4CA" w:rsidR="00846777" w:rsidRPr="00657820" w:rsidRDefault="00846777" w:rsidP="00846777">
            <w:pPr>
              <w:tabs>
                <w:tab w:val="decimal" w:pos="1006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  <w:tc>
          <w:tcPr>
            <w:tcW w:w="144" w:type="dxa"/>
          </w:tcPr>
          <w:p w14:paraId="52F203FF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494810BD" w:rsidR="00846777" w:rsidRPr="00657820" w:rsidRDefault="00846777" w:rsidP="00846777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</w:tr>
      <w:tr w:rsidR="00846777" w:rsidRPr="00657820" w14:paraId="13F8BE01" w14:textId="77777777" w:rsidTr="0039552A">
        <w:tc>
          <w:tcPr>
            <w:tcW w:w="3060" w:type="dxa"/>
          </w:tcPr>
          <w:p w14:paraId="643758F7" w14:textId="77777777" w:rsidR="00846777" w:rsidRPr="00657820" w:rsidRDefault="00846777" w:rsidP="00846777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262297F6" w:rsidR="00846777" w:rsidRPr="00657820" w:rsidRDefault="00846777" w:rsidP="00846777">
            <w:pPr>
              <w:tabs>
                <w:tab w:val="decimal" w:pos="1265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27876C18" w:rsidR="00846777" w:rsidRPr="00657820" w:rsidRDefault="00846777" w:rsidP="00846777">
            <w:pPr>
              <w:tabs>
                <w:tab w:val="decimal" w:pos="1048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02109B40" w:rsidR="00846777" w:rsidRPr="00657820" w:rsidRDefault="00846777" w:rsidP="00846777">
            <w:pPr>
              <w:tabs>
                <w:tab w:val="decimal" w:pos="1006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  <w:tc>
          <w:tcPr>
            <w:tcW w:w="144" w:type="dxa"/>
          </w:tcPr>
          <w:p w14:paraId="787A0794" w14:textId="77777777" w:rsidR="00846777" w:rsidRPr="00657820" w:rsidRDefault="00846777" w:rsidP="00846777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44D8F6F6" w:rsidR="00846777" w:rsidRPr="00657820" w:rsidRDefault="00846777" w:rsidP="00846777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</w:tr>
    </w:tbl>
    <w:p w14:paraId="528C67BD" w14:textId="03D076EF" w:rsidR="00D572A6" w:rsidRPr="00C37295" w:rsidRDefault="005D01F4" w:rsidP="005D01F4">
      <w:pPr>
        <w:spacing w:before="120" w:after="240"/>
        <w:ind w:right="-29" w:firstLine="450"/>
        <w:jc w:val="thaiDistribute"/>
        <w:rPr>
          <w:rFonts w:asciiTheme="majorBidi" w:hAnsiTheme="majorBidi" w:cstheme="majorBidi"/>
          <w:color w:val="000000"/>
          <w:sz w:val="28"/>
        </w:rPr>
      </w:pPr>
      <w:r w:rsidRPr="00657820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="00D572A6" w:rsidRPr="00657820">
        <w:rPr>
          <w:rFonts w:asciiTheme="majorBidi" w:hAnsiTheme="majorBidi" w:cstheme="majorBidi"/>
          <w:sz w:val="28"/>
        </w:rPr>
        <w:t>.3.</w:t>
      </w:r>
      <w:r w:rsidR="0023444F">
        <w:rPr>
          <w:rFonts w:asciiTheme="majorBidi" w:hAnsiTheme="majorBidi" w:cstheme="majorBidi"/>
          <w:sz w:val="28"/>
        </w:rPr>
        <w:t>2</w:t>
      </w:r>
      <w:r w:rsidR="00D572A6" w:rsidRPr="00657820">
        <w:rPr>
          <w:rFonts w:asciiTheme="majorBidi" w:hAnsiTheme="majorBidi" w:cstheme="majorBidi"/>
          <w:sz w:val="28"/>
          <w:cs/>
        </w:rPr>
        <w:t xml:space="preserve"> </w:t>
      </w:r>
      <w:r w:rsidR="00D572A6" w:rsidRPr="00C37295">
        <w:rPr>
          <w:rFonts w:asciiTheme="majorBidi" w:hAnsiTheme="majorBidi" w:cstheme="majorBidi"/>
          <w:color w:val="000000"/>
          <w:sz w:val="28"/>
          <w:cs/>
        </w:rPr>
        <w:t>การค้ำประกันระหว่างกิจการที่ไม่เกี่ยวข้องกัน</w:t>
      </w:r>
    </w:p>
    <w:p w14:paraId="6F7493FA" w14:textId="77777777" w:rsidR="00D572A6" w:rsidRPr="00C37295" w:rsidRDefault="00D572A6" w:rsidP="009A4686">
      <w:pPr>
        <w:spacing w:after="240"/>
        <w:ind w:left="990"/>
        <w:jc w:val="thaiDistribute"/>
        <w:rPr>
          <w:rFonts w:asciiTheme="majorBidi" w:hAnsiTheme="majorBidi" w:cstheme="majorBidi"/>
          <w:color w:val="000000"/>
          <w:sz w:val="28"/>
        </w:rPr>
      </w:pP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C37295">
        <w:rPr>
          <w:rFonts w:asciiTheme="majorBidi" w:hAnsiTheme="majorBidi" w:cstheme="majorBidi"/>
          <w:color w:val="000000"/>
          <w:sz w:val="28"/>
        </w:rPr>
        <w:t>10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สิงหาคม </w:t>
      </w:r>
      <w:r w:rsidRPr="00C37295">
        <w:rPr>
          <w:rFonts w:asciiTheme="majorBidi" w:hAnsiTheme="majorBidi" w:cstheme="majorBidi"/>
          <w:color w:val="000000"/>
          <w:sz w:val="28"/>
        </w:rPr>
        <w:t xml:space="preserve">2565 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บรรษัทประกันสินเชื่อแห่งหนึ่งมีภาระผูกพันต่อธนาคารในการค้ำประกันวงเงินสินเชื่อให้แก่ บริษัท สตาร์ แก๊ส จำกัด ซึ่งเป็นบริษัทย่อยจำนวนเงิน </w:t>
      </w:r>
      <w:r w:rsidRPr="00C37295">
        <w:rPr>
          <w:rFonts w:asciiTheme="majorBidi" w:hAnsiTheme="majorBidi" w:cstheme="majorBidi"/>
          <w:color w:val="000000"/>
          <w:sz w:val="28"/>
        </w:rPr>
        <w:t>20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</w:p>
    <w:p w14:paraId="091D97A6" w14:textId="712DA661" w:rsidR="00026C52" w:rsidRPr="00C37295" w:rsidRDefault="00D572A6" w:rsidP="002C2095">
      <w:pPr>
        <w:spacing w:after="240"/>
        <w:ind w:left="990"/>
        <w:jc w:val="thaiDistribute"/>
        <w:rPr>
          <w:rFonts w:asciiTheme="majorBidi" w:hAnsiTheme="majorBidi" w:cstheme="majorBidi"/>
          <w:color w:val="000000"/>
          <w:sz w:val="28"/>
        </w:rPr>
      </w:pPr>
      <w:r w:rsidRPr="00C37295">
        <w:rPr>
          <w:rFonts w:asciiTheme="majorBidi" w:hAnsiTheme="majorBidi" w:cstheme="majorBidi"/>
          <w:sz w:val="28"/>
          <w:cs/>
        </w:rPr>
        <w:t>โดยทั่วไปการ</w:t>
      </w:r>
      <w:r w:rsidRPr="00C37295">
        <w:rPr>
          <w:rFonts w:asciiTheme="majorBidi" w:hAnsiTheme="majorBidi" w:cstheme="majorBidi"/>
          <w:color w:val="000000"/>
          <w:sz w:val="28"/>
          <w:cs/>
        </w:rPr>
        <w:t>ค้ำประกันนี้มีผลผูกพันต่อ</w:t>
      </w:r>
      <w:r w:rsidRPr="00C37295">
        <w:rPr>
          <w:rFonts w:asciiTheme="majorBidi" w:hAnsiTheme="majorBidi" w:cstheme="majorBidi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 w:rsidR="00C37295">
        <w:rPr>
          <w:rFonts w:asciiTheme="majorBidi" w:hAnsiTheme="majorBidi" w:cstheme="majorBidi" w:hint="cs"/>
          <w:sz w:val="28"/>
          <w:cs/>
        </w:rPr>
        <w:t xml:space="preserve">       </w:t>
      </w:r>
      <w:r w:rsidR="008E074E">
        <w:rPr>
          <w:rFonts w:asciiTheme="majorBidi" w:hAnsiTheme="majorBidi" w:cstheme="majorBidi"/>
          <w:sz w:val="28"/>
        </w:rPr>
        <w:t xml:space="preserve"> </w:t>
      </w:r>
      <w:r w:rsidRPr="00C37295">
        <w:rPr>
          <w:rFonts w:asciiTheme="majorBidi" w:hAnsiTheme="majorBidi" w:cstheme="majorBidi"/>
          <w:sz w:val="28"/>
          <w:cs/>
        </w:rPr>
        <w:t xml:space="preserve">การค้ำประกัน 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ซึ่งจะไม่มีค่าใช้จ่ายสำหรับปีที่ </w:t>
      </w:r>
      <w:r w:rsidRPr="00C37295">
        <w:rPr>
          <w:rFonts w:asciiTheme="majorBidi" w:hAnsiTheme="majorBidi" w:cstheme="majorBidi"/>
          <w:color w:val="000000"/>
          <w:sz w:val="28"/>
        </w:rPr>
        <w:t>1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Pr="00C37295">
        <w:rPr>
          <w:rFonts w:asciiTheme="majorBidi" w:hAnsiTheme="majorBidi" w:cstheme="majorBidi"/>
          <w:color w:val="000000"/>
          <w:sz w:val="28"/>
        </w:rPr>
        <w:t>2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อย่างไรก็ตาม บริษัท สตาร์ แก๊ส จำกัด ซึ่งเป็นบริษัทย่อยจะมีภาระผูกพันในการจ่ายค่าธรรมเนียมค้ำประกันสินเชื่อเริ่มตั้งแต่ปีที่ </w:t>
      </w:r>
      <w:r w:rsidRPr="00C37295">
        <w:rPr>
          <w:rFonts w:asciiTheme="majorBidi" w:hAnsiTheme="majorBidi" w:cstheme="majorBidi"/>
          <w:color w:val="000000"/>
          <w:sz w:val="28"/>
        </w:rPr>
        <w:t>3</w:t>
      </w:r>
      <w:r w:rsidRPr="00C37295">
        <w:rPr>
          <w:rFonts w:asciiTheme="majorBidi" w:hAnsiTheme="majorBidi" w:cstheme="majorBidi"/>
          <w:color w:val="000000"/>
          <w:sz w:val="28"/>
          <w:cs/>
        </w:rPr>
        <w:t xml:space="preserve"> เป็นต้นไป</w:t>
      </w:r>
    </w:p>
    <w:p w14:paraId="10C2BFDA" w14:textId="1C8013A7" w:rsidR="007900A6" w:rsidRPr="00657820" w:rsidRDefault="006423CE" w:rsidP="004A2185">
      <w:pPr>
        <w:tabs>
          <w:tab w:val="left" w:pos="927"/>
        </w:tabs>
        <w:spacing w:before="120" w:after="240"/>
        <w:ind w:right="-29" w:firstLine="369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="007900A6" w:rsidRPr="00657820">
        <w:rPr>
          <w:rFonts w:asciiTheme="majorBidi" w:hAnsiTheme="majorBidi" w:cstheme="majorBidi"/>
          <w:color w:val="000000"/>
          <w:spacing w:val="-2"/>
          <w:sz w:val="28"/>
        </w:rPr>
        <w:t>.3.</w:t>
      </w:r>
      <w:r w:rsidR="00241A4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900A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900A6" w:rsidRPr="00657820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406C401D" w14:textId="435C5338" w:rsidR="00D154A3" w:rsidRPr="00522F3A" w:rsidRDefault="00D154A3" w:rsidP="0056368A">
      <w:pPr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22F3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22F3A">
        <w:rPr>
          <w:rFonts w:asciiTheme="majorBidi" w:hAnsiTheme="majorBidi" w:cstheme="majorBidi"/>
          <w:sz w:val="28"/>
        </w:rPr>
        <w:t>3</w:t>
      </w:r>
      <w:r w:rsidRPr="00522F3A">
        <w:rPr>
          <w:rFonts w:asciiTheme="majorBidi" w:hAnsiTheme="majorBidi" w:cstheme="majorBidi"/>
          <w:sz w:val="28"/>
          <w:cs/>
        </w:rPr>
        <w:t xml:space="preserve"> ธันวาคม </w:t>
      </w:r>
      <w:r w:rsidRPr="00522F3A">
        <w:rPr>
          <w:rFonts w:asciiTheme="majorBidi" w:hAnsiTheme="majorBidi" w:cstheme="majorBidi"/>
          <w:sz w:val="28"/>
        </w:rPr>
        <w:t>2563</w:t>
      </w:r>
      <w:r w:rsidRPr="00522F3A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ที่ประชุมคณะกรรมการของบริษัทครั้งที่ </w:t>
      </w:r>
      <w:r w:rsidRPr="00522F3A">
        <w:rPr>
          <w:rFonts w:asciiTheme="majorBidi" w:hAnsiTheme="majorBidi" w:cstheme="majorBidi"/>
          <w:sz w:val="28"/>
        </w:rPr>
        <w:t>18/2563</w:t>
      </w:r>
      <w:r w:rsidRPr="00522F3A">
        <w:rPr>
          <w:rFonts w:asciiTheme="majorBidi" w:hAnsiTheme="majorBidi" w:cstheme="majorBidi"/>
          <w:sz w:val="28"/>
          <w:cs/>
        </w:rPr>
        <w:t xml:space="preserve"> มีมติอนุมัติให้บริษัทขายหุ้นสามัญของ</w:t>
      </w:r>
      <w:r w:rsidRPr="002322D0">
        <w:rPr>
          <w:rFonts w:asciiTheme="majorBidi" w:hAnsiTheme="majorBidi" w:cstheme="majorBidi"/>
          <w:spacing w:val="-4"/>
          <w:sz w:val="28"/>
          <w:cs/>
        </w:rPr>
        <w:t xml:space="preserve">บริษัท แซม วอเตอร์ ซัพพลาย จำกัด จำนวน </w:t>
      </w:r>
      <w:r w:rsidRPr="002322D0">
        <w:rPr>
          <w:rFonts w:asciiTheme="majorBidi" w:hAnsiTheme="majorBidi" w:cstheme="majorBidi"/>
          <w:spacing w:val="-4"/>
          <w:sz w:val="28"/>
        </w:rPr>
        <w:t>476,552</w:t>
      </w:r>
      <w:r w:rsidRPr="002322D0">
        <w:rPr>
          <w:rFonts w:asciiTheme="majorBidi" w:hAnsiTheme="majorBidi" w:cstheme="majorBidi"/>
          <w:spacing w:val="-4"/>
          <w:sz w:val="28"/>
          <w:cs/>
        </w:rPr>
        <w:t xml:space="preserve"> หุ้น</w:t>
      </w:r>
      <w:r w:rsidR="0056368A" w:rsidRPr="002322D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2322D0">
        <w:rPr>
          <w:rFonts w:asciiTheme="majorBidi" w:hAnsiTheme="majorBidi" w:cstheme="majorBidi"/>
          <w:spacing w:val="-4"/>
          <w:sz w:val="28"/>
          <w:cs/>
        </w:rPr>
        <w:t xml:space="preserve">หรือร้อยละ </w:t>
      </w:r>
      <w:r w:rsidRPr="002322D0">
        <w:rPr>
          <w:rFonts w:asciiTheme="majorBidi" w:hAnsiTheme="majorBidi" w:cstheme="majorBidi"/>
          <w:spacing w:val="-4"/>
          <w:sz w:val="28"/>
        </w:rPr>
        <w:t>43.52</w:t>
      </w:r>
      <w:r w:rsidRPr="002322D0">
        <w:rPr>
          <w:rFonts w:asciiTheme="majorBidi" w:hAnsiTheme="majorBidi" w:cstheme="majorBidi"/>
          <w:spacing w:val="-4"/>
          <w:sz w:val="28"/>
          <w:cs/>
        </w:rPr>
        <w:t xml:space="preserve"> จากจำนวนหุ้นสามัญทั้งหมด </w:t>
      </w:r>
      <w:r w:rsidRPr="002322D0">
        <w:rPr>
          <w:rFonts w:asciiTheme="majorBidi" w:hAnsiTheme="majorBidi" w:cstheme="majorBidi"/>
          <w:spacing w:val="-4"/>
          <w:sz w:val="28"/>
        </w:rPr>
        <w:t>1,034,99</w:t>
      </w:r>
      <w:r w:rsidR="0056368A" w:rsidRPr="002322D0">
        <w:rPr>
          <w:rFonts w:asciiTheme="majorBidi" w:hAnsiTheme="majorBidi" w:cstheme="majorBidi"/>
          <w:spacing w:val="-4"/>
          <w:sz w:val="28"/>
        </w:rPr>
        <w:t>6</w:t>
      </w:r>
      <w:r w:rsidR="0076016D">
        <w:rPr>
          <w:rFonts w:asciiTheme="majorBidi" w:hAnsiTheme="majorBidi" w:cstheme="majorBidi"/>
          <w:spacing w:val="-4"/>
          <w:sz w:val="28"/>
        </w:rPr>
        <w:t xml:space="preserve"> </w:t>
      </w:r>
      <w:r w:rsidRPr="002322D0">
        <w:rPr>
          <w:rFonts w:asciiTheme="majorBidi" w:hAnsiTheme="majorBidi" w:cstheme="majorBidi"/>
          <w:spacing w:val="-4"/>
          <w:sz w:val="28"/>
          <w:cs/>
        </w:rPr>
        <w:t>หุ้น</w:t>
      </w:r>
      <w:r w:rsidR="0056368A" w:rsidRPr="00522F3A">
        <w:rPr>
          <w:rFonts w:asciiTheme="majorBidi" w:hAnsiTheme="majorBidi" w:cstheme="majorBidi"/>
          <w:sz w:val="28"/>
          <w:cs/>
        </w:rPr>
        <w:t xml:space="preserve"> </w:t>
      </w:r>
      <w:r w:rsidRPr="00522F3A">
        <w:rPr>
          <w:rFonts w:asciiTheme="majorBidi" w:hAnsiTheme="majorBidi" w:cstheme="majorBidi"/>
          <w:sz w:val="28"/>
          <w:cs/>
        </w:rPr>
        <w:t xml:space="preserve">หรือร้อยละ </w:t>
      </w:r>
      <w:r w:rsidRPr="00522F3A">
        <w:rPr>
          <w:rFonts w:asciiTheme="majorBidi" w:hAnsiTheme="majorBidi" w:cstheme="majorBidi"/>
          <w:sz w:val="28"/>
        </w:rPr>
        <w:t>94.52</w:t>
      </w:r>
      <w:r w:rsidRPr="00522F3A">
        <w:rPr>
          <w:rFonts w:asciiTheme="majorBidi" w:hAnsiTheme="majorBidi" w:cstheme="majorBidi"/>
          <w:sz w:val="28"/>
          <w:cs/>
        </w:rPr>
        <w:t xml:space="preserve"> ในมูลค่า </w:t>
      </w:r>
      <w:r w:rsidRPr="00522F3A">
        <w:rPr>
          <w:rFonts w:asciiTheme="majorBidi" w:hAnsiTheme="majorBidi" w:cstheme="majorBidi"/>
          <w:sz w:val="28"/>
        </w:rPr>
        <w:t>47.65</w:t>
      </w:r>
      <w:r w:rsidRPr="00522F3A">
        <w:rPr>
          <w:rFonts w:asciiTheme="majorBidi" w:hAnsiTheme="majorBidi" w:cstheme="majorBidi"/>
          <w:sz w:val="28"/>
          <w:cs/>
        </w:rPr>
        <w:t xml:space="preserve"> ล้านบาท เป็นผลทำให้ ณ วันที่ </w:t>
      </w:r>
      <w:r w:rsidRPr="00522F3A">
        <w:rPr>
          <w:rFonts w:asciiTheme="majorBidi" w:hAnsiTheme="majorBidi" w:cstheme="majorBidi"/>
          <w:sz w:val="28"/>
        </w:rPr>
        <w:t>31</w:t>
      </w:r>
      <w:r w:rsidRPr="00522F3A">
        <w:rPr>
          <w:rFonts w:asciiTheme="majorBidi" w:hAnsiTheme="majorBidi" w:cstheme="majorBidi"/>
          <w:sz w:val="28"/>
          <w:cs/>
        </w:rPr>
        <w:t xml:space="preserve"> ธันวาคม </w:t>
      </w:r>
      <w:r w:rsidRPr="00522F3A">
        <w:rPr>
          <w:rFonts w:asciiTheme="majorBidi" w:hAnsiTheme="majorBidi" w:cstheme="majorBidi"/>
          <w:sz w:val="28"/>
        </w:rPr>
        <w:t>2563</w:t>
      </w:r>
      <w:r w:rsidRPr="00522F3A">
        <w:rPr>
          <w:rFonts w:asciiTheme="majorBidi" w:hAnsiTheme="majorBidi" w:cstheme="majorBidi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 w:rsidRPr="00522F3A">
        <w:rPr>
          <w:rFonts w:asciiTheme="majorBidi" w:hAnsiTheme="majorBidi" w:cstheme="majorBidi"/>
          <w:sz w:val="28"/>
        </w:rPr>
        <w:t>558,444</w:t>
      </w:r>
      <w:r w:rsidRPr="00522F3A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522F3A">
        <w:rPr>
          <w:rFonts w:asciiTheme="majorBidi" w:hAnsiTheme="majorBidi" w:cstheme="majorBidi"/>
          <w:sz w:val="28"/>
        </w:rPr>
        <w:t>51.00</w:t>
      </w:r>
      <w:r w:rsidRPr="00522F3A">
        <w:rPr>
          <w:rFonts w:asciiTheme="majorBidi" w:hAnsiTheme="majorBidi" w:cstheme="majorBidi"/>
          <w:sz w:val="28"/>
          <w:cs/>
        </w:rPr>
        <w:t xml:space="preserve"> ต่อมาบริษัทได้ซื้อหุ้นจากผู้ถือหุ้น</w:t>
      </w:r>
      <w:r w:rsidR="00833FE7">
        <w:rPr>
          <w:rFonts w:asciiTheme="majorBidi" w:hAnsiTheme="majorBidi" w:cstheme="majorBidi"/>
          <w:sz w:val="28"/>
        </w:rPr>
        <w:t xml:space="preserve">  </w:t>
      </w:r>
      <w:r w:rsidRPr="00522F3A">
        <w:rPr>
          <w:rFonts w:asciiTheme="majorBidi" w:hAnsiTheme="majorBidi" w:cstheme="majorBidi"/>
          <w:sz w:val="28"/>
          <w:cs/>
        </w:rPr>
        <w:t xml:space="preserve">รายอื่นของบริษัท แซม วอเตอร์ ซัพพลาย จำกัด จำนวน </w:t>
      </w:r>
      <w:r w:rsidRPr="00522F3A">
        <w:rPr>
          <w:rFonts w:asciiTheme="majorBidi" w:hAnsiTheme="majorBidi" w:cstheme="majorBidi"/>
          <w:sz w:val="28"/>
        </w:rPr>
        <w:t>6</w:t>
      </w:r>
      <w:r w:rsidRPr="00522F3A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522F3A">
        <w:rPr>
          <w:rFonts w:asciiTheme="majorBidi" w:hAnsiTheme="majorBidi" w:cstheme="majorBidi"/>
          <w:sz w:val="28"/>
        </w:rPr>
        <w:t>600</w:t>
      </w:r>
      <w:r w:rsidRPr="00522F3A">
        <w:rPr>
          <w:rFonts w:asciiTheme="majorBidi" w:hAnsiTheme="majorBidi" w:cstheme="majorBidi"/>
          <w:sz w:val="28"/>
          <w:cs/>
        </w:rPr>
        <w:t xml:space="preserve"> บาท ดังนั้น จำนวนหุ้นทั้งหมดที่บริษัท</w:t>
      </w:r>
      <w:r w:rsidR="00827293">
        <w:rPr>
          <w:rFonts w:asciiTheme="majorBidi" w:hAnsiTheme="majorBidi" w:cstheme="majorBidi"/>
          <w:sz w:val="28"/>
        </w:rPr>
        <w:t xml:space="preserve">  </w:t>
      </w:r>
      <w:r w:rsidRPr="00522F3A">
        <w:rPr>
          <w:rFonts w:asciiTheme="majorBidi" w:hAnsiTheme="majorBidi" w:cstheme="majorBidi"/>
          <w:sz w:val="28"/>
          <w:cs/>
        </w:rPr>
        <w:t xml:space="preserve">ถือหุ้นในบริษัท แซม วอเตอร์ ซัพพลาย จำกัด เป็นจำนวน </w:t>
      </w:r>
      <w:r w:rsidRPr="00522F3A">
        <w:rPr>
          <w:rFonts w:asciiTheme="majorBidi" w:hAnsiTheme="majorBidi" w:cstheme="majorBidi"/>
          <w:sz w:val="28"/>
        </w:rPr>
        <w:t>558,450</w:t>
      </w:r>
      <w:r w:rsidRPr="00522F3A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522F3A">
        <w:rPr>
          <w:rFonts w:asciiTheme="majorBidi" w:hAnsiTheme="majorBidi" w:cstheme="majorBidi"/>
          <w:sz w:val="28"/>
        </w:rPr>
        <w:t>51.00</w:t>
      </w:r>
    </w:p>
    <w:p w14:paraId="79693DCB" w14:textId="0B281F73" w:rsidR="002C2095" w:rsidRDefault="00D154A3" w:rsidP="002C2095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522F3A">
        <w:rPr>
          <w:rFonts w:asciiTheme="majorBidi" w:hAnsiTheme="majorBidi" w:cstheme="majorBidi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Pr="00522F3A">
        <w:rPr>
          <w:rFonts w:asciiTheme="majorBidi" w:hAnsiTheme="majorBidi" w:cstheme="majorBidi"/>
          <w:sz w:val="28"/>
        </w:rPr>
        <w:t xml:space="preserve">558,450 </w:t>
      </w:r>
      <w:r w:rsidRPr="00522F3A">
        <w:rPr>
          <w:rFonts w:asciiTheme="majorBidi" w:hAnsiTheme="majorBidi" w:cstheme="majorBidi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  <w:r w:rsidR="002C2095">
        <w:rPr>
          <w:rFonts w:asciiTheme="majorBidi" w:hAnsiTheme="majorBidi" w:cstheme="majorBidi"/>
          <w:sz w:val="28"/>
        </w:rPr>
        <w:t xml:space="preserve"> </w:t>
      </w:r>
    </w:p>
    <w:p w14:paraId="78D7D58B" w14:textId="17A1EEA7" w:rsidR="002C2095" w:rsidRPr="00522F3A" w:rsidRDefault="002C2095" w:rsidP="002C2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52971965" w14:textId="2C7A5FCE" w:rsidR="00241A4D" w:rsidRPr="0006613E" w:rsidRDefault="00241A4D" w:rsidP="00174EE3">
      <w:pPr>
        <w:tabs>
          <w:tab w:val="left" w:pos="387"/>
          <w:tab w:val="left" w:pos="450"/>
        </w:tabs>
        <w:spacing w:before="240"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06613E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6</w:t>
      </w:r>
      <w:r w:rsidRPr="0006613E">
        <w:rPr>
          <w:rFonts w:asciiTheme="majorBidi" w:hAnsiTheme="majorBidi" w:cstheme="majorBidi"/>
          <w:b/>
          <w:bCs/>
          <w:color w:val="000000"/>
          <w:spacing w:val="-2"/>
          <w:sz w:val="28"/>
        </w:rPr>
        <w:t>.4</w:t>
      </w:r>
      <w:r w:rsidRPr="0006613E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06613E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4815F81F" w14:textId="20B6D9D0" w:rsidR="00B22409" w:rsidRPr="00852768" w:rsidRDefault="00694F0E" w:rsidP="00B22409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/>
          <w:sz w:val="28"/>
          <w:highlight w:val="yellow"/>
        </w:rPr>
      </w:pPr>
      <w:r w:rsidRPr="0006613E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Pr="0006613E">
        <w:rPr>
          <w:rFonts w:asciiTheme="majorBidi" w:hAnsiTheme="majorBidi" w:cstheme="majorBidi"/>
          <w:sz w:val="28"/>
        </w:rPr>
        <w:t>.4.1</w:t>
      </w:r>
      <w:r w:rsidR="00EB5A10" w:rsidRPr="0006613E">
        <w:rPr>
          <w:rFonts w:asciiTheme="majorBidi" w:hAnsiTheme="majorBidi" w:cstheme="majorBidi"/>
          <w:sz w:val="28"/>
        </w:rPr>
        <w:t xml:space="preserve"> </w:t>
      </w:r>
      <w:r w:rsidR="00B22409" w:rsidRPr="004608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97492">
        <w:rPr>
          <w:rFonts w:asciiTheme="majorBidi" w:hAnsiTheme="majorBidi" w:cstheme="majorBidi"/>
          <w:sz w:val="28"/>
        </w:rPr>
        <w:t>25</w:t>
      </w:r>
      <w:r w:rsidR="00B22409" w:rsidRPr="004608D8">
        <w:rPr>
          <w:rFonts w:asciiTheme="majorBidi" w:hAnsiTheme="majorBidi" w:cstheme="majorBidi"/>
          <w:sz w:val="28"/>
        </w:rPr>
        <w:t xml:space="preserve"> </w:t>
      </w:r>
      <w:r w:rsidR="00B22409" w:rsidRPr="004608D8">
        <w:rPr>
          <w:rFonts w:asciiTheme="majorBidi" w:hAnsiTheme="majorBidi" w:cstheme="majorBidi"/>
          <w:sz w:val="28"/>
          <w:cs/>
        </w:rPr>
        <w:t xml:space="preserve">ธันวาคม </w:t>
      </w:r>
      <w:r w:rsidR="00B97492">
        <w:rPr>
          <w:rFonts w:asciiTheme="majorBidi" w:hAnsiTheme="majorBidi" w:cstheme="majorBidi"/>
          <w:sz w:val="28"/>
        </w:rPr>
        <w:t>2566</w:t>
      </w:r>
      <w:r w:rsidR="00B22409" w:rsidRPr="004608D8">
        <w:rPr>
          <w:rFonts w:asciiTheme="majorBidi" w:hAnsiTheme="majorBidi" w:cstheme="majorBidi"/>
          <w:sz w:val="28"/>
        </w:rPr>
        <w:t xml:space="preserve"> </w:t>
      </w:r>
      <w:r w:rsidR="00B22409" w:rsidRPr="004608D8">
        <w:rPr>
          <w:rFonts w:asciiTheme="majorBidi" w:hAnsiTheme="majorBidi" w:cstheme="majorBidi"/>
          <w:sz w:val="28"/>
          <w:cs/>
        </w:rPr>
        <w:t xml:space="preserve">บริษัท </w:t>
      </w:r>
      <w:r w:rsidR="00B22409" w:rsidRPr="004608D8">
        <w:rPr>
          <w:rFonts w:asciiTheme="majorBidi" w:hAnsiTheme="majorBidi" w:cstheme="majorBidi" w:hint="cs"/>
          <w:sz w:val="28"/>
          <w:cs/>
        </w:rPr>
        <w:t>ออลล์</w:t>
      </w:r>
      <w:r w:rsidR="00B22409" w:rsidRPr="004608D8">
        <w:rPr>
          <w:rFonts w:asciiTheme="majorBidi" w:hAnsiTheme="majorBidi" w:cstheme="majorBidi"/>
          <w:sz w:val="28"/>
          <w:cs/>
        </w:rPr>
        <w:t xml:space="preserve"> </w:t>
      </w:r>
      <w:r w:rsidR="00B22409" w:rsidRPr="004608D8">
        <w:rPr>
          <w:rFonts w:asciiTheme="majorBidi" w:hAnsiTheme="majorBidi" w:cstheme="majorBidi" w:hint="cs"/>
          <w:sz w:val="28"/>
          <w:cs/>
        </w:rPr>
        <w:t xml:space="preserve">เอ็นเนอร์ยี่ แอนด์ </w:t>
      </w:r>
      <w:r w:rsidR="00B22409" w:rsidRPr="004608D8">
        <w:rPr>
          <w:rFonts w:asciiTheme="majorBidi" w:hAnsiTheme="majorBidi" w:cstheme="majorBidi"/>
          <w:sz w:val="28"/>
          <w:cs/>
        </w:rPr>
        <w:t>ยูทิลิตี้ จำกัด (มหาชน) (“โจทก์”) ได้ยื่นฟ้องดำเนินคดี</w:t>
      </w:r>
      <w:r w:rsidR="00B22409" w:rsidRPr="004608D8">
        <w:rPr>
          <w:rFonts w:asciiTheme="majorBidi" w:hAnsiTheme="majorBidi" w:cstheme="majorBidi" w:hint="cs"/>
          <w:sz w:val="28"/>
          <w:cs/>
        </w:rPr>
        <w:t xml:space="preserve">      </w:t>
      </w:r>
      <w:r w:rsidR="00B22409" w:rsidRPr="004608D8">
        <w:rPr>
          <w:rFonts w:asciiTheme="majorBidi" w:hAnsiTheme="majorBidi" w:cstheme="majorBidi"/>
          <w:spacing w:val="-4"/>
          <w:sz w:val="28"/>
          <w:cs/>
        </w:rPr>
        <w:t>ในข้อหาหรือฐานความผิด ผิดสัญญา ตั๋วสัญญาใช้เงิน กับ บุคคลภายนอก (“จำเลย”) ต่อศาลแพ่ง</w:t>
      </w:r>
      <w:r w:rsidR="00B22409" w:rsidRPr="004608D8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B22409" w:rsidRPr="004608D8">
        <w:rPr>
          <w:rFonts w:asciiTheme="majorBidi" w:hAnsiTheme="majorBidi" w:cstheme="majorBidi"/>
          <w:spacing w:val="-4"/>
          <w:sz w:val="28"/>
          <w:cs/>
        </w:rPr>
        <w:t xml:space="preserve">โดยฟ้องเรียกค่าเสียหาย ทุนทรัพย์ที่ฟ้องจำนวน </w:t>
      </w:r>
      <w:r w:rsidR="00B97492">
        <w:rPr>
          <w:rFonts w:asciiTheme="majorBidi" w:hAnsiTheme="majorBidi" w:cstheme="majorBidi"/>
          <w:spacing w:val="-4"/>
          <w:sz w:val="28"/>
        </w:rPr>
        <w:t>11.35</w:t>
      </w:r>
      <w:r w:rsidR="00B22409" w:rsidRPr="004608D8">
        <w:rPr>
          <w:rFonts w:asciiTheme="majorBidi" w:hAnsiTheme="majorBidi" w:cstheme="majorBidi"/>
          <w:spacing w:val="-4"/>
          <w:sz w:val="28"/>
        </w:rPr>
        <w:t xml:space="preserve"> </w:t>
      </w:r>
      <w:r w:rsidR="00B22409" w:rsidRPr="004608D8">
        <w:rPr>
          <w:rFonts w:asciiTheme="majorBidi" w:hAnsiTheme="majorBidi" w:cstheme="majorBidi"/>
          <w:spacing w:val="-4"/>
          <w:sz w:val="28"/>
          <w:cs/>
        </w:rPr>
        <w:t>ล้านบาท และ</w:t>
      </w:r>
      <w:r w:rsidR="00B22409" w:rsidRPr="004608D8">
        <w:rPr>
          <w:rFonts w:asciiTheme="majorBidi" w:hAnsiTheme="majorBidi" w:cstheme="majorBidi" w:hint="cs"/>
          <w:spacing w:val="-4"/>
          <w:sz w:val="28"/>
          <w:cs/>
        </w:rPr>
        <w:t>เมื่อวันที่</w:t>
      </w:r>
      <w:r w:rsidR="00B22409" w:rsidRPr="004608D8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B97492">
        <w:rPr>
          <w:rFonts w:asciiTheme="majorBidi" w:hAnsiTheme="majorBidi" w:cstheme="majorBidi"/>
          <w:spacing w:val="-4"/>
          <w:sz w:val="28"/>
        </w:rPr>
        <w:t>16</w:t>
      </w:r>
      <w:r w:rsidR="00B22409" w:rsidRPr="004608D8">
        <w:rPr>
          <w:rFonts w:asciiTheme="majorBidi" w:hAnsiTheme="majorBidi" w:cstheme="majorBidi"/>
          <w:spacing w:val="-4"/>
          <w:sz w:val="28"/>
        </w:rPr>
        <w:t xml:space="preserve"> </w:t>
      </w:r>
      <w:r w:rsidR="00B22409" w:rsidRPr="004608D8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B97492">
        <w:rPr>
          <w:rFonts w:asciiTheme="majorBidi" w:hAnsiTheme="majorBidi" w:cstheme="majorBidi"/>
          <w:spacing w:val="-4"/>
          <w:sz w:val="28"/>
        </w:rPr>
        <w:t>17</w:t>
      </w:r>
      <w:r w:rsidR="00B22409" w:rsidRPr="004608D8">
        <w:rPr>
          <w:rFonts w:asciiTheme="majorBidi" w:hAnsiTheme="majorBidi" w:cstheme="majorBidi" w:hint="cs"/>
          <w:spacing w:val="-4"/>
          <w:sz w:val="28"/>
        </w:rPr>
        <w:t xml:space="preserve"> </w:t>
      </w:r>
      <w:r w:rsidR="00B22409" w:rsidRPr="004608D8">
        <w:rPr>
          <w:rFonts w:asciiTheme="majorBidi" w:hAnsiTheme="majorBidi" w:cstheme="majorBidi" w:hint="cs"/>
          <w:spacing w:val="-4"/>
          <w:sz w:val="28"/>
          <w:cs/>
        </w:rPr>
        <w:t xml:space="preserve">กรกฎาคม </w:t>
      </w:r>
      <w:r w:rsidR="00B97492">
        <w:rPr>
          <w:rFonts w:asciiTheme="majorBidi" w:hAnsiTheme="majorBidi" w:cstheme="majorBidi"/>
          <w:spacing w:val="-4"/>
          <w:sz w:val="28"/>
        </w:rPr>
        <w:t>2567</w:t>
      </w:r>
      <w:r w:rsidR="00B22409" w:rsidRPr="004608D8">
        <w:rPr>
          <w:rFonts w:asciiTheme="majorBidi" w:hAnsiTheme="majorBidi" w:cstheme="majorBidi"/>
          <w:spacing w:val="-4"/>
          <w:sz w:val="28"/>
        </w:rPr>
        <w:t xml:space="preserve"> </w:t>
      </w:r>
      <w:r w:rsidR="00B22409" w:rsidRPr="004608D8">
        <w:rPr>
          <w:rFonts w:asciiTheme="majorBidi" w:hAnsiTheme="majorBidi" w:cstheme="majorBidi"/>
          <w:spacing w:val="-4"/>
          <w:sz w:val="28"/>
          <w:cs/>
        </w:rPr>
        <w:t>ศาลได้</w:t>
      </w:r>
      <w:r w:rsidR="00B22409" w:rsidRPr="004608D8">
        <w:rPr>
          <w:rFonts w:asciiTheme="majorBidi" w:hAnsiTheme="majorBidi" w:cstheme="majorBidi" w:hint="cs"/>
          <w:spacing w:val="-4"/>
          <w:sz w:val="28"/>
          <w:cs/>
        </w:rPr>
        <w:t>พิจารณาคดี โจทก์และจำเลย</w:t>
      </w:r>
      <w:r w:rsidR="00B22409" w:rsidRPr="004608D8">
        <w:rPr>
          <w:rFonts w:asciiTheme="majorBidi" w:hAnsiTheme="majorBidi" w:cstheme="majorBidi" w:hint="cs"/>
          <w:sz w:val="28"/>
          <w:cs/>
        </w:rPr>
        <w:t xml:space="preserve">สามารถตกลงกันได้ </w:t>
      </w:r>
      <w:r w:rsidR="00B22409" w:rsidRPr="0006613E">
        <w:rPr>
          <w:rFonts w:asciiTheme="majorBidi" w:hAnsiTheme="majorBidi" w:cstheme="majorBidi" w:hint="cs"/>
          <w:sz w:val="28"/>
          <w:cs/>
        </w:rPr>
        <w:t>โดย</w:t>
      </w:r>
      <w:r w:rsidR="00B22409" w:rsidRPr="004608D8">
        <w:rPr>
          <w:rFonts w:asciiTheme="majorBidi" w:hAnsiTheme="majorBidi" w:cstheme="majorBidi" w:hint="cs"/>
          <w:sz w:val="28"/>
          <w:cs/>
        </w:rPr>
        <w:t>โจทก์ และจำเลยตกลง</w:t>
      </w:r>
      <w:r w:rsidR="00B22409" w:rsidRPr="0006613E">
        <w:rPr>
          <w:rFonts w:asciiTheme="majorBidi" w:hAnsiTheme="majorBidi" w:cstheme="majorBidi" w:hint="cs"/>
          <w:sz w:val="28"/>
          <w:cs/>
        </w:rPr>
        <w:t>ทำสัญญาประนีประนอมยอมความกัน จำเลยตกลงยอมชำระหนี้</w:t>
      </w:r>
      <w:r w:rsidR="00681B2D">
        <w:rPr>
          <w:rFonts w:asciiTheme="majorBidi" w:hAnsiTheme="majorBidi" w:cstheme="majorBidi"/>
          <w:sz w:val="28"/>
          <w:cs/>
        </w:rPr>
        <w:t xml:space="preserve">  </w:t>
      </w:r>
      <w:r w:rsidR="008246F2">
        <w:rPr>
          <w:rFonts w:asciiTheme="majorBidi" w:hAnsiTheme="majorBidi" w:cstheme="majorBidi" w:hint="cs"/>
          <w:sz w:val="28"/>
          <w:cs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>ตามฟ้องแก่โจทก์เป็นเงินจำนวนทั้งสิ้น</w:t>
      </w:r>
      <w:r w:rsidR="00B22409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11.35</w:t>
      </w:r>
      <w:r w:rsidR="00B22409" w:rsidRPr="0006613E">
        <w:rPr>
          <w:rFonts w:asciiTheme="majorBidi" w:hAnsiTheme="majorBidi" w:cstheme="majorBidi"/>
          <w:sz w:val="28"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>ล้านบาท</w:t>
      </w:r>
      <w:r w:rsidR="00B22409" w:rsidRPr="0006613E">
        <w:rPr>
          <w:rFonts w:asciiTheme="majorBidi" w:hAnsiTheme="majorBidi" w:cstheme="majorBidi"/>
          <w:sz w:val="28"/>
          <w:cs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>พร้อมทั้งดอกเบี้ยในอัตราร้อยละ</w:t>
      </w:r>
      <w:r w:rsidR="00B22409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5</w:t>
      </w:r>
      <w:r w:rsidR="00B22409" w:rsidRPr="0006613E">
        <w:rPr>
          <w:rFonts w:asciiTheme="majorBidi" w:hAnsiTheme="majorBidi" w:cstheme="majorBidi"/>
          <w:sz w:val="28"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>ต่อปี</w:t>
      </w:r>
      <w:r w:rsidR="0091364A" w:rsidRPr="0006613E">
        <w:rPr>
          <w:rFonts w:asciiTheme="majorBidi" w:hAnsiTheme="majorBidi" w:cstheme="majorBidi"/>
          <w:sz w:val="28"/>
          <w:cs/>
        </w:rPr>
        <w:t xml:space="preserve">  </w:t>
      </w:r>
      <w:r w:rsidR="00B22409" w:rsidRPr="0006613E">
        <w:rPr>
          <w:rFonts w:asciiTheme="majorBidi" w:hAnsiTheme="majorBidi" w:cstheme="majorBidi" w:hint="cs"/>
          <w:sz w:val="28"/>
          <w:cs/>
        </w:rPr>
        <w:t xml:space="preserve">ของเงินต้นจำนวน </w:t>
      </w:r>
      <w:r w:rsidR="00681B2D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9</w:t>
      </w:r>
      <w:r w:rsidR="00B22409" w:rsidRPr="0006613E">
        <w:rPr>
          <w:rFonts w:asciiTheme="majorBidi" w:hAnsiTheme="majorBidi" w:cstheme="majorBidi" w:hint="cs"/>
          <w:sz w:val="28"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>ล้านบาท</w:t>
      </w:r>
      <w:r w:rsidR="00B22409" w:rsidRPr="0006613E">
        <w:rPr>
          <w:rFonts w:asciiTheme="majorBidi" w:hAnsiTheme="majorBidi" w:cstheme="majorBidi"/>
          <w:sz w:val="28"/>
          <w:cs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 xml:space="preserve">จำเลยผ่อนชำระหนี้แก่โจทก์เสร็จสิ้นภายในวันที่ </w:t>
      </w:r>
      <w:r w:rsidR="00B97492">
        <w:rPr>
          <w:rFonts w:asciiTheme="majorBidi" w:hAnsiTheme="majorBidi" w:cstheme="majorBidi"/>
          <w:sz w:val="28"/>
        </w:rPr>
        <w:t>17</w:t>
      </w:r>
      <w:r w:rsidR="00B22409" w:rsidRPr="0006613E">
        <w:rPr>
          <w:rFonts w:asciiTheme="majorBidi" w:hAnsiTheme="majorBidi" w:cstheme="majorBidi" w:hint="cs"/>
          <w:sz w:val="28"/>
        </w:rPr>
        <w:t xml:space="preserve"> </w:t>
      </w:r>
      <w:r w:rsidR="00B22409" w:rsidRPr="0006613E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B97492">
        <w:rPr>
          <w:rFonts w:asciiTheme="majorBidi" w:hAnsiTheme="majorBidi" w:cstheme="majorBidi"/>
          <w:sz w:val="28"/>
        </w:rPr>
        <w:t>2572</w:t>
      </w:r>
      <w:r w:rsidR="006748E9">
        <w:rPr>
          <w:rFonts w:asciiTheme="majorBidi" w:hAnsiTheme="majorBidi"/>
          <w:sz w:val="28"/>
        </w:rPr>
        <w:t xml:space="preserve"> </w:t>
      </w:r>
      <w:r w:rsidR="006748E9">
        <w:rPr>
          <w:rFonts w:asciiTheme="majorBidi" w:hAnsiTheme="majorBidi" w:hint="cs"/>
          <w:sz w:val="28"/>
          <w:cs/>
        </w:rPr>
        <w:t>ปัจจุบันจำเลย</w:t>
      </w:r>
      <w:r w:rsidR="006748E9" w:rsidRPr="00D41DF6">
        <w:rPr>
          <w:rFonts w:asciiTheme="majorBidi" w:hAnsiTheme="majorBidi" w:hint="cs"/>
          <w:sz w:val="28"/>
          <w:cs/>
        </w:rPr>
        <w:t>ไม่ได้ปฏิบัติตามข้อตกลงในสัญญาประนีประนอมยอมความ</w:t>
      </w:r>
      <w:r w:rsidR="006748E9">
        <w:rPr>
          <w:rFonts w:asciiTheme="majorBidi" w:hAnsiTheme="majorBidi" w:hint="cs"/>
          <w:sz w:val="28"/>
          <w:cs/>
        </w:rPr>
        <w:t xml:space="preserve"> เมื่อ</w:t>
      </w:r>
      <w:r w:rsidR="006748E9" w:rsidRPr="00C94369">
        <w:rPr>
          <w:rFonts w:asciiTheme="majorBidi" w:hAnsiTheme="majorBidi" w:hint="cs"/>
          <w:sz w:val="28"/>
          <w:cs/>
        </w:rPr>
        <w:t>วันที่</w:t>
      </w:r>
      <w:r w:rsidR="006748E9" w:rsidRPr="00C94369">
        <w:rPr>
          <w:rFonts w:asciiTheme="majorBidi" w:hAnsiTheme="majorBidi"/>
          <w:sz w:val="28"/>
          <w:cs/>
        </w:rPr>
        <w:t xml:space="preserve"> </w:t>
      </w:r>
      <w:r w:rsidR="006748E9" w:rsidRPr="00C94369">
        <w:rPr>
          <w:rFonts w:asciiTheme="majorBidi" w:hAnsiTheme="majorBidi"/>
          <w:sz w:val="28"/>
        </w:rPr>
        <w:t xml:space="preserve">21 </w:t>
      </w:r>
      <w:r w:rsidR="006748E9" w:rsidRPr="00C94369">
        <w:rPr>
          <w:rFonts w:asciiTheme="majorBidi" w:hAnsiTheme="majorBidi" w:hint="cs"/>
          <w:sz w:val="28"/>
          <w:cs/>
        </w:rPr>
        <w:t>มกราคม</w:t>
      </w:r>
      <w:r w:rsidR="006748E9" w:rsidRPr="00C94369">
        <w:rPr>
          <w:rFonts w:asciiTheme="majorBidi" w:hAnsiTheme="majorBidi"/>
          <w:sz w:val="28"/>
          <w:cs/>
        </w:rPr>
        <w:t xml:space="preserve"> </w:t>
      </w:r>
      <w:r w:rsidR="006748E9" w:rsidRPr="00C94369">
        <w:rPr>
          <w:rFonts w:asciiTheme="majorBidi" w:hAnsiTheme="majorBidi"/>
          <w:sz w:val="28"/>
        </w:rPr>
        <w:t>2568</w:t>
      </w:r>
      <w:r w:rsidR="006748E9">
        <w:rPr>
          <w:rFonts w:asciiTheme="majorBidi" w:hAnsiTheme="majorBidi" w:hint="cs"/>
          <w:sz w:val="28"/>
          <w:cs/>
        </w:rPr>
        <w:t xml:space="preserve"> </w:t>
      </w:r>
      <w:r w:rsidR="006748E9" w:rsidRPr="004608D8">
        <w:rPr>
          <w:rFonts w:asciiTheme="majorBidi" w:hAnsiTheme="majorBidi" w:cstheme="majorBidi" w:hint="cs"/>
          <w:sz w:val="28"/>
          <w:cs/>
        </w:rPr>
        <w:t>โจทก์</w:t>
      </w:r>
      <w:r w:rsidR="006748E9" w:rsidRPr="00C94369">
        <w:rPr>
          <w:rFonts w:asciiTheme="majorBidi" w:hAnsiTheme="majorBidi" w:hint="cs"/>
          <w:sz w:val="28"/>
          <w:cs/>
        </w:rPr>
        <w:t>ได้ยื่นคำร้องขอออกหมายตั้งพนักงานบังคับคดี</w:t>
      </w:r>
      <w:r w:rsidR="006748E9" w:rsidRPr="00C94369">
        <w:rPr>
          <w:rFonts w:asciiTheme="majorBidi" w:hAnsiTheme="majorBidi"/>
          <w:sz w:val="28"/>
          <w:cs/>
        </w:rPr>
        <w:t xml:space="preserve"> (</w:t>
      </w:r>
      <w:r w:rsidR="006748E9" w:rsidRPr="00C94369">
        <w:rPr>
          <w:rFonts w:asciiTheme="majorBidi" w:hAnsiTheme="majorBidi" w:hint="cs"/>
          <w:sz w:val="28"/>
          <w:cs/>
        </w:rPr>
        <w:t>กรณีผิดนัดสัญญาประนีประนอมยอมความ</w:t>
      </w:r>
      <w:r w:rsidR="006748E9" w:rsidRPr="00C94369">
        <w:rPr>
          <w:rFonts w:asciiTheme="majorBidi" w:hAnsiTheme="majorBidi"/>
          <w:sz w:val="28"/>
          <w:cs/>
        </w:rPr>
        <w:t xml:space="preserve">) </w:t>
      </w:r>
      <w:r w:rsidR="006748E9" w:rsidRPr="00C94369">
        <w:rPr>
          <w:rFonts w:asciiTheme="majorBidi" w:hAnsiTheme="majorBidi" w:hint="cs"/>
          <w:sz w:val="28"/>
          <w:cs/>
        </w:rPr>
        <w:t>เพื่อดำเนินการยึด</w:t>
      </w:r>
      <w:r w:rsidR="006748E9" w:rsidRPr="00C94369">
        <w:rPr>
          <w:rFonts w:asciiTheme="majorBidi" w:hAnsiTheme="majorBidi"/>
          <w:sz w:val="28"/>
          <w:cs/>
        </w:rPr>
        <w:t xml:space="preserve"> </w:t>
      </w:r>
      <w:r w:rsidR="006748E9" w:rsidRPr="00C94369">
        <w:rPr>
          <w:rFonts w:asciiTheme="majorBidi" w:hAnsiTheme="majorBidi" w:hint="cs"/>
          <w:sz w:val="28"/>
          <w:cs/>
        </w:rPr>
        <w:t>และ</w:t>
      </w:r>
      <w:r w:rsidR="006748E9" w:rsidRPr="00C94369">
        <w:rPr>
          <w:rFonts w:asciiTheme="majorBidi" w:hAnsiTheme="majorBidi"/>
          <w:sz w:val="28"/>
          <w:cs/>
        </w:rPr>
        <w:t>/</w:t>
      </w:r>
      <w:r w:rsidR="006748E9" w:rsidRPr="00C94369">
        <w:rPr>
          <w:rFonts w:asciiTheme="majorBidi" w:hAnsiTheme="majorBidi" w:hint="cs"/>
          <w:sz w:val="28"/>
          <w:cs/>
        </w:rPr>
        <w:t>หรืออายัดทรัพย์สินของจำเลย</w:t>
      </w:r>
      <w:r w:rsidR="00681B2D">
        <w:rPr>
          <w:rFonts w:asciiTheme="majorBidi" w:hAnsiTheme="majorBidi"/>
          <w:sz w:val="28"/>
        </w:rPr>
        <w:t xml:space="preserve">   </w:t>
      </w:r>
      <w:r w:rsidR="006748E9" w:rsidRPr="00C94369">
        <w:rPr>
          <w:rFonts w:asciiTheme="majorBidi" w:hAnsiTheme="majorBidi" w:hint="cs"/>
          <w:sz w:val="28"/>
          <w:cs/>
        </w:rPr>
        <w:t>เพื่อนำออกขายทอดตลาด</w:t>
      </w:r>
      <w:r w:rsidR="006748E9" w:rsidRPr="00C94369">
        <w:rPr>
          <w:rFonts w:asciiTheme="majorBidi" w:hAnsiTheme="majorBidi"/>
          <w:sz w:val="28"/>
          <w:cs/>
        </w:rPr>
        <w:t xml:space="preserve"> </w:t>
      </w:r>
      <w:r w:rsidR="006748E9" w:rsidRPr="00C94369">
        <w:rPr>
          <w:rFonts w:asciiTheme="majorBidi" w:hAnsiTheme="majorBidi" w:hint="cs"/>
          <w:sz w:val="28"/>
          <w:cs/>
        </w:rPr>
        <w:t>และนำเงินมาชำระหนี้ให้แก่</w:t>
      </w:r>
      <w:r w:rsidR="006748E9" w:rsidRPr="004608D8">
        <w:rPr>
          <w:rFonts w:asciiTheme="majorBidi" w:hAnsiTheme="majorBidi" w:cstheme="majorBidi" w:hint="cs"/>
          <w:sz w:val="28"/>
          <w:cs/>
        </w:rPr>
        <w:t>โจทก์</w:t>
      </w:r>
    </w:p>
    <w:p w14:paraId="01134375" w14:textId="0398A47C" w:rsidR="00E30AF4" w:rsidRPr="00852768" w:rsidRDefault="006423CE" w:rsidP="00044E01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  <w:highlight w:val="yellow"/>
        </w:rPr>
      </w:pPr>
      <w:r w:rsidRPr="0006613E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="006B4333" w:rsidRPr="0006613E">
        <w:rPr>
          <w:rFonts w:asciiTheme="majorBidi" w:hAnsiTheme="majorBidi" w:cstheme="majorBidi"/>
          <w:sz w:val="28"/>
        </w:rPr>
        <w:t>.4.2</w:t>
      </w:r>
      <w:r w:rsidR="006B4333" w:rsidRPr="0006613E">
        <w:rPr>
          <w:rFonts w:asciiTheme="majorBidi" w:hAnsiTheme="majorBidi" w:cstheme="majorBidi"/>
          <w:sz w:val="28"/>
          <w:cs/>
        </w:rPr>
        <w:t xml:space="preserve"> </w:t>
      </w:r>
      <w:r w:rsidR="001B3AE6" w:rsidRPr="004608D8">
        <w:rPr>
          <w:rFonts w:asciiTheme="majorBidi" w:hAnsiTheme="majorBidi" w:cstheme="majorBidi"/>
          <w:spacing w:val="-2"/>
          <w:sz w:val="28"/>
          <w:cs/>
        </w:rPr>
        <w:t>เมื่อ</w:t>
      </w:r>
      <w:r w:rsidR="009C457E" w:rsidRPr="0006613E">
        <w:rPr>
          <w:rFonts w:asciiTheme="majorBidi" w:hAnsiTheme="majorBidi" w:cstheme="majorBidi" w:hint="cs"/>
          <w:sz w:val="28"/>
          <w:cs/>
        </w:rPr>
        <w:t>วันที่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26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ธันวาคม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2566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บริษัท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โกลด์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ชอร์ส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จำกัด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(</w:t>
      </w:r>
      <w:r w:rsidR="009C457E" w:rsidRPr="0006613E">
        <w:rPr>
          <w:rFonts w:asciiTheme="majorBidi" w:hAnsiTheme="majorBidi" w:cstheme="majorBidi" w:hint="eastAsia"/>
          <w:sz w:val="28"/>
          <w:cs/>
        </w:rPr>
        <w:t>“</w:t>
      </w:r>
      <w:r w:rsidR="009C457E" w:rsidRPr="0006613E">
        <w:rPr>
          <w:rFonts w:asciiTheme="majorBidi" w:hAnsiTheme="majorBidi" w:cstheme="majorBidi" w:hint="cs"/>
          <w:sz w:val="28"/>
          <w:cs/>
        </w:rPr>
        <w:t>โจทก์</w:t>
      </w:r>
      <w:r w:rsidR="009C457E" w:rsidRPr="0006613E">
        <w:rPr>
          <w:rFonts w:asciiTheme="majorBidi" w:hAnsiTheme="majorBidi" w:cstheme="majorBidi" w:hint="eastAsia"/>
          <w:sz w:val="28"/>
          <w:cs/>
        </w:rPr>
        <w:t>”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) </w:t>
      </w:r>
      <w:r w:rsidR="009C457E" w:rsidRPr="0006613E">
        <w:rPr>
          <w:rFonts w:asciiTheme="majorBidi" w:hAnsiTheme="majorBidi" w:cstheme="majorBidi" w:hint="cs"/>
          <w:sz w:val="28"/>
          <w:cs/>
        </w:rPr>
        <w:t>ซึ่งเป็นบริษัทย่อย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ได้ยื่นฟ้องดำเนินคดีในข้อหาหรือฐานความผิด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ผิดสัญญา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ตัวการตัวแทน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กับบริษัทแห่งหนึ่ง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(</w:t>
      </w:r>
      <w:r w:rsidR="009C457E" w:rsidRPr="0006613E">
        <w:rPr>
          <w:rFonts w:asciiTheme="majorBidi" w:hAnsiTheme="majorBidi" w:cstheme="majorBidi" w:hint="eastAsia"/>
          <w:sz w:val="28"/>
          <w:cs/>
        </w:rPr>
        <w:t>“</w:t>
      </w:r>
      <w:r w:rsidR="009C457E" w:rsidRPr="0006613E">
        <w:rPr>
          <w:rFonts w:asciiTheme="majorBidi" w:hAnsiTheme="majorBidi" w:cstheme="majorBidi" w:hint="cs"/>
          <w:sz w:val="28"/>
          <w:cs/>
        </w:rPr>
        <w:t>จำเลย</w:t>
      </w:r>
      <w:r w:rsidR="009C457E" w:rsidRPr="0006613E">
        <w:rPr>
          <w:rFonts w:asciiTheme="majorBidi" w:hAnsiTheme="majorBidi" w:cstheme="majorBidi" w:hint="eastAsia"/>
          <w:sz w:val="28"/>
          <w:cs/>
        </w:rPr>
        <w:t>”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) </w:t>
      </w:r>
      <w:r w:rsidR="009C457E" w:rsidRPr="0006613E">
        <w:rPr>
          <w:rFonts w:asciiTheme="majorBidi" w:hAnsiTheme="majorBidi" w:cstheme="majorBidi" w:hint="cs"/>
          <w:sz w:val="28"/>
          <w:cs/>
        </w:rPr>
        <w:t>ต่อศาลแพ่ง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โดยฟ้องเรียกเงินคืนจากจำเลย</w:t>
      </w:r>
      <w:r w:rsidR="00681B2D">
        <w:rPr>
          <w:rFonts w:asciiTheme="majorBidi" w:hAnsiTheme="majorBidi" w:cstheme="majorBidi"/>
          <w:sz w:val="28"/>
        </w:rPr>
        <w:t xml:space="preserve">  </w:t>
      </w:r>
      <w:r w:rsidR="009C457E" w:rsidRPr="0006613E">
        <w:rPr>
          <w:rFonts w:asciiTheme="majorBidi" w:hAnsiTheme="majorBidi" w:cstheme="majorBidi" w:hint="cs"/>
          <w:sz w:val="28"/>
          <w:cs/>
        </w:rPr>
        <w:t>ทุนทรัพย์ที่ฟ้องจำนวน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14.83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ล้านบาท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1B35A9">
        <w:rPr>
          <w:rFonts w:asciiTheme="majorBidi" w:hAnsiTheme="majorBidi" w:hint="cs"/>
          <w:sz w:val="28"/>
          <w:cs/>
        </w:rPr>
        <w:t>เมื่อ</w:t>
      </w:r>
      <w:r w:rsidR="009C457E" w:rsidRPr="0006613E">
        <w:rPr>
          <w:rFonts w:asciiTheme="majorBidi" w:hAnsiTheme="majorBidi" w:cstheme="majorBidi" w:hint="cs"/>
          <w:sz w:val="28"/>
          <w:cs/>
        </w:rPr>
        <w:t>วันที่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27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9C457E" w:rsidRPr="0006613E">
        <w:rPr>
          <w:rFonts w:asciiTheme="majorBidi" w:hAnsiTheme="majorBidi" w:cstheme="majorBidi" w:hint="cs"/>
          <w:sz w:val="28"/>
          <w:cs/>
        </w:rPr>
        <w:t>พฤศจิกายน</w:t>
      </w:r>
      <w:r w:rsidR="009C457E" w:rsidRPr="0006613E">
        <w:rPr>
          <w:rFonts w:asciiTheme="majorBidi" w:hAnsiTheme="majorBidi" w:cstheme="majorBidi"/>
          <w:sz w:val="28"/>
          <w:cs/>
        </w:rPr>
        <w:t xml:space="preserve"> </w:t>
      </w:r>
      <w:r w:rsidR="00B97492">
        <w:rPr>
          <w:rFonts w:asciiTheme="majorBidi" w:hAnsiTheme="majorBidi" w:cstheme="majorBidi"/>
          <w:sz w:val="28"/>
        </w:rPr>
        <w:t>2567</w:t>
      </w:r>
      <w:r w:rsidR="001B35A9">
        <w:rPr>
          <w:rFonts w:asciiTheme="majorBidi" w:hAnsiTheme="majorBidi" w:hint="cs"/>
          <w:sz w:val="28"/>
          <w:cs/>
        </w:rPr>
        <w:t xml:space="preserve"> </w:t>
      </w:r>
      <w:r w:rsidR="001B35A9" w:rsidRPr="004608D8">
        <w:rPr>
          <w:rFonts w:asciiTheme="majorBidi" w:hAnsiTheme="majorBidi" w:hint="cs"/>
          <w:sz w:val="28"/>
          <w:cs/>
        </w:rPr>
        <w:t>ศาลได้</w:t>
      </w:r>
      <w:r w:rsidR="001B35A9">
        <w:rPr>
          <w:rFonts w:asciiTheme="majorBidi" w:hAnsiTheme="majorBidi" w:hint="cs"/>
          <w:sz w:val="28"/>
          <w:cs/>
        </w:rPr>
        <w:t>มีคำ</w:t>
      </w:r>
      <w:r w:rsidR="001B35A9" w:rsidRPr="004608D8">
        <w:rPr>
          <w:rFonts w:asciiTheme="majorBidi" w:hAnsiTheme="majorBidi" w:hint="cs"/>
          <w:sz w:val="28"/>
          <w:cs/>
        </w:rPr>
        <w:t>คำพิพากษา</w:t>
      </w:r>
      <w:r w:rsidR="001B35A9" w:rsidRPr="00DA010F">
        <w:rPr>
          <w:rFonts w:asciiTheme="majorBidi" w:hAnsiTheme="majorBidi" w:hint="cs"/>
          <w:sz w:val="28"/>
          <w:cs/>
        </w:rPr>
        <w:t>ว่าจำเลยไม่ต้องรับผิดชำระเงินตามฟ้องให้แก่โจทก์</w:t>
      </w:r>
      <w:r w:rsidR="001B35A9">
        <w:rPr>
          <w:rFonts w:asciiTheme="majorBidi" w:hAnsiTheme="majorBidi" w:hint="cs"/>
          <w:sz w:val="28"/>
          <w:cs/>
        </w:rPr>
        <w:t xml:space="preserve"> </w:t>
      </w:r>
      <w:r w:rsidR="001B35A9" w:rsidRPr="006679B6">
        <w:rPr>
          <w:rFonts w:asciiTheme="majorBidi" w:hAnsiTheme="majorBidi" w:hint="cs"/>
          <w:sz w:val="28"/>
          <w:cs/>
        </w:rPr>
        <w:t>และ</w:t>
      </w:r>
      <w:r w:rsidR="001B35A9">
        <w:rPr>
          <w:rFonts w:asciiTheme="majorBidi" w:hAnsiTheme="majorBidi" w:hint="cs"/>
          <w:sz w:val="28"/>
          <w:cs/>
        </w:rPr>
        <w:t>โจทก์</w:t>
      </w:r>
      <w:r w:rsidR="001B35A9" w:rsidRPr="006679B6">
        <w:rPr>
          <w:rFonts w:asciiTheme="majorBidi" w:hAnsiTheme="majorBidi" w:hint="cs"/>
          <w:sz w:val="28"/>
          <w:cs/>
        </w:rPr>
        <w:t>อยู่ในระหว่างการดำเนินการยื่นอุทธรณ์คดีต่อศาลอุทธรณ์ต่อไป</w:t>
      </w:r>
    </w:p>
    <w:p w14:paraId="4FE51943" w14:textId="29C4842E" w:rsidR="007B7D53" w:rsidRDefault="00E94265" w:rsidP="00C1766D">
      <w:pPr>
        <w:tabs>
          <w:tab w:val="left" w:pos="1170"/>
        </w:tabs>
        <w:spacing w:before="120" w:after="240" w:line="276" w:lineRule="auto"/>
        <w:ind w:left="990" w:right="-29" w:hanging="540"/>
        <w:jc w:val="thaiDistribute"/>
        <w:rPr>
          <w:rFonts w:asciiTheme="majorBidi" w:hAnsiTheme="majorBidi"/>
          <w:sz w:val="28"/>
        </w:rPr>
      </w:pPr>
      <w:r w:rsidRPr="0006613E">
        <w:rPr>
          <w:rFonts w:asciiTheme="majorBidi" w:hAnsiTheme="majorBidi"/>
          <w:sz w:val="28"/>
        </w:rPr>
        <w:t>3</w:t>
      </w:r>
      <w:r w:rsidR="008A31B6">
        <w:rPr>
          <w:rFonts w:asciiTheme="majorBidi" w:hAnsiTheme="majorBidi"/>
          <w:sz w:val="28"/>
        </w:rPr>
        <w:t>6</w:t>
      </w:r>
      <w:r w:rsidRPr="0006613E">
        <w:rPr>
          <w:rFonts w:asciiTheme="majorBidi" w:hAnsiTheme="majorBidi"/>
          <w:sz w:val="28"/>
        </w:rPr>
        <w:t>.4.</w:t>
      </w:r>
      <w:r w:rsidR="00C77B45">
        <w:rPr>
          <w:rFonts w:asciiTheme="majorBidi" w:hAnsiTheme="majorBidi"/>
          <w:sz w:val="28"/>
        </w:rPr>
        <w:t>3</w:t>
      </w:r>
      <w:r w:rsidRPr="0006613E">
        <w:rPr>
          <w:rFonts w:asciiTheme="majorBidi" w:hAnsiTheme="majorBidi"/>
          <w:sz w:val="28"/>
        </w:rPr>
        <w:t xml:space="preserve"> </w:t>
      </w:r>
      <w:r w:rsidRPr="004608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608D8">
        <w:rPr>
          <w:rFonts w:asciiTheme="majorBidi" w:hAnsiTheme="majorBidi" w:cstheme="majorBidi"/>
          <w:sz w:val="28"/>
        </w:rPr>
        <w:t>26</w:t>
      </w:r>
      <w:r w:rsidRPr="004608D8">
        <w:rPr>
          <w:rFonts w:asciiTheme="majorBidi" w:hAnsiTheme="majorBidi" w:cstheme="majorBidi"/>
          <w:sz w:val="28"/>
          <w:cs/>
        </w:rPr>
        <w:t xml:space="preserve"> ธันวาคม </w:t>
      </w:r>
      <w:r w:rsidRPr="004608D8">
        <w:rPr>
          <w:rFonts w:asciiTheme="majorBidi" w:hAnsiTheme="majorBidi" w:cstheme="majorBidi"/>
          <w:sz w:val="28"/>
        </w:rPr>
        <w:t>2566</w:t>
      </w:r>
      <w:r w:rsidRPr="004608D8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</w:t>
      </w:r>
      <w:r w:rsidRPr="004608D8">
        <w:rPr>
          <w:rFonts w:asciiTheme="majorBidi" w:hAnsiTheme="majorBidi" w:cstheme="majorBidi"/>
          <w:sz w:val="28"/>
        </w:rPr>
        <w:t>“</w:t>
      </w:r>
      <w:r w:rsidRPr="004608D8">
        <w:rPr>
          <w:rFonts w:asciiTheme="majorBidi" w:hAnsiTheme="majorBidi" w:cstheme="majorBidi"/>
          <w:sz w:val="28"/>
          <w:cs/>
        </w:rPr>
        <w:t>โจทก์</w:t>
      </w:r>
      <w:r w:rsidRPr="004608D8">
        <w:rPr>
          <w:rFonts w:asciiTheme="majorBidi" w:hAnsiTheme="majorBidi" w:cstheme="majorBidi"/>
          <w:sz w:val="28"/>
        </w:rPr>
        <w:t>”</w:t>
      </w:r>
      <w:r w:rsidRPr="004608D8">
        <w:rPr>
          <w:rFonts w:asciiTheme="majorBidi" w:hAnsiTheme="majorBidi" w:cstheme="majorBidi"/>
          <w:sz w:val="28"/>
          <w:cs/>
        </w:rPr>
        <w:t>) ซึ่งเป็นบริษัทย่อย ได้ยื่นฟ้องดำเนินคดีในข้อหาหรือฐานความผิด ผิดสัญญาเรียกค่าเสียหาย กับ กลุ่มบุคคลภายนอก (</w:t>
      </w:r>
      <w:r w:rsidRPr="004608D8">
        <w:rPr>
          <w:rFonts w:asciiTheme="majorBidi" w:hAnsiTheme="majorBidi" w:cstheme="majorBidi"/>
          <w:sz w:val="28"/>
        </w:rPr>
        <w:t>“</w:t>
      </w:r>
      <w:r w:rsidRPr="004608D8">
        <w:rPr>
          <w:rFonts w:asciiTheme="majorBidi" w:hAnsiTheme="majorBidi" w:cstheme="majorBidi"/>
          <w:sz w:val="28"/>
          <w:cs/>
        </w:rPr>
        <w:t>จำเลย</w:t>
      </w:r>
      <w:r w:rsidRPr="004608D8">
        <w:rPr>
          <w:rFonts w:asciiTheme="majorBidi" w:hAnsiTheme="majorBidi" w:cstheme="majorBidi"/>
          <w:sz w:val="28"/>
        </w:rPr>
        <w:t>”)</w:t>
      </w:r>
      <w:r w:rsidRPr="004608D8">
        <w:rPr>
          <w:rFonts w:asciiTheme="majorBidi" w:hAnsiTheme="majorBidi" w:cstheme="majorBidi"/>
          <w:sz w:val="28"/>
          <w:cs/>
        </w:rPr>
        <w:t xml:space="preserve"> โดยฟ้องเรียกเงินคืนจากจำเลย ทุนทรัพย์ที่ฟ้องจำนวน </w:t>
      </w:r>
      <w:r w:rsidRPr="004608D8">
        <w:rPr>
          <w:rFonts w:asciiTheme="majorBidi" w:hAnsiTheme="majorBidi" w:cstheme="majorBidi"/>
          <w:sz w:val="28"/>
        </w:rPr>
        <w:t>56.93</w:t>
      </w:r>
      <w:r w:rsidRPr="004608D8">
        <w:rPr>
          <w:rFonts w:asciiTheme="majorBidi" w:hAnsiTheme="majorBidi" w:cstheme="majorBidi"/>
          <w:sz w:val="28"/>
          <w:cs/>
        </w:rPr>
        <w:t xml:space="preserve"> ล้านบาท </w:t>
      </w:r>
      <w:r>
        <w:rPr>
          <w:rFonts w:asciiTheme="majorBidi" w:hAnsiTheme="majorBidi" w:cstheme="majorBidi" w:hint="cs"/>
          <w:sz w:val="28"/>
          <w:cs/>
        </w:rPr>
        <w:t>เมื่อ</w:t>
      </w:r>
      <w:r w:rsidRPr="004608D8">
        <w:rPr>
          <w:rFonts w:asciiTheme="majorBidi" w:hAnsiTheme="majorBidi" w:cstheme="majorBidi"/>
          <w:sz w:val="28"/>
          <w:cs/>
        </w:rPr>
        <w:t xml:space="preserve">วันที่ </w:t>
      </w:r>
      <w:r w:rsidRPr="004608D8">
        <w:rPr>
          <w:rFonts w:asciiTheme="majorBidi" w:hAnsiTheme="majorBidi" w:cstheme="majorBidi"/>
          <w:sz w:val="28"/>
        </w:rPr>
        <w:t xml:space="preserve">18 </w:t>
      </w:r>
      <w:r w:rsidRPr="004608D8">
        <w:rPr>
          <w:rFonts w:asciiTheme="majorBidi" w:hAnsiTheme="majorBidi" w:cstheme="majorBidi" w:hint="cs"/>
          <w:sz w:val="28"/>
          <w:cs/>
        </w:rPr>
        <w:t>ธันวาคม</w:t>
      </w:r>
      <w:r w:rsidRPr="004608D8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2567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4608D8">
        <w:rPr>
          <w:rFonts w:asciiTheme="majorBidi" w:hAnsiTheme="majorBidi" w:cstheme="majorBidi"/>
          <w:sz w:val="28"/>
          <w:cs/>
        </w:rPr>
        <w:t>ศาลได้</w:t>
      </w:r>
      <w:r>
        <w:rPr>
          <w:rFonts w:asciiTheme="majorBidi" w:hAnsiTheme="majorBidi" w:cstheme="majorBidi" w:hint="cs"/>
          <w:sz w:val="28"/>
          <w:cs/>
        </w:rPr>
        <w:t>มี</w:t>
      </w:r>
      <w:r w:rsidRPr="004608D8">
        <w:rPr>
          <w:rFonts w:asciiTheme="majorBidi" w:hAnsiTheme="majorBidi" w:cstheme="majorBidi" w:hint="cs"/>
          <w:sz w:val="28"/>
          <w:cs/>
        </w:rPr>
        <w:t>คำพิพากษา</w:t>
      </w:r>
      <w:r w:rsidRPr="00E041EB">
        <w:rPr>
          <w:rFonts w:asciiTheme="majorBidi" w:hAnsiTheme="majorBidi" w:hint="cs"/>
          <w:sz w:val="28"/>
          <w:cs/>
        </w:rPr>
        <w:t>ยกฟ้องโจทก์</w:t>
      </w:r>
      <w:r>
        <w:rPr>
          <w:rFonts w:asciiTheme="majorBidi" w:hAnsiTheme="majorBidi" w:hint="cs"/>
          <w:sz w:val="28"/>
          <w:cs/>
        </w:rPr>
        <w:t xml:space="preserve"> </w:t>
      </w:r>
      <w:r w:rsidRPr="009C7DE7">
        <w:rPr>
          <w:rFonts w:asciiTheme="majorBidi" w:hAnsiTheme="majorBidi" w:hint="cs"/>
          <w:sz w:val="28"/>
          <w:cs/>
        </w:rPr>
        <w:t>และโจทก์อยู่ในระหว่างการดำเนินการยื่นอุทธรณ์คดีต่อศาลอุทธรณ์ต่อไป</w:t>
      </w:r>
    </w:p>
    <w:p w14:paraId="07AF6576" w14:textId="2A016B56" w:rsidR="00F86687" w:rsidRDefault="00C20234" w:rsidP="004C3B1E">
      <w:pPr>
        <w:tabs>
          <w:tab w:val="left" w:pos="540"/>
        </w:tabs>
        <w:overflowPunct/>
        <w:autoSpaceDE/>
        <w:autoSpaceDN/>
        <w:adjustRightInd/>
        <w:spacing w:line="276" w:lineRule="auto"/>
        <w:ind w:left="990" w:hanging="540"/>
        <w:jc w:val="thaiDistribute"/>
        <w:textAlignment w:val="auto"/>
        <w:rPr>
          <w:rFonts w:asciiTheme="majorBidi" w:hAnsiTheme="majorBidi"/>
          <w:sz w:val="28"/>
        </w:rPr>
      </w:pPr>
      <w:r w:rsidRPr="00F15B16">
        <w:rPr>
          <w:rFonts w:asciiTheme="majorBidi" w:hAnsiTheme="majorBidi" w:cstheme="majorBidi"/>
          <w:sz w:val="28"/>
        </w:rPr>
        <w:t>3</w:t>
      </w:r>
      <w:r w:rsidR="008A31B6">
        <w:rPr>
          <w:rFonts w:asciiTheme="majorBidi" w:hAnsiTheme="majorBidi" w:cstheme="majorBidi"/>
          <w:sz w:val="28"/>
        </w:rPr>
        <w:t>6</w:t>
      </w:r>
      <w:r w:rsidRPr="00F15B16">
        <w:rPr>
          <w:rFonts w:asciiTheme="majorBidi" w:hAnsiTheme="majorBidi" w:cstheme="majorBidi"/>
          <w:sz w:val="28"/>
        </w:rPr>
        <w:t>.4.</w:t>
      </w:r>
      <w:r w:rsidR="00C77B45">
        <w:rPr>
          <w:rFonts w:asciiTheme="majorBidi" w:hAnsiTheme="majorBidi" w:cstheme="majorBidi"/>
          <w:sz w:val="28"/>
        </w:rPr>
        <w:t>4</w:t>
      </w:r>
      <w:r w:rsidRPr="00F15B16">
        <w:rPr>
          <w:rFonts w:asciiTheme="majorBidi" w:hAnsiTheme="majorBidi" w:cstheme="majorBidi"/>
          <w:sz w:val="28"/>
        </w:rPr>
        <w:t xml:space="preserve"> </w:t>
      </w:r>
      <w:r w:rsidRPr="00F15B16">
        <w:rPr>
          <w:rFonts w:asciiTheme="majorBidi" w:hAnsiTheme="majorBidi" w:cstheme="majorBidi"/>
          <w:sz w:val="28"/>
          <w:cs/>
        </w:rPr>
        <w:t>เมื่อ</w:t>
      </w:r>
      <w:r w:rsidRPr="00F15B16">
        <w:rPr>
          <w:rFonts w:asciiTheme="majorBidi" w:hAnsiTheme="majorBidi" w:hint="cs"/>
          <w:sz w:val="28"/>
          <w:cs/>
        </w:rPr>
        <w:t>วันที่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cstheme="majorBidi"/>
          <w:sz w:val="28"/>
        </w:rPr>
        <w:t xml:space="preserve">31 </w:t>
      </w:r>
      <w:r w:rsidRPr="00F15B16">
        <w:rPr>
          <w:rFonts w:asciiTheme="majorBidi" w:hAnsiTheme="majorBidi" w:hint="cs"/>
          <w:sz w:val="28"/>
          <w:cs/>
        </w:rPr>
        <w:t>พฤษภาคม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cstheme="majorBidi"/>
          <w:sz w:val="28"/>
        </w:rPr>
        <w:t xml:space="preserve">2567 </w:t>
      </w:r>
      <w:r w:rsidRPr="00F15B16">
        <w:rPr>
          <w:rFonts w:asciiTheme="majorBidi" w:hAnsiTheme="majorBidi" w:hint="cs"/>
          <w:sz w:val="28"/>
          <w:cs/>
        </w:rPr>
        <w:t>บริษัท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กรุงไทย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แลนด์ ดีวีลอปเม้นท์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จำกัด</w:t>
      </w:r>
      <w:r w:rsidRPr="00F15B16">
        <w:rPr>
          <w:rFonts w:asciiTheme="majorBidi" w:hAnsiTheme="majorBidi"/>
          <w:sz w:val="28"/>
          <w:cs/>
        </w:rPr>
        <w:t xml:space="preserve"> (</w:t>
      </w:r>
      <w:r w:rsidRPr="00F15B16">
        <w:rPr>
          <w:rFonts w:asciiTheme="majorBidi" w:hAnsiTheme="majorBidi" w:hint="eastAsia"/>
          <w:sz w:val="28"/>
          <w:cs/>
        </w:rPr>
        <w:t>“</w:t>
      </w:r>
      <w:r w:rsidRPr="00F15B16">
        <w:rPr>
          <w:rFonts w:asciiTheme="majorBidi" w:hAnsiTheme="majorBidi" w:hint="cs"/>
          <w:sz w:val="28"/>
          <w:cs/>
        </w:rPr>
        <w:t>จำเลย</w:t>
      </w:r>
      <w:r w:rsidRPr="00F15B16">
        <w:rPr>
          <w:rFonts w:asciiTheme="majorBidi" w:hAnsiTheme="majorBidi" w:hint="eastAsia"/>
          <w:sz w:val="28"/>
          <w:cs/>
        </w:rPr>
        <w:t>”</w:t>
      </w:r>
      <w:r w:rsidRPr="00F15B16">
        <w:rPr>
          <w:rFonts w:asciiTheme="majorBidi" w:hAnsiTheme="majorBidi"/>
          <w:sz w:val="28"/>
          <w:cs/>
        </w:rPr>
        <w:t xml:space="preserve">) </w:t>
      </w:r>
      <w:r w:rsidRPr="00F15B16">
        <w:rPr>
          <w:rFonts w:asciiTheme="majorBidi" w:hAnsiTheme="majorBidi" w:hint="cs"/>
          <w:sz w:val="28"/>
          <w:cs/>
        </w:rPr>
        <w:t>ซึ่งเป็นบริษัทร่วม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ได้ถูกฟ้อง</w:t>
      </w:r>
      <w:r w:rsidR="00AD6F86">
        <w:rPr>
          <w:rFonts w:asciiTheme="majorBidi" w:hAnsiTheme="majorBidi"/>
          <w:sz w:val="28"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ดำเนินคดีในข้อหาหรือฐานความผิด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ผิดสัญญา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สัญญาค้ำประกัน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บังคับจำนำ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และบังคับจำนอง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กับสถาบัน</w:t>
      </w:r>
      <w:r w:rsidR="00B11889">
        <w:rPr>
          <w:rFonts w:asciiTheme="majorBidi" w:hAnsiTheme="majorBidi"/>
          <w:sz w:val="28"/>
        </w:rPr>
        <w:t xml:space="preserve">    </w:t>
      </w:r>
      <w:r w:rsidRPr="00F15B16">
        <w:rPr>
          <w:rFonts w:asciiTheme="majorBidi" w:hAnsiTheme="majorBidi" w:hint="cs"/>
          <w:sz w:val="28"/>
          <w:cs/>
        </w:rPr>
        <w:t>ทา</w:t>
      </w:r>
      <w:r w:rsidR="005F3BAE">
        <w:rPr>
          <w:rFonts w:asciiTheme="majorBidi" w:hAnsiTheme="majorBidi" w:hint="cs"/>
          <w:sz w:val="28"/>
          <w:cs/>
        </w:rPr>
        <w:t>ง</w:t>
      </w:r>
      <w:r w:rsidRPr="00F15B16">
        <w:rPr>
          <w:rFonts w:asciiTheme="majorBidi" w:hAnsiTheme="majorBidi" w:hint="cs"/>
          <w:sz w:val="28"/>
          <w:cs/>
        </w:rPr>
        <w:t>การเงินในประเทศไทยแห่งหนึ่ง</w:t>
      </w:r>
      <w:r w:rsidRPr="00F15B16">
        <w:rPr>
          <w:rFonts w:asciiTheme="majorBidi" w:hAnsiTheme="majorBidi"/>
          <w:sz w:val="28"/>
          <w:cs/>
        </w:rPr>
        <w:t xml:space="preserve"> (</w:t>
      </w:r>
      <w:r w:rsidRPr="00F15B16">
        <w:rPr>
          <w:rFonts w:asciiTheme="majorBidi" w:hAnsiTheme="majorBidi" w:hint="eastAsia"/>
          <w:sz w:val="28"/>
          <w:cs/>
        </w:rPr>
        <w:t>“</w:t>
      </w:r>
      <w:r w:rsidRPr="00F15B16">
        <w:rPr>
          <w:rFonts w:asciiTheme="majorBidi" w:hAnsiTheme="majorBidi" w:hint="cs"/>
          <w:sz w:val="28"/>
          <w:cs/>
        </w:rPr>
        <w:t>โจทก์</w:t>
      </w:r>
      <w:r w:rsidRPr="00F15B16">
        <w:rPr>
          <w:rFonts w:asciiTheme="majorBidi" w:hAnsiTheme="majorBidi" w:hint="eastAsia"/>
          <w:sz w:val="28"/>
          <w:cs/>
        </w:rPr>
        <w:t>”</w:t>
      </w:r>
      <w:r w:rsidRPr="00F15B16">
        <w:rPr>
          <w:rFonts w:asciiTheme="majorBidi" w:hAnsiTheme="majorBidi"/>
          <w:sz w:val="28"/>
          <w:cs/>
        </w:rPr>
        <w:t xml:space="preserve">) </w:t>
      </w:r>
      <w:r w:rsidRPr="00F15B16">
        <w:rPr>
          <w:rFonts w:asciiTheme="majorBidi" w:hAnsiTheme="majorBidi" w:hint="cs"/>
          <w:sz w:val="28"/>
          <w:cs/>
        </w:rPr>
        <w:t>จำนวนทุนทรัพย์ที่ฟ้องจำนวน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cstheme="majorBidi"/>
          <w:sz w:val="28"/>
        </w:rPr>
        <w:t xml:space="preserve">679.74 </w:t>
      </w:r>
      <w:r w:rsidRPr="00F15B16">
        <w:rPr>
          <w:rFonts w:asciiTheme="majorBidi" w:hAnsiTheme="majorBidi" w:hint="cs"/>
          <w:sz w:val="28"/>
          <w:cs/>
        </w:rPr>
        <w:t>ล้านบาท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และศาลได้พิจารณาให้ทั้งสองฝ่ายดำเนินการไกล่เกลี่ยคดีความในวันที่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/>
          <w:sz w:val="28"/>
        </w:rPr>
        <w:t>28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 w:hint="cs"/>
          <w:sz w:val="28"/>
          <w:cs/>
        </w:rPr>
        <w:t>มีนาคม</w:t>
      </w:r>
      <w:r w:rsidRPr="00F15B16">
        <w:rPr>
          <w:rFonts w:asciiTheme="majorBidi" w:hAnsiTheme="majorBidi"/>
          <w:sz w:val="28"/>
          <w:cs/>
        </w:rPr>
        <w:t xml:space="preserve"> </w:t>
      </w:r>
      <w:r w:rsidRPr="00F15B16">
        <w:rPr>
          <w:rFonts w:asciiTheme="majorBidi" w:hAnsiTheme="majorBidi"/>
          <w:sz w:val="28"/>
        </w:rPr>
        <w:t>2568</w:t>
      </w:r>
    </w:p>
    <w:p w14:paraId="56BB09C4" w14:textId="77777777" w:rsidR="00AD6F86" w:rsidRDefault="00AD6F86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/>
          <w:sz w:val="28"/>
        </w:rPr>
      </w:pPr>
    </w:p>
    <w:p w14:paraId="0D71C3B5" w14:textId="77777777" w:rsidR="00AD6F86" w:rsidRDefault="00AD6F86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/>
          <w:sz w:val="28"/>
        </w:rPr>
      </w:pPr>
    </w:p>
    <w:p w14:paraId="4C39EF20" w14:textId="77777777" w:rsidR="00AD6F86" w:rsidRDefault="00AD6F86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/>
          <w:sz w:val="28"/>
        </w:rPr>
      </w:pPr>
    </w:p>
    <w:p w14:paraId="0025F133" w14:textId="77777777" w:rsidR="00AD6F86" w:rsidRDefault="00AD6F86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/>
          <w:sz w:val="28"/>
        </w:rPr>
      </w:pPr>
    </w:p>
    <w:p w14:paraId="63EDC36B" w14:textId="77777777" w:rsidR="00AD6F86" w:rsidRPr="000E2EDB" w:rsidRDefault="00AD6F86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 w:cstheme="majorBidi"/>
          <w:sz w:val="28"/>
        </w:rPr>
      </w:pPr>
    </w:p>
    <w:p w14:paraId="5A44DB1E" w14:textId="77777777" w:rsidR="007B34AB" w:rsidRPr="000E2EDB" w:rsidRDefault="007B34AB" w:rsidP="00AD6F86">
      <w:pPr>
        <w:tabs>
          <w:tab w:val="left" w:pos="540"/>
        </w:tabs>
        <w:overflowPunct/>
        <w:autoSpaceDE/>
        <w:autoSpaceDN/>
        <w:adjustRightInd/>
        <w:ind w:left="450"/>
        <w:textAlignment w:val="auto"/>
        <w:rPr>
          <w:rFonts w:asciiTheme="majorBidi" w:hAnsiTheme="majorBidi" w:cstheme="majorBidi"/>
          <w:sz w:val="28"/>
        </w:rPr>
      </w:pPr>
    </w:p>
    <w:p w14:paraId="55CB35E5" w14:textId="7DD49B0D" w:rsidR="00174EE3" w:rsidRPr="00174EE3" w:rsidRDefault="00174EE3" w:rsidP="00174EE3">
      <w:pPr>
        <w:tabs>
          <w:tab w:val="left" w:pos="387"/>
          <w:tab w:val="left" w:pos="450"/>
        </w:tabs>
        <w:spacing w:before="240"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174E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6</w:t>
      </w:r>
      <w:r w:rsidRPr="00174E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.5</w:t>
      </w:r>
      <w:r w:rsidRPr="00174EE3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174EE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</w:t>
      </w:r>
      <w:r w:rsidRPr="00174EE3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อื่น</w:t>
      </w:r>
    </w:p>
    <w:p w14:paraId="19CF57B1" w14:textId="0BC37C71" w:rsidR="0093143A" w:rsidRPr="00174EE3" w:rsidRDefault="00174EE3" w:rsidP="00174EE3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174EE3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Pr="00174EE3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5</w:t>
      </w:r>
      <w:r w:rsidRPr="00174EE3">
        <w:rPr>
          <w:rFonts w:asciiTheme="majorBidi" w:hAnsiTheme="majorBidi" w:cstheme="majorBidi"/>
          <w:sz w:val="28"/>
        </w:rPr>
        <w:t xml:space="preserve">.1 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D154A3" w:rsidRPr="00174EE3">
        <w:rPr>
          <w:rFonts w:asciiTheme="majorBidi" w:hAnsiTheme="majorBidi" w:cstheme="majorBidi"/>
          <w:sz w:val="28"/>
        </w:rPr>
        <w:t>1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เมษายน</w:t>
      </w:r>
      <w:r w:rsidR="00D154A3" w:rsidRPr="00174EE3">
        <w:rPr>
          <w:rFonts w:asciiTheme="majorBidi" w:hAnsiTheme="majorBidi" w:cstheme="majorBidi"/>
          <w:sz w:val="28"/>
        </w:rPr>
        <w:t xml:space="preserve"> 2566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BD2950">
        <w:rPr>
          <w:rFonts w:asciiTheme="majorBidi" w:hAnsiTheme="majorBidi" w:cstheme="majorBidi"/>
          <w:sz w:val="28"/>
        </w:rPr>
        <w:t xml:space="preserve">  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ก๊าซชีวภาพ โดยมีค่าใช้จ่ายทั้งสิ้น </w:t>
      </w:r>
      <w:r w:rsidR="00D154A3" w:rsidRPr="00174EE3">
        <w:rPr>
          <w:rFonts w:asciiTheme="majorBidi" w:hAnsiTheme="majorBidi" w:cstheme="majorBidi"/>
          <w:sz w:val="28"/>
        </w:rPr>
        <w:t>9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สัญญาดังกล่าวมีผลบังคับใช้ตั้งแต่วันที่ </w:t>
      </w:r>
      <w:r w:rsidR="009E426B">
        <w:rPr>
          <w:rFonts w:asciiTheme="majorBidi" w:hAnsiTheme="majorBidi" w:cstheme="majorBidi" w:hint="cs"/>
          <w:sz w:val="28"/>
          <w:cs/>
        </w:rPr>
        <w:t xml:space="preserve">          </w:t>
      </w:r>
      <w:r w:rsidR="00D154A3" w:rsidRPr="00174EE3">
        <w:rPr>
          <w:rFonts w:asciiTheme="majorBidi" w:hAnsiTheme="majorBidi" w:cstheme="majorBidi"/>
          <w:sz w:val="28"/>
        </w:rPr>
        <w:t>1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เมษายน </w:t>
      </w:r>
      <w:r w:rsidR="00D154A3" w:rsidRPr="00174EE3">
        <w:rPr>
          <w:rFonts w:asciiTheme="majorBidi" w:hAnsiTheme="majorBidi" w:cstheme="majorBidi"/>
          <w:sz w:val="28"/>
        </w:rPr>
        <w:t>2566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สิ้นสุดวันที่ </w:t>
      </w:r>
      <w:r w:rsidR="00D154A3" w:rsidRPr="00174EE3">
        <w:rPr>
          <w:rFonts w:asciiTheme="majorBidi" w:hAnsiTheme="majorBidi" w:cstheme="majorBidi"/>
          <w:sz w:val="28"/>
        </w:rPr>
        <w:t>31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มีนาคม </w:t>
      </w:r>
      <w:r w:rsidR="00D154A3" w:rsidRPr="00174EE3">
        <w:rPr>
          <w:rFonts w:asciiTheme="majorBidi" w:hAnsiTheme="majorBidi" w:cstheme="majorBidi"/>
          <w:sz w:val="28"/>
        </w:rPr>
        <w:t>2568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D154A3" w:rsidRPr="00174EE3">
        <w:rPr>
          <w:rFonts w:asciiTheme="majorBidi" w:hAnsiTheme="majorBidi" w:cstheme="majorBidi"/>
          <w:sz w:val="28"/>
        </w:rPr>
        <w:t>2</w:t>
      </w:r>
      <w:r w:rsidR="00D154A3" w:rsidRPr="00174EE3">
        <w:rPr>
          <w:rFonts w:asciiTheme="majorBidi" w:hAnsiTheme="majorBidi" w:cstheme="majorBidi"/>
          <w:sz w:val="28"/>
          <w:cs/>
        </w:rPr>
        <w:t xml:space="preserve"> ปี</w:t>
      </w:r>
      <w:r w:rsidR="00285CAD" w:rsidRPr="00174EE3">
        <w:rPr>
          <w:rFonts w:asciiTheme="majorBidi" w:hAnsiTheme="majorBidi" w:cstheme="majorBidi"/>
          <w:sz w:val="28"/>
        </w:rPr>
        <w:t xml:space="preserve"> </w:t>
      </w:r>
    </w:p>
    <w:p w14:paraId="00A4C0A9" w14:textId="7506812D" w:rsidR="00D5121C" w:rsidRDefault="009B2480" w:rsidP="00A26AD6">
      <w:pPr>
        <w:pStyle w:val="ListParagraph"/>
        <w:spacing w:before="120" w:after="240"/>
        <w:ind w:left="990" w:right="-29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จำนวนเงินขั้นต่ำที่บริษัทย่อยดังกล่าวต้องจ่ายในอนาคตทั้งสิ้นภายใต้สัญญาบริการ </w:t>
      </w:r>
      <w:r w:rsidR="008F64A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8F64A6">
        <w:rPr>
          <w:rFonts w:asciiTheme="majorBidi" w:hAnsiTheme="majorBidi" w:cstheme="majorBidi"/>
          <w:sz w:val="28"/>
        </w:rPr>
        <w:t xml:space="preserve">31 </w:t>
      </w:r>
      <w:r w:rsidR="008F64A6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3C5B9F">
        <w:rPr>
          <w:rFonts w:asciiTheme="majorBidi" w:hAnsiTheme="majorBidi" w:cstheme="majorBidi"/>
          <w:sz w:val="28"/>
        </w:rPr>
        <w:t xml:space="preserve">2567 </w:t>
      </w:r>
      <w:r w:rsidR="003C5B9F">
        <w:rPr>
          <w:rFonts w:asciiTheme="majorBidi" w:hAnsiTheme="majorBidi" w:cstheme="majorBidi" w:hint="cs"/>
          <w:sz w:val="28"/>
          <w:cs/>
        </w:rPr>
        <w:t xml:space="preserve">และ </w:t>
      </w:r>
      <w:r w:rsidR="003C5B9F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299" w:type="dxa"/>
        <w:tblInd w:w="9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125"/>
        <w:gridCol w:w="36"/>
        <w:gridCol w:w="1538"/>
        <w:gridCol w:w="44"/>
        <w:gridCol w:w="1470"/>
        <w:gridCol w:w="171"/>
        <w:gridCol w:w="1503"/>
      </w:tblGrid>
      <w:tr w:rsidR="00174EE3" w:rsidRPr="00657820" w14:paraId="21DD272B" w14:textId="77777777" w:rsidTr="006A7442">
        <w:tc>
          <w:tcPr>
            <w:tcW w:w="8298" w:type="dxa"/>
            <w:gridSpan w:val="8"/>
          </w:tcPr>
          <w:p w14:paraId="20456916" w14:textId="77777777" w:rsidR="00174EE3" w:rsidRPr="00657820" w:rsidRDefault="00174EE3">
            <w:pPr>
              <w:ind w:left="180"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6A7442" w:rsidRPr="00657820" w14:paraId="0DD040BC" w14:textId="77777777" w:rsidTr="006A7442">
        <w:tc>
          <w:tcPr>
            <w:tcW w:w="2412" w:type="dxa"/>
          </w:tcPr>
          <w:p w14:paraId="3C345C9C" w14:textId="77777777" w:rsidR="00174EE3" w:rsidRPr="00657820" w:rsidRDefault="00174EE3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3FD1AB28" w14:textId="4A006C80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" w:type="dxa"/>
          </w:tcPr>
          <w:p w14:paraId="699FF93E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3929A5F3" w14:textId="532494F6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A7442" w:rsidRPr="00657820" w14:paraId="1C7290C1" w14:textId="77777777" w:rsidTr="006A7442">
        <w:tc>
          <w:tcPr>
            <w:tcW w:w="2412" w:type="dxa"/>
          </w:tcPr>
          <w:p w14:paraId="09501D87" w14:textId="77777777" w:rsidR="00174EE3" w:rsidRPr="00657820" w:rsidRDefault="00174EE3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5" w:type="dxa"/>
          </w:tcPr>
          <w:p w14:paraId="6189847B" w14:textId="683E5B89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" w:type="dxa"/>
          </w:tcPr>
          <w:p w14:paraId="73AC449D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9" w:type="dxa"/>
          </w:tcPr>
          <w:p w14:paraId="32D12463" w14:textId="0D4F4072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" w:type="dxa"/>
          </w:tcPr>
          <w:p w14:paraId="1C6DAC6E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367CAFDC" w14:textId="77777777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1" w:type="dxa"/>
          </w:tcPr>
          <w:p w14:paraId="687351BA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B133F5D" w14:textId="77777777" w:rsidR="00174EE3" w:rsidRPr="00657820" w:rsidRDefault="00174EE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A7442" w:rsidRPr="00657820" w14:paraId="04B13BA1" w14:textId="77777777" w:rsidTr="006A7442">
        <w:tc>
          <w:tcPr>
            <w:tcW w:w="2412" w:type="dxa"/>
          </w:tcPr>
          <w:p w14:paraId="7227F7E7" w14:textId="77777777" w:rsidR="00174EE3" w:rsidRPr="00657820" w:rsidRDefault="00174EE3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25" w:type="dxa"/>
          </w:tcPr>
          <w:p w14:paraId="025E572D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" w:type="dxa"/>
          </w:tcPr>
          <w:p w14:paraId="78430F5E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9" w:type="dxa"/>
          </w:tcPr>
          <w:p w14:paraId="3FB187EE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" w:type="dxa"/>
          </w:tcPr>
          <w:p w14:paraId="18B88CE8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7B0252C8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" w:type="dxa"/>
          </w:tcPr>
          <w:p w14:paraId="232EACD5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0A929B1" w14:textId="77777777" w:rsidR="00174EE3" w:rsidRPr="00657820" w:rsidRDefault="00174EE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A7442" w:rsidRPr="00657820" w14:paraId="1643214E" w14:textId="77777777" w:rsidTr="006A7442">
        <w:tc>
          <w:tcPr>
            <w:tcW w:w="2412" w:type="dxa"/>
          </w:tcPr>
          <w:p w14:paraId="1E49382D" w14:textId="77777777" w:rsidR="00174EE3" w:rsidRPr="00657820" w:rsidRDefault="00174EE3" w:rsidP="00174EE3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</w:tcPr>
          <w:p w14:paraId="79FCE206" w14:textId="77777777" w:rsidR="00174EE3" w:rsidRPr="00657820" w:rsidRDefault="00174EE3" w:rsidP="00174EE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" w:type="dxa"/>
            <w:shd w:val="clear" w:color="auto" w:fill="auto"/>
          </w:tcPr>
          <w:p w14:paraId="7577EB8D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494654E" w14:textId="34681601" w:rsidR="00174EE3" w:rsidRPr="00657820" w:rsidRDefault="00174EE3" w:rsidP="00174EE3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14:paraId="1BFF162A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1" w:type="dxa"/>
            <w:shd w:val="clear" w:color="auto" w:fill="auto"/>
          </w:tcPr>
          <w:p w14:paraId="2401FEE9" w14:textId="17AE8F83" w:rsidR="00174EE3" w:rsidRPr="00657820" w:rsidRDefault="006A7BAE" w:rsidP="004103C3">
            <w:pPr>
              <w:tabs>
                <w:tab w:val="decimal" w:pos="957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1,944</w:t>
            </w:r>
          </w:p>
        </w:tc>
        <w:tc>
          <w:tcPr>
            <w:tcW w:w="171" w:type="dxa"/>
          </w:tcPr>
          <w:p w14:paraId="7B9CE637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4" w:type="dxa"/>
            <w:vAlign w:val="bottom"/>
          </w:tcPr>
          <w:p w14:paraId="4D38C750" w14:textId="6DD1AAAD" w:rsidR="00174EE3" w:rsidRPr="00657820" w:rsidRDefault="00174EE3" w:rsidP="00174EE3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6A7442" w:rsidRPr="00657820" w14:paraId="21EE4726" w14:textId="77777777" w:rsidTr="006A7442">
        <w:tc>
          <w:tcPr>
            <w:tcW w:w="2412" w:type="dxa"/>
          </w:tcPr>
          <w:p w14:paraId="28616DA0" w14:textId="77777777" w:rsidR="00174EE3" w:rsidRPr="00657820" w:rsidRDefault="00174EE3" w:rsidP="00174EE3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125" w:type="dxa"/>
            <w:shd w:val="clear" w:color="auto" w:fill="auto"/>
          </w:tcPr>
          <w:p w14:paraId="3CB7671F" w14:textId="77777777" w:rsidR="00174EE3" w:rsidRPr="00657820" w:rsidRDefault="00174EE3" w:rsidP="00174EE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" w:type="dxa"/>
            <w:shd w:val="clear" w:color="auto" w:fill="auto"/>
          </w:tcPr>
          <w:p w14:paraId="62FBDB7D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3203255" w14:textId="1820EDDF" w:rsidR="00174EE3" w:rsidRDefault="00174EE3" w:rsidP="00174EE3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14:paraId="3537E49C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C4A06B8" w14:textId="1EC44D03" w:rsidR="00174EE3" w:rsidRPr="00657820" w:rsidRDefault="006A7BAE" w:rsidP="004103C3">
            <w:pPr>
              <w:tabs>
                <w:tab w:val="decimal" w:pos="957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" w:type="dxa"/>
          </w:tcPr>
          <w:p w14:paraId="7EF096B5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6ED2A419" w14:textId="16ACF810" w:rsidR="00174EE3" w:rsidRPr="00657820" w:rsidRDefault="00174EE3" w:rsidP="00174EE3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</w:tr>
      <w:tr w:rsidR="006A7442" w:rsidRPr="00657820" w14:paraId="77652860" w14:textId="77777777" w:rsidTr="006A7442">
        <w:tc>
          <w:tcPr>
            <w:tcW w:w="2412" w:type="dxa"/>
          </w:tcPr>
          <w:p w14:paraId="4D2C3E37" w14:textId="661B70C1" w:rsidR="00174EE3" w:rsidRPr="00657820" w:rsidRDefault="00174EE3" w:rsidP="00174EE3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355BB3C6" w14:textId="77777777" w:rsidR="00174EE3" w:rsidRPr="00657820" w:rsidRDefault="00174EE3" w:rsidP="00174EE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" w:type="dxa"/>
            <w:shd w:val="clear" w:color="auto" w:fill="auto"/>
          </w:tcPr>
          <w:p w14:paraId="1A0C8D12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E8CB2B8" w14:textId="42523EC1" w:rsidR="00174EE3" w:rsidRDefault="00174EE3" w:rsidP="00174EE3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14:paraId="26B12C1D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62455" w14:textId="6333B254" w:rsidR="00174EE3" w:rsidRPr="006A7BAE" w:rsidRDefault="006A7BAE" w:rsidP="004103C3">
            <w:pPr>
              <w:tabs>
                <w:tab w:val="decimal" w:pos="957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7BAE">
              <w:rPr>
                <w:rFonts w:asciiTheme="majorBidi" w:hAnsiTheme="majorBidi" w:cstheme="majorBidi"/>
                <w:b/>
                <w:bCs/>
                <w:sz w:val="28"/>
              </w:rPr>
              <w:t>1,944</w:t>
            </w:r>
          </w:p>
        </w:tc>
        <w:tc>
          <w:tcPr>
            <w:tcW w:w="171" w:type="dxa"/>
          </w:tcPr>
          <w:p w14:paraId="7EDCBBDF" w14:textId="77777777" w:rsidR="00174EE3" w:rsidRPr="00657820" w:rsidRDefault="00174EE3" w:rsidP="00174EE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52068E6" w14:textId="379245A6" w:rsidR="00174EE3" w:rsidRPr="00657820" w:rsidRDefault="00174EE3" w:rsidP="00174EE3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5,696</w:t>
            </w:r>
          </w:p>
        </w:tc>
      </w:tr>
    </w:tbl>
    <w:p w14:paraId="3F19F3C9" w14:textId="5AF9CA5E" w:rsidR="00B16E02" w:rsidRPr="00174EE3" w:rsidRDefault="00174EE3" w:rsidP="00174EE3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174EE3">
        <w:rPr>
          <w:rFonts w:asciiTheme="majorBidi" w:hAnsiTheme="majorBidi" w:cstheme="majorBidi"/>
          <w:sz w:val="28"/>
        </w:rPr>
        <w:t>3</w:t>
      </w:r>
      <w:r w:rsidR="001156E3">
        <w:rPr>
          <w:rFonts w:asciiTheme="majorBidi" w:hAnsiTheme="majorBidi" w:cstheme="majorBidi"/>
          <w:sz w:val="28"/>
        </w:rPr>
        <w:t>6</w:t>
      </w:r>
      <w:r w:rsidRPr="00174EE3">
        <w:rPr>
          <w:rFonts w:asciiTheme="majorBidi" w:hAnsiTheme="majorBidi" w:cstheme="majorBidi"/>
          <w:sz w:val="28"/>
        </w:rPr>
        <w:t xml:space="preserve">.5.2 </w:t>
      </w:r>
      <w:r w:rsidR="00E56EEB" w:rsidRPr="00174EE3">
        <w:rPr>
          <w:rFonts w:asciiTheme="majorBidi" w:hAnsiTheme="majorBidi" w:cstheme="majorBidi"/>
          <w:sz w:val="28"/>
          <w:cs/>
        </w:rPr>
        <w:t xml:space="preserve">บริษัท </w:t>
      </w:r>
      <w:r w:rsidR="0048723C" w:rsidRPr="00174EE3">
        <w:rPr>
          <w:rFonts w:asciiTheme="majorBidi" w:hAnsiTheme="majorBidi" w:cstheme="majorBidi"/>
          <w:sz w:val="28"/>
          <w:cs/>
        </w:rPr>
        <w:t>พระแสงกรีน</w:t>
      </w:r>
      <w:r w:rsidR="009B2480" w:rsidRPr="00174EE3">
        <w:rPr>
          <w:rFonts w:asciiTheme="majorBidi" w:hAnsiTheme="majorBidi" w:cstheme="majorBidi"/>
          <w:sz w:val="28"/>
          <w:cs/>
        </w:rPr>
        <w:t xml:space="preserve"> พาวเวอร์ จำกัด ซึ่งเป็นบริษัทย่อยมีภาระผูกพันที่จะต้องจ่าย</w:t>
      </w:r>
      <w:r w:rsidR="00F35ABF" w:rsidRPr="00174EE3">
        <w:rPr>
          <w:rFonts w:asciiTheme="majorBidi" w:hAnsiTheme="majorBidi" w:cstheme="majorBidi"/>
          <w:sz w:val="28"/>
          <w:cs/>
        </w:rPr>
        <w:t>เงิน</w:t>
      </w:r>
      <w:r w:rsidR="009B2480" w:rsidRPr="00174EE3">
        <w:rPr>
          <w:rFonts w:asciiTheme="majorBidi" w:hAnsiTheme="majorBidi" w:cstheme="majorBidi"/>
          <w:sz w:val="28"/>
          <w:cs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 w:rsidR="009B2480" w:rsidRPr="00174EE3">
        <w:rPr>
          <w:rFonts w:asciiTheme="majorBidi" w:hAnsiTheme="majorBidi" w:cstheme="majorBidi"/>
          <w:sz w:val="28"/>
        </w:rPr>
        <w:t>15</w:t>
      </w:r>
      <w:r w:rsidR="009B2480" w:rsidRPr="00174EE3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B2480" w:rsidRPr="00174EE3">
        <w:rPr>
          <w:rFonts w:asciiTheme="majorBidi" w:hAnsiTheme="majorBidi" w:cstheme="majorBidi"/>
          <w:sz w:val="28"/>
        </w:rPr>
        <w:t>10</w:t>
      </w:r>
      <w:r w:rsidR="009B2480" w:rsidRPr="00174EE3">
        <w:rPr>
          <w:rFonts w:asciiTheme="majorBidi" w:hAnsiTheme="majorBidi" w:cstheme="majorBidi"/>
          <w:sz w:val="28"/>
          <w:cs/>
        </w:rPr>
        <w:t xml:space="preserve"> ปี</w:t>
      </w:r>
    </w:p>
    <w:p w14:paraId="4749ED5B" w14:textId="77777777" w:rsidR="00E171C3" w:rsidRPr="00657820" w:rsidRDefault="00E171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6503943" w14:textId="4BB003EA" w:rsidR="005D5E45" w:rsidRPr="00657820" w:rsidRDefault="008D63D4" w:rsidP="001156E3">
      <w:pPr>
        <w:pStyle w:val="ListParagraph"/>
        <w:numPr>
          <w:ilvl w:val="0"/>
          <w:numId w:val="25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ลำดับชั้นของมูลค่ายุติธรรม</w:t>
      </w:r>
    </w:p>
    <w:p w14:paraId="5DCCEAE9" w14:textId="7B87333D" w:rsidR="005D5E45" w:rsidRPr="00524BDE" w:rsidRDefault="005D5E45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524BDE">
        <w:rPr>
          <w:rFonts w:asciiTheme="majorBidi" w:hAnsiTheme="majorBidi" w:cstheme="majorBidi"/>
          <w:sz w:val="28"/>
          <w:cs/>
        </w:rPr>
        <w:t>ณ วันที่</w:t>
      </w:r>
      <w:r w:rsidRPr="00524BDE">
        <w:rPr>
          <w:rFonts w:asciiTheme="majorBidi" w:hAnsiTheme="majorBidi" w:cstheme="majorBidi"/>
          <w:sz w:val="28"/>
        </w:rPr>
        <w:t xml:space="preserve"> 31</w:t>
      </w:r>
      <w:r w:rsidRPr="00524BDE">
        <w:rPr>
          <w:rFonts w:asciiTheme="majorBidi" w:hAnsiTheme="majorBidi" w:cstheme="majorBidi"/>
          <w:sz w:val="28"/>
          <w:cs/>
        </w:rPr>
        <w:t xml:space="preserve"> ธันวาคม </w:t>
      </w:r>
      <w:r w:rsidRPr="00524BDE">
        <w:rPr>
          <w:rFonts w:asciiTheme="majorBidi" w:hAnsiTheme="majorBidi" w:cstheme="majorBidi"/>
          <w:sz w:val="28"/>
        </w:rPr>
        <w:t>256</w:t>
      </w:r>
      <w:r w:rsidR="00A07511" w:rsidRPr="00524BDE">
        <w:rPr>
          <w:rFonts w:asciiTheme="majorBidi" w:hAnsiTheme="majorBidi" w:cstheme="majorBidi"/>
          <w:sz w:val="28"/>
        </w:rPr>
        <w:t>7</w:t>
      </w:r>
      <w:r w:rsidRPr="00524BDE">
        <w:rPr>
          <w:rFonts w:asciiTheme="majorBidi" w:hAnsiTheme="majorBidi" w:cstheme="majorBidi"/>
          <w:sz w:val="28"/>
        </w:rPr>
        <w:t xml:space="preserve"> </w:t>
      </w:r>
      <w:r w:rsidRPr="00524BDE">
        <w:rPr>
          <w:rFonts w:asciiTheme="majorBidi" w:hAnsiTheme="majorBidi" w:cstheme="majorBidi"/>
          <w:sz w:val="28"/>
          <w:cs/>
        </w:rPr>
        <w:t>และ</w:t>
      </w:r>
      <w:r w:rsidRPr="00524BDE">
        <w:rPr>
          <w:rFonts w:asciiTheme="majorBidi" w:hAnsiTheme="majorBidi" w:cstheme="majorBidi"/>
          <w:sz w:val="28"/>
        </w:rPr>
        <w:t xml:space="preserve"> 256</w:t>
      </w:r>
      <w:r w:rsidR="00A07511" w:rsidRPr="00524BDE">
        <w:rPr>
          <w:rFonts w:asciiTheme="majorBidi" w:hAnsiTheme="majorBidi" w:cstheme="majorBidi"/>
          <w:sz w:val="28"/>
        </w:rPr>
        <w:t>6</w:t>
      </w:r>
      <w:r w:rsidRPr="00524BDE">
        <w:rPr>
          <w:rFonts w:asciiTheme="majorBidi" w:hAnsiTheme="majorBidi" w:cstheme="majorBidi"/>
          <w:sz w:val="28"/>
          <w:cs/>
        </w:rPr>
        <w:t xml:space="preserve"> </w:t>
      </w:r>
      <w:r w:rsidR="00AF70B5" w:rsidRPr="00524BDE">
        <w:rPr>
          <w:rFonts w:asciiTheme="majorBidi" w:hAnsiTheme="majorBidi" w:cstheme="majorBidi"/>
          <w:sz w:val="28"/>
          <w:cs/>
        </w:rPr>
        <w:t>กลุ่ม</w:t>
      </w:r>
      <w:r w:rsidRPr="00524BDE">
        <w:rPr>
          <w:rFonts w:asciiTheme="majorBidi" w:hAnsiTheme="majorBidi" w:cstheme="majorBidi"/>
          <w:sz w:val="28"/>
          <w:cs/>
        </w:rPr>
        <w:t>บริษัทมีสินทรัพย์ที่วัดมูลค่าด้วยมูลค่ายุติธรรมแยกแสดงตามลำดับชั้นของ</w:t>
      </w:r>
      <w:r w:rsidR="00524BDE">
        <w:rPr>
          <w:rFonts w:asciiTheme="majorBidi" w:hAnsiTheme="majorBidi" w:cstheme="majorBidi"/>
          <w:sz w:val="28"/>
        </w:rPr>
        <w:t xml:space="preserve"> </w:t>
      </w:r>
      <w:r w:rsidR="00211B14">
        <w:rPr>
          <w:rFonts w:asciiTheme="majorBidi" w:hAnsiTheme="majorBidi" w:cstheme="majorBidi"/>
          <w:sz w:val="28"/>
        </w:rPr>
        <w:t xml:space="preserve"> </w:t>
      </w:r>
      <w:r w:rsidRPr="00524BDE">
        <w:rPr>
          <w:rFonts w:asciiTheme="majorBidi" w:hAnsiTheme="majorBidi" w:cstheme="majorBidi"/>
          <w:sz w:val="28"/>
          <w:cs/>
        </w:rPr>
        <w:t>มูลค่ายุติธรรม ดังนี้</w:t>
      </w:r>
      <w:r w:rsidR="00DB22F2" w:rsidRPr="00524BDE">
        <w:rPr>
          <w:rFonts w:asciiTheme="majorBidi" w:hAnsiTheme="majorBidi" w:cstheme="majorBidi"/>
          <w:sz w:val="28"/>
        </w:rPr>
        <w:t xml:space="preserve"> </w:t>
      </w:r>
      <w:r w:rsidR="00DB22F2" w:rsidRPr="00524BDE">
        <w:rPr>
          <w:rFonts w:asciiTheme="majorBidi" w:hAnsiTheme="majorBidi" w:cstheme="majorBidi"/>
          <w:color w:val="000000"/>
          <w:sz w:val="28"/>
        </w:rPr>
        <w:t>(</w:t>
      </w:r>
      <w:r w:rsidR="00DB22F2" w:rsidRPr="00524BDE">
        <w:rPr>
          <w:rFonts w:asciiTheme="majorBidi" w:hAnsiTheme="majorBidi" w:cstheme="majorBidi"/>
          <w:color w:val="000000"/>
          <w:sz w:val="28"/>
          <w:cs/>
        </w:rPr>
        <w:t>งบการเงินเฉพาะกิจการ</w:t>
      </w:r>
      <w:r w:rsidR="00DB22F2" w:rsidRPr="00524BDE">
        <w:rPr>
          <w:rFonts w:asciiTheme="majorBidi" w:hAnsiTheme="majorBidi" w:cstheme="majorBidi"/>
          <w:color w:val="000000"/>
          <w:sz w:val="28"/>
        </w:rPr>
        <w:t xml:space="preserve">: </w:t>
      </w:r>
      <w:r w:rsidR="00DB22F2" w:rsidRPr="00524BDE">
        <w:rPr>
          <w:rFonts w:asciiTheme="majorBidi" w:hAnsiTheme="majorBidi" w:cstheme="majorBidi"/>
          <w:color w:val="000000"/>
          <w:sz w:val="28"/>
          <w:cs/>
        </w:rPr>
        <w:t>ไม่มี</w:t>
      </w:r>
      <w:r w:rsidR="00DB22F2" w:rsidRPr="00524BDE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1"/>
        <w:gridCol w:w="830"/>
        <w:gridCol w:w="788"/>
        <w:gridCol w:w="810"/>
        <w:gridCol w:w="809"/>
        <w:gridCol w:w="870"/>
        <w:gridCol w:w="838"/>
        <w:gridCol w:w="883"/>
      </w:tblGrid>
      <w:tr w:rsidR="005D5E45" w:rsidRPr="00657820" w14:paraId="1AE90A2C" w14:textId="77777777" w:rsidTr="0066672A">
        <w:trPr>
          <w:tblHeader/>
        </w:trPr>
        <w:tc>
          <w:tcPr>
            <w:tcW w:w="9248" w:type="dxa"/>
            <w:gridSpan w:val="9"/>
            <w:vAlign w:val="bottom"/>
          </w:tcPr>
          <w:p w14:paraId="195CDF23" w14:textId="07C41854" w:rsidR="005D5E45" w:rsidRPr="00657820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8F2360"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D5E45" w:rsidRPr="00657820" w14:paraId="5B230668" w14:textId="77777777" w:rsidTr="00A562F8">
        <w:trPr>
          <w:trHeight w:val="387"/>
          <w:tblHeader/>
        </w:trPr>
        <w:tc>
          <w:tcPr>
            <w:tcW w:w="2609" w:type="dxa"/>
            <w:vAlign w:val="center"/>
          </w:tcPr>
          <w:p w14:paraId="79380642" w14:textId="77777777" w:rsidR="005D5E45" w:rsidRPr="00657820" w:rsidRDefault="005D5E45" w:rsidP="00A562F8">
            <w:pPr>
              <w:pStyle w:val="BodyTextIndent3"/>
              <w:spacing w:before="0" w:after="0" w:line="276" w:lineRule="auto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8"/>
            <w:vAlign w:val="center"/>
          </w:tcPr>
          <w:p w14:paraId="75550EBB" w14:textId="77777777" w:rsidR="005D5E45" w:rsidRPr="00657820" w:rsidRDefault="005D5E45" w:rsidP="00A562F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F2360" w:rsidRPr="00657820" w14:paraId="7630CDC6" w14:textId="77777777" w:rsidTr="00A562F8">
        <w:trPr>
          <w:tblHeader/>
        </w:trPr>
        <w:tc>
          <w:tcPr>
            <w:tcW w:w="2609" w:type="dxa"/>
            <w:vAlign w:val="center"/>
          </w:tcPr>
          <w:p w14:paraId="69B9A1F7" w14:textId="77777777" w:rsidR="005D5E45" w:rsidRPr="00657820" w:rsidRDefault="005D5E45" w:rsidP="00A562F8">
            <w:pPr>
              <w:pStyle w:val="BodyTextIndent3"/>
              <w:spacing w:before="0" w:after="0" w:line="276" w:lineRule="auto"/>
              <w:ind w:left="0" w:hanging="18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118766F0" w14:textId="77777777" w:rsidR="005D5E45" w:rsidRPr="00657820" w:rsidRDefault="005D5E45" w:rsidP="00A562F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center"/>
          </w:tcPr>
          <w:p w14:paraId="1284AF60" w14:textId="77777777" w:rsidR="005D5E45" w:rsidRPr="00657820" w:rsidRDefault="005D5E45" w:rsidP="00A562F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14:paraId="0748B378" w14:textId="77777777" w:rsidR="005D5E45" w:rsidRPr="00657820" w:rsidRDefault="005D5E45" w:rsidP="00A562F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721" w:type="dxa"/>
            <w:gridSpan w:val="2"/>
            <w:vAlign w:val="center"/>
          </w:tcPr>
          <w:p w14:paraId="0B19C1E9" w14:textId="77777777" w:rsidR="005D5E45" w:rsidRPr="00657820" w:rsidRDefault="005D5E45" w:rsidP="00A562F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A7445" w:rsidRPr="00657820" w14:paraId="7181C3A8" w14:textId="77777777" w:rsidTr="007F543B">
        <w:trPr>
          <w:trHeight w:val="351"/>
          <w:tblHeader/>
        </w:trPr>
        <w:tc>
          <w:tcPr>
            <w:tcW w:w="2609" w:type="dxa"/>
            <w:vAlign w:val="center"/>
          </w:tcPr>
          <w:p w14:paraId="495325BB" w14:textId="77777777" w:rsidR="003A7445" w:rsidRPr="00657820" w:rsidRDefault="003A7445" w:rsidP="00A562F8">
            <w:pPr>
              <w:pStyle w:val="BodyTextIndent3"/>
              <w:spacing w:before="0" w:after="0" w:line="276" w:lineRule="auto"/>
              <w:ind w:left="0" w:hanging="18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15DB5A11" w14:textId="669CB5DC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  <w:tc>
          <w:tcPr>
            <w:tcW w:w="830" w:type="dxa"/>
            <w:vAlign w:val="center"/>
          </w:tcPr>
          <w:p w14:paraId="1B1AFD91" w14:textId="416432CF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788" w:type="dxa"/>
            <w:vAlign w:val="center"/>
          </w:tcPr>
          <w:p w14:paraId="757E70C6" w14:textId="08AE46D4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  <w:tc>
          <w:tcPr>
            <w:tcW w:w="810" w:type="dxa"/>
            <w:vAlign w:val="center"/>
          </w:tcPr>
          <w:p w14:paraId="0EB9589D" w14:textId="4A382ED2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809" w:type="dxa"/>
            <w:vAlign w:val="center"/>
          </w:tcPr>
          <w:p w14:paraId="77893C19" w14:textId="74372A58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  <w:tc>
          <w:tcPr>
            <w:tcW w:w="870" w:type="dxa"/>
            <w:vAlign w:val="center"/>
          </w:tcPr>
          <w:p w14:paraId="66D38CB5" w14:textId="272846CD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838" w:type="dxa"/>
            <w:vAlign w:val="center"/>
          </w:tcPr>
          <w:p w14:paraId="5CC9DEE2" w14:textId="365F6075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  <w:tc>
          <w:tcPr>
            <w:tcW w:w="883" w:type="dxa"/>
            <w:vAlign w:val="center"/>
          </w:tcPr>
          <w:p w14:paraId="477869DB" w14:textId="30AEAFF2" w:rsidR="003A7445" w:rsidRPr="00657820" w:rsidRDefault="003A7445" w:rsidP="00A562F8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</w:tr>
      <w:tr w:rsidR="00233016" w:rsidRPr="00657820" w14:paraId="42297BA1" w14:textId="77777777" w:rsidTr="007F543B">
        <w:tc>
          <w:tcPr>
            <w:tcW w:w="2609" w:type="dxa"/>
            <w:vAlign w:val="bottom"/>
          </w:tcPr>
          <w:p w14:paraId="69EF0197" w14:textId="77777777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1A3C00B7" w14:textId="1316BA1F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1" w:type="dxa"/>
            <w:vAlign w:val="bottom"/>
          </w:tcPr>
          <w:p w14:paraId="0AF4298D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0" w:type="dxa"/>
            <w:vAlign w:val="bottom"/>
          </w:tcPr>
          <w:p w14:paraId="53EABB1F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6F19773D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F005D57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0C09A7F4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97CEAD8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84A4AF0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5529DDA9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233016" w:rsidRPr="00657820" w14:paraId="77D4FF20" w14:textId="77777777" w:rsidTr="007F543B">
        <w:tc>
          <w:tcPr>
            <w:tcW w:w="2609" w:type="dxa"/>
            <w:vAlign w:val="bottom"/>
          </w:tcPr>
          <w:p w14:paraId="23971D9A" w14:textId="77777777" w:rsidR="00233016" w:rsidRPr="00657820" w:rsidRDefault="00233016" w:rsidP="00233016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77576553" w14:textId="77777777" w:rsidR="00233016" w:rsidRPr="00657820" w:rsidRDefault="00233016" w:rsidP="00233016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1" w:type="dxa"/>
            <w:vAlign w:val="bottom"/>
          </w:tcPr>
          <w:p w14:paraId="6ED70CD2" w14:textId="38FC6F51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4B13D53E" w14:textId="777777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52E8763A" w14:textId="4A28B3AA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B0C6C95" w14:textId="4426CF77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6AE5DFA" w14:textId="344F97A3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  <w:r w:rsidR="00A4797C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4A583575" w14:textId="5A12594F" w:rsidR="00233016" w:rsidRPr="00657820" w:rsidRDefault="00474D9A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38" w:type="dxa"/>
            <w:vAlign w:val="bottom"/>
          </w:tcPr>
          <w:p w14:paraId="3507AA16" w14:textId="709B90FF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83" w:type="dxa"/>
            <w:vAlign w:val="bottom"/>
          </w:tcPr>
          <w:p w14:paraId="0214ED01" w14:textId="2D072B50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</w:tr>
      <w:tr w:rsidR="00233016" w:rsidRPr="00657820" w14:paraId="00130772" w14:textId="77777777" w:rsidTr="007F543B">
        <w:tc>
          <w:tcPr>
            <w:tcW w:w="2609" w:type="dxa"/>
            <w:vAlign w:val="bottom"/>
          </w:tcPr>
          <w:p w14:paraId="414C5E92" w14:textId="77777777" w:rsidR="00233016" w:rsidRPr="00657820" w:rsidRDefault="00233016" w:rsidP="00233016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1" w:type="dxa"/>
            <w:vAlign w:val="bottom"/>
          </w:tcPr>
          <w:p w14:paraId="29D4DFD5" w14:textId="474752E3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669BAB38" w14:textId="7777777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7D047010" w14:textId="168154E8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321</w:t>
            </w:r>
          </w:p>
        </w:tc>
        <w:tc>
          <w:tcPr>
            <w:tcW w:w="810" w:type="dxa"/>
            <w:vAlign w:val="bottom"/>
          </w:tcPr>
          <w:p w14:paraId="2E4C0528" w14:textId="28D1F440" w:rsidR="00233016" w:rsidRPr="00657820" w:rsidRDefault="00474D9A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319</w:t>
            </w:r>
          </w:p>
        </w:tc>
        <w:tc>
          <w:tcPr>
            <w:tcW w:w="809" w:type="dxa"/>
            <w:vAlign w:val="bottom"/>
          </w:tcPr>
          <w:p w14:paraId="356EA660" w14:textId="00CFA3E7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0F1785B" w14:textId="1D37039E" w:rsidR="00233016" w:rsidRPr="00657820" w:rsidRDefault="00233016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AA31FD5" w14:textId="1B1680B3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321</w:t>
            </w:r>
          </w:p>
        </w:tc>
        <w:tc>
          <w:tcPr>
            <w:tcW w:w="883" w:type="dxa"/>
            <w:vAlign w:val="bottom"/>
          </w:tcPr>
          <w:p w14:paraId="5F093A6B" w14:textId="5BEBE103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</w:tr>
      <w:tr w:rsidR="00233016" w:rsidRPr="00657820" w14:paraId="3FB4945B" w14:textId="77777777" w:rsidTr="007F543B">
        <w:tc>
          <w:tcPr>
            <w:tcW w:w="2609" w:type="dxa"/>
            <w:vAlign w:val="bottom"/>
          </w:tcPr>
          <w:p w14:paraId="75115B74" w14:textId="77777777" w:rsidR="00233016" w:rsidRPr="00657820" w:rsidRDefault="00233016" w:rsidP="00233016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1" w:type="dxa"/>
            <w:vAlign w:val="bottom"/>
          </w:tcPr>
          <w:p w14:paraId="35EE7671" w14:textId="1643ADDA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18429390" w14:textId="7777777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4D23ABDE" w14:textId="7AA2FB14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196</w:t>
            </w:r>
          </w:p>
        </w:tc>
        <w:tc>
          <w:tcPr>
            <w:tcW w:w="810" w:type="dxa"/>
            <w:vAlign w:val="bottom"/>
          </w:tcPr>
          <w:p w14:paraId="6C853219" w14:textId="7C36D677" w:rsidR="00233016" w:rsidRPr="00657820" w:rsidRDefault="00474D9A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203</w:t>
            </w:r>
          </w:p>
        </w:tc>
        <w:tc>
          <w:tcPr>
            <w:tcW w:w="809" w:type="dxa"/>
            <w:vAlign w:val="bottom"/>
          </w:tcPr>
          <w:p w14:paraId="4CDFC9BD" w14:textId="38CF882B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04B3DCA" w14:textId="2BB0F426" w:rsidR="00233016" w:rsidRPr="00657820" w:rsidRDefault="00233016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218E37F7" w14:textId="49540275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196</w:t>
            </w:r>
          </w:p>
        </w:tc>
        <w:tc>
          <w:tcPr>
            <w:tcW w:w="883" w:type="dxa"/>
            <w:vAlign w:val="bottom"/>
          </w:tcPr>
          <w:p w14:paraId="6805C071" w14:textId="1C3E375D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20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3</w:t>
            </w:r>
          </w:p>
        </w:tc>
      </w:tr>
      <w:tr w:rsidR="00233016" w:rsidRPr="00657820" w14:paraId="50B1BDE7" w14:textId="77777777" w:rsidTr="007F543B">
        <w:tc>
          <w:tcPr>
            <w:tcW w:w="2609" w:type="dxa"/>
            <w:vAlign w:val="bottom"/>
          </w:tcPr>
          <w:p w14:paraId="5C6D720C" w14:textId="77777777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1" w:type="dxa"/>
            <w:vAlign w:val="bottom"/>
          </w:tcPr>
          <w:p w14:paraId="6DBD2194" w14:textId="3D714070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0BBE2833" w14:textId="7777777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1918E2B4" w14:textId="59873450" w:rsidR="00233016" w:rsidRPr="00657820" w:rsidRDefault="00253F88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ABDD361" w14:textId="611D40B9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0F630EBA" w14:textId="0CA7BCC1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56</w:t>
            </w:r>
          </w:p>
        </w:tc>
        <w:tc>
          <w:tcPr>
            <w:tcW w:w="870" w:type="dxa"/>
            <w:vAlign w:val="bottom"/>
          </w:tcPr>
          <w:p w14:paraId="6638AAEB" w14:textId="651114F4" w:rsidR="00233016" w:rsidRPr="00657820" w:rsidRDefault="00474D9A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60</w:t>
            </w:r>
          </w:p>
        </w:tc>
        <w:tc>
          <w:tcPr>
            <w:tcW w:w="838" w:type="dxa"/>
            <w:vAlign w:val="bottom"/>
          </w:tcPr>
          <w:p w14:paraId="2701DFCD" w14:textId="36EF1B85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56</w:t>
            </w:r>
          </w:p>
        </w:tc>
        <w:tc>
          <w:tcPr>
            <w:tcW w:w="883" w:type="dxa"/>
            <w:vAlign w:val="bottom"/>
          </w:tcPr>
          <w:p w14:paraId="0DF37A91" w14:textId="0E16A5C0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0</w:t>
            </w:r>
          </w:p>
        </w:tc>
      </w:tr>
      <w:tr w:rsidR="00233016" w:rsidRPr="00657820" w14:paraId="6BA0856D" w14:textId="77777777" w:rsidTr="007F543B">
        <w:tc>
          <w:tcPr>
            <w:tcW w:w="2609" w:type="dxa"/>
            <w:vAlign w:val="bottom"/>
          </w:tcPr>
          <w:p w14:paraId="6FFBDB16" w14:textId="77777777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</w:t>
            </w:r>
          </w:p>
          <w:p w14:paraId="4DCF2DB8" w14:textId="3F490970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34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ที่ดินจากการรวมธุรกิจ</w:t>
            </w:r>
          </w:p>
        </w:tc>
        <w:tc>
          <w:tcPr>
            <w:tcW w:w="811" w:type="dxa"/>
            <w:vAlign w:val="bottom"/>
          </w:tcPr>
          <w:p w14:paraId="2019CDC7" w14:textId="3CC1E407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18F80E48" w14:textId="7777777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7F48A277" w14:textId="32EEB941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14</w:t>
            </w:r>
          </w:p>
        </w:tc>
        <w:tc>
          <w:tcPr>
            <w:tcW w:w="810" w:type="dxa"/>
            <w:vAlign w:val="bottom"/>
          </w:tcPr>
          <w:p w14:paraId="208DA5EB" w14:textId="680B8F4C" w:rsidR="00233016" w:rsidRPr="00657820" w:rsidRDefault="00474D9A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19</w:t>
            </w:r>
          </w:p>
        </w:tc>
        <w:tc>
          <w:tcPr>
            <w:tcW w:w="809" w:type="dxa"/>
            <w:vAlign w:val="bottom"/>
          </w:tcPr>
          <w:p w14:paraId="7522F76B" w14:textId="1A0102F8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97AB5E9" w14:textId="72C8FDDD" w:rsidR="00233016" w:rsidRPr="00657820" w:rsidRDefault="00233016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53A1972A" w14:textId="0DFF8F11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14</w:t>
            </w:r>
          </w:p>
        </w:tc>
        <w:tc>
          <w:tcPr>
            <w:tcW w:w="883" w:type="dxa"/>
            <w:vAlign w:val="bottom"/>
          </w:tcPr>
          <w:p w14:paraId="79311932" w14:textId="023F558F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</w:tr>
      <w:tr w:rsidR="00233016" w:rsidRPr="00657820" w14:paraId="622725FC" w14:textId="77777777" w:rsidTr="007F543B">
        <w:tc>
          <w:tcPr>
            <w:tcW w:w="2609" w:type="dxa"/>
            <w:vAlign w:val="bottom"/>
          </w:tcPr>
          <w:p w14:paraId="5CCB0ADB" w14:textId="77777777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</w:t>
            </w:r>
          </w:p>
          <w:p w14:paraId="082BA6F4" w14:textId="3F19D346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34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แก๊สจากการรวมธุรกิจ</w:t>
            </w:r>
          </w:p>
        </w:tc>
        <w:tc>
          <w:tcPr>
            <w:tcW w:w="811" w:type="dxa"/>
            <w:vAlign w:val="bottom"/>
          </w:tcPr>
          <w:p w14:paraId="0DB097F7" w14:textId="7555A420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4AC2907C" w14:textId="7777777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52DAFE7" w14:textId="0B45C470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4C1F600" w14:textId="72514B17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000749FA" w14:textId="33DBA92E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53</w:t>
            </w:r>
          </w:p>
        </w:tc>
        <w:tc>
          <w:tcPr>
            <w:tcW w:w="870" w:type="dxa"/>
            <w:vAlign w:val="bottom"/>
          </w:tcPr>
          <w:p w14:paraId="32ADA57B" w14:textId="70022D00" w:rsidR="00233016" w:rsidRPr="00657820" w:rsidRDefault="00474D9A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57</w:t>
            </w:r>
          </w:p>
        </w:tc>
        <w:tc>
          <w:tcPr>
            <w:tcW w:w="838" w:type="dxa"/>
            <w:vAlign w:val="bottom"/>
          </w:tcPr>
          <w:p w14:paraId="4AB23939" w14:textId="2020392C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53</w:t>
            </w:r>
          </w:p>
        </w:tc>
        <w:tc>
          <w:tcPr>
            <w:tcW w:w="883" w:type="dxa"/>
            <w:vAlign w:val="bottom"/>
          </w:tcPr>
          <w:p w14:paraId="324A2982" w14:textId="779EE45F" w:rsidR="00233016" w:rsidRPr="00657820" w:rsidRDefault="00233016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7</w:t>
            </w:r>
          </w:p>
        </w:tc>
      </w:tr>
      <w:tr w:rsidR="00233016" w:rsidRPr="00657820" w14:paraId="0E1F9CCE" w14:textId="77777777" w:rsidTr="007F543B">
        <w:tc>
          <w:tcPr>
            <w:tcW w:w="2609" w:type="dxa"/>
            <w:vAlign w:val="bottom"/>
          </w:tcPr>
          <w:p w14:paraId="475C615E" w14:textId="7C01653B" w:rsidR="00233016" w:rsidRPr="00657820" w:rsidRDefault="00233016" w:rsidP="0023301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1" w:type="dxa"/>
            <w:vAlign w:val="bottom"/>
          </w:tcPr>
          <w:p w14:paraId="3E102DF6" w14:textId="718659AE" w:rsidR="00233016" w:rsidRPr="00657820" w:rsidRDefault="00F9554C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0" w:type="dxa"/>
            <w:vAlign w:val="bottom"/>
          </w:tcPr>
          <w:p w14:paraId="0DC015E7" w14:textId="125C8B5D" w:rsidR="00233016" w:rsidRPr="00657820" w:rsidRDefault="00233016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1D150919" w14:textId="0E8DBDA7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1,177</w:t>
            </w:r>
          </w:p>
        </w:tc>
        <w:tc>
          <w:tcPr>
            <w:tcW w:w="810" w:type="dxa"/>
            <w:vAlign w:val="bottom"/>
          </w:tcPr>
          <w:p w14:paraId="4B0AD72D" w14:textId="31469B1E" w:rsidR="00233016" w:rsidRPr="00657820" w:rsidRDefault="00474D9A" w:rsidP="0023301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1,225</w:t>
            </w:r>
          </w:p>
        </w:tc>
        <w:tc>
          <w:tcPr>
            <w:tcW w:w="809" w:type="dxa"/>
            <w:vAlign w:val="bottom"/>
          </w:tcPr>
          <w:p w14:paraId="79EDC40B" w14:textId="0CF60F53" w:rsidR="00233016" w:rsidRPr="00657820" w:rsidRDefault="00253F88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186CD03" w14:textId="06801B6A" w:rsidR="00233016" w:rsidRPr="00657820" w:rsidRDefault="00233016" w:rsidP="00A562F8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B73BF0A" w14:textId="0F3E1717" w:rsidR="00233016" w:rsidRPr="00657820" w:rsidRDefault="00432029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1,177</w:t>
            </w:r>
          </w:p>
        </w:tc>
        <w:tc>
          <w:tcPr>
            <w:tcW w:w="883" w:type="dxa"/>
            <w:vAlign w:val="bottom"/>
          </w:tcPr>
          <w:p w14:paraId="42749908" w14:textId="4B154122" w:rsidR="00233016" w:rsidRPr="00657820" w:rsidRDefault="00474D9A" w:rsidP="00233016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1,225</w:t>
            </w:r>
          </w:p>
        </w:tc>
      </w:tr>
    </w:tbl>
    <w:p w14:paraId="12E91283" w14:textId="45D9D5EA" w:rsidR="005D5E45" w:rsidRPr="00657820" w:rsidRDefault="005D5E45" w:rsidP="005D5E45">
      <w:pPr>
        <w:pStyle w:val="ListParagraph"/>
        <w:rPr>
          <w:rFonts w:asciiTheme="majorBidi" w:hAnsiTheme="majorBidi" w:cstheme="majorBidi"/>
          <w:sz w:val="28"/>
        </w:rPr>
      </w:pPr>
    </w:p>
    <w:p w14:paraId="285270D1" w14:textId="0CC5AD64" w:rsidR="00673742" w:rsidRPr="00657820" w:rsidRDefault="00673742" w:rsidP="005F0FBA">
      <w:pPr>
        <w:pStyle w:val="ListParagraph"/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ในระหว่าง</w:t>
      </w:r>
      <w:r w:rsidR="00335710" w:rsidRPr="00657820">
        <w:rPr>
          <w:rFonts w:asciiTheme="majorBidi" w:hAnsiTheme="majorBidi" w:cstheme="majorBidi"/>
          <w:sz w:val="28"/>
          <w:cs/>
        </w:rPr>
        <w:t>ปี</w:t>
      </w:r>
      <w:r w:rsidR="002B4F85" w:rsidRPr="00657820">
        <w:rPr>
          <w:rFonts w:asciiTheme="majorBidi" w:hAnsiTheme="majorBidi" w:cstheme="majorBidi"/>
          <w:sz w:val="28"/>
          <w:cs/>
        </w:rPr>
        <w:t xml:space="preserve"> </w:t>
      </w:r>
      <w:r w:rsidR="0078388D" w:rsidRPr="00657820">
        <w:rPr>
          <w:rFonts w:asciiTheme="majorBidi" w:hAnsiTheme="majorBidi" w:cstheme="majorBidi"/>
          <w:sz w:val="28"/>
          <w:cs/>
        </w:rPr>
        <w:t>กลุ่มบริษัทไม่มีการเปลี่ยนวิธีการและสมสมติฐาน</w:t>
      </w:r>
      <w:r w:rsidR="00082789" w:rsidRPr="00657820">
        <w:rPr>
          <w:rFonts w:asciiTheme="majorBidi" w:hAnsiTheme="majorBidi" w:cstheme="majorBidi"/>
          <w:sz w:val="28"/>
          <w:cs/>
        </w:rPr>
        <w:t>ที่ใช้ในการประมาณมูลค่ายุติธรรมของเครื่องมือ</w:t>
      </w:r>
      <w:r w:rsidR="00524BDE">
        <w:rPr>
          <w:rFonts w:asciiTheme="majorBidi" w:hAnsiTheme="majorBidi" w:cstheme="majorBidi"/>
          <w:sz w:val="28"/>
        </w:rPr>
        <w:t xml:space="preserve">    </w:t>
      </w:r>
      <w:r w:rsidR="00211B14">
        <w:rPr>
          <w:rFonts w:asciiTheme="majorBidi" w:hAnsiTheme="majorBidi" w:cstheme="majorBidi"/>
          <w:sz w:val="28"/>
        </w:rPr>
        <w:t xml:space="preserve"> </w:t>
      </w:r>
      <w:r w:rsidR="00082789" w:rsidRPr="00657820">
        <w:rPr>
          <w:rFonts w:asciiTheme="majorBidi" w:hAnsiTheme="majorBidi" w:cstheme="majorBidi"/>
          <w:sz w:val="28"/>
          <w:cs/>
        </w:rPr>
        <w:t>ทางการเงิน และ</w:t>
      </w:r>
      <w:r w:rsidR="001B7E87" w:rsidRPr="00657820">
        <w:rPr>
          <w:rFonts w:asciiTheme="majorBidi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5DE9900" w14:textId="77777777" w:rsidR="00F423E9" w:rsidRPr="00657820" w:rsidRDefault="00F423E9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77DA6187" w14:textId="77777777" w:rsidR="00EC1B3F" w:rsidRPr="00657820" w:rsidRDefault="00EC1B3F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187C54F2" w14:textId="77777777" w:rsidR="00EC1B3F" w:rsidRPr="00657820" w:rsidRDefault="00EC1B3F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588E6232" w14:textId="341CB093" w:rsidR="00A9761F" w:rsidRPr="00657820" w:rsidRDefault="00E171C3" w:rsidP="00777CA8">
      <w:pPr>
        <w:pStyle w:val="ListParagraph"/>
        <w:numPr>
          <w:ilvl w:val="0"/>
          <w:numId w:val="25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  <w:r w:rsidR="00E759E6" w:rsidRPr="00657820">
        <w:rPr>
          <w:rFonts w:asciiTheme="majorBidi" w:hAnsiTheme="majorBidi" w:cstheme="majorBidi"/>
          <w:b/>
          <w:bCs/>
          <w:sz w:val="28"/>
          <w:cs/>
        </w:rPr>
        <w:t>ก</w:t>
      </w:r>
      <w:r w:rsidR="00A9761F" w:rsidRPr="00657820">
        <w:rPr>
          <w:rFonts w:asciiTheme="majorBidi" w:hAnsiTheme="majorBidi" w:cstheme="majorBidi"/>
          <w:b/>
          <w:bCs/>
          <w:sz w:val="28"/>
          <w:cs/>
        </w:rPr>
        <w:t>ารจัดการความเสี่ยงทางการเงิน</w:t>
      </w:r>
    </w:p>
    <w:p w14:paraId="53193DB5" w14:textId="277B9AE8" w:rsidR="005D5E45" w:rsidRPr="00657820" w:rsidRDefault="00BE0E50" w:rsidP="00E428B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8</w:t>
      </w:r>
      <w:r w:rsidR="00E428B0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E428B0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 xml:space="preserve"> </w:t>
      </w:r>
      <w:r w:rsidR="005D5E45" w:rsidRPr="0065782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0A613AF3" w14:textId="67B29DA7" w:rsidR="005D5E45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เครื่องมือทางการเงิน หมายถึง สัญญาใด ๆ ที่ทำให้สินทรัพย์ทางการเงินของกิจการหนึ่ง </w:t>
      </w:r>
      <w:r w:rsidRPr="00657820">
        <w:rPr>
          <w:rFonts w:asciiTheme="majorBidi" w:hAnsiTheme="majorBidi" w:cstheme="majorBidi"/>
          <w:sz w:val="28"/>
          <w:cs/>
        </w:rPr>
        <w:t>และหนี้สินทางการเงินหรือ</w:t>
      </w:r>
      <w:r w:rsidR="00AA29CF" w:rsidRPr="00657820">
        <w:rPr>
          <w:rFonts w:asciiTheme="majorBidi" w:hAnsiTheme="majorBidi" w:cstheme="majorBidi"/>
          <w:sz w:val="28"/>
        </w:rPr>
        <w:t xml:space="preserve"> </w:t>
      </w:r>
      <w:r w:rsidR="00827378">
        <w:rPr>
          <w:rFonts w:asciiTheme="majorBidi" w:hAnsiTheme="majorBidi" w:cstheme="majorBidi"/>
          <w:sz w:val="28"/>
        </w:rPr>
        <w:t xml:space="preserve">    </w:t>
      </w:r>
      <w:r w:rsidRPr="00657820">
        <w:rPr>
          <w:rFonts w:asciiTheme="majorBidi" w:hAnsiTheme="majorBidi" w:cstheme="majorBidi"/>
          <w:sz w:val="28"/>
          <w:cs/>
        </w:rPr>
        <w:t>ตราสารทุน</w:t>
      </w:r>
      <w:r w:rsidRPr="00657820">
        <w:rPr>
          <w:rFonts w:asciiTheme="majorBidi" w:hAnsiTheme="majorBidi" w:cstheme="majorBidi"/>
          <w:spacing w:val="-4"/>
          <w:sz w:val="28"/>
          <w:cs/>
        </w:rPr>
        <w:t>ของอีกกิจการหนึ่งเพิ่มขึ้น</w:t>
      </w:r>
    </w:p>
    <w:p w14:paraId="4F1F28DC" w14:textId="057698D0" w:rsidR="005D5E45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pacing w:val="-4"/>
          <w:sz w:val="28"/>
        </w:rPr>
        <w:t xml:space="preserve">31 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pacing w:val="-4"/>
          <w:sz w:val="28"/>
        </w:rPr>
        <w:t>256</w:t>
      </w:r>
      <w:r w:rsidR="00233016">
        <w:rPr>
          <w:rFonts w:asciiTheme="majorBidi" w:hAnsiTheme="majorBidi" w:cstheme="majorBidi"/>
          <w:spacing w:val="-4"/>
          <w:sz w:val="28"/>
        </w:rPr>
        <w:t>7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>เครื่องมือทางการเงินที่สำคัญของบริษัทที่แสดงในงบฐานะการเงินประกอบด้วย เงินสดและรายการเทียบเท่าเงินสด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>ลูกหนี้การค้าและลูกหนี้</w:t>
      </w:r>
      <w:r w:rsidR="007B6ABF">
        <w:rPr>
          <w:rFonts w:asciiTheme="majorBidi" w:hAnsiTheme="majorBidi" w:cstheme="majorBidi" w:hint="cs"/>
          <w:spacing w:val="-4"/>
          <w:sz w:val="28"/>
          <w:cs/>
        </w:rPr>
        <w:t>หมุนเวียน</w:t>
      </w:r>
      <w:r w:rsidRPr="00657820">
        <w:rPr>
          <w:rFonts w:asciiTheme="majorBidi" w:hAnsiTheme="majorBidi" w:cstheme="majorBidi"/>
          <w:spacing w:val="-4"/>
          <w:sz w:val="28"/>
          <w:cs/>
        </w:rPr>
        <w:t>อื่น เงินให้กู้ยืม เงินลงทุน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เงินกู้ยืมระยะสั้นและเงินกู้ยืมระยะยาว </w:t>
      </w:r>
      <w:r w:rsidR="00CB4336" w:rsidRPr="00657820">
        <w:rPr>
          <w:rFonts w:asciiTheme="majorBidi" w:hAnsiTheme="majorBidi" w:cstheme="majorBidi"/>
          <w:spacing w:val="-4"/>
          <w:sz w:val="28"/>
          <w:cs/>
        </w:rPr>
        <w:t>เงินเบิก</w:t>
      </w:r>
      <w:r w:rsidR="00827378">
        <w:rPr>
          <w:rFonts w:asciiTheme="majorBidi" w:hAnsiTheme="majorBidi" w:cstheme="majorBidi"/>
          <w:spacing w:val="-4"/>
          <w:sz w:val="28"/>
        </w:rPr>
        <w:t xml:space="preserve">  </w:t>
      </w:r>
      <w:r w:rsidR="00CB4336" w:rsidRPr="00657820">
        <w:rPr>
          <w:rFonts w:asciiTheme="majorBidi" w:hAnsiTheme="majorBidi" w:cstheme="majorBidi"/>
          <w:spacing w:val="-4"/>
          <w:sz w:val="28"/>
          <w:cs/>
        </w:rPr>
        <w:t xml:space="preserve">เกินบัญชีธนาคาร 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C4328F" w14:textId="0D497E7B" w:rsidR="00F06DEB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3354B96" w14:textId="330B8CE2" w:rsidR="006676AF" w:rsidRPr="00657820" w:rsidRDefault="00BE0E50" w:rsidP="008B1520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1156E3">
        <w:rPr>
          <w:rFonts w:asciiTheme="majorBidi" w:hAnsiTheme="majorBidi" w:cstheme="majorBidi"/>
          <w:b/>
          <w:bCs/>
          <w:color w:val="000000"/>
          <w:spacing w:val="-2"/>
          <w:sz w:val="28"/>
        </w:rPr>
        <w:t>8</w:t>
      </w:r>
      <w:r w:rsidR="0067636D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E428B0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67636D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 xml:space="preserve"> </w:t>
      </w:r>
      <w:r w:rsidR="006676AF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นโยบายการบริหารความเสี่ยง</w:t>
      </w:r>
    </w:p>
    <w:p w14:paraId="584A6DCA" w14:textId="7858DAE0" w:rsidR="006676AF" w:rsidRPr="00657820" w:rsidRDefault="00BE0E50" w:rsidP="0067636D">
      <w:pPr>
        <w:spacing w:before="240"/>
        <w:ind w:left="360"/>
        <w:jc w:val="thaiDistribute"/>
        <w:rPr>
          <w:rFonts w:asciiTheme="majorBidi" w:eastAsia="Angsana New" w:hAnsiTheme="majorBidi" w:cstheme="majorBidi"/>
          <w:b/>
          <w:bCs/>
          <w:sz w:val="28"/>
        </w:rPr>
      </w:pPr>
      <w:bookmarkStart w:id="11" w:name="_Hlk95491634"/>
      <w:r>
        <w:rPr>
          <w:rFonts w:asciiTheme="majorBidi" w:eastAsia="Angsana New" w:hAnsiTheme="majorBidi" w:cstheme="majorBidi"/>
          <w:b/>
          <w:bCs/>
          <w:sz w:val="28"/>
        </w:rPr>
        <w:t>3</w:t>
      </w:r>
      <w:r w:rsidR="001156E3">
        <w:rPr>
          <w:rFonts w:asciiTheme="majorBidi" w:eastAsia="Angsana New" w:hAnsiTheme="majorBidi" w:cstheme="majorBidi"/>
          <w:b/>
          <w:bCs/>
          <w:sz w:val="28"/>
        </w:rPr>
        <w:t>8</w:t>
      </w:r>
      <w:r w:rsidR="0067636D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</w:t>
      </w:r>
      <w:r w:rsidR="0067636D" w:rsidRPr="00657820">
        <w:rPr>
          <w:rFonts w:asciiTheme="majorBidi" w:eastAsia="Angsana New" w:hAnsiTheme="majorBidi" w:cstheme="majorBidi"/>
          <w:b/>
          <w:bCs/>
          <w:sz w:val="28"/>
        </w:rPr>
        <w:t xml:space="preserve">.1 </w:t>
      </w:r>
      <w:r w:rsidR="006676AF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ความเสี่ยงด้านการให้สินเชื่อ</w:t>
      </w:r>
    </w:p>
    <w:p w14:paraId="7E6AACC9" w14:textId="1E480B14" w:rsidR="009A3ADC" w:rsidRPr="00657820" w:rsidRDefault="004065DD" w:rsidP="00C82686">
      <w:pPr>
        <w:spacing w:before="240" w:after="240"/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1A7EF3">
        <w:rPr>
          <w:rFonts w:asciiTheme="majorBidi" w:eastAsia="Angsana New" w:hAnsiTheme="majorBidi" w:cstheme="majorBidi" w:hint="cs"/>
          <w:sz w:val="28"/>
          <w:cs/>
        </w:rPr>
        <w:t>หมุนเวียน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อื่น และเงินให้กู้ยืม</w:t>
      </w:r>
      <w:r w:rsidR="00BA6A47" w:rsidRPr="00657820">
        <w:rPr>
          <w:rFonts w:asciiTheme="majorBidi" w:eastAsia="Angsana New" w:hAnsiTheme="majorBidi" w:cstheme="majorBidi"/>
          <w:sz w:val="28"/>
          <w:cs/>
        </w:rPr>
        <w:t xml:space="preserve"> </w:t>
      </w:r>
      <w:r w:rsidR="00552B11">
        <w:rPr>
          <w:rFonts w:asciiTheme="majorBidi" w:eastAsia="Angsana New" w:hAnsiTheme="majorBidi" w:cstheme="majorBidi"/>
          <w:sz w:val="28"/>
        </w:rPr>
        <w:t xml:space="preserve"> 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552B11">
        <w:rPr>
          <w:rFonts w:asciiTheme="majorBidi" w:eastAsia="Angsana New" w:hAnsiTheme="majorBidi" w:cstheme="majorBidi"/>
          <w:sz w:val="28"/>
        </w:rPr>
        <w:t xml:space="preserve">  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ไม่มีการกระจุกตัวเนื่องจาก</w:t>
      </w: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มีฐานของลูกค้าที่หลากหลายและมีอยู่จำนวนมากราย จำนวนเงินสูงสุด</w:t>
      </w:r>
      <w:r w:rsidR="00EB602B" w:rsidRPr="00657820">
        <w:rPr>
          <w:rFonts w:asciiTheme="majorBidi" w:eastAsia="Angsana New" w:hAnsiTheme="majorBidi" w:cstheme="majorBidi"/>
          <w:sz w:val="28"/>
        </w:rPr>
        <w:t xml:space="preserve">    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ที่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E02645">
        <w:rPr>
          <w:rFonts w:asciiTheme="majorBidi" w:eastAsia="Angsana New" w:hAnsiTheme="majorBidi" w:cstheme="majorBidi" w:hint="cs"/>
          <w:sz w:val="28"/>
          <w:cs/>
        </w:rPr>
        <w:t>หมุนเวียน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อื่น</w:t>
      </w:r>
      <w:r w:rsidR="006676AF" w:rsidRPr="00657820">
        <w:rPr>
          <w:rFonts w:asciiTheme="majorBidi" w:eastAsia="Angsana New" w:hAnsiTheme="majorBidi" w:cstheme="majorBidi"/>
          <w:sz w:val="28"/>
        </w:rPr>
        <w:t xml:space="preserve"> </w:t>
      </w:r>
      <w:r w:rsidR="00552B11">
        <w:rPr>
          <w:rFonts w:asciiTheme="majorBidi" w:eastAsia="Angsana New" w:hAnsiTheme="majorBidi" w:cstheme="majorBidi"/>
          <w:sz w:val="28"/>
        </w:rPr>
        <w:t xml:space="preserve">  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และเงินให้กู้ยืมที่แสดงอยู่ในงบฐานะการเงิน</w:t>
      </w:r>
      <w:bookmarkEnd w:id="11"/>
    </w:p>
    <w:p w14:paraId="6D1D5343" w14:textId="20742016" w:rsidR="00A72F08" w:rsidRPr="00657820" w:rsidRDefault="00BE0E50" w:rsidP="00C82686">
      <w:pPr>
        <w:overflowPunct/>
        <w:autoSpaceDE/>
        <w:autoSpaceDN/>
        <w:adjustRightInd/>
        <w:spacing w:before="240" w:after="240"/>
        <w:ind w:firstLine="360"/>
        <w:textAlignment w:val="auto"/>
        <w:rPr>
          <w:rFonts w:asciiTheme="majorBidi" w:eastAsia="Angsana New" w:hAnsiTheme="majorBidi" w:cstheme="majorBidi"/>
          <w:b/>
          <w:bCs/>
          <w:sz w:val="28"/>
        </w:rPr>
      </w:pPr>
      <w:r>
        <w:rPr>
          <w:rFonts w:asciiTheme="majorBidi" w:eastAsia="Angsana New" w:hAnsiTheme="majorBidi" w:cstheme="majorBidi"/>
          <w:b/>
          <w:bCs/>
          <w:sz w:val="28"/>
        </w:rPr>
        <w:t>3</w:t>
      </w:r>
      <w:r w:rsidR="001156E3">
        <w:rPr>
          <w:rFonts w:asciiTheme="majorBidi" w:eastAsia="Angsana New" w:hAnsiTheme="majorBidi" w:cstheme="majorBidi"/>
          <w:b/>
          <w:bCs/>
          <w:sz w:val="28"/>
        </w:rPr>
        <w:t>8</w:t>
      </w:r>
      <w:r w:rsidR="00A808C0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</w:t>
      </w:r>
      <w:r w:rsidR="00A808C0" w:rsidRPr="00657820">
        <w:rPr>
          <w:rFonts w:asciiTheme="majorBidi" w:eastAsia="Angsana New" w:hAnsiTheme="majorBidi" w:cstheme="majorBidi"/>
          <w:b/>
          <w:bCs/>
          <w:sz w:val="28"/>
        </w:rPr>
        <w:t xml:space="preserve">.2 </w:t>
      </w:r>
      <w:r w:rsidR="00A72F08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14:paraId="1125C426" w14:textId="69BF4BFF" w:rsidR="00A808C0" w:rsidRPr="00657820" w:rsidRDefault="00FF694A" w:rsidP="005F0FBA">
      <w:pPr>
        <w:spacing w:after="240"/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A72F08" w:rsidRPr="00657820">
        <w:rPr>
          <w:rFonts w:asciiTheme="majorBidi" w:eastAsia="Angsana New" w:hAnsiTheme="majorBidi" w:cstheme="majorBidi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เงินเบิกเกินบัญชี </w:t>
      </w:r>
      <w:r w:rsidR="00552B11">
        <w:rPr>
          <w:rFonts w:asciiTheme="majorBidi" w:eastAsia="Angsana New" w:hAnsiTheme="majorBidi" w:cstheme="majorBidi"/>
          <w:sz w:val="28"/>
        </w:rPr>
        <w:t xml:space="preserve">    </w:t>
      </w:r>
      <w:r w:rsidR="00A72F08" w:rsidRPr="00657820">
        <w:rPr>
          <w:rFonts w:asciiTheme="majorBidi" w:eastAsia="Angsana New" w:hAnsiTheme="majorBidi" w:cstheme="majorBidi"/>
          <w:sz w:val="28"/>
          <w:cs/>
        </w:rPr>
        <w:t xml:space="preserve">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704926CB" w14:textId="6744E860" w:rsidR="0070162F" w:rsidRPr="00657820" w:rsidRDefault="00BE0E50" w:rsidP="00C82686">
      <w:pPr>
        <w:spacing w:after="240"/>
        <w:ind w:firstLine="360"/>
        <w:jc w:val="thaiDistribute"/>
        <w:rPr>
          <w:rFonts w:asciiTheme="majorBidi" w:eastAsia="Angsana New" w:hAnsiTheme="majorBidi" w:cstheme="majorBidi"/>
          <w:sz w:val="28"/>
        </w:rPr>
      </w:pPr>
      <w:r>
        <w:rPr>
          <w:rFonts w:asciiTheme="majorBidi" w:eastAsia="Angsana New" w:hAnsiTheme="majorBidi" w:cstheme="majorBidi"/>
          <w:b/>
          <w:bCs/>
          <w:sz w:val="28"/>
        </w:rPr>
        <w:t>3</w:t>
      </w:r>
      <w:r w:rsidR="001156E3">
        <w:rPr>
          <w:rFonts w:asciiTheme="majorBidi" w:eastAsia="Angsana New" w:hAnsiTheme="majorBidi" w:cstheme="majorBidi"/>
          <w:b/>
          <w:bCs/>
          <w:sz w:val="28"/>
        </w:rPr>
        <w:t>8</w:t>
      </w:r>
      <w:r w:rsidR="005F073F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2.</w:t>
      </w:r>
      <w:r w:rsidR="00FF5C50" w:rsidRPr="00657820">
        <w:rPr>
          <w:rFonts w:asciiTheme="majorBidi" w:eastAsia="Angsana New" w:hAnsiTheme="majorBidi" w:cstheme="majorBidi"/>
          <w:b/>
          <w:bCs/>
          <w:sz w:val="28"/>
        </w:rPr>
        <w:t>3</w:t>
      </w:r>
      <w:r w:rsidR="005F073F" w:rsidRPr="00657820">
        <w:rPr>
          <w:rFonts w:asciiTheme="majorBidi" w:eastAsia="Angsana New" w:hAnsiTheme="majorBidi" w:cstheme="majorBidi"/>
          <w:b/>
          <w:bCs/>
          <w:sz w:val="28"/>
        </w:rPr>
        <w:t xml:space="preserve"> </w:t>
      </w:r>
      <w:r w:rsidR="0070162F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416231B5" w14:textId="49E452BD" w:rsidR="0070162F" w:rsidRPr="00657820" w:rsidRDefault="00FF694A" w:rsidP="0070162F">
      <w:pPr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>มีการจัดหาแหล่งเงินทุนเพื่อรักษาสภาพคล่องทางการเงิน โดยการรักษาระดับของเงินสดและรายการเทียบเท่าเงินสดให้เพียงพอต่อการดำเนินงานของ</w:t>
      </w:r>
      <w:r w:rsidR="004065DD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 xml:space="preserve"> และเพื่อทำให้ผลกระทบจากความผันผวนของ</w:t>
      </w:r>
      <w:r w:rsidR="001639B3" w:rsidRPr="00657820">
        <w:rPr>
          <w:rFonts w:asciiTheme="majorBidi" w:eastAsia="Angsana New" w:hAnsiTheme="majorBidi" w:cstheme="majorBidi"/>
          <w:sz w:val="28"/>
        </w:rPr>
        <w:t xml:space="preserve"> </w:t>
      </w:r>
      <w:r w:rsidR="00552B11">
        <w:rPr>
          <w:rFonts w:asciiTheme="majorBidi" w:eastAsia="Angsana New" w:hAnsiTheme="majorBidi" w:cstheme="majorBidi"/>
          <w:sz w:val="28"/>
        </w:rPr>
        <w:t xml:space="preserve">  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>กระแสเงินสดลดลง</w:t>
      </w:r>
    </w:p>
    <w:p w14:paraId="4575CC8E" w14:textId="5EBF35A8" w:rsidR="006676AF" w:rsidRPr="00657820" w:rsidRDefault="006676AF" w:rsidP="00192D81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  <w:sectPr w:rsidR="006676AF" w:rsidRPr="00657820" w:rsidSect="005F3BAE">
          <w:headerReference w:type="default" r:id="rId18"/>
          <w:footerReference w:type="default" r:id="rId1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60"/>
        </w:sectPr>
      </w:pPr>
      <w:r w:rsidRPr="00657820">
        <w:rPr>
          <w:rFonts w:asciiTheme="majorBidi" w:eastAsia="Angsana New" w:hAnsiTheme="majorBidi" w:cstheme="majorBidi"/>
          <w:sz w:val="28"/>
        </w:rPr>
        <w:t xml:space="preserve"> </w:t>
      </w:r>
    </w:p>
    <w:p w14:paraId="7F16D646" w14:textId="499D6107" w:rsidR="00A071DD" w:rsidRPr="00657820" w:rsidRDefault="00A071DD" w:rsidP="00F06DEB">
      <w:pPr>
        <w:ind w:right="29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</w:t>
      </w:r>
      <w:r w:rsidR="00247C3F" w:rsidRPr="00657820">
        <w:rPr>
          <w:rFonts w:asciiTheme="majorBidi" w:hAnsiTheme="majorBidi" w:cstheme="majorBidi"/>
          <w:sz w:val="28"/>
          <w:cs/>
        </w:rPr>
        <w:t>อ</w:t>
      </w:r>
      <w:r w:rsidRPr="00657820">
        <w:rPr>
          <w:rFonts w:asciiTheme="majorBidi" w:hAnsiTheme="majorBidi" w:cstheme="majorBidi"/>
          <w:sz w:val="28"/>
          <w:cs/>
        </w:rPr>
        <w:t>กเบี้ยคงที่สามารถแยกตามวันที่ครบกำหนดได้ดังนี้</w:t>
      </w:r>
    </w:p>
    <w:tbl>
      <w:tblPr>
        <w:tblW w:w="153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811"/>
        <w:gridCol w:w="811"/>
        <w:gridCol w:w="889"/>
        <w:gridCol w:w="889"/>
        <w:gridCol w:w="889"/>
        <w:gridCol w:w="889"/>
        <w:gridCol w:w="967"/>
        <w:gridCol w:w="787"/>
        <w:gridCol w:w="800"/>
        <w:gridCol w:w="820"/>
        <w:gridCol w:w="900"/>
        <w:gridCol w:w="1080"/>
        <w:gridCol w:w="1170"/>
      </w:tblGrid>
      <w:tr w:rsidR="00ED72D7" w:rsidRPr="00A11BB6" w14:paraId="4F6401E9" w14:textId="77777777" w:rsidTr="002B228A">
        <w:trPr>
          <w:cantSplit/>
          <w:trHeight w:val="315"/>
          <w:tblHeader/>
        </w:trPr>
        <w:tc>
          <w:tcPr>
            <w:tcW w:w="2790" w:type="dxa"/>
            <w:vAlign w:val="bottom"/>
          </w:tcPr>
          <w:p w14:paraId="3DF0E9FB" w14:textId="77777777" w:rsidR="00143522" w:rsidRPr="00A11BB6" w:rsidRDefault="00143522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4" w:type="dxa"/>
            <w:gridSpan w:val="14"/>
          </w:tcPr>
          <w:p w14:paraId="5E4D1D25" w14:textId="60DEBDE2" w:rsidR="00143522" w:rsidRPr="00A11BB6" w:rsidRDefault="00143522" w:rsidP="00FF2FB7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ED72D7" w:rsidRPr="00A11BB6" w14:paraId="5970C7EF" w14:textId="77777777" w:rsidTr="002B228A">
        <w:trPr>
          <w:cantSplit/>
          <w:trHeight w:val="315"/>
          <w:tblHeader/>
        </w:trPr>
        <w:tc>
          <w:tcPr>
            <w:tcW w:w="2790" w:type="dxa"/>
            <w:vAlign w:val="bottom"/>
          </w:tcPr>
          <w:p w14:paraId="11DCB24F" w14:textId="77777777" w:rsidR="00143522" w:rsidRPr="00A11BB6" w:rsidRDefault="00143522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4" w:type="dxa"/>
            <w:gridSpan w:val="14"/>
          </w:tcPr>
          <w:p w14:paraId="5AB128A2" w14:textId="2D952941" w:rsidR="00143522" w:rsidRPr="00A11BB6" w:rsidRDefault="0014352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43522" w:rsidRPr="00A11BB6" w14:paraId="384E8B92" w14:textId="77777777" w:rsidTr="002B228A">
        <w:trPr>
          <w:cantSplit/>
          <w:tblHeader/>
        </w:trPr>
        <w:tc>
          <w:tcPr>
            <w:tcW w:w="2790" w:type="dxa"/>
            <w:vAlign w:val="bottom"/>
          </w:tcPr>
          <w:p w14:paraId="4AAA2FF2" w14:textId="77777777" w:rsidR="00143522" w:rsidRPr="00A11BB6" w:rsidRDefault="00143522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3" w:type="dxa"/>
            <w:gridSpan w:val="4"/>
            <w:vAlign w:val="bottom"/>
          </w:tcPr>
          <w:p w14:paraId="05D8723A" w14:textId="1313908A" w:rsidR="00E13064" w:rsidRPr="00143522" w:rsidRDefault="00E13064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352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3634" w:type="dxa"/>
            <w:gridSpan w:val="4"/>
            <w:vAlign w:val="bottom"/>
          </w:tcPr>
          <w:p w14:paraId="1ABB3822" w14:textId="05122DBC" w:rsidR="00143522" w:rsidRPr="00A11BB6" w:rsidRDefault="00143522" w:rsidP="00A11B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87" w:type="dxa"/>
            <w:gridSpan w:val="2"/>
            <w:vAlign w:val="bottom"/>
          </w:tcPr>
          <w:p w14:paraId="1B653A4F" w14:textId="77777777" w:rsidR="00143522" w:rsidRPr="00A11BB6" w:rsidRDefault="00143522" w:rsidP="00FF694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0" w:type="dxa"/>
            <w:gridSpan w:val="2"/>
            <w:vAlign w:val="bottom"/>
          </w:tcPr>
          <w:p w14:paraId="157AA6E5" w14:textId="77777777" w:rsidR="00143522" w:rsidRPr="00A11BB6" w:rsidRDefault="00143522" w:rsidP="00FF694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614987" w14:textId="77777777" w:rsidR="00143522" w:rsidRPr="00A11BB6" w:rsidRDefault="00143522" w:rsidP="00FF694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อัตราดอกเบี้ยรับที่แท้จริง</w:t>
            </w:r>
          </w:p>
        </w:tc>
      </w:tr>
      <w:tr w:rsidR="00143522" w:rsidRPr="00A11BB6" w14:paraId="5992C82C" w14:textId="77777777" w:rsidTr="002B228A">
        <w:trPr>
          <w:cantSplit/>
          <w:tblHeader/>
        </w:trPr>
        <w:tc>
          <w:tcPr>
            <w:tcW w:w="2790" w:type="dxa"/>
            <w:vAlign w:val="bottom"/>
          </w:tcPr>
          <w:p w14:paraId="384D3D7A" w14:textId="77777777" w:rsidR="00143522" w:rsidRPr="00A11BB6" w:rsidRDefault="00143522" w:rsidP="00143522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063C3835" w14:textId="77777777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0" w:type="dxa"/>
            <w:gridSpan w:val="2"/>
            <w:vAlign w:val="bottom"/>
          </w:tcPr>
          <w:p w14:paraId="7A19EF34" w14:textId="087DD095" w:rsidR="00E13064" w:rsidRPr="00143522" w:rsidRDefault="00E13064" w:rsidP="0014352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3522">
              <w:rPr>
                <w:rFonts w:asciiTheme="majorBidi" w:hAnsiTheme="majorBidi" w:cstheme="majorBidi"/>
                <w:szCs w:val="24"/>
                <w:cs/>
              </w:rPr>
              <w:t xml:space="preserve">มากกว่า </w:t>
            </w:r>
            <w:r w:rsidRPr="00143522">
              <w:rPr>
                <w:rFonts w:asciiTheme="majorBidi" w:hAnsiTheme="majorBidi" w:cstheme="majorBidi"/>
                <w:szCs w:val="24"/>
              </w:rPr>
              <w:t>1</w:t>
            </w:r>
            <w:r w:rsidRPr="00143522">
              <w:rPr>
                <w:rFonts w:asciiTheme="majorBidi" w:hAnsiTheme="majorBidi" w:cstheme="majorBidi"/>
                <w:szCs w:val="24"/>
                <w:cs/>
              </w:rPr>
              <w:t xml:space="preserve"> ถึง</w:t>
            </w:r>
            <w:r w:rsidRPr="00143522">
              <w:rPr>
                <w:rFonts w:asciiTheme="majorBidi" w:hAnsiTheme="majorBidi" w:cstheme="majorBidi"/>
                <w:szCs w:val="24"/>
              </w:rPr>
              <w:t xml:space="preserve"> 5 </w:t>
            </w:r>
            <w:r w:rsidRPr="00143522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778" w:type="dxa"/>
            <w:gridSpan w:val="2"/>
            <w:vAlign w:val="bottom"/>
          </w:tcPr>
          <w:p w14:paraId="0A76483D" w14:textId="34D48538" w:rsidR="00143522" w:rsidRPr="00A11BB6" w:rsidRDefault="00143522" w:rsidP="0014352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856" w:type="dxa"/>
            <w:gridSpan w:val="2"/>
            <w:vAlign w:val="bottom"/>
          </w:tcPr>
          <w:p w14:paraId="23A92EBB" w14:textId="580772A2" w:rsidR="00143522" w:rsidRPr="00A11BB6" w:rsidRDefault="00143522" w:rsidP="0014352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87" w:type="dxa"/>
            <w:gridSpan w:val="2"/>
            <w:vAlign w:val="bottom"/>
          </w:tcPr>
          <w:p w14:paraId="2C72781A" w14:textId="77777777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720" w:type="dxa"/>
            <w:gridSpan w:val="2"/>
            <w:vAlign w:val="bottom"/>
          </w:tcPr>
          <w:p w14:paraId="3E7651D1" w14:textId="77777777" w:rsidR="00143522" w:rsidRPr="00A11BB6" w:rsidRDefault="00143522" w:rsidP="0014352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250" w:type="dxa"/>
            <w:gridSpan w:val="2"/>
            <w:vAlign w:val="bottom"/>
          </w:tcPr>
          <w:p w14:paraId="5C2D86A1" w14:textId="77777777" w:rsidR="00143522" w:rsidRPr="00A11BB6" w:rsidRDefault="00143522" w:rsidP="0014352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ร้อยละต่อปี)</w:t>
            </w:r>
          </w:p>
        </w:tc>
      </w:tr>
      <w:tr w:rsidR="00236422" w:rsidRPr="00A11BB6" w14:paraId="1C0CA0D1" w14:textId="77777777" w:rsidTr="002B228A">
        <w:trPr>
          <w:cantSplit/>
          <w:tblHeader/>
        </w:trPr>
        <w:tc>
          <w:tcPr>
            <w:tcW w:w="2790" w:type="dxa"/>
            <w:vAlign w:val="bottom"/>
          </w:tcPr>
          <w:p w14:paraId="6F161939" w14:textId="77777777" w:rsidR="00143522" w:rsidRPr="00A11BB6" w:rsidRDefault="00143522" w:rsidP="00143522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DD2865C" w14:textId="23ECB913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11" w:type="dxa"/>
            <w:vAlign w:val="bottom"/>
          </w:tcPr>
          <w:p w14:paraId="50794B91" w14:textId="492FF997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11" w:type="dxa"/>
            <w:vAlign w:val="bottom"/>
          </w:tcPr>
          <w:p w14:paraId="5854D2D7" w14:textId="4117DF99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89" w:type="dxa"/>
            <w:vAlign w:val="bottom"/>
          </w:tcPr>
          <w:p w14:paraId="492961CA" w14:textId="5FA311E5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9" w:type="dxa"/>
            <w:vAlign w:val="bottom"/>
          </w:tcPr>
          <w:p w14:paraId="01A88D23" w14:textId="05AC2C91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89" w:type="dxa"/>
            <w:vAlign w:val="bottom"/>
          </w:tcPr>
          <w:p w14:paraId="0D1762EE" w14:textId="393673F8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9" w:type="dxa"/>
            <w:vAlign w:val="bottom"/>
          </w:tcPr>
          <w:p w14:paraId="53995A7F" w14:textId="61D6B09D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67" w:type="dxa"/>
            <w:vAlign w:val="bottom"/>
          </w:tcPr>
          <w:p w14:paraId="3D31AB5B" w14:textId="2CE3601D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87" w:type="dxa"/>
            <w:vAlign w:val="bottom"/>
          </w:tcPr>
          <w:p w14:paraId="35878725" w14:textId="014D5A38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00" w:type="dxa"/>
            <w:vAlign w:val="bottom"/>
          </w:tcPr>
          <w:p w14:paraId="2B585C0D" w14:textId="5136FFF8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0" w:type="dxa"/>
            <w:vAlign w:val="bottom"/>
          </w:tcPr>
          <w:p w14:paraId="77D02EBE" w14:textId="5C83F6E8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089E2EEE" w14:textId="183EF7AB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377B1656" w14:textId="208205C4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814ABBA" w14:textId="77239BF6" w:rsidR="00143522" w:rsidRPr="00A11BB6" w:rsidRDefault="00143522" w:rsidP="0014352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36422" w:rsidRPr="00A11BB6" w14:paraId="23DFFD60" w14:textId="77777777" w:rsidTr="002B228A">
        <w:trPr>
          <w:cantSplit/>
        </w:trPr>
        <w:tc>
          <w:tcPr>
            <w:tcW w:w="2790" w:type="dxa"/>
            <w:vAlign w:val="bottom"/>
          </w:tcPr>
          <w:p w14:paraId="2B8225C7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2" w:type="dxa"/>
            <w:vAlign w:val="bottom"/>
          </w:tcPr>
          <w:p w14:paraId="3AF0117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6DA0733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52FFA1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C257DA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42022F1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4A811BE" w14:textId="24971C29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55187E5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3D7201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3EF66879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0E12AF3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7DD7BE58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AE241D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C46FA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2BA18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6DFC" w:rsidRPr="00A11BB6" w14:paraId="10002B32" w14:textId="77777777" w:rsidTr="002B228A">
        <w:trPr>
          <w:cantSplit/>
        </w:trPr>
        <w:tc>
          <w:tcPr>
            <w:tcW w:w="2790" w:type="dxa"/>
            <w:vAlign w:val="bottom"/>
          </w:tcPr>
          <w:p w14:paraId="63081D18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9511E06" w14:textId="65B11DCB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7F9B322" w14:textId="5CD3AD7F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159E8DB" w14:textId="3A7D3B9B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146FAAB" w14:textId="200F314C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63F437AD" w14:textId="761CC36F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125A069" w14:textId="488271A9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B0B352F" w14:textId="03E69160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804155C" w14:textId="353357D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787" w:type="dxa"/>
            <w:vAlign w:val="bottom"/>
          </w:tcPr>
          <w:p w14:paraId="6FB41BC2" w14:textId="3659D46C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00" w:type="dxa"/>
            <w:vAlign w:val="bottom"/>
          </w:tcPr>
          <w:p w14:paraId="6B99E5E9" w14:textId="0BDF66BA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0" w:type="dxa"/>
            <w:vAlign w:val="bottom"/>
          </w:tcPr>
          <w:p w14:paraId="0A160A9E" w14:textId="2669610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A20354" w14:textId="796E9B42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080" w:type="dxa"/>
            <w:vAlign w:val="bottom"/>
          </w:tcPr>
          <w:p w14:paraId="04665C46" w14:textId="18E07AD6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0.15 - 0.40</w:t>
            </w:r>
          </w:p>
        </w:tc>
        <w:tc>
          <w:tcPr>
            <w:tcW w:w="1170" w:type="dxa"/>
            <w:vAlign w:val="bottom"/>
          </w:tcPr>
          <w:p w14:paraId="65EEAA17" w14:textId="588F1B88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0.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0.</w:t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1D6DFC" w:rsidRPr="00A11BB6" w14:paraId="44D7B86A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733B474" w14:textId="0AF4926E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A11BB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59EB197" w14:textId="56D0DD45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40FB377" w14:textId="3662D0A0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964AC40" w14:textId="7164807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6311328" w14:textId="7B90CC6A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7C592C96" w14:textId="4F4F2F7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15B4ED5" w14:textId="2BDBF41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3B89B68" w14:textId="3F63CAD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C2EAF43" w14:textId="40327E34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460665F2" w14:textId="35FCBF1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E81CF20" w14:textId="15CD69D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4F3F323" w14:textId="12EAA39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C370F0" w14:textId="2C6E644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07E41" w14:textId="04D4F854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886001" w14:textId="2EA162EC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6DFC" w:rsidRPr="00A11BB6" w14:paraId="39717E03" w14:textId="77777777" w:rsidTr="002B228A">
        <w:trPr>
          <w:cantSplit/>
        </w:trPr>
        <w:tc>
          <w:tcPr>
            <w:tcW w:w="2790" w:type="dxa"/>
            <w:vAlign w:val="bottom"/>
          </w:tcPr>
          <w:p w14:paraId="1BD57869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</w:p>
          <w:p w14:paraId="22CAA13D" w14:textId="4A9155CF" w:rsidR="00143522" w:rsidRPr="00A11BB6" w:rsidRDefault="00143522" w:rsidP="00143522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2986CC3" w14:textId="25C588D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C91593F" w14:textId="3F3F7D4F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F1988A6" w14:textId="37A09F22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19C1C14" w14:textId="5DC9316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2FF2E35B" w14:textId="303001BB" w:rsidR="00143522" w:rsidRPr="00A11BB6" w:rsidRDefault="00143522" w:rsidP="00143522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9C68C98" w14:textId="3CBF2193" w:rsidR="00143522" w:rsidRPr="00A11BB6" w:rsidRDefault="00143522" w:rsidP="00143522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5CEDE196" w14:textId="7269986F" w:rsidR="00143522" w:rsidRPr="00A11BB6" w:rsidRDefault="00143522" w:rsidP="00143522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CF42BC9" w14:textId="34E1A02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vAlign w:val="bottom"/>
          </w:tcPr>
          <w:p w14:paraId="2E40795D" w14:textId="6B7F404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vAlign w:val="bottom"/>
          </w:tcPr>
          <w:p w14:paraId="7A7CB93A" w14:textId="29C4BCE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vAlign w:val="bottom"/>
          </w:tcPr>
          <w:p w14:paraId="1DDADB1C" w14:textId="5519079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149085" w14:textId="5EE730C6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080" w:type="dxa"/>
            <w:vAlign w:val="bottom"/>
          </w:tcPr>
          <w:p w14:paraId="5FF925DE" w14:textId="67759630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0.075 - 7.05</w:t>
            </w:r>
          </w:p>
        </w:tc>
        <w:tc>
          <w:tcPr>
            <w:tcW w:w="1170" w:type="dxa"/>
            <w:vAlign w:val="bottom"/>
          </w:tcPr>
          <w:p w14:paraId="742E90AF" w14:textId="184DD9E9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0.075 - 7.05</w:t>
            </w:r>
          </w:p>
        </w:tc>
      </w:tr>
      <w:tr w:rsidR="001D6DFC" w:rsidRPr="00A11BB6" w14:paraId="0365F046" w14:textId="77777777" w:rsidTr="002B228A">
        <w:trPr>
          <w:cantSplit/>
        </w:trPr>
        <w:tc>
          <w:tcPr>
            <w:tcW w:w="2790" w:type="dxa"/>
            <w:vAlign w:val="bottom"/>
          </w:tcPr>
          <w:p w14:paraId="02FFD69F" w14:textId="127DC621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</w:p>
          <w:p w14:paraId="1E0CA86E" w14:textId="4495C64B" w:rsidR="00143522" w:rsidRPr="00A11BB6" w:rsidRDefault="00143522" w:rsidP="00143522">
            <w:pPr>
              <w:tabs>
                <w:tab w:val="left" w:pos="162"/>
              </w:tabs>
              <w:ind w:left="162" w:right="-108" w:hanging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บุคคลที่ไม่เกี่ยวข้องกัน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6A636B0" w14:textId="261E913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18CE228" w14:textId="68DFCEDA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4CCDD04" w14:textId="2805AFCC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247BD0B" w14:textId="0A5C66BC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26922966" w14:textId="0B77D88D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8901827" w14:textId="0FBB4C0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52C19A0" w14:textId="5809BD9A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7DFE5AA" w14:textId="36A8D3F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vAlign w:val="bottom"/>
          </w:tcPr>
          <w:p w14:paraId="637AA317" w14:textId="0BD2041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vAlign w:val="bottom"/>
          </w:tcPr>
          <w:p w14:paraId="72CF9EC4" w14:textId="31AC55E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vAlign w:val="bottom"/>
          </w:tcPr>
          <w:p w14:paraId="220AB73F" w14:textId="3C450AB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24B10C" w14:textId="4D7FDF05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6AA8E5EF" w14:textId="61BBA753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5.00 - 6.00</w:t>
            </w:r>
          </w:p>
        </w:tc>
        <w:tc>
          <w:tcPr>
            <w:tcW w:w="1170" w:type="dxa"/>
            <w:vAlign w:val="bottom"/>
          </w:tcPr>
          <w:p w14:paraId="6C89F416" w14:textId="0678EC26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</w:tr>
      <w:tr w:rsidR="001D6DFC" w:rsidRPr="00A11BB6" w14:paraId="72F5C0A2" w14:textId="77777777" w:rsidTr="002B228A">
        <w:trPr>
          <w:cantSplit/>
        </w:trPr>
        <w:tc>
          <w:tcPr>
            <w:tcW w:w="2790" w:type="dxa"/>
            <w:vAlign w:val="bottom"/>
          </w:tcPr>
          <w:p w14:paraId="28BE8A01" w14:textId="09FC85F9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0C101D6" w14:textId="7DB5DC45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7702E6E" w14:textId="6A1ABCCB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5B21AF0" w14:textId="7D35F3C8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CC02F19" w14:textId="459A5FA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2B62E281" w14:textId="1F6061D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9914E18" w14:textId="4F973366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3DB979E" w14:textId="08BBB0B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A545175" w14:textId="4310425B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vAlign w:val="bottom"/>
          </w:tcPr>
          <w:p w14:paraId="5FC5ACCD" w14:textId="12F2C809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00" w:type="dxa"/>
            <w:vAlign w:val="bottom"/>
          </w:tcPr>
          <w:p w14:paraId="3D831043" w14:textId="2753BCEF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20" w:type="dxa"/>
            <w:vAlign w:val="bottom"/>
          </w:tcPr>
          <w:p w14:paraId="6813A15F" w14:textId="3FB8E6AC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229AD8" w14:textId="161207FD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080" w:type="dxa"/>
            <w:vAlign w:val="bottom"/>
          </w:tcPr>
          <w:p w14:paraId="4E9B286F" w14:textId="17571F5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6B0D9B" w14:textId="79D61F63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6DFC" w:rsidRPr="00A11BB6" w14:paraId="2A5CFEC5" w14:textId="77777777" w:rsidTr="002B228A">
        <w:trPr>
          <w:cantSplit/>
        </w:trPr>
        <w:tc>
          <w:tcPr>
            <w:tcW w:w="2790" w:type="dxa"/>
            <w:vAlign w:val="bottom"/>
          </w:tcPr>
          <w:p w14:paraId="6CDA4015" w14:textId="296331D1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BD9471D" w14:textId="44D0357B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89E327" w14:textId="5044B8C8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DC0AD0" w14:textId="19D63539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9979783" w14:textId="40EBDB0C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6C3E58D8" w14:textId="769BC145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DAD2EE8" w14:textId="50525F83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79C8782" w14:textId="237701F2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B075713" w14:textId="6D2212AA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7" w:type="dxa"/>
            <w:vAlign w:val="bottom"/>
          </w:tcPr>
          <w:p w14:paraId="43A44D5E" w14:textId="06F0BC2B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vAlign w:val="bottom"/>
          </w:tcPr>
          <w:p w14:paraId="1138E458" w14:textId="2377635D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vAlign w:val="bottom"/>
          </w:tcPr>
          <w:p w14:paraId="4E9CCB9A" w14:textId="3376264F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3B9F4B" w14:textId="60551F23" w:rsidR="00143522" w:rsidRPr="00A11BB6" w:rsidRDefault="00143522" w:rsidP="0014352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A5B03F9" w14:textId="145DC000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0.40 - 0.50</w:t>
            </w:r>
          </w:p>
        </w:tc>
        <w:tc>
          <w:tcPr>
            <w:tcW w:w="1170" w:type="dxa"/>
            <w:vAlign w:val="bottom"/>
          </w:tcPr>
          <w:p w14:paraId="50B42785" w14:textId="1AA33BE4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</w:tr>
      <w:tr w:rsidR="001D6DFC" w:rsidRPr="00A11BB6" w14:paraId="16235BF3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D4131B5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91CC265" w14:textId="02A0979D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F5A8E22" w14:textId="50D684AC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00B8858" w14:textId="49C47F08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57A5137" w14:textId="1A86FB99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3A815DBF" w14:textId="032710B7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596BFD1C" w14:textId="0CB8F415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08A7C20" w14:textId="279273DD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BC8CCF7" w14:textId="705766B4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16BE471" w14:textId="58DC816A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3278C2E" w14:textId="414E9A1E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F39A557" w14:textId="303371E2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88D246" w14:textId="3AD52827" w:rsidR="00143522" w:rsidRPr="00A11BB6" w:rsidRDefault="00143522" w:rsidP="0014352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78ED6" w14:textId="7777777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2F858E" w14:textId="77777777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35D9" w:rsidRPr="00A11BB6" w14:paraId="014CB732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27D66FF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E5160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28A2E9A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A2ACF05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54BD13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F7F150E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4C5BB36C" w14:textId="2EF60734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8E6359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2A33B86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6B2F50B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137FF1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427013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24466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6B913" w14:textId="7777777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46D455" w14:textId="77777777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35D9" w:rsidRPr="00A11BB6" w14:paraId="4F4F9143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2E907A8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0D7882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78E3A7E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66F22D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6659E0F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38930401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754ED1C2" w14:textId="25F4BA12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6D8D00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CC713E3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C52D1F7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04DDD26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629F4A3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9AF88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DB28E" w14:textId="7777777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F7C50F" w14:textId="77777777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35D9" w:rsidRPr="00A11BB6" w14:paraId="0C56F5C7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6F6900B" w14:textId="77777777" w:rsidR="00BC0BB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569B41" w14:textId="77777777" w:rsidR="0087150B" w:rsidRDefault="0087150B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82E0A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0AE969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A9285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D7CE76C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BC6E9F6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923E0DF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56962F83" w14:textId="6DCD5431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90A4009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475F8D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2298C98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F03A465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9C6963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7DF940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CFDF58" w14:textId="7777777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B81DAB" w14:textId="77777777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031" w:rsidRPr="00A11BB6" w14:paraId="0ABAD65A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3DCA654" w14:textId="77777777" w:rsidR="00A11BB6" w:rsidRPr="00A11BB6" w:rsidRDefault="00A11BB6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2E5C89F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44E4903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A53DC58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E38F727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A6E958C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1F6BD16F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64E644C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86A6A57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57E3DF4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71BBC3F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E116114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60BD8" w14:textId="77777777" w:rsidR="00A11BB6" w:rsidRPr="00A11BB6" w:rsidRDefault="00A11BB6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0D33" w14:textId="77777777" w:rsidR="00A11BB6" w:rsidRPr="00A11BB6" w:rsidRDefault="00A11BB6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242C0D" w14:textId="77777777" w:rsidR="00A11BB6" w:rsidRPr="00A11BB6" w:rsidRDefault="00A11BB6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6422" w:rsidRPr="00A11BB6" w14:paraId="40900752" w14:textId="77777777" w:rsidTr="002B228A">
        <w:trPr>
          <w:cantSplit/>
        </w:trPr>
        <w:tc>
          <w:tcPr>
            <w:tcW w:w="2790" w:type="dxa"/>
            <w:vAlign w:val="bottom"/>
          </w:tcPr>
          <w:p w14:paraId="658B3811" w14:textId="77777777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2" w:type="dxa"/>
            <w:vAlign w:val="bottom"/>
          </w:tcPr>
          <w:p w14:paraId="28F2C642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4ACA2E7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F231FC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7F7487F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98E147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4A674BC" w14:textId="1180140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49196B4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04F4E3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0D791B48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7A185791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12E461A5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82B61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91085E" w14:textId="77777777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FAE0D4" w14:textId="77777777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35D9" w:rsidRPr="00A11BB6" w14:paraId="3BA8D50D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502ADA4" w14:textId="726DD5A3" w:rsidR="00143522" w:rsidRPr="00A11BB6" w:rsidRDefault="00143522" w:rsidP="0014352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A11BB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2CC61C4" w14:textId="0CD8C209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5CF7957" w14:textId="1705C3CD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36ECFFB" w14:textId="48B086B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D2D8DB4" w14:textId="5A766E22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</w:tcPr>
          <w:p w14:paraId="1532573B" w14:textId="77777777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4FCD1492" w14:textId="451A18B3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7A1EABC" w14:textId="70B5AE2E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9B71EEB" w14:textId="54894AF5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129D126" w14:textId="36B66FC4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5C4965FC" w14:textId="55C3FFD4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6DA63D2" w14:textId="738E86D5" w:rsidR="00143522" w:rsidRPr="00A11BB6" w:rsidRDefault="00143522" w:rsidP="0014352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418A7" w14:textId="3D4FA20D" w:rsidR="00143522" w:rsidRPr="00A11BB6" w:rsidRDefault="00143522" w:rsidP="001435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A27C57" w14:textId="5DEDE83F" w:rsidR="00143522" w:rsidRPr="00A11BB6" w:rsidRDefault="00143522" w:rsidP="0014352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88B586" w14:textId="4C7C5B11" w:rsidR="00143522" w:rsidRPr="00A11BB6" w:rsidRDefault="00143522" w:rsidP="0014352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6DFC" w:rsidRPr="00A11BB6" w14:paraId="280FF1E5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48CE901" w14:textId="77777777" w:rsidR="00F95587" w:rsidRPr="00A11BB6" w:rsidRDefault="00F95587" w:rsidP="00F95587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3F31DCEA" w14:textId="7AA9BD08" w:rsidR="00F95587" w:rsidRPr="00A11BB6" w:rsidRDefault="00F95587" w:rsidP="00F95587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6F4D32C" w14:textId="72989C66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563AD8" w14:textId="418C2574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C1C2DAF" w14:textId="372C6A1D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0117BC7" w14:textId="27381D9D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5974DCC8" w14:textId="165DC981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706D8B8" w14:textId="270829E3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9C635AC" w14:textId="04E80F74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405B9B0" w14:textId="487D1FD5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3AB1633D" w14:textId="32AE5A3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238EDE2" w14:textId="6439C906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D0ABEF6" w14:textId="77B8E35B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4C9E43" w14:textId="6D9FF758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04156" w14:textId="015DCFF8" w:rsidR="00F95587" w:rsidRPr="00A11BB6" w:rsidRDefault="00F95587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0B1C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1170" w:type="dxa"/>
            <w:vAlign w:val="bottom"/>
          </w:tcPr>
          <w:p w14:paraId="45B767A5" w14:textId="7A699E59" w:rsidR="00F95587" w:rsidRPr="00A11BB6" w:rsidRDefault="00F95587" w:rsidP="00F9558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6DFC" w:rsidRPr="00A11BB6" w14:paraId="78629208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CA9CFEB" w14:textId="77777777" w:rsidR="00F95587" w:rsidRPr="00A11BB6" w:rsidRDefault="00F95587" w:rsidP="00F95587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570238CD" w14:textId="4113E2B9" w:rsidR="00F95587" w:rsidRPr="00A11BB6" w:rsidRDefault="00F95587" w:rsidP="00F95587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บุคคลที่ไม่เกี่ยวข้องกัน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B49EB97" w14:textId="63B4D9A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DDFAE8A" w14:textId="7997DE61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9379DD3" w14:textId="3DEFBE0A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5AEA29C" w14:textId="389BADD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68FD04C8" w14:textId="7F3BC300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5236F4DD" w14:textId="32B4D98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7A1175B" w14:textId="55A5889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A09F258" w14:textId="091370E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6AA31692" w14:textId="65C8C26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DA5E1F1" w14:textId="4CFF4F1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FD99A8A" w14:textId="0AF721AF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0A7E9E" w14:textId="4A68D73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84F1D" w14:textId="78BA4FFE" w:rsidR="00F95587" w:rsidRPr="00A11BB6" w:rsidRDefault="00504594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4.00 - </w:t>
            </w:r>
            <w:r w:rsidR="00F95587" w:rsidRPr="00A11BB6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1170" w:type="dxa"/>
            <w:vAlign w:val="bottom"/>
          </w:tcPr>
          <w:p w14:paraId="46EFCB99" w14:textId="53C1F442" w:rsidR="00F95587" w:rsidRPr="00A11BB6" w:rsidRDefault="00F95587" w:rsidP="00F9558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4.00 - 6.00</w:t>
            </w:r>
          </w:p>
        </w:tc>
      </w:tr>
      <w:tr w:rsidR="001D6DFC" w:rsidRPr="00A11BB6" w14:paraId="0B21A0B8" w14:textId="77777777" w:rsidTr="002B228A">
        <w:trPr>
          <w:cantSplit/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B0C40DF" w14:textId="77777777" w:rsidR="00A11BB6" w:rsidRPr="00344946" w:rsidRDefault="00F95587" w:rsidP="00F95587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</w:p>
          <w:p w14:paraId="78893ADC" w14:textId="241CAC57" w:rsidR="00F95587" w:rsidRPr="00344946" w:rsidRDefault="00F95587" w:rsidP="00A11BB6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3A3F0CC" w14:textId="1267A8B0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359AB17" w14:textId="2DBF29F3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20530D4" w14:textId="315A67DD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C2EF395" w14:textId="4642B3DA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vAlign w:val="bottom"/>
          </w:tcPr>
          <w:p w14:paraId="785CDEA4" w14:textId="60ADBB05" w:rsidR="00F95587" w:rsidRPr="00344946" w:rsidRDefault="0037570E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3CF8AB3" w14:textId="2C8B7FD5" w:rsidR="00F95587" w:rsidRPr="00344946" w:rsidRDefault="0037570E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043684D" w14:textId="6E764FF6" w:rsidR="00F95587" w:rsidRPr="00344946" w:rsidRDefault="0037570E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0627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505559F" w14:textId="6BCBE9B6" w:rsidR="00F95587" w:rsidRPr="00344946" w:rsidRDefault="0037570E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18B29426" w14:textId="61D7E1DB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5EA320D" w14:textId="3D57FB1D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48ED1B2" w14:textId="45D3E15C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0F839E" w14:textId="507386A4" w:rsidR="00F95587" w:rsidRPr="0034494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8F1BC" w14:textId="4F50020D" w:rsidR="00F95587" w:rsidRPr="00344946" w:rsidRDefault="00BB67CC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="00F95587" w:rsidRPr="003449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44946" w:rsidRPr="00344946">
              <w:rPr>
                <w:rFonts w:asciiTheme="majorBidi" w:hAnsiTheme="majorBidi" w:cstheme="majorBidi"/>
                <w:sz w:val="26"/>
                <w:szCs w:val="26"/>
              </w:rPr>
              <w:t>- 2.75</w:t>
            </w:r>
            <w:r w:rsidR="00B40D9D" w:rsidRPr="003449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95587" w:rsidRPr="00344946">
              <w:rPr>
                <w:rFonts w:asciiTheme="majorBidi" w:hAnsiTheme="majorBidi"/>
                <w:sz w:val="26"/>
                <w:szCs w:val="26"/>
                <w:cs/>
              </w:rPr>
              <w:t xml:space="preserve">ถึง </w:t>
            </w:r>
            <w:r w:rsidR="00F95587" w:rsidRPr="00344946">
              <w:rPr>
                <w:rFonts w:asciiTheme="majorBidi" w:hAnsiTheme="majorBidi" w:cstheme="majorBidi"/>
                <w:sz w:val="26"/>
                <w:szCs w:val="26"/>
              </w:rPr>
              <w:t>MLR</w:t>
            </w:r>
          </w:p>
        </w:tc>
        <w:tc>
          <w:tcPr>
            <w:tcW w:w="1170" w:type="dxa"/>
            <w:vAlign w:val="bottom"/>
          </w:tcPr>
          <w:p w14:paraId="4EE0F5CF" w14:textId="77777777" w:rsidR="00344946" w:rsidRPr="00344946" w:rsidRDefault="00F95587" w:rsidP="00410F0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 w:cstheme="majorBidi"/>
                <w:sz w:val="26"/>
                <w:szCs w:val="26"/>
              </w:rPr>
              <w:t>MLR - 2.75</w:t>
            </w:r>
            <w:r w:rsidR="00344946" w:rsidRPr="003449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F9E68A7" w14:textId="4C3CADB6" w:rsidR="00F95587" w:rsidRPr="00344946" w:rsidRDefault="00344946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946">
              <w:rPr>
                <w:rFonts w:asciiTheme="majorBidi" w:hAnsiTheme="majorBidi"/>
                <w:sz w:val="26"/>
                <w:szCs w:val="26"/>
                <w:cs/>
              </w:rPr>
              <w:t xml:space="preserve">ถึง </w:t>
            </w:r>
            <w:r w:rsidRPr="00344946">
              <w:rPr>
                <w:rFonts w:asciiTheme="majorBidi" w:hAnsiTheme="majorBidi" w:cstheme="majorBidi"/>
                <w:sz w:val="26"/>
                <w:szCs w:val="26"/>
              </w:rPr>
              <w:t>MLR</w:t>
            </w:r>
          </w:p>
        </w:tc>
      </w:tr>
      <w:tr w:rsidR="003035D9" w:rsidRPr="00A11BB6" w14:paraId="4A8D3F92" w14:textId="77777777" w:rsidTr="002B228A">
        <w:trPr>
          <w:cantSplit/>
        </w:trPr>
        <w:tc>
          <w:tcPr>
            <w:tcW w:w="2790" w:type="dxa"/>
            <w:shd w:val="clear" w:color="auto" w:fill="auto"/>
          </w:tcPr>
          <w:p w14:paraId="6ACB2D5C" w14:textId="61E5E316" w:rsidR="00F95587" w:rsidRPr="00A11BB6" w:rsidRDefault="00F95587" w:rsidP="00F95587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A11BB6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11BB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2" w:type="dxa"/>
            <w:shd w:val="clear" w:color="auto" w:fill="auto"/>
          </w:tcPr>
          <w:p w14:paraId="0F981537" w14:textId="79037FCC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br/>
              <w:t>84</w:t>
            </w:r>
          </w:p>
        </w:tc>
        <w:tc>
          <w:tcPr>
            <w:tcW w:w="811" w:type="dxa"/>
            <w:shd w:val="clear" w:color="auto" w:fill="auto"/>
          </w:tcPr>
          <w:p w14:paraId="58729CF2" w14:textId="51FACA49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11BB6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811" w:type="dxa"/>
            <w:shd w:val="clear" w:color="auto" w:fill="auto"/>
          </w:tcPr>
          <w:p w14:paraId="3FFBD212" w14:textId="744F6824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889" w:type="dxa"/>
            <w:shd w:val="clear" w:color="auto" w:fill="auto"/>
          </w:tcPr>
          <w:p w14:paraId="307F3697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B6D46E" w14:textId="1B5E182C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</w:tcPr>
          <w:p w14:paraId="0DFA7789" w14:textId="5CB53E03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889" w:type="dxa"/>
            <w:shd w:val="clear" w:color="auto" w:fill="auto"/>
          </w:tcPr>
          <w:p w14:paraId="3018EC08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9F480" w14:textId="4723C872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13005C47" w14:textId="4E8B76E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967" w:type="dxa"/>
            <w:shd w:val="clear" w:color="auto" w:fill="auto"/>
          </w:tcPr>
          <w:p w14:paraId="6970A3C0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0BAE1" w14:textId="2146FBAE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3B6E0E39" w14:textId="32007DFA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8247B4D" w14:textId="6065FA5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shd w:val="clear" w:color="auto" w:fill="auto"/>
          </w:tcPr>
          <w:p w14:paraId="7A9ADD3C" w14:textId="6C795565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br/>
              <w:t>84</w:t>
            </w:r>
          </w:p>
        </w:tc>
        <w:tc>
          <w:tcPr>
            <w:tcW w:w="900" w:type="dxa"/>
            <w:shd w:val="clear" w:color="auto" w:fill="auto"/>
          </w:tcPr>
          <w:p w14:paraId="74158E95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2643B4" w14:textId="7A0BF139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002270" w14:textId="1BBC2C75" w:rsidR="00F95587" w:rsidRPr="00A11BB6" w:rsidRDefault="00F95587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170" w:type="dxa"/>
            <w:vAlign w:val="bottom"/>
          </w:tcPr>
          <w:p w14:paraId="6D35F88E" w14:textId="747672EC" w:rsidR="00F95587" w:rsidRPr="00A11BB6" w:rsidRDefault="00F95587" w:rsidP="00F9558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</w:tr>
      <w:tr w:rsidR="003035D9" w:rsidRPr="00A11BB6" w14:paraId="5D675003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41F625A" w14:textId="6C7F0474" w:rsidR="00F95587" w:rsidRPr="00A11BB6" w:rsidRDefault="00F95587" w:rsidP="00F95587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หนี้สินตามสัญญาเช่าเงินทุน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30CD050" w14:textId="164AB52A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DA0810C" w14:textId="34CB8259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183B075" w14:textId="2F437305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4153F2A" w14:textId="0A881FE3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76E6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9" w:type="dxa"/>
          </w:tcPr>
          <w:p w14:paraId="5B325D93" w14:textId="42CD9993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20580C70" w14:textId="64898646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3E24ECC0" w14:textId="575E56AF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shd w:val="clear" w:color="auto" w:fill="auto"/>
          </w:tcPr>
          <w:p w14:paraId="299B47F6" w14:textId="0AB04450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45246369" w14:textId="57EDBD7B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0069215" w14:textId="4C8F946E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371EE86D" w14:textId="7B3D6AD1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C76B4D" w14:textId="59328881" w:rsidR="00F95587" w:rsidRPr="00A11BB6" w:rsidRDefault="00F95587" w:rsidP="00F9558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646C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C2A4F" w14:textId="0B5004CF" w:rsidR="00F95587" w:rsidRPr="00A11BB6" w:rsidRDefault="00F95587" w:rsidP="00F95587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3.98 - 6.02</w:t>
            </w:r>
          </w:p>
        </w:tc>
        <w:tc>
          <w:tcPr>
            <w:tcW w:w="1170" w:type="dxa"/>
            <w:vAlign w:val="bottom"/>
          </w:tcPr>
          <w:p w14:paraId="68A00186" w14:textId="165346A2" w:rsidR="00F95587" w:rsidRPr="00A11BB6" w:rsidRDefault="00F95587" w:rsidP="00F9558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3.98 - 6.02</w:t>
            </w:r>
          </w:p>
        </w:tc>
      </w:tr>
      <w:tr w:rsidR="003035D9" w:rsidRPr="00A11BB6" w14:paraId="0E052ACE" w14:textId="77777777" w:rsidTr="002B228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F75773A" w14:textId="77777777" w:rsidR="00F95587" w:rsidRPr="00A11BB6" w:rsidRDefault="00F95587" w:rsidP="00F95587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6BDABD" w14:textId="6E6AC2D1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05B7F" w:rsidRPr="00A11BB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CB3695E" w14:textId="5966E002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3619" w:rsidRPr="00A11BB6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DDF36C" w14:textId="28A03F18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2D03985" w14:textId="4EDA63F0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76E6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9" w:type="dxa"/>
          </w:tcPr>
          <w:p w14:paraId="16EA6EB4" w14:textId="05E6496C" w:rsidR="00F95587" w:rsidRPr="00660B1C" w:rsidRDefault="00623EE5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60B1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9" w:type="dxa"/>
            <w:shd w:val="clear" w:color="auto" w:fill="auto"/>
          </w:tcPr>
          <w:p w14:paraId="3841A743" w14:textId="546690CB" w:rsidR="00F95587" w:rsidRPr="00660B1C" w:rsidRDefault="00623EE5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60B1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93B8180" w14:textId="64487392" w:rsidR="00F95587" w:rsidRPr="00660B1C" w:rsidRDefault="00623EE5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60B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0627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AE3F1B5" w14:textId="54E3BCF4" w:rsidR="00F95587" w:rsidRPr="00660B1C" w:rsidRDefault="00623EE5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60B1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65BC56F0" w14:textId="64D88F4E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5601925" w14:textId="567C75A5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2B15FC1" w14:textId="3C14674B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35B9B" w14:textId="3E9777EA" w:rsidR="00F95587" w:rsidRPr="00A11BB6" w:rsidRDefault="00F95587" w:rsidP="00F95587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1BB6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E42AC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E4A1C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FDF74E" w14:textId="77777777" w:rsidR="00F95587" w:rsidRPr="00A11BB6" w:rsidRDefault="00F95587" w:rsidP="00F9558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4160070" w14:textId="21F6DE6E" w:rsidR="00375BE8" w:rsidRPr="00657820" w:rsidRDefault="00375BE8" w:rsidP="00AD2A6F">
      <w:pPr>
        <w:tabs>
          <w:tab w:val="left" w:pos="360"/>
          <w:tab w:val="left" w:pos="900"/>
          <w:tab w:val="left" w:pos="2160"/>
        </w:tabs>
        <w:ind w:left="907" w:right="-176" w:hanging="907"/>
        <w:jc w:val="right"/>
        <w:rPr>
          <w:rFonts w:asciiTheme="majorBidi" w:hAnsiTheme="majorBidi" w:cstheme="majorBidi"/>
          <w:sz w:val="28"/>
          <w:cs/>
        </w:rPr>
      </w:pPr>
    </w:p>
    <w:p w14:paraId="16BFE7DF" w14:textId="77777777" w:rsidR="00375BE8" w:rsidRPr="00657820" w:rsidRDefault="00375B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br w:type="page"/>
      </w: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14"/>
        <w:gridCol w:w="952"/>
        <w:gridCol w:w="953"/>
        <w:gridCol w:w="953"/>
        <w:gridCol w:w="1008"/>
        <w:gridCol w:w="899"/>
        <w:gridCol w:w="953"/>
        <w:gridCol w:w="953"/>
        <w:gridCol w:w="972"/>
        <w:gridCol w:w="953"/>
        <w:gridCol w:w="952"/>
        <w:gridCol w:w="1259"/>
        <w:gridCol w:w="1169"/>
      </w:tblGrid>
      <w:tr w:rsidR="00A071DD" w:rsidRPr="00657820" w14:paraId="08B39222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495A33C6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6" w:type="dxa"/>
            <w:gridSpan w:val="12"/>
            <w:vAlign w:val="bottom"/>
          </w:tcPr>
          <w:p w14:paraId="24811FF4" w14:textId="1609EDFD" w:rsidR="00A071DD" w:rsidRPr="00657820" w:rsidRDefault="00956E9C" w:rsidP="007234B7">
            <w:pPr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6E9C" w:rsidRPr="00657820" w14:paraId="58F3CF62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58D7E6BD" w14:textId="77777777" w:rsidR="00956E9C" w:rsidRPr="00657820" w:rsidRDefault="00956E9C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6" w:type="dxa"/>
            <w:gridSpan w:val="12"/>
            <w:vAlign w:val="bottom"/>
          </w:tcPr>
          <w:p w14:paraId="6DBBCEA7" w14:textId="533F0684" w:rsidR="00956E9C" w:rsidRPr="00657820" w:rsidRDefault="00956E9C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071DD" w:rsidRPr="00657820" w14:paraId="5FEF8AA8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6BF9E88F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6" w:type="dxa"/>
            <w:gridSpan w:val="4"/>
            <w:vAlign w:val="bottom"/>
          </w:tcPr>
          <w:p w14:paraId="6D5B975B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อัตราดอกเบี้ยคงที่</w:t>
            </w:r>
          </w:p>
        </w:tc>
        <w:tc>
          <w:tcPr>
            <w:tcW w:w="1852" w:type="dxa"/>
            <w:gridSpan w:val="2"/>
            <w:vAlign w:val="bottom"/>
          </w:tcPr>
          <w:p w14:paraId="6DCA5CFE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อัตราดอกเบี้ยปรับ</w:t>
            </w:r>
          </w:p>
        </w:tc>
        <w:tc>
          <w:tcPr>
            <w:tcW w:w="1925" w:type="dxa"/>
            <w:gridSpan w:val="2"/>
            <w:vAlign w:val="bottom"/>
          </w:tcPr>
          <w:p w14:paraId="075E5B83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49E95EF8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18ED3AA5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657820" w14:paraId="5ECDD464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03A72A26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3F08A27C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61" w:type="dxa"/>
            <w:gridSpan w:val="2"/>
            <w:vAlign w:val="bottom"/>
          </w:tcPr>
          <w:p w14:paraId="494E4F1B" w14:textId="77777777" w:rsidR="00A071DD" w:rsidRPr="00657820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ถึง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52" w:type="dxa"/>
            <w:gridSpan w:val="2"/>
            <w:vAlign w:val="bottom"/>
          </w:tcPr>
          <w:p w14:paraId="5C3D9367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ขึ้นลงตามราคาตลาด</w:t>
            </w:r>
          </w:p>
        </w:tc>
        <w:tc>
          <w:tcPr>
            <w:tcW w:w="1925" w:type="dxa"/>
            <w:gridSpan w:val="2"/>
            <w:vAlign w:val="bottom"/>
          </w:tcPr>
          <w:p w14:paraId="414CB308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ไม่มีอัตราดอกเบี้ย</w:t>
            </w:r>
          </w:p>
        </w:tc>
        <w:tc>
          <w:tcPr>
            <w:tcW w:w="1905" w:type="dxa"/>
            <w:gridSpan w:val="2"/>
            <w:vAlign w:val="bottom"/>
          </w:tcPr>
          <w:p w14:paraId="367D00DD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428" w:type="dxa"/>
            <w:gridSpan w:val="2"/>
            <w:vAlign w:val="bottom"/>
          </w:tcPr>
          <w:p w14:paraId="7496F8A5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</w:tr>
      <w:tr w:rsidR="007E1466" w:rsidRPr="00657820" w14:paraId="4ADF055C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1959E350" w14:textId="77777777" w:rsidR="007E1466" w:rsidRPr="00657820" w:rsidRDefault="007E1466" w:rsidP="007E1466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vAlign w:val="bottom"/>
          </w:tcPr>
          <w:p w14:paraId="28722584" w14:textId="08F5AC1C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3" w:type="dxa"/>
            <w:vAlign w:val="bottom"/>
          </w:tcPr>
          <w:p w14:paraId="3E160E4C" w14:textId="30773FD9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6F2F4F2D" w14:textId="4B637B91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08" w:type="dxa"/>
            <w:vAlign w:val="bottom"/>
          </w:tcPr>
          <w:p w14:paraId="04FD5BD3" w14:textId="7FF4D7BC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99" w:type="dxa"/>
            <w:vAlign w:val="bottom"/>
          </w:tcPr>
          <w:p w14:paraId="06B8657A" w14:textId="37FC722D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3" w:type="dxa"/>
            <w:vAlign w:val="bottom"/>
          </w:tcPr>
          <w:p w14:paraId="6B19B928" w14:textId="3D66BA02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54E12A71" w14:textId="32234B68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72" w:type="dxa"/>
            <w:vAlign w:val="bottom"/>
          </w:tcPr>
          <w:p w14:paraId="5D261514" w14:textId="0AC08133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19038CEA" w14:textId="47EE617F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2" w:type="dxa"/>
            <w:vAlign w:val="bottom"/>
          </w:tcPr>
          <w:p w14:paraId="3841AF05" w14:textId="0A781187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59" w:type="dxa"/>
            <w:vAlign w:val="bottom"/>
          </w:tcPr>
          <w:p w14:paraId="4AE42DA1" w14:textId="64D053E7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69" w:type="dxa"/>
            <w:vAlign w:val="bottom"/>
          </w:tcPr>
          <w:p w14:paraId="2EB75906" w14:textId="6951C57E" w:rsidR="007E1466" w:rsidRPr="00657820" w:rsidRDefault="007E1466" w:rsidP="007E146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E1466" w:rsidRPr="00657820" w14:paraId="10A95BFE" w14:textId="77777777" w:rsidTr="00830672">
        <w:trPr>
          <w:cantSplit/>
        </w:trPr>
        <w:tc>
          <w:tcPr>
            <w:tcW w:w="3414" w:type="dxa"/>
            <w:vAlign w:val="bottom"/>
          </w:tcPr>
          <w:p w14:paraId="68DD6D84" w14:textId="77777777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11BF4BA7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72C61251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3B9A6A9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43B7756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285E0532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9FA18D2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4A96F8F8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vAlign w:val="bottom"/>
          </w:tcPr>
          <w:p w14:paraId="1CDA2347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778824D2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vAlign w:val="bottom"/>
          </w:tcPr>
          <w:p w14:paraId="3CF977D0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49763337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569797DA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E1466" w:rsidRPr="00657820" w14:paraId="5E2C154B" w14:textId="77777777" w:rsidTr="00830672">
        <w:trPr>
          <w:cantSplit/>
        </w:trPr>
        <w:tc>
          <w:tcPr>
            <w:tcW w:w="3414" w:type="dxa"/>
            <w:vAlign w:val="bottom"/>
          </w:tcPr>
          <w:p w14:paraId="4C3AD1ED" w14:textId="77777777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9442D9" w14:textId="58ABBFE1" w:rsidR="007E1466" w:rsidRPr="00657820" w:rsidRDefault="0021233E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DD538D3" w14:textId="2BDBFA53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7F1E71E" w14:textId="705973FD" w:rsidR="007E1466" w:rsidRPr="00657820" w:rsidRDefault="005E62F0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3C5C63" w14:textId="42C93DF0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4B130CA" w14:textId="7E5796A9" w:rsidR="007E1466" w:rsidRPr="003F5305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F530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CA95B60" w14:textId="022F18B9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82328E0" w14:textId="7FC014F2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7E3D949" w14:textId="4901AAC0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B13C367" w14:textId="3A9F3358" w:rsidR="007E1466" w:rsidRPr="00657820" w:rsidRDefault="003F5305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3BFFE4" w14:textId="69475B06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D48D85" w14:textId="427BC89C" w:rsidR="007E1466" w:rsidRPr="00657820" w:rsidRDefault="00C740E9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0.15 </w:t>
            </w:r>
            <w:r w:rsidR="00AB6B74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0.40</w:t>
            </w:r>
          </w:p>
        </w:tc>
        <w:tc>
          <w:tcPr>
            <w:tcW w:w="1169" w:type="dxa"/>
            <w:vAlign w:val="bottom"/>
          </w:tcPr>
          <w:p w14:paraId="5D45E9ED" w14:textId="552D7497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0.15 - 0.50</w:t>
            </w:r>
          </w:p>
        </w:tc>
      </w:tr>
      <w:tr w:rsidR="007E1466" w:rsidRPr="00657820" w14:paraId="62747927" w14:textId="77777777" w:rsidTr="00830672">
        <w:trPr>
          <w:cantSplit/>
        </w:trPr>
        <w:tc>
          <w:tcPr>
            <w:tcW w:w="3414" w:type="dxa"/>
            <w:vAlign w:val="bottom"/>
          </w:tcPr>
          <w:p w14:paraId="490E3A8F" w14:textId="7F7D4EE5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</w:t>
            </w:r>
            <w:r w:rsidR="00B20521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1E9584A" w14:textId="4FED05CF" w:rsidR="007E1466" w:rsidRPr="00657820" w:rsidRDefault="0021233E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FECEEA4" w14:textId="0E2357BF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F8BE8AA" w14:textId="32C3AF77" w:rsidR="007E1466" w:rsidRPr="00657820" w:rsidRDefault="005E62F0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9887E" w14:textId="41A87B65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A60F3B" w14:textId="013BD9FE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9A332E2" w14:textId="59A1E100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4E3E9E2" w14:textId="10067511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3F5305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905E84" w14:textId="4B99C83A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  <w:r w:rsidR="00F356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86B883" w14:textId="6FF5378C" w:rsidR="007E1466" w:rsidRPr="00657820" w:rsidRDefault="00B37A3F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3F5305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A6122CD" w14:textId="406F0B9E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  <w:r w:rsidR="00F356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B80E892" w14:textId="6F2C836D" w:rsidR="007E1466" w:rsidRPr="00657820" w:rsidRDefault="00C740E9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B66D133" w14:textId="351C341D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1466" w:rsidRPr="00657820" w14:paraId="76A68918" w14:textId="77777777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2958AF1A" w14:textId="7392BF8E" w:rsidR="007E1466" w:rsidRPr="00657820" w:rsidRDefault="007E1466" w:rsidP="0098753E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A423B6E" w14:textId="5304C5B1" w:rsidR="007E1466" w:rsidRPr="00657820" w:rsidRDefault="0021233E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9EED3A2" w14:textId="36933ABB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A39E48B" w14:textId="182F3A21" w:rsidR="007E1466" w:rsidRPr="00657820" w:rsidRDefault="005E62F0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01512E" w14:textId="4F080662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F9443C0" w14:textId="70269DD7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5F80820" w14:textId="1CDC5E65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175C7245" w14:textId="55BF4BEA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0986ED9" w14:textId="336E467B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02E15400" w14:textId="14033142" w:rsidR="007E1466" w:rsidRPr="00657820" w:rsidRDefault="003F5305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9603D53" w14:textId="0FB5841F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C1D4AE9" w14:textId="22CC6F26" w:rsidR="007E1466" w:rsidRPr="00657820" w:rsidRDefault="00C740E9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AB6B74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7.05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ACF8824" w14:textId="4FD92C57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0.075 - 7.05</w:t>
            </w:r>
          </w:p>
        </w:tc>
      </w:tr>
      <w:tr w:rsidR="007E1466" w:rsidRPr="00657820" w14:paraId="7312AABD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7BA036F7" w14:textId="5D78567E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727ADC08" w14:textId="4EAF7D59" w:rsidR="007E1466" w:rsidRPr="00657820" w:rsidRDefault="007E1466" w:rsidP="007E1466">
            <w:pPr>
              <w:ind w:left="162" w:right="-108" w:firstLine="4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E58033C" w14:textId="7920FBED" w:rsidR="007E1466" w:rsidRPr="00657820" w:rsidRDefault="0021233E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80F707" w14:textId="5C84FF38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91A67B" w14:textId="66D5CBEB" w:rsidR="007E1466" w:rsidRPr="00657820" w:rsidRDefault="005E62F0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AC757A" w14:textId="7D5A854A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C23BD63" w14:textId="148246A2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254060" w14:textId="15E666B0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A2392AA" w14:textId="26D04559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1BE8443" w14:textId="1F098902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4E4C599" w14:textId="471F9D9A" w:rsidR="007E1466" w:rsidRPr="00657820" w:rsidRDefault="00B37A3F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77D4E75" w14:textId="57B83DBF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D37AA1B" w14:textId="30B141F3" w:rsidR="007E1466" w:rsidRPr="00657820" w:rsidRDefault="00C740E9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B85B237" w14:textId="253FB536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</w:tr>
      <w:tr w:rsidR="007E1466" w:rsidRPr="00657820" w14:paraId="687DFC63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679BFFF8" w14:textId="0EEA0E66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6B7BDEF" w14:textId="016DB122" w:rsidR="007E1466" w:rsidRPr="00657820" w:rsidRDefault="0021233E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1FE68CB" w14:textId="5DC43113" w:rsidR="007E1466" w:rsidRPr="00657820" w:rsidRDefault="007E1466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8070DF7" w14:textId="32FCDE99" w:rsidR="007E1466" w:rsidRPr="00657820" w:rsidRDefault="005E62F0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F6485" w14:textId="762169F9" w:rsidR="007E1466" w:rsidRPr="00657820" w:rsidRDefault="007E1466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0B0071B" w14:textId="64DC67BA" w:rsidR="007E1466" w:rsidRPr="00657820" w:rsidRDefault="00EE7911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C0D408B" w14:textId="64F60D6F" w:rsidR="007E1466" w:rsidRPr="00657820" w:rsidRDefault="007E1466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71F501" w14:textId="1F012C0B" w:rsidR="007E1466" w:rsidRPr="00657820" w:rsidRDefault="00EE7911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D0FF68" w14:textId="11EBEE6F" w:rsidR="007E1466" w:rsidRPr="00657820" w:rsidRDefault="007E1466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DE2FCAB" w14:textId="457F603F" w:rsidR="007E1466" w:rsidRPr="00657820" w:rsidRDefault="003F5305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03F553" w14:textId="3703061B" w:rsidR="007E1466" w:rsidRPr="00657820" w:rsidRDefault="007E1466" w:rsidP="007E146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AE75CC0" w14:textId="1B3BE457" w:rsidR="007E1466" w:rsidRPr="00657820" w:rsidRDefault="00C740E9" w:rsidP="007E1466">
            <w:pP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8DE054C" w14:textId="4A720F97" w:rsidR="007E1466" w:rsidRPr="00657820" w:rsidRDefault="007E1466" w:rsidP="007E1466">
            <w:pP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</w:t>
            </w:r>
          </w:p>
        </w:tc>
      </w:tr>
      <w:tr w:rsidR="007E1466" w:rsidRPr="00657820" w14:paraId="1F234C94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480D93D3" w14:textId="2F44F6A4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BECEA81" w14:textId="6831068B" w:rsidR="007E1466" w:rsidRPr="00657820" w:rsidRDefault="0021233E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AED436F" w14:textId="4D43A4E2" w:rsidR="007E1466" w:rsidRPr="00657820" w:rsidRDefault="007E1466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B40DABB" w14:textId="29F46076" w:rsidR="007E1466" w:rsidRPr="00657820" w:rsidRDefault="005E62F0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1416DE" w14:textId="354B9ED6" w:rsidR="007E1466" w:rsidRPr="00657820" w:rsidRDefault="007E1466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7BE21CF" w14:textId="76843138" w:rsidR="007E1466" w:rsidRPr="00657820" w:rsidRDefault="00EE7911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423CFE7" w14:textId="77F13BC9" w:rsidR="007E1466" w:rsidRPr="00657820" w:rsidRDefault="007E1466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CEB9242" w14:textId="777DB9FE" w:rsidR="007E1466" w:rsidRPr="00657820" w:rsidRDefault="00EE7911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3F5305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56B070" w14:textId="2C766C0B" w:rsidR="007E1466" w:rsidRPr="00657820" w:rsidRDefault="007E1466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  <w:r w:rsidR="00192D4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CBB96F2" w14:textId="53085467" w:rsidR="007E1466" w:rsidRPr="00657820" w:rsidRDefault="003F5305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39AAF16" w14:textId="561BA1AF" w:rsidR="007E1466" w:rsidRPr="00657820" w:rsidRDefault="007E1466" w:rsidP="007E146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84</w:t>
            </w:r>
            <w:r w:rsidR="00192D4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03BAB7F" w14:textId="77777777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C2EEC13" w14:textId="77777777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35B77BE3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5BA2A73A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9F6474C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819DF5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398DC7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4E003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D6A3E8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ED9C01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986BFD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17A36A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890850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B4D4DD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AF1BC6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C95465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1E90A57C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83D7BAB" w14:textId="3489E060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BE27E9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F0DF8D9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610898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79D5A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405D23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E5F49F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8A4B65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1F2D608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C09C8D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E6BF64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ED46892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5BC9443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E1466" w:rsidRPr="00657820" w14:paraId="70E230EA" w14:textId="77777777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8E0C7F1" w14:textId="6287E251" w:rsidR="007E1466" w:rsidRPr="00657820" w:rsidRDefault="007E1466" w:rsidP="007E146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</w:t>
            </w:r>
            <w:r w:rsidR="008207A8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6337E6" w14:textId="3BD4EE3F" w:rsidR="007E1466" w:rsidRPr="00657820" w:rsidRDefault="0021233E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645A1B" w14:textId="6B244B99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BE198B1" w14:textId="1F255048" w:rsidR="007E1466" w:rsidRPr="00657820" w:rsidRDefault="005E62F0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ABCB2B" w14:textId="757CD16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9DF6AF" w14:textId="48612BB4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740D44AE" w14:textId="7A3FEA55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3C10AE63" w14:textId="1D318F42" w:rsidR="007E1466" w:rsidRPr="00657820" w:rsidRDefault="00EE7911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72" w:type="dxa"/>
            <w:shd w:val="clear" w:color="auto" w:fill="auto"/>
          </w:tcPr>
          <w:p w14:paraId="66FEEA73" w14:textId="55E362DE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53" w:type="dxa"/>
            <w:shd w:val="clear" w:color="auto" w:fill="auto"/>
          </w:tcPr>
          <w:p w14:paraId="5C75197D" w14:textId="6FC2221B" w:rsidR="007E1466" w:rsidRPr="00657820" w:rsidRDefault="00B37A3F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AD005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35FB6D7" w14:textId="69823BB0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9F61532" w14:textId="63B3A802" w:rsidR="007E1466" w:rsidRPr="00657820" w:rsidRDefault="00C740E9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97F6C1" w14:textId="654DCFEC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6600" w:rsidRPr="00657820" w14:paraId="41D5C7ED" w14:textId="77777777" w:rsidTr="003E4A7B">
        <w:trPr>
          <w:cantSplit/>
          <w:trHeight w:val="423"/>
        </w:trPr>
        <w:tc>
          <w:tcPr>
            <w:tcW w:w="3414" w:type="dxa"/>
            <w:shd w:val="clear" w:color="auto" w:fill="auto"/>
            <w:vAlign w:val="bottom"/>
          </w:tcPr>
          <w:p w14:paraId="3DFF2F6E" w14:textId="12165BC8" w:rsidR="00576600" w:rsidRPr="00657820" w:rsidRDefault="00576600" w:rsidP="0057660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1CB63A2" w14:textId="72C4AD77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2B9FB11" w14:textId="2921F0C6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E1A460" w14:textId="7585A395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6BE8B0" w14:textId="027F233B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0CAA4C4" w14:textId="7F50EED4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91FE492" w14:textId="67170DAE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790880F" w14:textId="6924261B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C08B2E" w14:textId="0E3A44FE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BA8347B" w14:textId="53D22D1A" w:rsidR="00576600" w:rsidRPr="00657820" w:rsidRDefault="003E4A7B" w:rsidP="003E4A7B">
            <w:pPr>
              <w:tabs>
                <w:tab w:val="decimal" w:pos="611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EF24B8A" w14:textId="4EA6B555" w:rsidR="00576600" w:rsidRPr="00657820" w:rsidRDefault="00576600" w:rsidP="00576600">
            <w:pPr>
              <w:tabs>
                <w:tab w:val="decimal" w:pos="612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048ECE3" w14:textId="1B68A37F" w:rsidR="00576600" w:rsidRPr="00657820" w:rsidRDefault="00576600" w:rsidP="00576600">
            <w:pPr>
              <w:tabs>
                <w:tab w:val="left" w:pos="360"/>
                <w:tab w:val="left" w:pos="900"/>
                <w:tab w:val="left" w:pos="1440"/>
              </w:tabs>
              <w:ind w:left="162" w:right="49" w:hanging="16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0.075 - 7.05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B48EC3" w14:textId="129B657B" w:rsidR="00576600" w:rsidRPr="00657820" w:rsidRDefault="00576600" w:rsidP="00576600">
            <w:pPr>
              <w:tabs>
                <w:tab w:val="left" w:pos="360"/>
                <w:tab w:val="left" w:pos="900"/>
                <w:tab w:val="left" w:pos="1440"/>
              </w:tabs>
              <w:ind w:left="162" w:right="49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</w:tr>
      <w:tr w:rsidR="00576600" w:rsidRPr="00657820" w14:paraId="05DD81EB" w14:textId="77777777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6513A4E3" w14:textId="34C71A1C" w:rsidR="00576600" w:rsidRPr="00657820" w:rsidRDefault="00576600" w:rsidP="0057660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A978C0" w14:textId="7E3FB27A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98A20E3" w14:textId="0AE51C31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1C74B7" w14:textId="22E18BA2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B6588F" w14:textId="02C5A1DC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F705C1D" w14:textId="3AF25A69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48A892C" w14:textId="0ADDFDB5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BD1F25" w14:textId="13BCD509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F60B732" w14:textId="5A8FBE8A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0C60AA19" w14:textId="2610C560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36A25A5" w14:textId="5DEEF5BB" w:rsidR="00576600" w:rsidRPr="00657820" w:rsidRDefault="00576600" w:rsidP="005766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A331D5B" w14:textId="66D922C4" w:rsidR="00576600" w:rsidRPr="00657820" w:rsidRDefault="00576600" w:rsidP="0057660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3.98 - 6.02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FA13FC" w14:textId="708488AC" w:rsidR="00576600" w:rsidRPr="00657820" w:rsidRDefault="00576600" w:rsidP="0057660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3.98 - 6.02</w:t>
            </w:r>
          </w:p>
        </w:tc>
      </w:tr>
      <w:tr w:rsidR="007E1466" w:rsidRPr="00657820" w14:paraId="50509BEB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1DCDBFE8" w14:textId="77777777" w:rsidR="007E1466" w:rsidRPr="00657820" w:rsidRDefault="007E1466" w:rsidP="007E1466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947EF36" w14:textId="6CAEE316" w:rsidR="007E1466" w:rsidRPr="00657820" w:rsidRDefault="0021233E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7B0D2D7" w14:textId="05C96B5A" w:rsidR="007E1466" w:rsidRPr="00657820" w:rsidRDefault="007E1466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595756C" w14:textId="41B68D1C" w:rsidR="007E1466" w:rsidRPr="00657820" w:rsidRDefault="005E62F0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C6789E" w14:textId="73888079" w:rsidR="007E1466" w:rsidRPr="00657820" w:rsidRDefault="007E1466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60E0AB4" w14:textId="02328D6A" w:rsidR="007E1466" w:rsidRPr="00657820" w:rsidRDefault="00EE7911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3BD9C45" w14:textId="58890639" w:rsidR="007E1466" w:rsidRPr="00657820" w:rsidRDefault="007E1466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C20C6B9" w14:textId="34A3E720" w:rsidR="007E1466" w:rsidRPr="00657820" w:rsidRDefault="00EE7911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074A83C" w14:textId="08515FAF" w:rsidR="007E1466" w:rsidRPr="00657820" w:rsidRDefault="007E1466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666D78B" w14:textId="0EAF8542" w:rsidR="007E1466" w:rsidRPr="00657820" w:rsidRDefault="00B37A3F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AD005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267CFDB" w14:textId="042EF47B" w:rsidR="007E1466" w:rsidRPr="00657820" w:rsidRDefault="007E1466" w:rsidP="007E1466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39DCEAA" w14:textId="77777777" w:rsidR="007E1466" w:rsidRPr="00657820" w:rsidRDefault="007E1466" w:rsidP="007E146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80E1BE2" w14:textId="77777777" w:rsidR="007E1466" w:rsidRPr="00657820" w:rsidRDefault="007E1466" w:rsidP="007E146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22F85C1" w14:textId="77777777" w:rsidR="00A071DD" w:rsidRPr="00657820" w:rsidRDefault="00A071DD" w:rsidP="00732B32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  <w:sectPr w:rsidR="00A071DD" w:rsidRPr="00657820" w:rsidSect="00CA3C1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84" w:bottom="1195" w:left="810" w:header="864" w:footer="432" w:gutter="0"/>
          <w:cols w:space="720"/>
          <w:docGrid w:linePitch="360"/>
        </w:sectPr>
      </w:pPr>
    </w:p>
    <w:p w14:paraId="261D974C" w14:textId="0DD83551" w:rsidR="0003284E" w:rsidRPr="00657820" w:rsidRDefault="001C063E" w:rsidP="00AD2A6F">
      <w:pPr>
        <w:ind w:firstLine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3</w:t>
      </w:r>
      <w:r w:rsidR="001156E3">
        <w:rPr>
          <w:rFonts w:asciiTheme="majorBidi" w:hAnsiTheme="majorBidi" w:cstheme="majorBidi"/>
          <w:b/>
          <w:bCs/>
          <w:sz w:val="28"/>
        </w:rPr>
        <w:t>8</w:t>
      </w:r>
      <w:r w:rsidR="0003284E" w:rsidRPr="00657820">
        <w:rPr>
          <w:rFonts w:asciiTheme="majorBidi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hAnsiTheme="majorBidi" w:cstheme="majorBidi"/>
          <w:b/>
          <w:bCs/>
          <w:sz w:val="28"/>
        </w:rPr>
        <w:t>2</w:t>
      </w:r>
      <w:r w:rsidR="0003284E" w:rsidRPr="00657820">
        <w:rPr>
          <w:rFonts w:asciiTheme="majorBidi" w:hAnsiTheme="majorBidi" w:cstheme="majorBidi"/>
          <w:b/>
          <w:bCs/>
          <w:sz w:val="28"/>
        </w:rPr>
        <w:t>.</w:t>
      </w:r>
      <w:r w:rsidR="003A6866" w:rsidRPr="00657820">
        <w:rPr>
          <w:rFonts w:asciiTheme="majorBidi" w:hAnsiTheme="majorBidi" w:cstheme="majorBidi"/>
          <w:b/>
          <w:bCs/>
          <w:sz w:val="28"/>
        </w:rPr>
        <w:t>4</w:t>
      </w:r>
      <w:r w:rsidR="0003284E" w:rsidRPr="00657820">
        <w:rPr>
          <w:rFonts w:asciiTheme="majorBidi" w:hAnsiTheme="majorBidi" w:cstheme="majorBidi"/>
          <w:b/>
          <w:bCs/>
          <w:sz w:val="28"/>
        </w:rPr>
        <w:t xml:space="preserve"> </w:t>
      </w:r>
      <w:r w:rsidR="0003284E" w:rsidRPr="00657820">
        <w:rPr>
          <w:rFonts w:asciiTheme="majorBidi" w:hAnsiTheme="majorBidi" w:cs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5841F994" w14:textId="36D4A7A5" w:rsidR="0003284E" w:rsidRPr="00657820" w:rsidRDefault="0003284E" w:rsidP="00AD2A6F">
      <w:pPr>
        <w:pStyle w:val="FSNoteDetail"/>
        <w:tabs>
          <w:tab w:val="left" w:pos="180"/>
          <w:tab w:val="left" w:pos="36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17302EE6" w14:textId="7A5123C8" w:rsidR="00503BBA" w:rsidRPr="00657820" w:rsidRDefault="00503BBA" w:rsidP="00AD2A6F">
      <w:pPr>
        <w:pStyle w:val="FSNoteDetail"/>
        <w:tabs>
          <w:tab w:val="left" w:pos="180"/>
          <w:tab w:val="left" w:pos="36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4B54B0" w:rsidRPr="00657820">
        <w:rPr>
          <w:rFonts w:asciiTheme="majorBidi" w:hAnsiTheme="majorBidi" w:cstheme="majorBidi"/>
          <w:cs/>
        </w:rPr>
        <w:t xml:space="preserve"> ณ วันที่</w:t>
      </w:r>
      <w:r w:rsidR="004B54B0" w:rsidRPr="00657820">
        <w:rPr>
          <w:rFonts w:asciiTheme="majorBidi" w:hAnsiTheme="majorBidi" w:cstheme="majorBidi"/>
        </w:rPr>
        <w:t xml:space="preserve"> </w:t>
      </w:r>
      <w:r w:rsidR="00913F49">
        <w:rPr>
          <w:rFonts w:asciiTheme="majorBidi" w:hAnsiTheme="majorBidi" w:cstheme="majorBidi"/>
        </w:rPr>
        <w:br/>
      </w:r>
      <w:r w:rsidR="004B54B0" w:rsidRPr="00657820">
        <w:rPr>
          <w:rFonts w:asciiTheme="majorBidi" w:hAnsiTheme="majorBidi" w:cstheme="majorBidi"/>
        </w:rPr>
        <w:t xml:space="preserve">31 </w:t>
      </w:r>
      <w:r w:rsidR="004B54B0" w:rsidRPr="00657820">
        <w:rPr>
          <w:rFonts w:asciiTheme="majorBidi" w:hAnsiTheme="majorBidi" w:cstheme="majorBidi"/>
          <w:cs/>
        </w:rPr>
        <w:t xml:space="preserve">ธันวาคม </w:t>
      </w:r>
      <w:r w:rsidR="000B7753" w:rsidRPr="00657820">
        <w:rPr>
          <w:rFonts w:asciiTheme="majorBidi" w:hAnsiTheme="majorBidi" w:cstheme="majorBidi"/>
        </w:rPr>
        <w:t>256</w:t>
      </w:r>
      <w:r w:rsidR="007E1466">
        <w:rPr>
          <w:rFonts w:asciiTheme="majorBidi" w:hAnsiTheme="majorBidi" w:cstheme="majorBidi"/>
        </w:rPr>
        <w:t>7</w:t>
      </w:r>
      <w:r w:rsidR="000B7753" w:rsidRPr="00657820">
        <w:rPr>
          <w:rFonts w:asciiTheme="majorBidi" w:hAnsiTheme="majorBidi" w:cstheme="majorBidi"/>
        </w:rPr>
        <w:t xml:space="preserve"> </w:t>
      </w:r>
      <w:r w:rsidR="000B7753" w:rsidRPr="00657820">
        <w:rPr>
          <w:rFonts w:asciiTheme="majorBidi" w:hAnsiTheme="majorBidi" w:cstheme="majorBidi"/>
          <w:cs/>
        </w:rPr>
        <w:t xml:space="preserve">และ </w:t>
      </w:r>
      <w:r w:rsidR="00535AFA" w:rsidRPr="00657820">
        <w:rPr>
          <w:rFonts w:asciiTheme="majorBidi" w:hAnsiTheme="majorBidi" w:cstheme="majorBidi"/>
        </w:rPr>
        <w:t>256</w:t>
      </w:r>
      <w:r w:rsidR="007E1466">
        <w:rPr>
          <w:rFonts w:asciiTheme="majorBidi" w:hAnsiTheme="majorBidi" w:cstheme="majorBidi"/>
        </w:rPr>
        <w:t>6</w:t>
      </w:r>
      <w:r w:rsidR="00190CFF">
        <w:rPr>
          <w:rFonts w:asciiTheme="majorBidi" w:hAnsiTheme="majorBidi" w:cstheme="majorBidi" w:hint="cs"/>
          <w:cs/>
        </w:rPr>
        <w:t xml:space="preserve"> 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89375B" w:rsidRPr="00657820" w14:paraId="31D4F98D" w14:textId="77777777" w:rsidTr="00A40D45">
        <w:tc>
          <w:tcPr>
            <w:tcW w:w="2699" w:type="dxa"/>
          </w:tcPr>
          <w:p w14:paraId="51E14A2B" w14:textId="77777777" w:rsidR="0089375B" w:rsidRPr="005F61F0" w:rsidRDefault="0089375B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AE74151" w14:textId="77777777" w:rsidR="0089375B" w:rsidRPr="005F61F0" w:rsidRDefault="0089375B" w:rsidP="00506CF3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24C19745" w14:textId="77777777" w:rsidR="0089375B" w:rsidRPr="005F61F0" w:rsidRDefault="0089375B" w:rsidP="00506CF3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C25757" w:rsidRPr="00657820" w14:paraId="601F41B3" w14:textId="77777777" w:rsidTr="00A40D45">
        <w:tc>
          <w:tcPr>
            <w:tcW w:w="2699" w:type="dxa"/>
          </w:tcPr>
          <w:p w14:paraId="527654A3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48D2F574" w14:textId="21D802D2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25757" w:rsidRPr="00657820" w14:paraId="6CF3F64D" w14:textId="77777777" w:rsidTr="00A40D45">
        <w:tc>
          <w:tcPr>
            <w:tcW w:w="2699" w:type="dxa"/>
          </w:tcPr>
          <w:p w14:paraId="2A2852B6" w14:textId="77777777" w:rsidR="00C25757" w:rsidRPr="005F61F0" w:rsidRDefault="00C25757" w:rsidP="00C2575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75164146" w14:textId="1861A84F" w:rsidR="00C25757" w:rsidRPr="005F61F0" w:rsidRDefault="00C25757" w:rsidP="00C2575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 w:rsidR="007E146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3966" w:type="dxa"/>
            <w:gridSpan w:val="4"/>
            <w:vAlign w:val="bottom"/>
          </w:tcPr>
          <w:p w14:paraId="49D434A2" w14:textId="2FB55CEC" w:rsidR="00C25757" w:rsidRPr="005F61F0" w:rsidRDefault="00C25757" w:rsidP="00C2575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 w:rsidR="007E1466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550E1E" w:rsidRPr="00657820" w14:paraId="477C44DA" w14:textId="77777777" w:rsidTr="00A40D45">
        <w:tc>
          <w:tcPr>
            <w:tcW w:w="2699" w:type="dxa"/>
          </w:tcPr>
          <w:p w14:paraId="663CE4CD" w14:textId="77777777" w:rsidR="00550E1E" w:rsidRPr="005F61F0" w:rsidRDefault="00550E1E" w:rsidP="00550E1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009753" w14:textId="7777777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9227DFD" w14:textId="368F0162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6A0CAEA8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B4833DE" w14:textId="0395552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BFAA723" w14:textId="189DE27D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7027B46A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49EABB3D" w14:textId="3E414224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69BD830E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D1DDE9D" w14:textId="07F8786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1910821B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76EC317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14B6B70A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0DF20381" w14:textId="6D4F427D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187D36DF" w14:textId="6A6C3A7F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550D0835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16AEB5AC" w14:textId="7000AC92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550E1E" w:rsidRPr="00657820" w14:paraId="2D18E08C" w14:textId="77777777" w:rsidTr="00A40D45">
        <w:tc>
          <w:tcPr>
            <w:tcW w:w="2699" w:type="dxa"/>
          </w:tcPr>
          <w:p w14:paraId="056A2FF9" w14:textId="77777777" w:rsidR="00550E1E" w:rsidRPr="005F61F0" w:rsidRDefault="00550E1E" w:rsidP="00550E1E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5BF0F97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DC5ED2C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D28783E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499B266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75DBEA8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22681770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E57E674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5D309D8C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7E1466" w:rsidRPr="00657820" w14:paraId="5F2E587C" w14:textId="77777777" w:rsidTr="00A40D45">
        <w:trPr>
          <w:trHeight w:val="279"/>
        </w:trPr>
        <w:tc>
          <w:tcPr>
            <w:tcW w:w="2699" w:type="dxa"/>
          </w:tcPr>
          <w:p w14:paraId="2E6B28C9" w14:textId="77777777" w:rsidR="007E1466" w:rsidRPr="005F61F0" w:rsidRDefault="007E1466" w:rsidP="007E146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0087D43" w14:textId="1EBCBA4B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0BA4FCD" w14:textId="494397DA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944ADB" w14:textId="41256069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810" w:type="dxa"/>
            <w:vAlign w:val="bottom"/>
          </w:tcPr>
          <w:p w14:paraId="4208962A" w14:textId="51F06A4B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080" w:type="dxa"/>
            <w:vAlign w:val="bottom"/>
          </w:tcPr>
          <w:p w14:paraId="5E75A498" w14:textId="0586B3A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238452A" w14:textId="51A0CAB4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3C25651" w14:textId="6826CD3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828" w:type="dxa"/>
            <w:vAlign w:val="bottom"/>
          </w:tcPr>
          <w:p w14:paraId="71763724" w14:textId="5F60712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</w:tr>
      <w:tr w:rsidR="007E1466" w:rsidRPr="00657820" w14:paraId="45CCC435" w14:textId="77777777" w:rsidTr="00A40D45">
        <w:tc>
          <w:tcPr>
            <w:tcW w:w="2699" w:type="dxa"/>
          </w:tcPr>
          <w:p w14:paraId="1005895B" w14:textId="50DAEA3A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A00902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3F7328A6" w14:textId="0F2AAA66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FEB31CF" w14:textId="72D7B4C9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E2B34F" w14:textId="49C0DE96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074337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810" w:type="dxa"/>
            <w:vAlign w:val="bottom"/>
          </w:tcPr>
          <w:p w14:paraId="6005A0C2" w14:textId="13A7B55E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074337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52F5221E" w14:textId="2667CE4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12ACB77" w14:textId="0AC45B1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CC63A9" w14:textId="2DE9ADCA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</w:t>
            </w:r>
            <w:r w:rsidR="000F211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28" w:type="dxa"/>
            <w:vAlign w:val="bottom"/>
          </w:tcPr>
          <w:p w14:paraId="1917EC31" w14:textId="7FC5CB5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</w:t>
            </w:r>
            <w:r w:rsidR="000F2118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7E1466" w:rsidRPr="00657820" w14:paraId="73F3ACA4" w14:textId="77777777" w:rsidTr="00A40D45">
        <w:tc>
          <w:tcPr>
            <w:tcW w:w="2699" w:type="dxa"/>
          </w:tcPr>
          <w:p w14:paraId="5B8FFCC5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DE0F166" w14:textId="7958A269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999BC1B" w14:textId="5E9579E5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D240C9" w14:textId="277235C3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0C24EE" w14:textId="63853F12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810" w:type="dxa"/>
            <w:vAlign w:val="bottom"/>
          </w:tcPr>
          <w:p w14:paraId="16F183FF" w14:textId="09D18F73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080" w:type="dxa"/>
            <w:vAlign w:val="bottom"/>
          </w:tcPr>
          <w:p w14:paraId="4A6196B1" w14:textId="16492D9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1CDEE1F7" w14:textId="462702D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8F7628" w14:textId="2032D71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28" w:type="dxa"/>
            <w:vAlign w:val="bottom"/>
          </w:tcPr>
          <w:p w14:paraId="73B4A38F" w14:textId="2E7654C0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7E1466" w:rsidRPr="00657820" w14:paraId="7BA17A16" w14:textId="77777777" w:rsidTr="00A40D45">
        <w:tc>
          <w:tcPr>
            <w:tcW w:w="2699" w:type="dxa"/>
          </w:tcPr>
          <w:p w14:paraId="66330DFB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4FAC4082" w14:textId="585B9333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E338B67" w14:textId="4778F68F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A77AF88" w14:textId="0697A63E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C95C854" w14:textId="02D1474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93302C7" w14:textId="31A855D2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FE51F9" w14:textId="281EBCA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B9BBAD0" w14:textId="2268878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5A930F" w14:textId="5A691DA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28" w:type="dxa"/>
            <w:vAlign w:val="bottom"/>
          </w:tcPr>
          <w:p w14:paraId="2DC86398" w14:textId="4554B92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7E1466" w:rsidRPr="00657820" w14:paraId="7B2A57E5" w14:textId="77777777" w:rsidTr="00A40D45">
        <w:tc>
          <w:tcPr>
            <w:tcW w:w="2699" w:type="dxa"/>
          </w:tcPr>
          <w:p w14:paraId="727745D0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4BE2ADB" w14:textId="21F129C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6E7EFBC8" w14:textId="3BDC11D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8E1AE6" w14:textId="04A4D2C1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EAAAB1F" w14:textId="4235D655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14737545" w14:textId="5922270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158" w:type="dxa"/>
            <w:vAlign w:val="bottom"/>
          </w:tcPr>
          <w:p w14:paraId="2C66839A" w14:textId="65A6BA3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D372E0" w14:textId="46DA6581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11EAE39A" w14:textId="758E8FDF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</w:tr>
      <w:tr w:rsidR="007E1466" w:rsidRPr="00657820" w14:paraId="028FBB06" w14:textId="77777777" w:rsidTr="00A40D45">
        <w:tc>
          <w:tcPr>
            <w:tcW w:w="2699" w:type="dxa"/>
          </w:tcPr>
          <w:p w14:paraId="227ADAF0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5E2DEEA5" w14:textId="266C58C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291865" w14:textId="25962189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99961B" w14:textId="0B913F71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71208B95" w14:textId="5E3B8E2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0897C40D" w14:textId="1969D75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148D002" w14:textId="5DE0DFB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60B9CA" w14:textId="10A0C5D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828" w:type="dxa"/>
            <w:vAlign w:val="bottom"/>
          </w:tcPr>
          <w:p w14:paraId="16C444CA" w14:textId="483443F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7E1466" w:rsidRPr="00657820" w14:paraId="1499EDB6" w14:textId="77777777" w:rsidTr="00A40D45">
        <w:tc>
          <w:tcPr>
            <w:tcW w:w="2699" w:type="dxa"/>
          </w:tcPr>
          <w:p w14:paraId="1B7FA9F0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A720D3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A300D1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63144F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0F185A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262611" w14:textId="158F658E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698F06D5" w14:textId="672F1D9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05FD1D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3CC02F3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466" w:rsidRPr="00657820" w14:paraId="4B4B9E88" w14:textId="77777777" w:rsidTr="00A40D45">
        <w:tc>
          <w:tcPr>
            <w:tcW w:w="2699" w:type="dxa"/>
          </w:tcPr>
          <w:p w14:paraId="704112E4" w14:textId="77777777" w:rsidR="007E1466" w:rsidRPr="005F61F0" w:rsidRDefault="007E1466" w:rsidP="007E1466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B7EA260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2805EF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8591F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FFD60C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C377C0" w14:textId="70536E6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43D60872" w14:textId="3FA321C6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ED575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51FAD64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466" w:rsidRPr="00657820" w14:paraId="6470E105" w14:textId="77777777" w:rsidTr="00A40D45">
        <w:tc>
          <w:tcPr>
            <w:tcW w:w="2699" w:type="dxa"/>
            <w:vAlign w:val="bottom"/>
          </w:tcPr>
          <w:p w14:paraId="48C1D4E7" w14:textId="363CE1A9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A00902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F118592" w14:textId="2DC8EED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3E2234" w14:textId="107FA04D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B321DF" w14:textId="38F842CE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07433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10" w:type="dxa"/>
            <w:vAlign w:val="bottom"/>
          </w:tcPr>
          <w:p w14:paraId="532740F3" w14:textId="382C91F6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07433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23F39B6C" w14:textId="0982BF3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39E3C59" w14:textId="0C36892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7E126C" w14:textId="5FEB888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828" w:type="dxa"/>
            <w:vAlign w:val="bottom"/>
          </w:tcPr>
          <w:p w14:paraId="1795AF40" w14:textId="00E42A7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7E1466" w:rsidRPr="00657820" w14:paraId="42FC1741" w14:textId="77777777" w:rsidTr="00A40D45">
        <w:tc>
          <w:tcPr>
            <w:tcW w:w="2699" w:type="dxa"/>
            <w:vAlign w:val="bottom"/>
          </w:tcPr>
          <w:p w14:paraId="5975748D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0A05291B" w14:textId="210671CD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0306A929" w14:textId="5F37C539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1942DC9" w14:textId="79961430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CAD5217" w14:textId="0D9178A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810" w:type="dxa"/>
            <w:vAlign w:val="bottom"/>
          </w:tcPr>
          <w:p w14:paraId="4032ED36" w14:textId="20CDE127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080" w:type="dxa"/>
            <w:vAlign w:val="bottom"/>
          </w:tcPr>
          <w:p w14:paraId="7CC2F493" w14:textId="103F0E7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E2DA1F0" w14:textId="2A369E8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AA5BD1" w14:textId="3E2AE2C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7D911C6A" w14:textId="7ABEC4C2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7E1466" w:rsidRPr="00657820" w14:paraId="31891EFA" w14:textId="77777777" w:rsidTr="00A40D45">
        <w:tc>
          <w:tcPr>
            <w:tcW w:w="2699" w:type="dxa"/>
            <w:vAlign w:val="bottom"/>
          </w:tcPr>
          <w:p w14:paraId="5C14DF1F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27C07F2E" w14:textId="4551E97B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EDBD62A" w14:textId="15436A2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2B3C38D" w14:textId="564B99CE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61DE32" w14:textId="2D584C8D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810" w:type="dxa"/>
            <w:vAlign w:val="bottom"/>
          </w:tcPr>
          <w:p w14:paraId="46962C9C" w14:textId="2F7D9976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0A3A2DAC" w14:textId="2A2CF7D2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4F6E085" w14:textId="2320C94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E1041A2" w14:textId="2FA62F4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828" w:type="dxa"/>
            <w:vAlign w:val="bottom"/>
          </w:tcPr>
          <w:p w14:paraId="10B2AC4F" w14:textId="2D662DD6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</w:tr>
      <w:tr w:rsidR="007E1466" w:rsidRPr="00657820" w14:paraId="3EE45F7B" w14:textId="77777777" w:rsidTr="00A40D45">
        <w:tc>
          <w:tcPr>
            <w:tcW w:w="2699" w:type="dxa"/>
            <w:vAlign w:val="bottom"/>
          </w:tcPr>
          <w:p w14:paraId="74763336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5978903" w14:textId="00750E5A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703598" w14:textId="25B434F1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8C4EBA6" w14:textId="0D5FB56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810" w:type="dxa"/>
            <w:vAlign w:val="bottom"/>
          </w:tcPr>
          <w:p w14:paraId="15911A92" w14:textId="2BBF0A12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1080" w:type="dxa"/>
            <w:vAlign w:val="bottom"/>
          </w:tcPr>
          <w:p w14:paraId="7AB50FA7" w14:textId="48FA65A4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F2677DA" w14:textId="0C60C5C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1D0952D" w14:textId="6C5945A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828" w:type="dxa"/>
            <w:vAlign w:val="bottom"/>
          </w:tcPr>
          <w:p w14:paraId="49F7B4EA" w14:textId="1B4DABA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</w:tr>
      <w:tr w:rsidR="007E1466" w:rsidRPr="00657820" w14:paraId="0C0E8F7F" w14:textId="77777777" w:rsidTr="00A40D45">
        <w:tc>
          <w:tcPr>
            <w:tcW w:w="2699" w:type="dxa"/>
            <w:vAlign w:val="bottom"/>
          </w:tcPr>
          <w:p w14:paraId="5A2FCFCB" w14:textId="66EDC40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7437DFA" w14:textId="5AF227F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344DADA" w14:textId="16F44BF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8CC0ED" w14:textId="3513366C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84</w:t>
            </w:r>
          </w:p>
        </w:tc>
        <w:tc>
          <w:tcPr>
            <w:tcW w:w="810" w:type="dxa"/>
            <w:vAlign w:val="bottom"/>
          </w:tcPr>
          <w:p w14:paraId="39D214F2" w14:textId="3D1B921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84</w:t>
            </w:r>
          </w:p>
        </w:tc>
        <w:tc>
          <w:tcPr>
            <w:tcW w:w="1080" w:type="dxa"/>
            <w:vAlign w:val="bottom"/>
          </w:tcPr>
          <w:p w14:paraId="4B7A6161" w14:textId="64373E5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0F69B6F" w14:textId="2189279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B5B8F4" w14:textId="044F6792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828" w:type="dxa"/>
            <w:vAlign w:val="bottom"/>
          </w:tcPr>
          <w:p w14:paraId="79855B5A" w14:textId="74DA07C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</w:tr>
      <w:tr w:rsidR="007E1466" w:rsidRPr="00657820" w14:paraId="03B8E4D6" w14:textId="77777777" w:rsidTr="00A40D45">
        <w:tc>
          <w:tcPr>
            <w:tcW w:w="2699" w:type="dxa"/>
            <w:vAlign w:val="bottom"/>
          </w:tcPr>
          <w:p w14:paraId="25A3C219" w14:textId="77777777" w:rsidR="007E1466" w:rsidRPr="005F61F0" w:rsidRDefault="007E1466" w:rsidP="007E146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1659ED16" w14:textId="65C079C9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E91AB8" w14:textId="240CF068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B2C164" w14:textId="1A584264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CB33F8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810" w:type="dxa"/>
            <w:vAlign w:val="bottom"/>
          </w:tcPr>
          <w:p w14:paraId="4BB1C3D0" w14:textId="3D7A8232" w:rsidR="007E1466" w:rsidRPr="005F61F0" w:rsidRDefault="007F7329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CB33F8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080" w:type="dxa"/>
            <w:vAlign w:val="bottom"/>
          </w:tcPr>
          <w:p w14:paraId="7DB1DC06" w14:textId="64F2A9C4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B52CDBD" w14:textId="437F201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AB935E" w14:textId="2C7EFC7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="006646C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28" w:type="dxa"/>
            <w:vAlign w:val="bottom"/>
          </w:tcPr>
          <w:p w14:paraId="2B415078" w14:textId="58B84E11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="006646C2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550E1E" w:rsidRPr="00657820" w14:paraId="41DB4A85" w14:textId="77777777" w:rsidTr="00A40D45">
        <w:tc>
          <w:tcPr>
            <w:tcW w:w="2699" w:type="dxa"/>
          </w:tcPr>
          <w:p w14:paraId="672FA607" w14:textId="77777777" w:rsidR="00550E1E" w:rsidRPr="005F61F0" w:rsidRDefault="00550E1E" w:rsidP="00550E1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A0154E7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22ED26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6F08C5E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45C983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509EDA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5CEAD933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89B68B9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3D0D49F7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74922357" w14:textId="3B8E8664" w:rsidR="005F61F0" w:rsidRDefault="005F61F0">
      <w:pPr>
        <w:rPr>
          <w:rFonts w:hint="eastAsia"/>
        </w:rPr>
      </w:pPr>
    </w:p>
    <w:p w14:paraId="65C67C39" w14:textId="77777777" w:rsidR="005F61F0" w:rsidRDefault="005F61F0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1052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900"/>
        <w:gridCol w:w="804"/>
        <w:gridCol w:w="6"/>
        <w:gridCol w:w="1080"/>
        <w:gridCol w:w="1080"/>
        <w:gridCol w:w="900"/>
        <w:gridCol w:w="891"/>
        <w:gridCol w:w="6"/>
      </w:tblGrid>
      <w:tr w:rsidR="00C25757" w:rsidRPr="00657820" w14:paraId="6E92864D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3EAAB47A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35DA8B7B" w14:textId="77777777" w:rsidR="00C25757" w:rsidRPr="005F61F0" w:rsidRDefault="00C25757" w:rsidP="00506CF3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57" w:type="dxa"/>
            <w:gridSpan w:val="5"/>
          </w:tcPr>
          <w:p w14:paraId="1C25BB63" w14:textId="77777777" w:rsidR="00C25757" w:rsidRPr="005F61F0" w:rsidRDefault="00C25757" w:rsidP="00506CF3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C25757" w:rsidRPr="00657820" w14:paraId="606DB330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063720CD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21" w:type="dxa"/>
            <w:gridSpan w:val="9"/>
            <w:vAlign w:val="bottom"/>
          </w:tcPr>
          <w:p w14:paraId="0BF21073" w14:textId="2F6C9539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E1466" w:rsidRPr="00657820" w14:paraId="7759275A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6B80271B" w14:textId="77777777" w:rsidR="007E1466" w:rsidRPr="005F61F0" w:rsidRDefault="007E1466" w:rsidP="007E146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2E691B83" w14:textId="1802D279" w:rsidR="007E1466" w:rsidRPr="005F61F0" w:rsidRDefault="007E1466" w:rsidP="007E146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3957" w:type="dxa"/>
            <w:gridSpan w:val="5"/>
            <w:vAlign w:val="bottom"/>
          </w:tcPr>
          <w:p w14:paraId="11514F3A" w14:textId="25FBF953" w:rsidR="007E1466" w:rsidRPr="005F61F0" w:rsidRDefault="007E1466" w:rsidP="007E146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216ACB" w:rsidRPr="00657820" w14:paraId="6A1B8262" w14:textId="77777777" w:rsidTr="000D6A31">
        <w:tc>
          <w:tcPr>
            <w:tcW w:w="2700" w:type="dxa"/>
          </w:tcPr>
          <w:p w14:paraId="3247AC3F" w14:textId="77777777" w:rsidR="00216ACB" w:rsidRPr="005F61F0" w:rsidRDefault="00216ACB" w:rsidP="00216AC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A7ACCE" w14:textId="7777777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59D0BFC" w14:textId="3EB22EC8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05123580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4E1C8BF" w14:textId="269B321D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E91C52C" w14:textId="2C8B2314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gridSpan w:val="2"/>
            <w:vAlign w:val="bottom"/>
          </w:tcPr>
          <w:p w14:paraId="70CD8370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9461601" w14:textId="1738635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50C7094A" w14:textId="7777777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EBC4F6B" w14:textId="24537FAD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6614D97C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93FBF86" w14:textId="48E84576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89025A2" w14:textId="2F7420CF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97" w:type="dxa"/>
            <w:gridSpan w:val="2"/>
            <w:vAlign w:val="bottom"/>
          </w:tcPr>
          <w:p w14:paraId="151B7B4B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D009331" w14:textId="5A55BAC5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216ACB" w:rsidRPr="00657820" w14:paraId="7D4726A5" w14:textId="77777777" w:rsidTr="000D6A31">
        <w:tc>
          <w:tcPr>
            <w:tcW w:w="2700" w:type="dxa"/>
          </w:tcPr>
          <w:p w14:paraId="3C65E3A9" w14:textId="77777777" w:rsidR="00216ACB" w:rsidRPr="005F61F0" w:rsidRDefault="00216ACB" w:rsidP="00216ACB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BDBA01D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39A4A95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12C0BFE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41D5159F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6AB4277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3219092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B3F381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97" w:type="dxa"/>
            <w:gridSpan w:val="2"/>
          </w:tcPr>
          <w:p w14:paraId="579153C2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7E1466" w:rsidRPr="00657820" w14:paraId="16F7CDA6" w14:textId="77777777" w:rsidTr="000D6A31">
        <w:trPr>
          <w:trHeight w:val="279"/>
        </w:trPr>
        <w:tc>
          <w:tcPr>
            <w:tcW w:w="2700" w:type="dxa"/>
          </w:tcPr>
          <w:p w14:paraId="2DA27ABC" w14:textId="77777777" w:rsidR="007E1466" w:rsidRPr="005F61F0" w:rsidRDefault="007E1466" w:rsidP="007E146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D4B3C43" w14:textId="6BBD6CA1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53B87F" w14:textId="5CFD4DEE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8D9B807" w14:textId="7CA37D99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3375C0DB" w14:textId="27164421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47746301" w14:textId="67AEF7D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070836" w14:textId="2BF65CC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D2DA35" w14:textId="74CEE6F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0B09EDE3" w14:textId="11D3724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7E1466" w:rsidRPr="00657820" w14:paraId="1CE1746B" w14:textId="77777777" w:rsidTr="000D6A31">
        <w:tc>
          <w:tcPr>
            <w:tcW w:w="2700" w:type="dxa"/>
          </w:tcPr>
          <w:p w14:paraId="3B9904EA" w14:textId="76942CDF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501B3C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85E53E7" w14:textId="1C406F0C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5C5CF62" w14:textId="6EF0D6A7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0B1D638" w14:textId="366D8914" w:rsidR="007E1466" w:rsidRPr="005F61F0" w:rsidRDefault="00F12152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810" w:type="dxa"/>
            <w:gridSpan w:val="2"/>
            <w:vAlign w:val="bottom"/>
          </w:tcPr>
          <w:p w14:paraId="6173E03C" w14:textId="7CF5D90D" w:rsidR="007E1466" w:rsidRPr="005F61F0" w:rsidRDefault="00F12152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1080" w:type="dxa"/>
            <w:vAlign w:val="bottom"/>
          </w:tcPr>
          <w:p w14:paraId="356E38FC" w14:textId="188C56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08CF78F" w14:textId="09EBD61E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B0204E4" w14:textId="096F9D3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</w:t>
            </w:r>
            <w:r w:rsidR="00641A3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7" w:type="dxa"/>
            <w:gridSpan w:val="2"/>
            <w:vAlign w:val="bottom"/>
          </w:tcPr>
          <w:p w14:paraId="37824D6F" w14:textId="25583E8F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</w:t>
            </w:r>
            <w:r w:rsidR="00641A3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7E1466" w:rsidRPr="00657820" w14:paraId="5E115367" w14:textId="77777777" w:rsidTr="000D6A31">
        <w:tc>
          <w:tcPr>
            <w:tcW w:w="2700" w:type="dxa"/>
          </w:tcPr>
          <w:p w14:paraId="103BDF3A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63EF69F1" w14:textId="5F530ED0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2C03364" w14:textId="1C3163FE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80724C" w14:textId="2DD5DB1F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4ADA7E6" w14:textId="0043F18F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618</w:t>
            </w:r>
          </w:p>
        </w:tc>
        <w:tc>
          <w:tcPr>
            <w:tcW w:w="810" w:type="dxa"/>
            <w:gridSpan w:val="2"/>
            <w:vAlign w:val="bottom"/>
          </w:tcPr>
          <w:p w14:paraId="350EF7AD" w14:textId="49969E64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618</w:t>
            </w:r>
          </w:p>
        </w:tc>
        <w:tc>
          <w:tcPr>
            <w:tcW w:w="1080" w:type="dxa"/>
            <w:vAlign w:val="bottom"/>
          </w:tcPr>
          <w:p w14:paraId="1A406883" w14:textId="325BF7B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3F63A10" w14:textId="2EBC554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81E54CD" w14:textId="2107895B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897" w:type="dxa"/>
            <w:gridSpan w:val="2"/>
            <w:vAlign w:val="bottom"/>
          </w:tcPr>
          <w:p w14:paraId="0EA7FFE9" w14:textId="16577C7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</w:tr>
      <w:tr w:rsidR="007E1466" w:rsidRPr="00657820" w14:paraId="6B8DDB66" w14:textId="77777777" w:rsidTr="000D6A31">
        <w:tc>
          <w:tcPr>
            <w:tcW w:w="2700" w:type="dxa"/>
          </w:tcPr>
          <w:p w14:paraId="59B97460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AB27E89" w14:textId="4207AE52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6CAD2AAE" w14:textId="324738F3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4B380B" w14:textId="7160833D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B1C7F3" w14:textId="1E97A782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5099D5" w14:textId="3B01F2E1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2A5113" w14:textId="30D7523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7537CB" w14:textId="1445EB0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EA442F" w14:textId="5C74607F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97" w:type="dxa"/>
            <w:gridSpan w:val="2"/>
            <w:vAlign w:val="bottom"/>
          </w:tcPr>
          <w:p w14:paraId="4B4685F5" w14:textId="580CB03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7E1466" w:rsidRPr="00657820" w14:paraId="3EA6584F" w14:textId="77777777" w:rsidTr="000D6A31">
        <w:tc>
          <w:tcPr>
            <w:tcW w:w="2700" w:type="dxa"/>
          </w:tcPr>
          <w:p w14:paraId="69BC2243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17B484B" w14:textId="54CF749C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914AED" w14:textId="35B95A77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DF42C4E" w14:textId="22D0603F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gridSpan w:val="2"/>
            <w:vAlign w:val="bottom"/>
          </w:tcPr>
          <w:p w14:paraId="7B548DBD" w14:textId="2F0922A3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vAlign w:val="bottom"/>
          </w:tcPr>
          <w:p w14:paraId="75CE90F4" w14:textId="13BC735E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09BE63E" w14:textId="5BC0EE3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7DC86E7" w14:textId="2383F405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897" w:type="dxa"/>
            <w:gridSpan w:val="2"/>
            <w:vAlign w:val="bottom"/>
          </w:tcPr>
          <w:p w14:paraId="72303677" w14:textId="47C2CA4E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</w:tr>
      <w:tr w:rsidR="007E1466" w:rsidRPr="00657820" w14:paraId="2D43C7FD" w14:textId="77777777" w:rsidTr="000D6A31">
        <w:tc>
          <w:tcPr>
            <w:tcW w:w="2700" w:type="dxa"/>
          </w:tcPr>
          <w:p w14:paraId="0E96A9E4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500457A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763542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E5F9F1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B29200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980928" w14:textId="30FDB6C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0A40060" w14:textId="10809C6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AF293C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0CDABC7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466" w:rsidRPr="00657820" w14:paraId="43064786" w14:textId="77777777" w:rsidTr="000D6A31">
        <w:tc>
          <w:tcPr>
            <w:tcW w:w="2700" w:type="dxa"/>
          </w:tcPr>
          <w:p w14:paraId="1C5BEE75" w14:textId="77777777" w:rsidR="007E1466" w:rsidRPr="005F61F0" w:rsidRDefault="007E1466" w:rsidP="007E1466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DD7C52A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39AC0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447DF5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A10169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BFF815" w14:textId="6F1CD1A2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9CF66D" w14:textId="7C374346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A6814C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CBB284F" w14:textId="7777777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466" w:rsidRPr="00657820" w14:paraId="00E010C1" w14:textId="77777777" w:rsidTr="000D6A31">
        <w:tc>
          <w:tcPr>
            <w:tcW w:w="2700" w:type="dxa"/>
            <w:vAlign w:val="bottom"/>
          </w:tcPr>
          <w:p w14:paraId="48A74579" w14:textId="2D8A7168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501B3C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42112CA" w14:textId="0C828136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DAB570" w14:textId="05A3BEBA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6F4C4C" w14:textId="75D88B55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0" w:type="dxa"/>
            <w:gridSpan w:val="2"/>
            <w:vAlign w:val="bottom"/>
          </w:tcPr>
          <w:p w14:paraId="70CEEBCE" w14:textId="0F662AB3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080" w:type="dxa"/>
            <w:vAlign w:val="bottom"/>
          </w:tcPr>
          <w:p w14:paraId="4D3922C4" w14:textId="76555774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F78675" w14:textId="4A64D0B8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9EDF464" w14:textId="7FCC34C9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68C5A1E1" w14:textId="45C4D6DF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7E1466" w:rsidRPr="00657820" w14:paraId="44D1EAFB" w14:textId="77777777" w:rsidTr="000D6A31">
        <w:tc>
          <w:tcPr>
            <w:tcW w:w="2700" w:type="dxa"/>
            <w:vAlign w:val="bottom"/>
          </w:tcPr>
          <w:p w14:paraId="2EEF71B0" w14:textId="77777777" w:rsidR="007E1466" w:rsidRPr="005F61F0" w:rsidRDefault="007E1466" w:rsidP="007E146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32E941E9" w14:textId="332D6924" w:rsidR="007E1466" w:rsidRPr="005F61F0" w:rsidRDefault="007E1466" w:rsidP="007E1466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99245E0" w14:textId="5D80E161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B8F6360" w14:textId="3453239A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E4367D" w14:textId="74898ADB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gridSpan w:val="2"/>
            <w:vAlign w:val="bottom"/>
          </w:tcPr>
          <w:p w14:paraId="7C0B205D" w14:textId="5BA0F170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080" w:type="dxa"/>
            <w:vAlign w:val="bottom"/>
          </w:tcPr>
          <w:p w14:paraId="51E59083" w14:textId="1BFA5E3E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E5CDD3" w14:textId="275BBE4D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160880" w14:textId="7544AB07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897" w:type="dxa"/>
            <w:gridSpan w:val="2"/>
            <w:vAlign w:val="bottom"/>
          </w:tcPr>
          <w:p w14:paraId="4550B8E4" w14:textId="5B247EF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</w:tr>
      <w:tr w:rsidR="007E1466" w:rsidRPr="00657820" w14:paraId="252D8BEE" w14:textId="77777777" w:rsidTr="000D6A31">
        <w:tc>
          <w:tcPr>
            <w:tcW w:w="2700" w:type="dxa"/>
            <w:vAlign w:val="bottom"/>
          </w:tcPr>
          <w:p w14:paraId="5C7FD761" w14:textId="77777777" w:rsidR="007E1466" w:rsidRPr="005F61F0" w:rsidRDefault="007E1466" w:rsidP="007E146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2F769DD9" w14:textId="485B3585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92601A" w14:textId="6E21155E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E7DB038" w14:textId="063DA020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10" w:type="dxa"/>
            <w:gridSpan w:val="2"/>
            <w:vAlign w:val="bottom"/>
          </w:tcPr>
          <w:p w14:paraId="26DE280A" w14:textId="0534B189" w:rsidR="007E1466" w:rsidRPr="005F61F0" w:rsidRDefault="0065100A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33B2DD5A" w14:textId="4CE03F1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E297BD" w14:textId="663319E3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E429E4" w14:textId="0FA69D80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6627EFF6" w14:textId="225CCE2C" w:rsidR="007E1466" w:rsidRPr="005F61F0" w:rsidRDefault="007E1466" w:rsidP="007E146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216ACB" w:rsidRPr="00657820" w14:paraId="4E9648B7" w14:textId="77777777" w:rsidTr="000D6A31">
        <w:tc>
          <w:tcPr>
            <w:tcW w:w="2700" w:type="dxa"/>
          </w:tcPr>
          <w:p w14:paraId="5F5E01F3" w14:textId="77777777" w:rsidR="00216ACB" w:rsidRPr="005F61F0" w:rsidRDefault="00216ACB" w:rsidP="00216AC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47DB4F9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5948B4C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EB0D074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39D6E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F6DAF9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A3B67F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4110D1B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30A77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37AAE39B" w14:textId="6B42A199" w:rsidR="00B4762A" w:rsidRDefault="00B4762A" w:rsidP="00AD2A6F">
      <w:pPr>
        <w:pStyle w:val="FSNoteDetail"/>
        <w:tabs>
          <w:tab w:val="left" w:pos="180"/>
        </w:tabs>
        <w:ind w:left="900"/>
        <w:rPr>
          <w:rFonts w:asciiTheme="majorBidi" w:hAnsiTheme="majorBidi" w:cstheme="majorBidi"/>
        </w:rPr>
      </w:pPr>
      <w:r w:rsidRPr="00227D91">
        <w:rPr>
          <w:rFonts w:asciiTheme="majorBidi" w:hAnsiTheme="majorBidi" w:hint="cs"/>
          <w:spacing w:val="4"/>
          <w:cs/>
        </w:rPr>
        <w:t>ในระหว่างปี</w:t>
      </w:r>
      <w:r w:rsidRPr="00227D91">
        <w:rPr>
          <w:rFonts w:asciiTheme="majorBidi" w:hAnsiTheme="majorBidi"/>
          <w:spacing w:val="4"/>
          <w:cs/>
        </w:rPr>
        <w:t xml:space="preserve"> </w:t>
      </w:r>
      <w:r w:rsidRPr="00227D91">
        <w:rPr>
          <w:rFonts w:asciiTheme="majorBidi" w:hAnsiTheme="majorBidi" w:hint="cs"/>
          <w:spacing w:val="4"/>
          <w:cs/>
        </w:rPr>
        <w:t>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227D91">
        <w:rPr>
          <w:rFonts w:asciiTheme="majorBidi" w:hAnsiTheme="majorBidi"/>
        </w:rPr>
        <w:br/>
      </w:r>
      <w:r w:rsidRPr="00B4762A">
        <w:rPr>
          <w:rFonts w:asciiTheme="majorBidi" w:hAnsiTheme="majorBidi" w:hint="cs"/>
          <w:cs/>
        </w:rPr>
        <w:t>ทางการเงิน</w:t>
      </w:r>
      <w:r w:rsidRPr="00B4762A">
        <w:rPr>
          <w:rFonts w:asciiTheme="majorBidi" w:hAnsiTheme="majorBidi"/>
          <w:cs/>
        </w:rPr>
        <w:t xml:space="preserve"> </w:t>
      </w:r>
      <w:r w:rsidRPr="00B4762A">
        <w:rPr>
          <w:rFonts w:asciiTheme="majorBidi" w:hAnsiTheme="majorBidi" w:hint="cs"/>
          <w:cs/>
        </w:rPr>
        <w:t>และไม่มีการโอนรายการระหว่างลำดับชั้นของมูลค่ายุติธรรม</w:t>
      </w:r>
    </w:p>
    <w:p w14:paraId="194DC2B8" w14:textId="36F1C4D9" w:rsidR="0003284E" w:rsidRPr="00657820" w:rsidRDefault="0003284E" w:rsidP="00AD2A6F">
      <w:pPr>
        <w:pStyle w:val="FSNoteDetail"/>
        <w:tabs>
          <w:tab w:val="left" w:pos="18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2FA3FFC" w14:textId="2A2859CB" w:rsidR="006A329E" w:rsidRPr="006A329E" w:rsidRDefault="006A329E" w:rsidP="006A329E">
      <w:pPr>
        <w:numPr>
          <w:ilvl w:val="0"/>
          <w:numId w:val="6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Theme="majorBidi" w:hAnsiTheme="majorBidi" w:cstheme="majorBidi"/>
          <w:sz w:val="28"/>
        </w:rPr>
      </w:pPr>
      <w:bookmarkStart w:id="12" w:name="_Hlk95492248"/>
      <w:r w:rsidRPr="006A329E">
        <w:rPr>
          <w:rFonts w:asciiTheme="majorBidi" w:hAnsiTheme="majorBidi" w:hint="cs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ได้แก่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เงินสดและรายการเทียบเท่าเงินสด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ลูกหนี้การค้าและลูกหนี้หมุนเวียนอื่น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เงินให้กู้ยืมระยะสั้น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เงินกู้ยืมจากสถาบันการเงิน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เจ้าหนี้การค้าและ</w:t>
      </w:r>
      <w:r w:rsidR="0066622B">
        <w:rPr>
          <w:rFonts w:asciiTheme="majorBidi" w:hAnsiTheme="majorBidi"/>
          <w:sz w:val="28"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เจ้าหนี้หมุนเวียนอื่น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เงินกู้ยืมระยะสั้น</w:t>
      </w:r>
      <w:r w:rsidRPr="006A329E">
        <w:rPr>
          <w:rFonts w:asciiTheme="majorBidi" w:hAnsiTheme="majorBidi"/>
          <w:sz w:val="28"/>
          <w:cs/>
        </w:rPr>
        <w:t xml:space="preserve"> </w:t>
      </w:r>
      <w:r w:rsidRPr="006A329E">
        <w:rPr>
          <w:rFonts w:asciiTheme="majorBidi" w:hAnsiTheme="majorBidi" w:hint="cs"/>
          <w:sz w:val="28"/>
          <w:cs/>
        </w:rPr>
        <w:t>และหนี้สินตามสัญญาเช่าเงินทุนแสดงมูลค่ายุติธรรมโดยประมาณ</w:t>
      </w:r>
      <w:r w:rsidR="00D57C70">
        <w:rPr>
          <w:rFonts w:asciiTheme="majorBidi" w:hAnsiTheme="majorBidi"/>
          <w:sz w:val="28"/>
        </w:rPr>
        <w:t xml:space="preserve">  </w:t>
      </w:r>
      <w:r w:rsidRPr="006A329E">
        <w:rPr>
          <w:rFonts w:asciiTheme="majorBidi" w:hAnsiTheme="majorBidi" w:hint="cs"/>
          <w:sz w:val="28"/>
          <w:cs/>
        </w:rPr>
        <w:t>ตามมูลค่าตามบัญชีที่แสดงในงบฐานะการเงิน</w:t>
      </w:r>
    </w:p>
    <w:p w14:paraId="344DF6CF" w14:textId="2296646A" w:rsidR="006A329E" w:rsidRPr="004720A9" w:rsidRDefault="00AE1069" w:rsidP="005F0450">
      <w:pPr>
        <w:numPr>
          <w:ilvl w:val="0"/>
          <w:numId w:val="6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Theme="majorBidi" w:hAnsiTheme="majorBidi" w:cstheme="majorBidi"/>
          <w:sz w:val="28"/>
        </w:rPr>
      </w:pPr>
      <w:r w:rsidRPr="00AE1069">
        <w:rPr>
          <w:rFonts w:asciiTheme="majorBidi" w:hAnsiTheme="majorBidi" w:hint="cs"/>
          <w:sz w:val="28"/>
          <w:cs/>
        </w:rPr>
        <w:t>เงินลงทุนในตราสารทุน</w:t>
      </w:r>
      <w:r w:rsidRPr="00AE1069">
        <w:rPr>
          <w:rFonts w:asciiTheme="majorBidi" w:hAnsiTheme="majorBidi"/>
          <w:sz w:val="28"/>
          <w:cs/>
        </w:rPr>
        <w:t xml:space="preserve"> </w:t>
      </w:r>
      <w:r w:rsidRPr="00AE1069">
        <w:rPr>
          <w:rFonts w:asciiTheme="majorBidi" w:hAnsiTheme="majorBidi" w:hint="cs"/>
          <w:sz w:val="28"/>
          <w:cs/>
        </w:rPr>
        <w:t>แสดงมูลค่ายุติธรรมตามราคาตลาด</w:t>
      </w:r>
      <w:r w:rsidRPr="00AE1069">
        <w:rPr>
          <w:rFonts w:asciiTheme="majorBidi" w:hAnsiTheme="majorBidi"/>
          <w:sz w:val="28"/>
          <w:cs/>
        </w:rPr>
        <w:t xml:space="preserve"> </w:t>
      </w:r>
      <w:r w:rsidRPr="00AE1069">
        <w:rPr>
          <w:rFonts w:asciiTheme="majorBidi" w:hAnsiTheme="majorBidi" w:hint="cs"/>
          <w:sz w:val="28"/>
          <w:cs/>
        </w:rPr>
        <w:t>กรณีที่เป็นเงินลงทุนในตราสารทุนที่ไม่อยู่ใน</w:t>
      </w:r>
      <w:r w:rsidRPr="00AE1069">
        <w:rPr>
          <w:rFonts w:asciiTheme="majorBidi" w:hAnsiTheme="majorBidi"/>
          <w:sz w:val="28"/>
          <w:cs/>
        </w:rPr>
        <w:t xml:space="preserve">      </w:t>
      </w:r>
      <w:r w:rsidRPr="00AE1069">
        <w:rPr>
          <w:rFonts w:asciiTheme="majorBidi" w:hAnsiTheme="majorBidi" w:hint="cs"/>
          <w:sz w:val="28"/>
          <w:cs/>
        </w:rPr>
        <w:t>ความต้องการของตลาด</w:t>
      </w:r>
      <w:r w:rsidRPr="00AE1069">
        <w:rPr>
          <w:rFonts w:asciiTheme="majorBidi" w:hAnsiTheme="majorBidi"/>
          <w:sz w:val="28"/>
          <w:cs/>
        </w:rPr>
        <w:t xml:space="preserve"> </w:t>
      </w:r>
      <w:r w:rsidRPr="00AE1069">
        <w:rPr>
          <w:rFonts w:asciiTheme="majorBidi" w:hAnsiTheme="majorBidi" w:hint="cs"/>
          <w:sz w:val="28"/>
          <w:cs/>
        </w:rPr>
        <w:t>คำนวณตามหลักเกณฑ์การประเมินมูลค่าที่เป็นที่ยอมรับทั่วไป</w:t>
      </w:r>
    </w:p>
    <w:p w14:paraId="107B6031" w14:textId="38F52E49" w:rsidR="004720A9" w:rsidRPr="00657820" w:rsidRDefault="004720A9" w:rsidP="005F0450">
      <w:pPr>
        <w:numPr>
          <w:ilvl w:val="0"/>
          <w:numId w:val="6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Theme="majorBidi" w:hAnsiTheme="majorBidi" w:cstheme="majorBidi"/>
          <w:sz w:val="28"/>
        </w:rPr>
      </w:pPr>
      <w:r w:rsidRPr="004720A9">
        <w:rPr>
          <w:rFonts w:asciiTheme="majorBidi" w:hAnsiTheme="majorBidi" w:hint="cs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Pr="004720A9">
        <w:rPr>
          <w:rFonts w:asciiTheme="majorBidi" w:hAnsiTheme="majorBidi"/>
          <w:sz w:val="28"/>
          <w:cs/>
        </w:rPr>
        <w:t xml:space="preserve"> </w:t>
      </w:r>
      <w:r w:rsidRPr="004720A9">
        <w:rPr>
          <w:rFonts w:asciiTheme="majorBidi" w:hAnsiTheme="majorBidi" w:hint="cs"/>
          <w:sz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bookmarkEnd w:id="12"/>
    <w:p w14:paraId="2007BD36" w14:textId="06B5AF34" w:rsidR="009F2DD2" w:rsidRPr="00B60404" w:rsidRDefault="00B60404" w:rsidP="00B604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74B3DB9" w14:textId="55EACF4E" w:rsidR="00C561F8" w:rsidRPr="00657820" w:rsidRDefault="009F2DD2" w:rsidP="001156E3">
      <w:pPr>
        <w:pStyle w:val="ListParagraph"/>
        <w:numPr>
          <w:ilvl w:val="0"/>
          <w:numId w:val="25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4A1F0D7A" w14:textId="65AB4487" w:rsidR="009F2DD2" w:rsidRPr="00657820" w:rsidRDefault="009F2DD2" w:rsidP="00941A66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บริษัทได้มีการจัดประเภทรายการทางบัญชีในง</w:t>
      </w:r>
      <w:r w:rsidR="006E72AF">
        <w:rPr>
          <w:rFonts w:asciiTheme="majorBidi" w:hAnsiTheme="majorBidi" w:cstheme="majorBidi" w:hint="cs"/>
          <w:sz w:val="28"/>
          <w:cs/>
        </w:rPr>
        <w:t>บ</w:t>
      </w:r>
      <w:r w:rsidR="005F0793" w:rsidRPr="00657820">
        <w:rPr>
          <w:rFonts w:asciiTheme="majorBidi" w:hAnsiTheme="majorBidi" w:cstheme="majorBidi"/>
          <w:sz w:val="28"/>
          <w:cs/>
        </w:rPr>
        <w:t xml:space="preserve">ฐานะทางการเงิน ณ </w:t>
      </w:r>
      <w:r w:rsidRPr="00657820">
        <w:rPr>
          <w:rFonts w:asciiTheme="majorBidi" w:hAnsiTheme="majorBidi" w:cstheme="majorBidi"/>
          <w:sz w:val="28"/>
          <w:cs/>
        </w:rPr>
        <w:t>วันที่</w:t>
      </w:r>
      <w:r w:rsidRPr="00657820">
        <w:rPr>
          <w:rFonts w:asciiTheme="majorBidi" w:hAnsiTheme="majorBidi" w:cstheme="majorBidi"/>
          <w:sz w:val="28"/>
        </w:rPr>
        <w:t xml:space="preserve"> 3</w:t>
      </w:r>
      <w:r w:rsidR="005F0793" w:rsidRPr="00657820">
        <w:rPr>
          <w:rFonts w:asciiTheme="majorBidi" w:hAnsiTheme="majorBidi" w:cstheme="majorBidi"/>
          <w:sz w:val="28"/>
        </w:rPr>
        <w:t>1</w:t>
      </w:r>
      <w:r w:rsidR="005F0793"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Pr="00657820">
        <w:rPr>
          <w:rFonts w:asciiTheme="majorBidi" w:hAnsiTheme="majorBidi" w:cstheme="majorBidi"/>
          <w:sz w:val="28"/>
        </w:rPr>
        <w:t xml:space="preserve"> 25</w:t>
      </w:r>
      <w:r w:rsidR="005F0793" w:rsidRPr="00657820">
        <w:rPr>
          <w:rFonts w:asciiTheme="majorBidi" w:hAnsiTheme="majorBidi" w:cstheme="majorBidi"/>
          <w:sz w:val="28"/>
        </w:rPr>
        <w:t>6</w:t>
      </w:r>
      <w:r w:rsidR="00F60ACB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DD436C" w:rsidRPr="00657820">
        <w:rPr>
          <w:rFonts w:asciiTheme="majorBidi" w:hAnsiTheme="majorBidi" w:cstheme="majorBidi"/>
          <w:sz w:val="28"/>
          <w:cs/>
        </w:rPr>
        <w:t>และ</w:t>
      </w:r>
      <w:r w:rsidR="0009783C" w:rsidRPr="00657820">
        <w:rPr>
          <w:rFonts w:asciiTheme="majorBidi" w:hAnsiTheme="majorBidi" w:cstheme="majorBidi"/>
          <w:sz w:val="28"/>
          <w:cs/>
        </w:rPr>
        <w:t>งบกำไร</w:t>
      </w:r>
      <w:r w:rsidR="0098578F" w:rsidRPr="00657820">
        <w:rPr>
          <w:rFonts w:asciiTheme="majorBidi" w:hAnsiTheme="majorBidi" w:cstheme="majorBidi"/>
          <w:sz w:val="28"/>
          <w:cs/>
        </w:rPr>
        <w:t xml:space="preserve">ขาดทุนเบ็ดเสร็จสำหรับปีสิ้นสุดวันที่ </w:t>
      </w:r>
      <w:r w:rsidR="0098578F" w:rsidRPr="00657820">
        <w:rPr>
          <w:rFonts w:asciiTheme="majorBidi" w:hAnsiTheme="majorBidi" w:cstheme="majorBidi"/>
          <w:sz w:val="28"/>
        </w:rPr>
        <w:t xml:space="preserve">31 </w:t>
      </w:r>
      <w:r w:rsidR="0098578F"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="0098578F" w:rsidRPr="00657820">
        <w:rPr>
          <w:rFonts w:asciiTheme="majorBidi" w:hAnsiTheme="majorBidi" w:cstheme="majorBidi"/>
          <w:sz w:val="28"/>
        </w:rPr>
        <w:t>256</w:t>
      </w:r>
      <w:r w:rsidR="00F60ACB">
        <w:rPr>
          <w:rFonts w:asciiTheme="majorBidi" w:hAnsiTheme="majorBidi" w:cstheme="majorBidi"/>
          <w:sz w:val="28"/>
        </w:rPr>
        <w:t>6</w:t>
      </w:r>
      <w:r w:rsidR="0098578F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เพื่อให้สอดคล้องกับการนำเสนองบการเงิน</w:t>
      </w:r>
      <w:r w:rsidR="00A5054D">
        <w:rPr>
          <w:rFonts w:asciiTheme="majorBidi" w:hAnsiTheme="majorBidi" w:cstheme="majorBidi" w:hint="cs"/>
          <w:sz w:val="28"/>
          <w:cs/>
        </w:rPr>
        <w:t>ปี</w:t>
      </w:r>
      <w:r w:rsidRPr="00657820">
        <w:rPr>
          <w:rFonts w:asciiTheme="majorBidi" w:hAnsiTheme="majorBidi" w:cstheme="majorBidi"/>
          <w:sz w:val="28"/>
          <w:cs/>
        </w:rPr>
        <w:t>ปัจจุบัน โดยประกอบด้วยรายการดังต่อไปนี้</w:t>
      </w:r>
    </w:p>
    <w:tbl>
      <w:tblPr>
        <w:tblW w:w="9241" w:type="dxa"/>
        <w:tblInd w:w="270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519"/>
      </w:tblGrid>
      <w:tr w:rsidR="009F2DD2" w:rsidRPr="00657820" w14:paraId="1DAC22BD" w14:textId="77777777" w:rsidTr="00805FD4">
        <w:trPr>
          <w:trHeight w:val="403"/>
        </w:trPr>
        <w:tc>
          <w:tcPr>
            <w:tcW w:w="4302" w:type="dxa"/>
            <w:noWrap/>
            <w:vAlign w:val="bottom"/>
          </w:tcPr>
          <w:p w14:paraId="2454DB63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noWrap/>
            <w:vAlign w:val="bottom"/>
            <w:hideMark/>
          </w:tcPr>
          <w:p w14:paraId="6671252D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9F2DD2" w:rsidRPr="00657820" w14:paraId="08EDBED6" w14:textId="77777777" w:rsidTr="00805FD4">
        <w:trPr>
          <w:trHeight w:val="403"/>
        </w:trPr>
        <w:tc>
          <w:tcPr>
            <w:tcW w:w="4302" w:type="dxa"/>
            <w:noWrap/>
            <w:vAlign w:val="bottom"/>
          </w:tcPr>
          <w:p w14:paraId="6FBD7C02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4B4047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F2DD2" w:rsidRPr="00657820" w14:paraId="66F08876" w14:textId="77777777" w:rsidTr="00EE0401">
        <w:trPr>
          <w:trHeight w:hRule="exact" w:val="730"/>
        </w:trPr>
        <w:tc>
          <w:tcPr>
            <w:tcW w:w="4302" w:type="dxa"/>
            <w:noWrap/>
            <w:vAlign w:val="bottom"/>
          </w:tcPr>
          <w:p w14:paraId="23BEBF75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7C3A951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438302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105C3DC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537AA7C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3942F8B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หลังจัดประเภทรายการใหม่</w:t>
            </w:r>
          </w:p>
        </w:tc>
      </w:tr>
      <w:tr w:rsidR="009F2DD2" w:rsidRPr="00657820" w14:paraId="4BF662EE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239EF4E5" w14:textId="64A0126C" w:rsidR="009F2DD2" w:rsidRPr="00F60ACB" w:rsidRDefault="005F0793" w:rsidP="005F0793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งบฐานะทางการเงิน ณ วันที่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60ACB" w:rsidRPr="00FF3DA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noWrap/>
            <w:vAlign w:val="bottom"/>
          </w:tcPr>
          <w:p w14:paraId="2425BDCD" w14:textId="77777777" w:rsidR="009F2DD2" w:rsidRPr="00F60ACB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61" w:type="dxa"/>
            <w:noWrap/>
            <w:vAlign w:val="bottom"/>
          </w:tcPr>
          <w:p w14:paraId="56EF1552" w14:textId="77777777" w:rsidR="009F2DD2" w:rsidRPr="00F60ACB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2D11DF4E" w14:textId="77777777" w:rsidR="009F2DD2" w:rsidRPr="00F60ACB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noWrap/>
            <w:vAlign w:val="bottom"/>
          </w:tcPr>
          <w:p w14:paraId="21B0781F" w14:textId="77777777" w:rsidR="009F2DD2" w:rsidRPr="00F60ACB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noWrap/>
            <w:vAlign w:val="bottom"/>
          </w:tcPr>
          <w:p w14:paraId="09FD0D5D" w14:textId="77777777" w:rsidR="009F2DD2" w:rsidRPr="00F60ACB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805FD4" w:rsidRPr="00657820" w14:paraId="2EDF14AE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5397643E" w14:textId="57742186" w:rsidR="00805FD4" w:rsidRPr="00F60ACB" w:rsidRDefault="00FB03BC" w:rsidP="00805FD4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B03BC">
              <w:rPr>
                <w:rFonts w:asciiTheme="majorBidi" w:hAnsiTheme="majorBidi" w:hint="cs"/>
                <w:sz w:val="28"/>
                <w:cs/>
              </w:rPr>
              <w:t>ลูกหนี้</w:t>
            </w:r>
            <w:r w:rsidR="00805FD4" w:rsidRPr="00FB03BC">
              <w:rPr>
                <w:rFonts w:asciiTheme="majorBidi" w:hAnsiTheme="majorBidi"/>
                <w:sz w:val="28"/>
                <w:cs/>
              </w:rPr>
              <w:t>การค้าและ</w:t>
            </w:r>
            <w:r w:rsidRPr="00FB03BC">
              <w:rPr>
                <w:rFonts w:asciiTheme="majorBidi" w:hAnsiTheme="majorBidi" w:hint="cs"/>
                <w:sz w:val="28"/>
                <w:cs/>
              </w:rPr>
              <w:t>ลูกหนี้</w:t>
            </w:r>
            <w:r w:rsidR="00805FD4" w:rsidRPr="00FB03BC">
              <w:rPr>
                <w:rFonts w:asciiTheme="majorBidi" w:hAnsiTheme="majorBidi"/>
                <w:sz w:val="28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ED8AA4" w14:textId="06B557D0" w:rsidR="00805FD4" w:rsidRPr="00F60ACB" w:rsidRDefault="00C75A4F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75A4F">
              <w:rPr>
                <w:rFonts w:asciiTheme="majorBidi" w:hAnsiTheme="majorBidi" w:cstheme="majorBidi" w:hint="eastAsia"/>
                <w:sz w:val="28"/>
              </w:rPr>
              <w:t>127,294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40ECB9E7" w14:textId="77777777" w:rsidR="00805FD4" w:rsidRPr="00F60ACB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54A4A45D" w14:textId="50015964" w:rsidR="00805FD4" w:rsidRPr="00F60ACB" w:rsidRDefault="00B53232" w:rsidP="00BD653A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="00CB1C94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C60A5C" w:rsidRPr="00C60A5C">
              <w:rPr>
                <w:rFonts w:asciiTheme="majorBidi" w:hAnsiTheme="majorBidi" w:cstheme="majorBidi" w:hint="eastAsia"/>
                <w:sz w:val="28"/>
              </w:rPr>
              <w:t>5,00</w:t>
            </w:r>
            <w:r w:rsidR="00E26707">
              <w:rPr>
                <w:rFonts w:asciiTheme="majorBidi" w:hAnsiTheme="majorBidi" w:cstheme="majorBidi"/>
                <w:sz w:val="28"/>
              </w:rPr>
              <w:t>2</w:t>
            </w:r>
            <w:r w:rsidR="00CB1C94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B426EA2" w14:textId="77777777" w:rsidR="00805FD4" w:rsidRPr="00F60ACB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4E9B1770" w14:textId="683D1994" w:rsidR="00805FD4" w:rsidRPr="00F60ACB" w:rsidRDefault="008B0498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B0498">
              <w:rPr>
                <w:rFonts w:asciiTheme="majorBidi" w:hAnsiTheme="majorBidi" w:cstheme="majorBidi" w:hint="eastAsia"/>
                <w:sz w:val="28"/>
              </w:rPr>
              <w:t>122,29</w:t>
            </w:r>
            <w:r w:rsidR="00E2670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805FD4" w:rsidRPr="00657820" w14:paraId="7507986B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145B04B5" w14:textId="729D49A6" w:rsidR="00805FD4" w:rsidRPr="00F60ACB" w:rsidRDefault="00E02E00" w:rsidP="00805FD4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02E00">
              <w:rPr>
                <w:rFonts w:asciiTheme="majorBidi" w:hAnsiTheme="majorBidi" w:hint="cs"/>
                <w:sz w:val="28"/>
                <w:cs/>
              </w:rPr>
              <w:t>สินทรัพย์</w:t>
            </w:r>
            <w:r w:rsidR="00805FD4" w:rsidRPr="00E02E00">
              <w:rPr>
                <w:rFonts w:asciiTheme="majorBidi" w:hAnsiTheme="majorBidi"/>
                <w:sz w:val="28"/>
                <w:cs/>
              </w:rPr>
              <w:t>ไม่หมุนเวียนอื่น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D04C41" w14:textId="631FF376" w:rsidR="00805FD4" w:rsidRPr="00F60ACB" w:rsidRDefault="00127AD8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27AD8">
              <w:rPr>
                <w:rFonts w:asciiTheme="majorBidi" w:hAnsiTheme="majorBidi" w:cstheme="majorBidi" w:hint="eastAsia"/>
                <w:sz w:val="28"/>
              </w:rPr>
              <w:t>9,028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C0A0B72" w14:textId="77777777" w:rsidR="00805FD4" w:rsidRPr="00F60ACB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7865BFDF" w14:textId="4F360595" w:rsidR="00805FD4" w:rsidRPr="00F60ACB" w:rsidRDefault="00C60A5C" w:rsidP="00BD653A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/>
                <w:sz w:val="28"/>
              </w:rPr>
              <w:t xml:space="preserve">    </w:t>
            </w:r>
            <w:r w:rsidR="000356E5">
              <w:rPr>
                <w:rFonts w:asciiTheme="majorBidi" w:hAnsi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/>
                <w:sz w:val="28"/>
              </w:rPr>
              <w:t>5,00</w:t>
            </w:r>
            <w:r w:rsidR="00E26707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27ECC54" w14:textId="77777777" w:rsidR="00805FD4" w:rsidRPr="00F60ACB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0571AD07" w14:textId="51C2851E" w:rsidR="00805FD4" w:rsidRPr="00F60ACB" w:rsidRDefault="00186D7C" w:rsidP="00805FD4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86D7C">
              <w:rPr>
                <w:rFonts w:asciiTheme="majorBidi" w:hAnsiTheme="majorBidi" w:cstheme="majorBidi" w:hint="eastAsia"/>
                <w:sz w:val="28"/>
              </w:rPr>
              <w:t>14,0</w:t>
            </w:r>
            <w:r w:rsidR="00E26707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B27E03" w:rsidRPr="00657820" w14:paraId="318706EB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20E1F6F8" w14:textId="3FABB867" w:rsidR="00B27E03" w:rsidRPr="00E02E00" w:rsidRDefault="00B27E03" w:rsidP="00B27E03">
            <w:pPr>
              <w:rPr>
                <w:rFonts w:asciiTheme="majorBidi" w:hAnsiTheme="majorBidi"/>
                <w:sz w:val="28"/>
                <w:cs/>
              </w:rPr>
            </w:pP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="00A6311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กำไรขาดทุนเบ็ดเสร็จ</w:t>
            </w:r>
            <w:r w:rsidR="007D73F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</w:t>
            </w:r>
            <w:r w:rsidR="00E1360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CC4949" w14:textId="77777777" w:rsidR="00B27E03" w:rsidRPr="00127AD8" w:rsidRDefault="00B27E03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13242A0C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6D6DCE7F" w14:textId="77777777" w:rsidR="00B27E03" w:rsidRDefault="00B27E03" w:rsidP="00B27E03">
            <w:pPr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897CA8F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6242A37E" w14:textId="77777777" w:rsidR="00B27E03" w:rsidRPr="00186D7C" w:rsidRDefault="00B27E03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360A" w:rsidRPr="00657820" w14:paraId="72FACCEA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4C8CCB49" w14:textId="35ECBAFC" w:rsidR="00E1360A" w:rsidRPr="00FF3DA2" w:rsidRDefault="00E1360A" w:rsidP="00E1360A">
            <w:pPr>
              <w:ind w:left="25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สิ้นสุด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5F97E5" w14:textId="77777777" w:rsidR="00E1360A" w:rsidRPr="00127AD8" w:rsidRDefault="00E1360A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7E530700" w14:textId="77777777" w:rsidR="00E1360A" w:rsidRPr="00F60ACB" w:rsidRDefault="00E1360A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524090E5" w14:textId="77777777" w:rsidR="00E1360A" w:rsidRDefault="00E1360A" w:rsidP="00B27E03">
            <w:pPr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0391D0" w14:textId="77777777" w:rsidR="00E1360A" w:rsidRPr="00F60ACB" w:rsidRDefault="00E1360A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2DFD8C44" w14:textId="77777777" w:rsidR="00E1360A" w:rsidRPr="00186D7C" w:rsidRDefault="00E1360A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360A" w:rsidRPr="00657820" w14:paraId="4FA25F53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03C8A528" w14:textId="34041C62" w:rsidR="00E1360A" w:rsidRPr="00E00A54" w:rsidRDefault="00E1360A" w:rsidP="00B27E03">
            <w:pPr>
              <w:rPr>
                <w:rFonts w:asciiTheme="majorBidi" w:hAnsiTheme="majorBidi" w:cstheme="majorBidi"/>
                <w:sz w:val="28"/>
                <w:cs/>
              </w:rPr>
            </w:pPr>
            <w:r w:rsidRPr="00E00A54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74AB40" w14:textId="050CEB49" w:rsidR="00E1360A" w:rsidRPr="00127AD8" w:rsidRDefault="008345E6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28,381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6DDA872C" w14:textId="77777777" w:rsidR="00E1360A" w:rsidRPr="00F60ACB" w:rsidRDefault="00E1360A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7380836A" w14:textId="6D0E531A" w:rsidR="00E1360A" w:rsidRDefault="006D3A60" w:rsidP="00EF671A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 xml:space="preserve"> </w:t>
            </w:r>
            <w:r w:rsidR="00F0068D" w:rsidRPr="00F0068D">
              <w:rPr>
                <w:rFonts w:asciiTheme="majorBidi" w:hAnsiTheme="majorBidi" w:hint="eastAsia"/>
                <w:sz w:val="28"/>
                <w:cs/>
              </w:rPr>
              <w:t>(3</w:t>
            </w:r>
            <w:r w:rsidR="00F0068D" w:rsidRPr="00F0068D">
              <w:rPr>
                <w:rFonts w:asciiTheme="majorBidi" w:hAnsiTheme="majorBidi" w:cstheme="majorBidi" w:hint="eastAsia"/>
                <w:sz w:val="28"/>
              </w:rPr>
              <w:t>,</w:t>
            </w:r>
            <w:r w:rsidR="00F0068D" w:rsidRPr="00F0068D">
              <w:rPr>
                <w:rFonts w:asciiTheme="majorBidi" w:hAnsiTheme="majorBidi" w:hint="eastAsia"/>
                <w:sz w:val="28"/>
                <w:cs/>
              </w:rPr>
              <w:t>545)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43E7105" w14:textId="77777777" w:rsidR="00E1360A" w:rsidRPr="00F60ACB" w:rsidRDefault="00E1360A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0A829BDF" w14:textId="674F575E" w:rsidR="00E1360A" w:rsidRPr="00186D7C" w:rsidRDefault="001E4203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4203">
              <w:rPr>
                <w:rFonts w:asciiTheme="majorBidi" w:hAnsiTheme="majorBidi" w:cstheme="majorBidi" w:hint="eastAsia"/>
                <w:sz w:val="28"/>
              </w:rPr>
              <w:t>24,836</w:t>
            </w:r>
          </w:p>
        </w:tc>
      </w:tr>
      <w:tr w:rsidR="00B27E03" w:rsidRPr="00657820" w14:paraId="044572C0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3EEC4A5F" w14:textId="521EAE63" w:rsidR="00B27E03" w:rsidRPr="00E02E00" w:rsidRDefault="00E00A54" w:rsidP="00B27E03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DF19C" w14:textId="0F47EED7" w:rsidR="00B27E03" w:rsidRPr="00127AD8" w:rsidRDefault="00EF671A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85AB203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1A6BC361" w14:textId="4B3970E1" w:rsidR="00B27E03" w:rsidRDefault="00CE429F" w:rsidP="00BE200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1E4203" w:rsidRPr="001E4203">
              <w:rPr>
                <w:rFonts w:asciiTheme="majorBidi" w:hAnsiTheme="majorBidi" w:cstheme="majorBidi" w:hint="eastAsia"/>
                <w:sz w:val="28"/>
              </w:rPr>
              <w:t>3,545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333331C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4E3C8EF7" w14:textId="3F6A855E" w:rsidR="00B27E03" w:rsidRPr="00186D7C" w:rsidRDefault="001E4203" w:rsidP="002931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4203">
              <w:rPr>
                <w:rFonts w:asciiTheme="majorBidi" w:hAnsiTheme="majorBidi" w:cstheme="majorBidi" w:hint="eastAsia"/>
                <w:sz w:val="28"/>
              </w:rPr>
              <w:t>3,545</w:t>
            </w:r>
          </w:p>
        </w:tc>
      </w:tr>
      <w:tr w:rsidR="00B27E03" w:rsidRPr="00657820" w14:paraId="7F88D1F0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389F6603" w14:textId="66637D63" w:rsidR="00B27E03" w:rsidRPr="00E02E00" w:rsidRDefault="00B27E03" w:rsidP="00B27E03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1944D3" w14:textId="14CBB821" w:rsidR="00B27E03" w:rsidRPr="00127AD8" w:rsidRDefault="00B27E03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22723449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124CA200" w14:textId="286A65AF" w:rsidR="00B27E03" w:rsidRDefault="00B27E03" w:rsidP="00B27E03">
            <w:pPr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0EF866F" w14:textId="77777777" w:rsidR="00B27E03" w:rsidRPr="00F60ACB" w:rsidRDefault="00B27E03" w:rsidP="00B27E0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20051F27" w14:textId="6F158A60" w:rsidR="00B27E03" w:rsidRPr="00186D7C" w:rsidRDefault="00B27E03" w:rsidP="00B27E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8B09297" w14:textId="77777777" w:rsidR="000B7244" w:rsidRDefault="000B7244" w:rsidP="00B368CE">
      <w:pPr>
        <w:tabs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sz w:val="28"/>
        </w:rPr>
      </w:pPr>
    </w:p>
    <w:tbl>
      <w:tblPr>
        <w:tblW w:w="9241" w:type="dxa"/>
        <w:tblInd w:w="270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519"/>
      </w:tblGrid>
      <w:tr w:rsidR="003668ED" w:rsidRPr="00657820" w14:paraId="7A5A59ED" w14:textId="77777777">
        <w:trPr>
          <w:trHeight w:val="403"/>
        </w:trPr>
        <w:tc>
          <w:tcPr>
            <w:tcW w:w="4302" w:type="dxa"/>
            <w:noWrap/>
            <w:vAlign w:val="bottom"/>
          </w:tcPr>
          <w:p w14:paraId="2C332C95" w14:textId="77777777" w:rsidR="003668ED" w:rsidRPr="00657820" w:rsidRDefault="003668E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noWrap/>
            <w:vAlign w:val="bottom"/>
            <w:hideMark/>
          </w:tcPr>
          <w:p w14:paraId="424208DA" w14:textId="77777777" w:rsidR="003668ED" w:rsidRPr="00657820" w:rsidRDefault="003668E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668ED" w:rsidRPr="00657820" w14:paraId="608A6104" w14:textId="77777777">
        <w:trPr>
          <w:trHeight w:val="403"/>
        </w:trPr>
        <w:tc>
          <w:tcPr>
            <w:tcW w:w="4302" w:type="dxa"/>
            <w:noWrap/>
            <w:vAlign w:val="bottom"/>
          </w:tcPr>
          <w:p w14:paraId="7738C4EB" w14:textId="77777777" w:rsidR="003668ED" w:rsidRPr="00657820" w:rsidRDefault="003668E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E753E5" w14:textId="2E8FA6DC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3668ED">
              <w:rPr>
                <w:rFonts w:asciiTheme="majorBidi" w:hAnsi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3668ED" w:rsidRPr="00657820" w14:paraId="64D878AE" w14:textId="77777777">
        <w:trPr>
          <w:trHeight w:hRule="exact" w:val="730"/>
        </w:trPr>
        <w:tc>
          <w:tcPr>
            <w:tcW w:w="4302" w:type="dxa"/>
            <w:noWrap/>
            <w:vAlign w:val="bottom"/>
          </w:tcPr>
          <w:p w14:paraId="37B8B4B7" w14:textId="77777777" w:rsidR="003668ED" w:rsidRPr="00657820" w:rsidRDefault="003668E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3F9974A" w14:textId="77777777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2DBE4F" w14:textId="77777777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EAC107" w14:textId="77777777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AFC0BB3" w14:textId="77777777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259A9EC" w14:textId="77777777" w:rsidR="003668ED" w:rsidRPr="00657820" w:rsidRDefault="003668ED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หลังจัดประเภทรายการใหม่</w:t>
            </w:r>
          </w:p>
        </w:tc>
      </w:tr>
      <w:tr w:rsidR="003668ED" w:rsidRPr="00F60ACB" w14:paraId="5A31D44C" w14:textId="77777777">
        <w:trPr>
          <w:trHeight w:val="403"/>
        </w:trPr>
        <w:tc>
          <w:tcPr>
            <w:tcW w:w="4302" w:type="dxa"/>
            <w:noWrap/>
            <w:vAlign w:val="bottom"/>
          </w:tcPr>
          <w:p w14:paraId="5F9AA305" w14:textId="77777777" w:rsidR="003668ED" w:rsidRPr="00F60ACB" w:rsidRDefault="003668ED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งบฐานะทางการเงิน ณ วันที่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FF3DA2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noWrap/>
            <w:vAlign w:val="bottom"/>
          </w:tcPr>
          <w:p w14:paraId="4A6CE1AA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61" w:type="dxa"/>
            <w:noWrap/>
            <w:vAlign w:val="bottom"/>
          </w:tcPr>
          <w:p w14:paraId="4E1A1158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59184DF6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noWrap/>
            <w:vAlign w:val="bottom"/>
          </w:tcPr>
          <w:p w14:paraId="1473ACEA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noWrap/>
            <w:vAlign w:val="bottom"/>
          </w:tcPr>
          <w:p w14:paraId="34BD389E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3668ED" w:rsidRPr="00F60ACB" w14:paraId="387AB1B6" w14:textId="77777777">
        <w:trPr>
          <w:trHeight w:val="403"/>
        </w:trPr>
        <w:tc>
          <w:tcPr>
            <w:tcW w:w="4302" w:type="dxa"/>
            <w:noWrap/>
            <w:vAlign w:val="bottom"/>
          </w:tcPr>
          <w:p w14:paraId="44AA4BB7" w14:textId="77777777" w:rsidR="003668ED" w:rsidRPr="00F60ACB" w:rsidRDefault="003668ED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B03BC">
              <w:rPr>
                <w:rFonts w:asciiTheme="majorBidi" w:hAnsiTheme="majorBidi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2778BB" w14:textId="5C49B888" w:rsidR="003668ED" w:rsidRPr="00F60ACB" w:rsidRDefault="004F1DD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F1DD0">
              <w:rPr>
                <w:rFonts w:asciiTheme="majorBidi" w:hAnsiTheme="majorBidi" w:cstheme="majorBidi" w:hint="eastAsia"/>
                <w:sz w:val="28"/>
              </w:rPr>
              <w:t>153,486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94F8231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4A4246A0" w14:textId="277BE00D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751328" w:rsidRPr="00751328">
              <w:rPr>
                <w:rFonts w:asciiTheme="majorBidi" w:hAnsiTheme="majorBidi" w:cstheme="majorBidi" w:hint="eastAsia"/>
                <w:sz w:val="28"/>
              </w:rPr>
              <w:t>1,666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B9C4422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64EECEA6" w14:textId="68CA096F" w:rsidR="003668ED" w:rsidRPr="00F60ACB" w:rsidRDefault="00110C1E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C1E">
              <w:rPr>
                <w:rFonts w:asciiTheme="majorBidi" w:hAnsiTheme="majorBidi" w:cstheme="majorBidi" w:hint="eastAsia"/>
                <w:sz w:val="28"/>
              </w:rPr>
              <w:t>151,820</w:t>
            </w:r>
          </w:p>
        </w:tc>
      </w:tr>
      <w:tr w:rsidR="003668ED" w:rsidRPr="00F60ACB" w14:paraId="2B21452E" w14:textId="77777777">
        <w:trPr>
          <w:trHeight w:val="403"/>
        </w:trPr>
        <w:tc>
          <w:tcPr>
            <w:tcW w:w="4302" w:type="dxa"/>
            <w:noWrap/>
            <w:vAlign w:val="bottom"/>
          </w:tcPr>
          <w:p w14:paraId="5600732D" w14:textId="77777777" w:rsidR="003668ED" w:rsidRPr="00F60ACB" w:rsidRDefault="003668ED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02E00">
              <w:rPr>
                <w:rFonts w:asciiTheme="majorBidi" w:hAnsi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4F59F0" w14:textId="1453DC41" w:rsidR="003668ED" w:rsidRPr="00F60ACB" w:rsidRDefault="005F792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F7920">
              <w:rPr>
                <w:rFonts w:asciiTheme="majorBidi" w:hAnsiTheme="majorBidi" w:cstheme="majorBidi" w:hint="eastAsia"/>
                <w:sz w:val="28"/>
              </w:rPr>
              <w:t>786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13A4F2B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34FBC537" w14:textId="2EBB0E2C" w:rsidR="003668ED" w:rsidRPr="00F60ACB" w:rsidRDefault="003668ED" w:rsidP="00BD653A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/>
                <w:sz w:val="28"/>
              </w:rPr>
              <w:t xml:space="preserve">    </w:t>
            </w:r>
            <w:r>
              <w:rPr>
                <w:rFonts w:asciiTheme="majorBidi" w:hAnsiTheme="majorBidi" w:hint="cs"/>
                <w:sz w:val="28"/>
              </w:rPr>
              <w:t xml:space="preserve"> </w:t>
            </w:r>
            <w:r w:rsidR="00751328" w:rsidRPr="00751328">
              <w:rPr>
                <w:rFonts w:asciiTheme="majorBidi" w:hAnsiTheme="majorBidi" w:hint="eastAsia"/>
                <w:sz w:val="28"/>
              </w:rPr>
              <w:t>1,666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9C9A959" w14:textId="77777777" w:rsidR="003668ED" w:rsidRPr="00F60ACB" w:rsidRDefault="003668ED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08727C90" w14:textId="534B3C9C" w:rsidR="003668ED" w:rsidRPr="00F60ACB" w:rsidRDefault="005D43F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D43F1">
              <w:rPr>
                <w:rFonts w:asciiTheme="majorBidi" w:hAnsiTheme="majorBidi" w:cstheme="majorBidi" w:hint="eastAsia"/>
                <w:sz w:val="28"/>
              </w:rPr>
              <w:t>2,452</w:t>
            </w:r>
          </w:p>
        </w:tc>
      </w:tr>
    </w:tbl>
    <w:p w14:paraId="19D73AF6" w14:textId="6DEE7030" w:rsidR="00B368CE" w:rsidRPr="00657820" w:rsidRDefault="00B368CE" w:rsidP="00B368CE">
      <w:pPr>
        <w:tabs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sz w:val="28"/>
          <w:cs/>
        </w:rPr>
      </w:pPr>
    </w:p>
    <w:sectPr w:rsidR="00B368CE" w:rsidRPr="00657820" w:rsidSect="00CA3C12">
      <w:footnotePr>
        <w:pos w:val="sectEnd"/>
      </w:footnotePr>
      <w:endnotePr>
        <w:numFmt w:val="decimal"/>
        <w:numStart w:val="0"/>
      </w:endnotePr>
      <w:pgSz w:w="11909" w:h="16834" w:code="9"/>
      <w:pgMar w:top="1440" w:right="1195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89BB" w14:textId="77777777" w:rsidR="004A6114" w:rsidRDefault="004A6114">
      <w:pPr>
        <w:rPr>
          <w:rFonts w:hint="eastAsia"/>
        </w:rPr>
      </w:pPr>
      <w:r>
        <w:separator/>
      </w:r>
    </w:p>
  </w:endnote>
  <w:endnote w:type="continuationSeparator" w:id="0">
    <w:p w14:paraId="73B55E29" w14:textId="77777777" w:rsidR="004A6114" w:rsidRDefault="004A6114">
      <w:pPr>
        <w:rPr>
          <w:rFonts w:hint="eastAsia"/>
        </w:rPr>
      </w:pPr>
      <w:r>
        <w:continuationSeparator/>
      </w:r>
    </w:p>
  </w:endnote>
  <w:endnote w:type="continuationNotice" w:id="1">
    <w:p w14:paraId="27E8AB82" w14:textId="77777777" w:rsidR="004A6114" w:rsidRDefault="004A6114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55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6"/>
        <w:szCs w:val="26"/>
      </w:rPr>
      <w:id w:val="-177656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AF966" w14:textId="49BD355F" w:rsidR="0040087C" w:rsidRPr="00D17436" w:rsidRDefault="0040087C">
        <w:pPr>
          <w:pStyle w:val="Footer"/>
          <w:jc w:val="right"/>
          <w:rPr>
            <w:rFonts w:asciiTheme="majorBidi" w:hAnsiTheme="majorBidi" w:cstheme="majorBidi"/>
            <w:sz w:val="26"/>
            <w:szCs w:val="26"/>
          </w:rPr>
        </w:pPr>
        <w:r w:rsidRPr="00D17436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D17436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D17436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Pr="00D17436">
          <w:rPr>
            <w:rFonts w:asciiTheme="majorBidi" w:hAnsiTheme="majorBidi" w:cstheme="majorBidi"/>
            <w:noProof/>
            <w:sz w:val="26"/>
            <w:szCs w:val="26"/>
          </w:rPr>
          <w:t>2</w:t>
        </w:r>
        <w:r w:rsidRPr="00D17436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  <w:p w14:paraId="00B64CBA" w14:textId="2D92B588" w:rsidR="003D3441" w:rsidRPr="00D17436" w:rsidRDefault="003D3441" w:rsidP="00506CF3">
    <w:pPr>
      <w:pStyle w:val="Footer"/>
      <w:ind w:right="74"/>
      <w:jc w:val="right"/>
      <w:rPr>
        <w:rFonts w:asciiTheme="majorBidi" w:hAnsiTheme="majorBidi" w:cstheme="majorBidi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CFCF" w14:textId="6CDC5E16" w:rsidR="00953746" w:rsidRDefault="00382A5D">
    <w:pPr>
      <w:pStyle w:val="Footer"/>
      <w:jc w:val="right"/>
      <w:rPr>
        <w:rFonts w:hint="eastAsia"/>
      </w:rPr>
    </w:pPr>
    <w:sdt>
      <w:sdtPr>
        <w:id w:val="10794618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3746" w:rsidRPr="007B5156">
          <w:rPr>
            <w:rFonts w:ascii="Angsana New" w:hAnsi="Angsana New" w:hint="cs"/>
            <w:sz w:val="28"/>
          </w:rPr>
          <w:fldChar w:fldCharType="begin"/>
        </w:r>
        <w:r w:rsidR="00953746" w:rsidRPr="007B5156">
          <w:rPr>
            <w:rFonts w:ascii="Angsana New" w:hAnsi="Angsana New" w:hint="cs"/>
            <w:sz w:val="28"/>
          </w:rPr>
          <w:instrText xml:space="preserve"> PAGE   \* MERGEFORMAT </w:instrText>
        </w:r>
        <w:r w:rsidR="00953746" w:rsidRPr="007B5156">
          <w:rPr>
            <w:rFonts w:ascii="Angsana New" w:hAnsi="Angsana New" w:hint="cs"/>
            <w:sz w:val="28"/>
          </w:rPr>
          <w:fldChar w:fldCharType="separate"/>
        </w:r>
        <w:r w:rsidR="00953746" w:rsidRPr="007B5156">
          <w:rPr>
            <w:rFonts w:ascii="Angsana New" w:hAnsi="Angsana New" w:hint="cs"/>
            <w:noProof/>
            <w:sz w:val="28"/>
          </w:rPr>
          <w:t>2</w:t>
        </w:r>
        <w:r w:rsidR="00953746" w:rsidRPr="007B5156">
          <w:rPr>
            <w:rFonts w:ascii="Angsana New" w:hAnsi="Angsana New" w:hint="cs"/>
            <w:noProof/>
            <w:sz w:val="28"/>
          </w:rPr>
          <w:fldChar w:fldCharType="end"/>
        </w:r>
      </w:sdtContent>
    </w:sdt>
  </w:p>
  <w:p w14:paraId="5E68FE18" w14:textId="43AA043A" w:rsidR="00953746" w:rsidRDefault="00953746">
    <w:pPr>
      <w:pStyle w:val="Footer"/>
      <w:rPr>
        <w:rFonts w:hint="eastAsia"/>
      </w:rPr>
    </w:pPr>
  </w:p>
  <w:p w14:paraId="4FD6A5B1" w14:textId="77777777" w:rsidR="00B50190" w:rsidRDefault="00B50190">
    <w:pPr>
      <w:pStyle w:val="Foo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953746" w:rsidRDefault="00953746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396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62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953746" w:rsidRDefault="00953746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E915" w14:textId="77777777" w:rsidR="004A6114" w:rsidRDefault="004A6114">
      <w:pPr>
        <w:rPr>
          <w:rFonts w:hint="eastAsia"/>
        </w:rPr>
      </w:pPr>
      <w:r>
        <w:separator/>
      </w:r>
    </w:p>
  </w:footnote>
  <w:footnote w:type="continuationSeparator" w:id="0">
    <w:p w14:paraId="7A793EE5" w14:textId="77777777" w:rsidR="004A6114" w:rsidRDefault="004A6114">
      <w:pPr>
        <w:rPr>
          <w:rFonts w:hint="eastAsia"/>
        </w:rPr>
      </w:pPr>
      <w:r>
        <w:continuationSeparator/>
      </w:r>
    </w:p>
  </w:footnote>
  <w:footnote w:type="continuationNotice" w:id="1">
    <w:p w14:paraId="6DEB5F37" w14:textId="77777777" w:rsidR="004A6114" w:rsidRDefault="004A6114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CE919" w14:textId="77777777" w:rsidR="002F184E" w:rsidRDefault="002F184E" w:rsidP="002F184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 </w:t>
    </w:r>
  </w:p>
  <w:p w14:paraId="117769C2" w14:textId="77777777" w:rsidR="002F184E" w:rsidRDefault="002F184E" w:rsidP="002F184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(มหาชน)”)</w:t>
    </w:r>
  </w:p>
  <w:p w14:paraId="2FEFB7CC" w14:textId="77777777" w:rsidR="00AE3268" w:rsidRPr="008345D6" w:rsidRDefault="00AE3268" w:rsidP="00AE3268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1A6AE77A" w14:textId="1DA94DDB" w:rsidR="00AE3268" w:rsidRDefault="00AE3268" w:rsidP="00AE326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AC5510">
      <w:rPr>
        <w:rFonts w:ascii="Angsana New" w:hAnsi="Angsana New"/>
        <w:b/>
        <w:bCs/>
        <w:sz w:val="28"/>
      </w:rPr>
      <w:t>7</w:t>
    </w:r>
  </w:p>
  <w:p w14:paraId="4598EC45" w14:textId="77777777" w:rsidR="003D3441" w:rsidRPr="00A4131C" w:rsidRDefault="003D3441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E247" w14:textId="77777777" w:rsidR="002610A3" w:rsidRDefault="002610A3" w:rsidP="002610A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 </w:t>
    </w:r>
  </w:p>
  <w:p w14:paraId="4E6F6EDF" w14:textId="77777777" w:rsidR="002610A3" w:rsidRDefault="002610A3" w:rsidP="002610A3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(มหาชน)”)</w:t>
    </w:r>
  </w:p>
  <w:p w14:paraId="39329322" w14:textId="3DF813B4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4434BDA" w14:textId="537EB740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2610A3">
      <w:rPr>
        <w:rFonts w:ascii="Angsana New" w:hAnsi="Angsana New"/>
        <w:b/>
        <w:bCs/>
        <w:sz w:val="28"/>
      </w:rPr>
      <w:t>7</w:t>
    </w:r>
  </w:p>
  <w:bookmarkEnd w:id="4"/>
  <w:p w14:paraId="1B2820D0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84FD2" w14:textId="77777777" w:rsidR="002078DA" w:rsidRDefault="002078DA" w:rsidP="002078D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 </w:t>
    </w:r>
  </w:p>
  <w:p w14:paraId="604B1C0E" w14:textId="77777777" w:rsidR="002078DA" w:rsidRDefault="002078DA" w:rsidP="002078D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(มหาชน)”)</w:t>
    </w:r>
  </w:p>
  <w:p w14:paraId="287B6270" w14:textId="77777777" w:rsidR="00953746" w:rsidRPr="008345D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207C2719" w14:textId="200AE4EB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A34B7E">
      <w:rPr>
        <w:rFonts w:ascii="Angsana New" w:hAnsi="Angsana New"/>
        <w:b/>
        <w:bCs/>
        <w:sz w:val="28"/>
      </w:rPr>
      <w:t>7</w:t>
    </w:r>
  </w:p>
  <w:p w14:paraId="3DA65051" w14:textId="77777777" w:rsidR="00953746" w:rsidRPr="008345D6" w:rsidRDefault="00953746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B5E6A" w14:textId="77777777" w:rsidR="00BF4812" w:rsidRDefault="00BF4812" w:rsidP="00BF4812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</w:t>
    </w:r>
  </w:p>
  <w:p w14:paraId="5251DB14" w14:textId="77777777" w:rsidR="00BF4812" w:rsidRDefault="00BF4812" w:rsidP="00BF4812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(มหาชน)”)</w:t>
    </w:r>
  </w:p>
  <w:p w14:paraId="2CEED17E" w14:textId="737F34C2" w:rsidR="00953746" w:rsidRPr="008345D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0E79EA5" w14:textId="01CBCA9D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DC504E">
      <w:rPr>
        <w:rFonts w:ascii="Angsana New" w:hAnsi="Angsana New"/>
        <w:b/>
        <w:bCs/>
        <w:sz w:val="28"/>
      </w:rPr>
      <w:t>7</w:t>
    </w:r>
  </w:p>
  <w:p w14:paraId="152FC2AA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1B15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9B0232"/>
    <w:multiLevelType w:val="hybridMultilevel"/>
    <w:tmpl w:val="155A8A4C"/>
    <w:lvl w:ilvl="0" w:tplc="2940D066">
      <w:start w:val="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E1DF6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BF5887"/>
    <w:multiLevelType w:val="multilevel"/>
    <w:tmpl w:val="6EE01ECE"/>
    <w:styleLink w:val="CurrentList1"/>
    <w:lvl w:ilvl="0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E585B6E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33C82"/>
    <w:multiLevelType w:val="multilevel"/>
    <w:tmpl w:val="5DCE1846"/>
    <w:lvl w:ilvl="0">
      <w:start w:val="1"/>
      <w:numFmt w:val="decimal"/>
      <w:lvlText w:val="%1."/>
      <w:lvlJc w:val="left"/>
      <w:pPr>
        <w:ind w:left="3240" w:hanging="360"/>
      </w:pPr>
      <w:rPr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3037521"/>
    <w:multiLevelType w:val="multilevel"/>
    <w:tmpl w:val="AF500D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111225"/>
    <w:multiLevelType w:val="multilevel"/>
    <w:tmpl w:val="CC5A524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90" w:hanging="36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C7E0B"/>
    <w:multiLevelType w:val="multilevel"/>
    <w:tmpl w:val="264A2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B723F92"/>
    <w:multiLevelType w:val="hybridMultilevel"/>
    <w:tmpl w:val="77A80B10"/>
    <w:lvl w:ilvl="0" w:tplc="C040F48C">
      <w:start w:val="2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5" w15:restartNumberingAfterBreak="0">
    <w:nsid w:val="46FA2D8B"/>
    <w:multiLevelType w:val="hybridMultilevel"/>
    <w:tmpl w:val="C8F8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7713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F2A20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83106"/>
    <w:multiLevelType w:val="hybridMultilevel"/>
    <w:tmpl w:val="C9568780"/>
    <w:lvl w:ilvl="0" w:tplc="7C64A50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E1F3A"/>
    <w:multiLevelType w:val="hybridMultilevel"/>
    <w:tmpl w:val="DDD8217E"/>
    <w:lvl w:ilvl="0" w:tplc="040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D284AD2"/>
    <w:multiLevelType w:val="multilevel"/>
    <w:tmpl w:val="B65A334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 w16cid:durableId="207643381">
    <w:abstractNumId w:val="7"/>
  </w:num>
  <w:num w:numId="2" w16cid:durableId="1789926993">
    <w:abstractNumId w:val="23"/>
  </w:num>
  <w:num w:numId="3" w16cid:durableId="1776052755">
    <w:abstractNumId w:val="10"/>
  </w:num>
  <w:num w:numId="4" w16cid:durableId="2022508927">
    <w:abstractNumId w:val="20"/>
  </w:num>
  <w:num w:numId="5" w16cid:durableId="2039550877">
    <w:abstractNumId w:val="22"/>
  </w:num>
  <w:num w:numId="6" w16cid:durableId="601649437">
    <w:abstractNumId w:val="14"/>
  </w:num>
  <w:num w:numId="7" w16cid:durableId="800924847">
    <w:abstractNumId w:val="2"/>
  </w:num>
  <w:num w:numId="8" w16cid:durableId="1657420575">
    <w:abstractNumId w:val="15"/>
  </w:num>
  <w:num w:numId="9" w16cid:durableId="576137410">
    <w:abstractNumId w:val="3"/>
  </w:num>
  <w:num w:numId="10" w16cid:durableId="1602107942">
    <w:abstractNumId w:val="6"/>
  </w:num>
  <w:num w:numId="11" w16cid:durableId="748503150">
    <w:abstractNumId w:val="0"/>
  </w:num>
  <w:num w:numId="12" w16cid:durableId="1334183010">
    <w:abstractNumId w:val="17"/>
  </w:num>
  <w:num w:numId="13" w16cid:durableId="1817182483">
    <w:abstractNumId w:val="16"/>
  </w:num>
  <w:num w:numId="14" w16cid:durableId="1319268348">
    <w:abstractNumId w:val="8"/>
  </w:num>
  <w:num w:numId="15" w16cid:durableId="1838619169">
    <w:abstractNumId w:val="5"/>
  </w:num>
  <w:num w:numId="16" w16cid:durableId="448284301">
    <w:abstractNumId w:val="24"/>
  </w:num>
  <w:num w:numId="17" w16cid:durableId="1175269418">
    <w:abstractNumId w:val="13"/>
  </w:num>
  <w:num w:numId="18" w16cid:durableId="1841189398">
    <w:abstractNumId w:val="21"/>
  </w:num>
  <w:num w:numId="19" w16cid:durableId="748573478">
    <w:abstractNumId w:val="11"/>
  </w:num>
  <w:num w:numId="20" w16cid:durableId="1161970664">
    <w:abstractNumId w:val="4"/>
  </w:num>
  <w:num w:numId="21" w16cid:durableId="504588002">
    <w:abstractNumId w:val="1"/>
  </w:num>
  <w:num w:numId="22" w16cid:durableId="1675180606">
    <w:abstractNumId w:val="9"/>
  </w:num>
  <w:num w:numId="23" w16cid:durableId="1879587939">
    <w:abstractNumId w:val="19"/>
  </w:num>
  <w:num w:numId="24" w16cid:durableId="585727749">
    <w:abstractNumId w:val="18"/>
  </w:num>
  <w:num w:numId="25" w16cid:durableId="594478287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0051"/>
    <w:rsid w:val="0000097A"/>
    <w:rsid w:val="00000C7B"/>
    <w:rsid w:val="00000D12"/>
    <w:rsid w:val="00000DAF"/>
    <w:rsid w:val="00000E04"/>
    <w:rsid w:val="00000EE0"/>
    <w:rsid w:val="00001020"/>
    <w:rsid w:val="00001258"/>
    <w:rsid w:val="000012A0"/>
    <w:rsid w:val="000014D5"/>
    <w:rsid w:val="000017F1"/>
    <w:rsid w:val="00001C2C"/>
    <w:rsid w:val="00001C4D"/>
    <w:rsid w:val="00002118"/>
    <w:rsid w:val="000022A6"/>
    <w:rsid w:val="00002599"/>
    <w:rsid w:val="000025EB"/>
    <w:rsid w:val="000027BE"/>
    <w:rsid w:val="00002968"/>
    <w:rsid w:val="00002DD7"/>
    <w:rsid w:val="00003157"/>
    <w:rsid w:val="00003368"/>
    <w:rsid w:val="00003598"/>
    <w:rsid w:val="00003C01"/>
    <w:rsid w:val="00003E80"/>
    <w:rsid w:val="0000449B"/>
    <w:rsid w:val="0000453D"/>
    <w:rsid w:val="00004A6F"/>
    <w:rsid w:val="00004B90"/>
    <w:rsid w:val="00004CD2"/>
    <w:rsid w:val="00004E2A"/>
    <w:rsid w:val="00005265"/>
    <w:rsid w:val="000056E3"/>
    <w:rsid w:val="00005807"/>
    <w:rsid w:val="000058F8"/>
    <w:rsid w:val="000061B7"/>
    <w:rsid w:val="00006279"/>
    <w:rsid w:val="0000648D"/>
    <w:rsid w:val="000064B1"/>
    <w:rsid w:val="000069CC"/>
    <w:rsid w:val="00006A50"/>
    <w:rsid w:val="00006DD4"/>
    <w:rsid w:val="00007033"/>
    <w:rsid w:val="000070D1"/>
    <w:rsid w:val="0000761B"/>
    <w:rsid w:val="00007874"/>
    <w:rsid w:val="0000789F"/>
    <w:rsid w:val="00010325"/>
    <w:rsid w:val="000103FC"/>
    <w:rsid w:val="0001045E"/>
    <w:rsid w:val="000105DF"/>
    <w:rsid w:val="000109CA"/>
    <w:rsid w:val="00010C45"/>
    <w:rsid w:val="00011365"/>
    <w:rsid w:val="00011C76"/>
    <w:rsid w:val="00011CE8"/>
    <w:rsid w:val="00011D59"/>
    <w:rsid w:val="00011F90"/>
    <w:rsid w:val="0001201D"/>
    <w:rsid w:val="000120EA"/>
    <w:rsid w:val="00012160"/>
    <w:rsid w:val="00012235"/>
    <w:rsid w:val="00012397"/>
    <w:rsid w:val="00012415"/>
    <w:rsid w:val="00012478"/>
    <w:rsid w:val="000125DE"/>
    <w:rsid w:val="00012707"/>
    <w:rsid w:val="00012821"/>
    <w:rsid w:val="00012D95"/>
    <w:rsid w:val="000131D6"/>
    <w:rsid w:val="000136F0"/>
    <w:rsid w:val="00013748"/>
    <w:rsid w:val="0001471B"/>
    <w:rsid w:val="00014941"/>
    <w:rsid w:val="00014B59"/>
    <w:rsid w:val="00014DE9"/>
    <w:rsid w:val="00015203"/>
    <w:rsid w:val="00015A23"/>
    <w:rsid w:val="00016329"/>
    <w:rsid w:val="0001635B"/>
    <w:rsid w:val="00016488"/>
    <w:rsid w:val="000164B7"/>
    <w:rsid w:val="00016523"/>
    <w:rsid w:val="000165DF"/>
    <w:rsid w:val="00016853"/>
    <w:rsid w:val="00016979"/>
    <w:rsid w:val="00016993"/>
    <w:rsid w:val="00016D69"/>
    <w:rsid w:val="00016DD4"/>
    <w:rsid w:val="00016E1D"/>
    <w:rsid w:val="00016E8B"/>
    <w:rsid w:val="00016EBF"/>
    <w:rsid w:val="00017140"/>
    <w:rsid w:val="000174AA"/>
    <w:rsid w:val="00017988"/>
    <w:rsid w:val="00017A67"/>
    <w:rsid w:val="00017AAE"/>
    <w:rsid w:val="00017B00"/>
    <w:rsid w:val="00017B90"/>
    <w:rsid w:val="00017BA9"/>
    <w:rsid w:val="00017FBD"/>
    <w:rsid w:val="0002012B"/>
    <w:rsid w:val="000202CB"/>
    <w:rsid w:val="000205BF"/>
    <w:rsid w:val="000208A8"/>
    <w:rsid w:val="000208DC"/>
    <w:rsid w:val="00020DB4"/>
    <w:rsid w:val="00020E79"/>
    <w:rsid w:val="00020E9D"/>
    <w:rsid w:val="000210B5"/>
    <w:rsid w:val="0002123C"/>
    <w:rsid w:val="000215BF"/>
    <w:rsid w:val="00021683"/>
    <w:rsid w:val="000218FE"/>
    <w:rsid w:val="00021952"/>
    <w:rsid w:val="000219CB"/>
    <w:rsid w:val="00021C8A"/>
    <w:rsid w:val="00021EA7"/>
    <w:rsid w:val="0002202D"/>
    <w:rsid w:val="000220E4"/>
    <w:rsid w:val="00022864"/>
    <w:rsid w:val="00022DEC"/>
    <w:rsid w:val="00022F76"/>
    <w:rsid w:val="00022FCF"/>
    <w:rsid w:val="0002308F"/>
    <w:rsid w:val="00023299"/>
    <w:rsid w:val="00023533"/>
    <w:rsid w:val="00023619"/>
    <w:rsid w:val="00023AEA"/>
    <w:rsid w:val="00023AF0"/>
    <w:rsid w:val="00023FB2"/>
    <w:rsid w:val="0002459B"/>
    <w:rsid w:val="000246EF"/>
    <w:rsid w:val="00024737"/>
    <w:rsid w:val="0002484F"/>
    <w:rsid w:val="00024ED1"/>
    <w:rsid w:val="0002506E"/>
    <w:rsid w:val="000252A2"/>
    <w:rsid w:val="00025917"/>
    <w:rsid w:val="00025F48"/>
    <w:rsid w:val="00026081"/>
    <w:rsid w:val="00026899"/>
    <w:rsid w:val="00026ACE"/>
    <w:rsid w:val="00026AD6"/>
    <w:rsid w:val="00026AE8"/>
    <w:rsid w:val="00026C52"/>
    <w:rsid w:val="00026CC1"/>
    <w:rsid w:val="00027290"/>
    <w:rsid w:val="000272E4"/>
    <w:rsid w:val="000273A5"/>
    <w:rsid w:val="0002745F"/>
    <w:rsid w:val="00027486"/>
    <w:rsid w:val="00027747"/>
    <w:rsid w:val="00027AFB"/>
    <w:rsid w:val="00027C8B"/>
    <w:rsid w:val="00027ECC"/>
    <w:rsid w:val="00030182"/>
    <w:rsid w:val="0003079C"/>
    <w:rsid w:val="0003096B"/>
    <w:rsid w:val="00030D09"/>
    <w:rsid w:val="00030F8A"/>
    <w:rsid w:val="00031031"/>
    <w:rsid w:val="000311B7"/>
    <w:rsid w:val="00031517"/>
    <w:rsid w:val="000316E7"/>
    <w:rsid w:val="00031705"/>
    <w:rsid w:val="0003185F"/>
    <w:rsid w:val="00031934"/>
    <w:rsid w:val="0003197E"/>
    <w:rsid w:val="00031DD2"/>
    <w:rsid w:val="00031DDF"/>
    <w:rsid w:val="0003214A"/>
    <w:rsid w:val="000322F0"/>
    <w:rsid w:val="000322F8"/>
    <w:rsid w:val="0003245E"/>
    <w:rsid w:val="00032507"/>
    <w:rsid w:val="00032557"/>
    <w:rsid w:val="0003284E"/>
    <w:rsid w:val="00032915"/>
    <w:rsid w:val="00032A8B"/>
    <w:rsid w:val="00032E5E"/>
    <w:rsid w:val="0003317C"/>
    <w:rsid w:val="00033184"/>
    <w:rsid w:val="00033244"/>
    <w:rsid w:val="00033300"/>
    <w:rsid w:val="00033577"/>
    <w:rsid w:val="0003361F"/>
    <w:rsid w:val="00033B13"/>
    <w:rsid w:val="00033BA2"/>
    <w:rsid w:val="00033D24"/>
    <w:rsid w:val="00033DA1"/>
    <w:rsid w:val="000340F9"/>
    <w:rsid w:val="000343B8"/>
    <w:rsid w:val="00034575"/>
    <w:rsid w:val="00034B2E"/>
    <w:rsid w:val="00034EB3"/>
    <w:rsid w:val="000351CF"/>
    <w:rsid w:val="0003551D"/>
    <w:rsid w:val="00035548"/>
    <w:rsid w:val="000356E5"/>
    <w:rsid w:val="000358F6"/>
    <w:rsid w:val="00035BA8"/>
    <w:rsid w:val="00035DFD"/>
    <w:rsid w:val="00035EA6"/>
    <w:rsid w:val="00035F0A"/>
    <w:rsid w:val="00035F27"/>
    <w:rsid w:val="000360CC"/>
    <w:rsid w:val="000360D0"/>
    <w:rsid w:val="00036480"/>
    <w:rsid w:val="0003670F"/>
    <w:rsid w:val="00036808"/>
    <w:rsid w:val="00036AA8"/>
    <w:rsid w:val="00036E47"/>
    <w:rsid w:val="000372E0"/>
    <w:rsid w:val="00037549"/>
    <w:rsid w:val="000377AD"/>
    <w:rsid w:val="000377FF"/>
    <w:rsid w:val="0003798A"/>
    <w:rsid w:val="00037DFC"/>
    <w:rsid w:val="00040064"/>
    <w:rsid w:val="000401D1"/>
    <w:rsid w:val="00040494"/>
    <w:rsid w:val="00040697"/>
    <w:rsid w:val="000407BA"/>
    <w:rsid w:val="000407CE"/>
    <w:rsid w:val="00041062"/>
    <w:rsid w:val="000412CC"/>
    <w:rsid w:val="000419AC"/>
    <w:rsid w:val="00041D68"/>
    <w:rsid w:val="0004213E"/>
    <w:rsid w:val="000428EA"/>
    <w:rsid w:val="00042C36"/>
    <w:rsid w:val="00042F5B"/>
    <w:rsid w:val="0004322C"/>
    <w:rsid w:val="00043306"/>
    <w:rsid w:val="0004333E"/>
    <w:rsid w:val="0004381C"/>
    <w:rsid w:val="00043A21"/>
    <w:rsid w:val="00043AF5"/>
    <w:rsid w:val="00043D80"/>
    <w:rsid w:val="00044185"/>
    <w:rsid w:val="0004421B"/>
    <w:rsid w:val="00044474"/>
    <w:rsid w:val="000445A8"/>
    <w:rsid w:val="00044740"/>
    <w:rsid w:val="00044799"/>
    <w:rsid w:val="0004487C"/>
    <w:rsid w:val="00044D13"/>
    <w:rsid w:val="00044DDA"/>
    <w:rsid w:val="00044E01"/>
    <w:rsid w:val="00044F5A"/>
    <w:rsid w:val="00045326"/>
    <w:rsid w:val="0004564E"/>
    <w:rsid w:val="00045800"/>
    <w:rsid w:val="000458A8"/>
    <w:rsid w:val="0004599C"/>
    <w:rsid w:val="000459A8"/>
    <w:rsid w:val="00045C89"/>
    <w:rsid w:val="00045CAE"/>
    <w:rsid w:val="00045E69"/>
    <w:rsid w:val="00046379"/>
    <w:rsid w:val="0004677F"/>
    <w:rsid w:val="00046830"/>
    <w:rsid w:val="00046E0D"/>
    <w:rsid w:val="00047237"/>
    <w:rsid w:val="00047597"/>
    <w:rsid w:val="000477AD"/>
    <w:rsid w:val="00047E3A"/>
    <w:rsid w:val="00050738"/>
    <w:rsid w:val="0005085F"/>
    <w:rsid w:val="000509F0"/>
    <w:rsid w:val="00050CC5"/>
    <w:rsid w:val="00050DC9"/>
    <w:rsid w:val="00050F0E"/>
    <w:rsid w:val="00051068"/>
    <w:rsid w:val="000510B0"/>
    <w:rsid w:val="000514D4"/>
    <w:rsid w:val="000517A5"/>
    <w:rsid w:val="0005183F"/>
    <w:rsid w:val="000519BB"/>
    <w:rsid w:val="00051E43"/>
    <w:rsid w:val="00051FB2"/>
    <w:rsid w:val="0005211D"/>
    <w:rsid w:val="0005268E"/>
    <w:rsid w:val="00052817"/>
    <w:rsid w:val="00052B60"/>
    <w:rsid w:val="000534F4"/>
    <w:rsid w:val="00053552"/>
    <w:rsid w:val="00053C88"/>
    <w:rsid w:val="00054260"/>
    <w:rsid w:val="000542B2"/>
    <w:rsid w:val="00054306"/>
    <w:rsid w:val="000543E4"/>
    <w:rsid w:val="000545D7"/>
    <w:rsid w:val="000546AC"/>
    <w:rsid w:val="000547FB"/>
    <w:rsid w:val="00054E16"/>
    <w:rsid w:val="00054F67"/>
    <w:rsid w:val="000551B1"/>
    <w:rsid w:val="000554E2"/>
    <w:rsid w:val="000554E8"/>
    <w:rsid w:val="000557C0"/>
    <w:rsid w:val="00055849"/>
    <w:rsid w:val="00055865"/>
    <w:rsid w:val="000559B2"/>
    <w:rsid w:val="00055E6E"/>
    <w:rsid w:val="00056175"/>
    <w:rsid w:val="00056576"/>
    <w:rsid w:val="00056671"/>
    <w:rsid w:val="00056905"/>
    <w:rsid w:val="00056A70"/>
    <w:rsid w:val="00056E33"/>
    <w:rsid w:val="00057036"/>
    <w:rsid w:val="00057204"/>
    <w:rsid w:val="000574FC"/>
    <w:rsid w:val="000576C7"/>
    <w:rsid w:val="00057806"/>
    <w:rsid w:val="000578DE"/>
    <w:rsid w:val="00057E36"/>
    <w:rsid w:val="0006005A"/>
    <w:rsid w:val="0006076C"/>
    <w:rsid w:val="000609A2"/>
    <w:rsid w:val="00060B55"/>
    <w:rsid w:val="00060B59"/>
    <w:rsid w:val="00060D58"/>
    <w:rsid w:val="0006107C"/>
    <w:rsid w:val="000611C2"/>
    <w:rsid w:val="00061350"/>
    <w:rsid w:val="00061796"/>
    <w:rsid w:val="00062219"/>
    <w:rsid w:val="00062409"/>
    <w:rsid w:val="00062411"/>
    <w:rsid w:val="00062697"/>
    <w:rsid w:val="000627F4"/>
    <w:rsid w:val="00062AF1"/>
    <w:rsid w:val="00062C7D"/>
    <w:rsid w:val="000637A7"/>
    <w:rsid w:val="00063836"/>
    <w:rsid w:val="00063E0F"/>
    <w:rsid w:val="00063E12"/>
    <w:rsid w:val="00063F9D"/>
    <w:rsid w:val="00063FF5"/>
    <w:rsid w:val="00064031"/>
    <w:rsid w:val="00064133"/>
    <w:rsid w:val="00064292"/>
    <w:rsid w:val="000642A7"/>
    <w:rsid w:val="0006434E"/>
    <w:rsid w:val="0006437B"/>
    <w:rsid w:val="000646F7"/>
    <w:rsid w:val="00064876"/>
    <w:rsid w:val="00064EB8"/>
    <w:rsid w:val="00064EDE"/>
    <w:rsid w:val="00064F0B"/>
    <w:rsid w:val="00065D5D"/>
    <w:rsid w:val="0006613E"/>
    <w:rsid w:val="000666AF"/>
    <w:rsid w:val="00066858"/>
    <w:rsid w:val="000668DF"/>
    <w:rsid w:val="000669CF"/>
    <w:rsid w:val="00067583"/>
    <w:rsid w:val="000677C0"/>
    <w:rsid w:val="000702EA"/>
    <w:rsid w:val="0007054F"/>
    <w:rsid w:val="00070743"/>
    <w:rsid w:val="00070B69"/>
    <w:rsid w:val="00070B8E"/>
    <w:rsid w:val="00070D52"/>
    <w:rsid w:val="0007135C"/>
    <w:rsid w:val="000717FF"/>
    <w:rsid w:val="0007184A"/>
    <w:rsid w:val="00071CCB"/>
    <w:rsid w:val="00071E63"/>
    <w:rsid w:val="00071E70"/>
    <w:rsid w:val="00072247"/>
    <w:rsid w:val="000722F8"/>
    <w:rsid w:val="00072463"/>
    <w:rsid w:val="00072678"/>
    <w:rsid w:val="0007281D"/>
    <w:rsid w:val="00072DD9"/>
    <w:rsid w:val="00072E62"/>
    <w:rsid w:val="00072FED"/>
    <w:rsid w:val="000731E5"/>
    <w:rsid w:val="000732AC"/>
    <w:rsid w:val="00073527"/>
    <w:rsid w:val="00073887"/>
    <w:rsid w:val="000738A5"/>
    <w:rsid w:val="00073CE4"/>
    <w:rsid w:val="00073DC6"/>
    <w:rsid w:val="00073EFB"/>
    <w:rsid w:val="0007421B"/>
    <w:rsid w:val="00074337"/>
    <w:rsid w:val="000745D3"/>
    <w:rsid w:val="000746D8"/>
    <w:rsid w:val="00074AFE"/>
    <w:rsid w:val="00074D93"/>
    <w:rsid w:val="00075002"/>
    <w:rsid w:val="000752FF"/>
    <w:rsid w:val="00075630"/>
    <w:rsid w:val="000759A1"/>
    <w:rsid w:val="00075A1B"/>
    <w:rsid w:val="0007678C"/>
    <w:rsid w:val="000768A8"/>
    <w:rsid w:val="00076FB3"/>
    <w:rsid w:val="0007705A"/>
    <w:rsid w:val="0007777B"/>
    <w:rsid w:val="000779D6"/>
    <w:rsid w:val="00077D5D"/>
    <w:rsid w:val="00080087"/>
    <w:rsid w:val="00080935"/>
    <w:rsid w:val="00080CE8"/>
    <w:rsid w:val="00080DEB"/>
    <w:rsid w:val="0008140C"/>
    <w:rsid w:val="00081416"/>
    <w:rsid w:val="00081422"/>
    <w:rsid w:val="00081560"/>
    <w:rsid w:val="00081608"/>
    <w:rsid w:val="00081DBA"/>
    <w:rsid w:val="00081F65"/>
    <w:rsid w:val="00081F68"/>
    <w:rsid w:val="000820EF"/>
    <w:rsid w:val="000821E8"/>
    <w:rsid w:val="000824B2"/>
    <w:rsid w:val="0008251B"/>
    <w:rsid w:val="00082789"/>
    <w:rsid w:val="000827FA"/>
    <w:rsid w:val="0008282F"/>
    <w:rsid w:val="00082DD3"/>
    <w:rsid w:val="00082E5E"/>
    <w:rsid w:val="00082EA6"/>
    <w:rsid w:val="00082EBF"/>
    <w:rsid w:val="000831BD"/>
    <w:rsid w:val="000833CA"/>
    <w:rsid w:val="0008340B"/>
    <w:rsid w:val="000838CA"/>
    <w:rsid w:val="00083BC2"/>
    <w:rsid w:val="00083C33"/>
    <w:rsid w:val="00083C3C"/>
    <w:rsid w:val="00083D3D"/>
    <w:rsid w:val="00083F99"/>
    <w:rsid w:val="00083FB7"/>
    <w:rsid w:val="000841DD"/>
    <w:rsid w:val="000844A6"/>
    <w:rsid w:val="0008465F"/>
    <w:rsid w:val="0008470D"/>
    <w:rsid w:val="0008474E"/>
    <w:rsid w:val="0008498F"/>
    <w:rsid w:val="00084A2A"/>
    <w:rsid w:val="00084AA7"/>
    <w:rsid w:val="00084D5E"/>
    <w:rsid w:val="0008506D"/>
    <w:rsid w:val="000851B4"/>
    <w:rsid w:val="0008530B"/>
    <w:rsid w:val="000853BC"/>
    <w:rsid w:val="000854BC"/>
    <w:rsid w:val="00085750"/>
    <w:rsid w:val="000857BB"/>
    <w:rsid w:val="000858C2"/>
    <w:rsid w:val="000859FD"/>
    <w:rsid w:val="00085D8E"/>
    <w:rsid w:val="000861F1"/>
    <w:rsid w:val="00086239"/>
    <w:rsid w:val="00086298"/>
    <w:rsid w:val="0008643D"/>
    <w:rsid w:val="000865B8"/>
    <w:rsid w:val="00086C55"/>
    <w:rsid w:val="00086EB4"/>
    <w:rsid w:val="00087217"/>
    <w:rsid w:val="000874E2"/>
    <w:rsid w:val="00087D9B"/>
    <w:rsid w:val="00087E7E"/>
    <w:rsid w:val="00087EA4"/>
    <w:rsid w:val="00087F93"/>
    <w:rsid w:val="000902C1"/>
    <w:rsid w:val="000903E7"/>
    <w:rsid w:val="000905EE"/>
    <w:rsid w:val="0009084D"/>
    <w:rsid w:val="0009086C"/>
    <w:rsid w:val="0009103B"/>
    <w:rsid w:val="00091165"/>
    <w:rsid w:val="000912CB"/>
    <w:rsid w:val="000916E7"/>
    <w:rsid w:val="0009174E"/>
    <w:rsid w:val="000917C3"/>
    <w:rsid w:val="000919A0"/>
    <w:rsid w:val="00091B8C"/>
    <w:rsid w:val="00091C29"/>
    <w:rsid w:val="00091D31"/>
    <w:rsid w:val="00092293"/>
    <w:rsid w:val="00092307"/>
    <w:rsid w:val="00092395"/>
    <w:rsid w:val="00092875"/>
    <w:rsid w:val="00092921"/>
    <w:rsid w:val="00092FFF"/>
    <w:rsid w:val="0009310C"/>
    <w:rsid w:val="0009310F"/>
    <w:rsid w:val="000935A0"/>
    <w:rsid w:val="00093815"/>
    <w:rsid w:val="00093948"/>
    <w:rsid w:val="00093B4C"/>
    <w:rsid w:val="00093BD8"/>
    <w:rsid w:val="00093E29"/>
    <w:rsid w:val="00094099"/>
    <w:rsid w:val="0009423C"/>
    <w:rsid w:val="000943B8"/>
    <w:rsid w:val="0009464B"/>
    <w:rsid w:val="0009471C"/>
    <w:rsid w:val="00094C2A"/>
    <w:rsid w:val="00095129"/>
    <w:rsid w:val="0009527D"/>
    <w:rsid w:val="00095666"/>
    <w:rsid w:val="00095674"/>
    <w:rsid w:val="00095BA0"/>
    <w:rsid w:val="00095FA7"/>
    <w:rsid w:val="000965A6"/>
    <w:rsid w:val="000967EE"/>
    <w:rsid w:val="00096F9E"/>
    <w:rsid w:val="000970E6"/>
    <w:rsid w:val="000971CB"/>
    <w:rsid w:val="0009783C"/>
    <w:rsid w:val="000A087F"/>
    <w:rsid w:val="000A08E2"/>
    <w:rsid w:val="000A0947"/>
    <w:rsid w:val="000A09D6"/>
    <w:rsid w:val="000A0B95"/>
    <w:rsid w:val="000A0D31"/>
    <w:rsid w:val="000A0D77"/>
    <w:rsid w:val="000A0E34"/>
    <w:rsid w:val="000A0F9F"/>
    <w:rsid w:val="000A1346"/>
    <w:rsid w:val="000A14EB"/>
    <w:rsid w:val="000A168B"/>
    <w:rsid w:val="000A177A"/>
    <w:rsid w:val="000A17AA"/>
    <w:rsid w:val="000A1A2E"/>
    <w:rsid w:val="000A1C78"/>
    <w:rsid w:val="000A1F52"/>
    <w:rsid w:val="000A1F5A"/>
    <w:rsid w:val="000A227B"/>
    <w:rsid w:val="000A25FF"/>
    <w:rsid w:val="000A311B"/>
    <w:rsid w:val="000A3130"/>
    <w:rsid w:val="000A3404"/>
    <w:rsid w:val="000A351E"/>
    <w:rsid w:val="000A362F"/>
    <w:rsid w:val="000A366B"/>
    <w:rsid w:val="000A3B5A"/>
    <w:rsid w:val="000A3BDE"/>
    <w:rsid w:val="000A3DBA"/>
    <w:rsid w:val="000A40B2"/>
    <w:rsid w:val="000A42A3"/>
    <w:rsid w:val="000A44E2"/>
    <w:rsid w:val="000A44E4"/>
    <w:rsid w:val="000A4575"/>
    <w:rsid w:val="000A48B7"/>
    <w:rsid w:val="000A4C80"/>
    <w:rsid w:val="000A4D4B"/>
    <w:rsid w:val="000A4D6C"/>
    <w:rsid w:val="000A4E4F"/>
    <w:rsid w:val="000A5310"/>
    <w:rsid w:val="000A5381"/>
    <w:rsid w:val="000A5905"/>
    <w:rsid w:val="000A5C5B"/>
    <w:rsid w:val="000A6080"/>
    <w:rsid w:val="000A67AD"/>
    <w:rsid w:val="000A6CEE"/>
    <w:rsid w:val="000A6E74"/>
    <w:rsid w:val="000A757E"/>
    <w:rsid w:val="000A768F"/>
    <w:rsid w:val="000A7789"/>
    <w:rsid w:val="000A7964"/>
    <w:rsid w:val="000A79ED"/>
    <w:rsid w:val="000A79FE"/>
    <w:rsid w:val="000A7B02"/>
    <w:rsid w:val="000A7CF0"/>
    <w:rsid w:val="000A7E9E"/>
    <w:rsid w:val="000B0018"/>
    <w:rsid w:val="000B01C9"/>
    <w:rsid w:val="000B09FF"/>
    <w:rsid w:val="000B0A82"/>
    <w:rsid w:val="000B0B1D"/>
    <w:rsid w:val="000B0B84"/>
    <w:rsid w:val="000B0E12"/>
    <w:rsid w:val="000B0EFB"/>
    <w:rsid w:val="000B1121"/>
    <w:rsid w:val="000B11C6"/>
    <w:rsid w:val="000B135D"/>
    <w:rsid w:val="000B13AC"/>
    <w:rsid w:val="000B13D9"/>
    <w:rsid w:val="000B14CE"/>
    <w:rsid w:val="000B1666"/>
    <w:rsid w:val="000B179A"/>
    <w:rsid w:val="000B17A5"/>
    <w:rsid w:val="000B17C1"/>
    <w:rsid w:val="000B1984"/>
    <w:rsid w:val="000B1F22"/>
    <w:rsid w:val="000B23E0"/>
    <w:rsid w:val="000B2719"/>
    <w:rsid w:val="000B2A0E"/>
    <w:rsid w:val="000B2B90"/>
    <w:rsid w:val="000B2FB4"/>
    <w:rsid w:val="000B314F"/>
    <w:rsid w:val="000B38E1"/>
    <w:rsid w:val="000B392E"/>
    <w:rsid w:val="000B3949"/>
    <w:rsid w:val="000B3E46"/>
    <w:rsid w:val="000B3EFA"/>
    <w:rsid w:val="000B4044"/>
    <w:rsid w:val="000B41CD"/>
    <w:rsid w:val="000B44AD"/>
    <w:rsid w:val="000B456D"/>
    <w:rsid w:val="000B470C"/>
    <w:rsid w:val="000B477B"/>
    <w:rsid w:val="000B4859"/>
    <w:rsid w:val="000B4BAB"/>
    <w:rsid w:val="000B5588"/>
    <w:rsid w:val="000B565C"/>
    <w:rsid w:val="000B5C5E"/>
    <w:rsid w:val="000B5C69"/>
    <w:rsid w:val="000B5CE9"/>
    <w:rsid w:val="000B6393"/>
    <w:rsid w:val="000B6417"/>
    <w:rsid w:val="000B6832"/>
    <w:rsid w:val="000B69FA"/>
    <w:rsid w:val="000B6EA6"/>
    <w:rsid w:val="000B7008"/>
    <w:rsid w:val="000B7096"/>
    <w:rsid w:val="000B7244"/>
    <w:rsid w:val="000B7591"/>
    <w:rsid w:val="000B7637"/>
    <w:rsid w:val="000B7753"/>
    <w:rsid w:val="000B7B3B"/>
    <w:rsid w:val="000B7B6C"/>
    <w:rsid w:val="000B7CC0"/>
    <w:rsid w:val="000C0065"/>
    <w:rsid w:val="000C010D"/>
    <w:rsid w:val="000C0199"/>
    <w:rsid w:val="000C0388"/>
    <w:rsid w:val="000C0459"/>
    <w:rsid w:val="000C054A"/>
    <w:rsid w:val="000C085F"/>
    <w:rsid w:val="000C0A70"/>
    <w:rsid w:val="000C0E65"/>
    <w:rsid w:val="000C1037"/>
    <w:rsid w:val="000C115C"/>
    <w:rsid w:val="000C17F1"/>
    <w:rsid w:val="000C1801"/>
    <w:rsid w:val="000C1C09"/>
    <w:rsid w:val="000C1D2E"/>
    <w:rsid w:val="000C1D9B"/>
    <w:rsid w:val="000C1FC4"/>
    <w:rsid w:val="000C20E0"/>
    <w:rsid w:val="000C21BF"/>
    <w:rsid w:val="000C22D0"/>
    <w:rsid w:val="000C23C8"/>
    <w:rsid w:val="000C2CC0"/>
    <w:rsid w:val="000C2E0F"/>
    <w:rsid w:val="000C2F2A"/>
    <w:rsid w:val="000C3704"/>
    <w:rsid w:val="000C3CB9"/>
    <w:rsid w:val="000C3DAA"/>
    <w:rsid w:val="000C40BC"/>
    <w:rsid w:val="000C4288"/>
    <w:rsid w:val="000C4298"/>
    <w:rsid w:val="000C4406"/>
    <w:rsid w:val="000C4D84"/>
    <w:rsid w:val="000C51CB"/>
    <w:rsid w:val="000C5246"/>
    <w:rsid w:val="000C539F"/>
    <w:rsid w:val="000C57F8"/>
    <w:rsid w:val="000C602F"/>
    <w:rsid w:val="000C606A"/>
    <w:rsid w:val="000C6169"/>
    <w:rsid w:val="000C635C"/>
    <w:rsid w:val="000C65FB"/>
    <w:rsid w:val="000C69A4"/>
    <w:rsid w:val="000C6A33"/>
    <w:rsid w:val="000C6D0D"/>
    <w:rsid w:val="000C6D1C"/>
    <w:rsid w:val="000C6DF1"/>
    <w:rsid w:val="000C6F47"/>
    <w:rsid w:val="000C706B"/>
    <w:rsid w:val="000C70DB"/>
    <w:rsid w:val="000C714E"/>
    <w:rsid w:val="000C74A9"/>
    <w:rsid w:val="000C7813"/>
    <w:rsid w:val="000C7858"/>
    <w:rsid w:val="000C7872"/>
    <w:rsid w:val="000C7B7B"/>
    <w:rsid w:val="000C7CCC"/>
    <w:rsid w:val="000D0549"/>
    <w:rsid w:val="000D081F"/>
    <w:rsid w:val="000D087D"/>
    <w:rsid w:val="000D0C9B"/>
    <w:rsid w:val="000D0E91"/>
    <w:rsid w:val="000D1107"/>
    <w:rsid w:val="000D14FC"/>
    <w:rsid w:val="000D162F"/>
    <w:rsid w:val="000D16FE"/>
    <w:rsid w:val="000D1C83"/>
    <w:rsid w:val="000D1DE4"/>
    <w:rsid w:val="000D1E7A"/>
    <w:rsid w:val="000D21C4"/>
    <w:rsid w:val="000D21E7"/>
    <w:rsid w:val="000D2775"/>
    <w:rsid w:val="000D2946"/>
    <w:rsid w:val="000D2D63"/>
    <w:rsid w:val="000D308F"/>
    <w:rsid w:val="000D313F"/>
    <w:rsid w:val="000D34C0"/>
    <w:rsid w:val="000D37FA"/>
    <w:rsid w:val="000D390E"/>
    <w:rsid w:val="000D3E81"/>
    <w:rsid w:val="000D3FD6"/>
    <w:rsid w:val="000D453A"/>
    <w:rsid w:val="000D457E"/>
    <w:rsid w:val="000D476B"/>
    <w:rsid w:val="000D4804"/>
    <w:rsid w:val="000D4AE5"/>
    <w:rsid w:val="000D4E3C"/>
    <w:rsid w:val="000D5214"/>
    <w:rsid w:val="000D5248"/>
    <w:rsid w:val="000D585F"/>
    <w:rsid w:val="000D5951"/>
    <w:rsid w:val="000D5986"/>
    <w:rsid w:val="000D5C30"/>
    <w:rsid w:val="000D5D58"/>
    <w:rsid w:val="000D615F"/>
    <w:rsid w:val="000D6261"/>
    <w:rsid w:val="000D65F4"/>
    <w:rsid w:val="000D6994"/>
    <w:rsid w:val="000D69E9"/>
    <w:rsid w:val="000D6A31"/>
    <w:rsid w:val="000D6BD2"/>
    <w:rsid w:val="000D6EFB"/>
    <w:rsid w:val="000D7119"/>
    <w:rsid w:val="000D72B2"/>
    <w:rsid w:val="000D74B4"/>
    <w:rsid w:val="000D755B"/>
    <w:rsid w:val="000D76CB"/>
    <w:rsid w:val="000D7C0B"/>
    <w:rsid w:val="000D7DEB"/>
    <w:rsid w:val="000E0074"/>
    <w:rsid w:val="000E061B"/>
    <w:rsid w:val="000E0844"/>
    <w:rsid w:val="000E0BE9"/>
    <w:rsid w:val="000E0F05"/>
    <w:rsid w:val="000E1682"/>
    <w:rsid w:val="000E1710"/>
    <w:rsid w:val="000E1837"/>
    <w:rsid w:val="000E19F2"/>
    <w:rsid w:val="000E1ADB"/>
    <w:rsid w:val="000E2010"/>
    <w:rsid w:val="000E2315"/>
    <w:rsid w:val="000E23D5"/>
    <w:rsid w:val="000E2454"/>
    <w:rsid w:val="000E26D4"/>
    <w:rsid w:val="000E2B2B"/>
    <w:rsid w:val="000E2EDB"/>
    <w:rsid w:val="000E2EE8"/>
    <w:rsid w:val="000E2F90"/>
    <w:rsid w:val="000E3A7B"/>
    <w:rsid w:val="000E3CFD"/>
    <w:rsid w:val="000E4160"/>
    <w:rsid w:val="000E437E"/>
    <w:rsid w:val="000E44FC"/>
    <w:rsid w:val="000E45BF"/>
    <w:rsid w:val="000E46EF"/>
    <w:rsid w:val="000E496C"/>
    <w:rsid w:val="000E4B09"/>
    <w:rsid w:val="000E4DB5"/>
    <w:rsid w:val="000E4F66"/>
    <w:rsid w:val="000E4FDC"/>
    <w:rsid w:val="000E516D"/>
    <w:rsid w:val="000E582D"/>
    <w:rsid w:val="000E5949"/>
    <w:rsid w:val="000E5B4D"/>
    <w:rsid w:val="000E5B7A"/>
    <w:rsid w:val="000E5DB6"/>
    <w:rsid w:val="000E5FCF"/>
    <w:rsid w:val="000E6154"/>
    <w:rsid w:val="000E61AE"/>
    <w:rsid w:val="000E6296"/>
    <w:rsid w:val="000E6719"/>
    <w:rsid w:val="000E68B6"/>
    <w:rsid w:val="000E6AD7"/>
    <w:rsid w:val="000E6B62"/>
    <w:rsid w:val="000E6C21"/>
    <w:rsid w:val="000E6F2C"/>
    <w:rsid w:val="000E700C"/>
    <w:rsid w:val="000E724D"/>
    <w:rsid w:val="000E73F0"/>
    <w:rsid w:val="000E7A58"/>
    <w:rsid w:val="000E7D0E"/>
    <w:rsid w:val="000E7DAB"/>
    <w:rsid w:val="000F046A"/>
    <w:rsid w:val="000F0488"/>
    <w:rsid w:val="000F06B2"/>
    <w:rsid w:val="000F0B52"/>
    <w:rsid w:val="000F0C19"/>
    <w:rsid w:val="000F0C68"/>
    <w:rsid w:val="000F0EA6"/>
    <w:rsid w:val="000F0F88"/>
    <w:rsid w:val="000F1168"/>
    <w:rsid w:val="000F11B6"/>
    <w:rsid w:val="000F1202"/>
    <w:rsid w:val="000F12EB"/>
    <w:rsid w:val="000F1341"/>
    <w:rsid w:val="000F1692"/>
    <w:rsid w:val="000F1D9F"/>
    <w:rsid w:val="000F1DA7"/>
    <w:rsid w:val="000F1DBA"/>
    <w:rsid w:val="000F1EB4"/>
    <w:rsid w:val="000F2118"/>
    <w:rsid w:val="000F275E"/>
    <w:rsid w:val="000F27E2"/>
    <w:rsid w:val="000F2A34"/>
    <w:rsid w:val="000F304A"/>
    <w:rsid w:val="000F3242"/>
    <w:rsid w:val="000F356D"/>
    <w:rsid w:val="000F361F"/>
    <w:rsid w:val="000F3811"/>
    <w:rsid w:val="000F3900"/>
    <w:rsid w:val="000F3988"/>
    <w:rsid w:val="000F3F1C"/>
    <w:rsid w:val="000F413E"/>
    <w:rsid w:val="000F4368"/>
    <w:rsid w:val="000F43AE"/>
    <w:rsid w:val="000F4B43"/>
    <w:rsid w:val="000F5117"/>
    <w:rsid w:val="000F52BB"/>
    <w:rsid w:val="000F5439"/>
    <w:rsid w:val="000F56A3"/>
    <w:rsid w:val="000F599C"/>
    <w:rsid w:val="000F5BD5"/>
    <w:rsid w:val="000F60EA"/>
    <w:rsid w:val="000F6593"/>
    <w:rsid w:val="000F6AD2"/>
    <w:rsid w:val="000F6F40"/>
    <w:rsid w:val="000F70EB"/>
    <w:rsid w:val="000F73A6"/>
    <w:rsid w:val="000F77E4"/>
    <w:rsid w:val="000F7A0B"/>
    <w:rsid w:val="000F7B85"/>
    <w:rsid w:val="000F7BD7"/>
    <w:rsid w:val="000F7C85"/>
    <w:rsid w:val="000F7C88"/>
    <w:rsid w:val="000F7D0A"/>
    <w:rsid w:val="000F7EC8"/>
    <w:rsid w:val="001005DC"/>
    <w:rsid w:val="001008CB"/>
    <w:rsid w:val="00100B06"/>
    <w:rsid w:val="00100B25"/>
    <w:rsid w:val="00100DD3"/>
    <w:rsid w:val="00101530"/>
    <w:rsid w:val="00101592"/>
    <w:rsid w:val="001019E3"/>
    <w:rsid w:val="00101CED"/>
    <w:rsid w:val="00101DDE"/>
    <w:rsid w:val="00101F23"/>
    <w:rsid w:val="00102283"/>
    <w:rsid w:val="00102659"/>
    <w:rsid w:val="0010270A"/>
    <w:rsid w:val="001027CE"/>
    <w:rsid w:val="0010298B"/>
    <w:rsid w:val="00102B04"/>
    <w:rsid w:val="00102B55"/>
    <w:rsid w:val="0010301F"/>
    <w:rsid w:val="001032B5"/>
    <w:rsid w:val="001032B8"/>
    <w:rsid w:val="001033B0"/>
    <w:rsid w:val="00103883"/>
    <w:rsid w:val="00103C4A"/>
    <w:rsid w:val="00103C94"/>
    <w:rsid w:val="00104182"/>
    <w:rsid w:val="00104229"/>
    <w:rsid w:val="0010432A"/>
    <w:rsid w:val="001049E5"/>
    <w:rsid w:val="00104ADF"/>
    <w:rsid w:val="00104B51"/>
    <w:rsid w:val="00104CC1"/>
    <w:rsid w:val="001053BA"/>
    <w:rsid w:val="001053C4"/>
    <w:rsid w:val="001055A4"/>
    <w:rsid w:val="001057E1"/>
    <w:rsid w:val="00105D73"/>
    <w:rsid w:val="00105ED1"/>
    <w:rsid w:val="00105ED8"/>
    <w:rsid w:val="00106069"/>
    <w:rsid w:val="0010626E"/>
    <w:rsid w:val="00106444"/>
    <w:rsid w:val="001064A6"/>
    <w:rsid w:val="00106B85"/>
    <w:rsid w:val="00106F62"/>
    <w:rsid w:val="00107040"/>
    <w:rsid w:val="00107782"/>
    <w:rsid w:val="00107A6B"/>
    <w:rsid w:val="00107DC6"/>
    <w:rsid w:val="00107EFB"/>
    <w:rsid w:val="0011026A"/>
    <w:rsid w:val="0011062C"/>
    <w:rsid w:val="001106E1"/>
    <w:rsid w:val="001107AF"/>
    <w:rsid w:val="001107F5"/>
    <w:rsid w:val="00110830"/>
    <w:rsid w:val="0011092B"/>
    <w:rsid w:val="00110C1E"/>
    <w:rsid w:val="00110CA0"/>
    <w:rsid w:val="00110DDA"/>
    <w:rsid w:val="001110FF"/>
    <w:rsid w:val="0011113A"/>
    <w:rsid w:val="001111B3"/>
    <w:rsid w:val="001111DE"/>
    <w:rsid w:val="0011127B"/>
    <w:rsid w:val="001115A6"/>
    <w:rsid w:val="00111698"/>
    <w:rsid w:val="00111A01"/>
    <w:rsid w:val="00111B4C"/>
    <w:rsid w:val="00112294"/>
    <w:rsid w:val="001127F9"/>
    <w:rsid w:val="00112900"/>
    <w:rsid w:val="00112A25"/>
    <w:rsid w:val="00112D4D"/>
    <w:rsid w:val="00112EB0"/>
    <w:rsid w:val="00113031"/>
    <w:rsid w:val="00113CFB"/>
    <w:rsid w:val="00113D1C"/>
    <w:rsid w:val="0011426F"/>
    <w:rsid w:val="0011431F"/>
    <w:rsid w:val="001144DA"/>
    <w:rsid w:val="001145DC"/>
    <w:rsid w:val="00114971"/>
    <w:rsid w:val="00114A35"/>
    <w:rsid w:val="00114B63"/>
    <w:rsid w:val="00114BB8"/>
    <w:rsid w:val="00114C02"/>
    <w:rsid w:val="00114E28"/>
    <w:rsid w:val="00114FED"/>
    <w:rsid w:val="0011515D"/>
    <w:rsid w:val="00115564"/>
    <w:rsid w:val="001156E3"/>
    <w:rsid w:val="001164EE"/>
    <w:rsid w:val="0011663F"/>
    <w:rsid w:val="00116812"/>
    <w:rsid w:val="0011690D"/>
    <w:rsid w:val="001169F7"/>
    <w:rsid w:val="001170DF"/>
    <w:rsid w:val="001171E8"/>
    <w:rsid w:val="0011739B"/>
    <w:rsid w:val="00117645"/>
    <w:rsid w:val="00117667"/>
    <w:rsid w:val="00117725"/>
    <w:rsid w:val="00117FCC"/>
    <w:rsid w:val="001200FB"/>
    <w:rsid w:val="001201ED"/>
    <w:rsid w:val="00120261"/>
    <w:rsid w:val="00120441"/>
    <w:rsid w:val="0012063E"/>
    <w:rsid w:val="00120C56"/>
    <w:rsid w:val="00120D09"/>
    <w:rsid w:val="00120DE6"/>
    <w:rsid w:val="00120E3A"/>
    <w:rsid w:val="00120EC4"/>
    <w:rsid w:val="00121093"/>
    <w:rsid w:val="001210C3"/>
    <w:rsid w:val="0012146B"/>
    <w:rsid w:val="001214F1"/>
    <w:rsid w:val="00121691"/>
    <w:rsid w:val="001217B1"/>
    <w:rsid w:val="00121B13"/>
    <w:rsid w:val="00121D5C"/>
    <w:rsid w:val="00121FB8"/>
    <w:rsid w:val="0012224C"/>
    <w:rsid w:val="00122251"/>
    <w:rsid w:val="00122357"/>
    <w:rsid w:val="00122380"/>
    <w:rsid w:val="001223DF"/>
    <w:rsid w:val="001225BB"/>
    <w:rsid w:val="0012265D"/>
    <w:rsid w:val="001228FA"/>
    <w:rsid w:val="00122939"/>
    <w:rsid w:val="00122AC5"/>
    <w:rsid w:val="00122AF6"/>
    <w:rsid w:val="00122EC2"/>
    <w:rsid w:val="001230B8"/>
    <w:rsid w:val="00123466"/>
    <w:rsid w:val="00123503"/>
    <w:rsid w:val="001235A9"/>
    <w:rsid w:val="00123AC2"/>
    <w:rsid w:val="00123BF5"/>
    <w:rsid w:val="00123D3E"/>
    <w:rsid w:val="00123E82"/>
    <w:rsid w:val="00123E8B"/>
    <w:rsid w:val="00124202"/>
    <w:rsid w:val="0012424C"/>
    <w:rsid w:val="00124648"/>
    <w:rsid w:val="00124D31"/>
    <w:rsid w:val="00124E65"/>
    <w:rsid w:val="00124E81"/>
    <w:rsid w:val="00125084"/>
    <w:rsid w:val="00125504"/>
    <w:rsid w:val="001255DE"/>
    <w:rsid w:val="001257BB"/>
    <w:rsid w:val="00125A52"/>
    <w:rsid w:val="00125AAD"/>
    <w:rsid w:val="00125C0B"/>
    <w:rsid w:val="00126327"/>
    <w:rsid w:val="00126666"/>
    <w:rsid w:val="001267D0"/>
    <w:rsid w:val="00126822"/>
    <w:rsid w:val="0012686D"/>
    <w:rsid w:val="00126AAD"/>
    <w:rsid w:val="00126C01"/>
    <w:rsid w:val="00126F7E"/>
    <w:rsid w:val="00127362"/>
    <w:rsid w:val="001274C2"/>
    <w:rsid w:val="001274EA"/>
    <w:rsid w:val="0012794A"/>
    <w:rsid w:val="00127AD8"/>
    <w:rsid w:val="00127DA0"/>
    <w:rsid w:val="00127F20"/>
    <w:rsid w:val="00130163"/>
    <w:rsid w:val="00130265"/>
    <w:rsid w:val="0013064F"/>
    <w:rsid w:val="001306C0"/>
    <w:rsid w:val="001308DD"/>
    <w:rsid w:val="001309D8"/>
    <w:rsid w:val="00130B5D"/>
    <w:rsid w:val="00130D0F"/>
    <w:rsid w:val="00130E99"/>
    <w:rsid w:val="00130F11"/>
    <w:rsid w:val="00131021"/>
    <w:rsid w:val="001311BB"/>
    <w:rsid w:val="00131947"/>
    <w:rsid w:val="00131C38"/>
    <w:rsid w:val="00131E78"/>
    <w:rsid w:val="001321CE"/>
    <w:rsid w:val="00132422"/>
    <w:rsid w:val="001326F6"/>
    <w:rsid w:val="001326FA"/>
    <w:rsid w:val="001327AB"/>
    <w:rsid w:val="00132901"/>
    <w:rsid w:val="00132B03"/>
    <w:rsid w:val="00132BF4"/>
    <w:rsid w:val="00132C06"/>
    <w:rsid w:val="00132E22"/>
    <w:rsid w:val="00132E3F"/>
    <w:rsid w:val="001331E4"/>
    <w:rsid w:val="00133645"/>
    <w:rsid w:val="00133708"/>
    <w:rsid w:val="0013375C"/>
    <w:rsid w:val="0013379F"/>
    <w:rsid w:val="001341ED"/>
    <w:rsid w:val="00134A7C"/>
    <w:rsid w:val="001351BC"/>
    <w:rsid w:val="001351FE"/>
    <w:rsid w:val="00135281"/>
    <w:rsid w:val="001355C3"/>
    <w:rsid w:val="00135AB6"/>
    <w:rsid w:val="00135B90"/>
    <w:rsid w:val="00135EEE"/>
    <w:rsid w:val="0013619C"/>
    <w:rsid w:val="00136789"/>
    <w:rsid w:val="00136ABF"/>
    <w:rsid w:val="001370D7"/>
    <w:rsid w:val="00137974"/>
    <w:rsid w:val="00137C71"/>
    <w:rsid w:val="0014078E"/>
    <w:rsid w:val="00140940"/>
    <w:rsid w:val="00140CB0"/>
    <w:rsid w:val="00140FC4"/>
    <w:rsid w:val="00141131"/>
    <w:rsid w:val="001417B5"/>
    <w:rsid w:val="0014182C"/>
    <w:rsid w:val="00141A30"/>
    <w:rsid w:val="00141FCF"/>
    <w:rsid w:val="001423C3"/>
    <w:rsid w:val="00142456"/>
    <w:rsid w:val="00142BA2"/>
    <w:rsid w:val="00142F61"/>
    <w:rsid w:val="00143522"/>
    <w:rsid w:val="001437C3"/>
    <w:rsid w:val="00143C57"/>
    <w:rsid w:val="00143CD8"/>
    <w:rsid w:val="001443C9"/>
    <w:rsid w:val="00144677"/>
    <w:rsid w:val="00144790"/>
    <w:rsid w:val="0014487D"/>
    <w:rsid w:val="00144982"/>
    <w:rsid w:val="00145031"/>
    <w:rsid w:val="001451E7"/>
    <w:rsid w:val="00145252"/>
    <w:rsid w:val="001454B6"/>
    <w:rsid w:val="00145500"/>
    <w:rsid w:val="001456D7"/>
    <w:rsid w:val="001457F6"/>
    <w:rsid w:val="00145933"/>
    <w:rsid w:val="00145C36"/>
    <w:rsid w:val="00145DE4"/>
    <w:rsid w:val="00146936"/>
    <w:rsid w:val="001469AB"/>
    <w:rsid w:val="00146B4D"/>
    <w:rsid w:val="00146E49"/>
    <w:rsid w:val="00147004"/>
    <w:rsid w:val="001470DD"/>
    <w:rsid w:val="0014735D"/>
    <w:rsid w:val="001479A9"/>
    <w:rsid w:val="00147A65"/>
    <w:rsid w:val="00147B71"/>
    <w:rsid w:val="00147C47"/>
    <w:rsid w:val="00147D4C"/>
    <w:rsid w:val="001505B4"/>
    <w:rsid w:val="00150731"/>
    <w:rsid w:val="001508BE"/>
    <w:rsid w:val="00150C9A"/>
    <w:rsid w:val="00150E72"/>
    <w:rsid w:val="001510F5"/>
    <w:rsid w:val="00151412"/>
    <w:rsid w:val="00151453"/>
    <w:rsid w:val="00151894"/>
    <w:rsid w:val="00151CDA"/>
    <w:rsid w:val="00151E46"/>
    <w:rsid w:val="00152157"/>
    <w:rsid w:val="00152488"/>
    <w:rsid w:val="001524C2"/>
    <w:rsid w:val="00152659"/>
    <w:rsid w:val="00152875"/>
    <w:rsid w:val="001529F9"/>
    <w:rsid w:val="00152D11"/>
    <w:rsid w:val="00152DA5"/>
    <w:rsid w:val="00152EEB"/>
    <w:rsid w:val="00153080"/>
    <w:rsid w:val="001531CE"/>
    <w:rsid w:val="00153210"/>
    <w:rsid w:val="00153431"/>
    <w:rsid w:val="00153453"/>
    <w:rsid w:val="00153753"/>
    <w:rsid w:val="00153C85"/>
    <w:rsid w:val="00153CE2"/>
    <w:rsid w:val="00153DF0"/>
    <w:rsid w:val="00153FC7"/>
    <w:rsid w:val="00153FDB"/>
    <w:rsid w:val="00154110"/>
    <w:rsid w:val="001541AB"/>
    <w:rsid w:val="001542AC"/>
    <w:rsid w:val="001544D2"/>
    <w:rsid w:val="00154711"/>
    <w:rsid w:val="00154732"/>
    <w:rsid w:val="00154F2D"/>
    <w:rsid w:val="00154FBB"/>
    <w:rsid w:val="001555B1"/>
    <w:rsid w:val="00155E72"/>
    <w:rsid w:val="00156898"/>
    <w:rsid w:val="001568F6"/>
    <w:rsid w:val="001569AF"/>
    <w:rsid w:val="00157062"/>
    <w:rsid w:val="00157238"/>
    <w:rsid w:val="0015757F"/>
    <w:rsid w:val="0015769B"/>
    <w:rsid w:val="001578CC"/>
    <w:rsid w:val="001579E2"/>
    <w:rsid w:val="0016015B"/>
    <w:rsid w:val="001604FF"/>
    <w:rsid w:val="00160757"/>
    <w:rsid w:val="001607E8"/>
    <w:rsid w:val="00160ABA"/>
    <w:rsid w:val="00160CCB"/>
    <w:rsid w:val="00160D9E"/>
    <w:rsid w:val="00160DB5"/>
    <w:rsid w:val="00160DDF"/>
    <w:rsid w:val="00160E17"/>
    <w:rsid w:val="00160E9F"/>
    <w:rsid w:val="00160EE0"/>
    <w:rsid w:val="00160F7B"/>
    <w:rsid w:val="001611DA"/>
    <w:rsid w:val="0016138D"/>
    <w:rsid w:val="001613D8"/>
    <w:rsid w:val="00161568"/>
    <w:rsid w:val="001615AD"/>
    <w:rsid w:val="00161635"/>
    <w:rsid w:val="00161B0C"/>
    <w:rsid w:val="00161C90"/>
    <w:rsid w:val="00161E8B"/>
    <w:rsid w:val="00161F14"/>
    <w:rsid w:val="00162860"/>
    <w:rsid w:val="00162912"/>
    <w:rsid w:val="00162C23"/>
    <w:rsid w:val="00162C89"/>
    <w:rsid w:val="00162D93"/>
    <w:rsid w:val="00162E84"/>
    <w:rsid w:val="0016327E"/>
    <w:rsid w:val="001632AB"/>
    <w:rsid w:val="0016337D"/>
    <w:rsid w:val="001639B3"/>
    <w:rsid w:val="00163A4D"/>
    <w:rsid w:val="00163A6D"/>
    <w:rsid w:val="00163B46"/>
    <w:rsid w:val="00163B78"/>
    <w:rsid w:val="00163F06"/>
    <w:rsid w:val="00163FEB"/>
    <w:rsid w:val="001641EE"/>
    <w:rsid w:val="0016420C"/>
    <w:rsid w:val="0016435F"/>
    <w:rsid w:val="0016440D"/>
    <w:rsid w:val="001644D1"/>
    <w:rsid w:val="0016463A"/>
    <w:rsid w:val="001648F5"/>
    <w:rsid w:val="00164A39"/>
    <w:rsid w:val="00164BD0"/>
    <w:rsid w:val="00165003"/>
    <w:rsid w:val="001659E2"/>
    <w:rsid w:val="00165C68"/>
    <w:rsid w:val="00165C82"/>
    <w:rsid w:val="00165C9B"/>
    <w:rsid w:val="00165DEA"/>
    <w:rsid w:val="00165E3F"/>
    <w:rsid w:val="00165E68"/>
    <w:rsid w:val="00166296"/>
    <w:rsid w:val="001663AA"/>
    <w:rsid w:val="0016640D"/>
    <w:rsid w:val="00166971"/>
    <w:rsid w:val="00166AAF"/>
    <w:rsid w:val="0016733A"/>
    <w:rsid w:val="0016783E"/>
    <w:rsid w:val="001678F5"/>
    <w:rsid w:val="00167919"/>
    <w:rsid w:val="0016796D"/>
    <w:rsid w:val="00167B79"/>
    <w:rsid w:val="00167CA7"/>
    <w:rsid w:val="00167E70"/>
    <w:rsid w:val="00167F13"/>
    <w:rsid w:val="00167F15"/>
    <w:rsid w:val="001701F5"/>
    <w:rsid w:val="0017020B"/>
    <w:rsid w:val="001702C0"/>
    <w:rsid w:val="0017043E"/>
    <w:rsid w:val="00170638"/>
    <w:rsid w:val="00170760"/>
    <w:rsid w:val="00170779"/>
    <w:rsid w:val="001708E0"/>
    <w:rsid w:val="00170AD5"/>
    <w:rsid w:val="00170D91"/>
    <w:rsid w:val="00170E53"/>
    <w:rsid w:val="00171045"/>
    <w:rsid w:val="001711A6"/>
    <w:rsid w:val="0017188B"/>
    <w:rsid w:val="00171B0E"/>
    <w:rsid w:val="0017221F"/>
    <w:rsid w:val="0017242C"/>
    <w:rsid w:val="001726D2"/>
    <w:rsid w:val="00172773"/>
    <w:rsid w:val="001727D1"/>
    <w:rsid w:val="001728B1"/>
    <w:rsid w:val="0017296F"/>
    <w:rsid w:val="001729D7"/>
    <w:rsid w:val="00172C34"/>
    <w:rsid w:val="00172CB4"/>
    <w:rsid w:val="0017304B"/>
    <w:rsid w:val="001730C0"/>
    <w:rsid w:val="001731A7"/>
    <w:rsid w:val="001731D1"/>
    <w:rsid w:val="00173837"/>
    <w:rsid w:val="001738C1"/>
    <w:rsid w:val="00173B05"/>
    <w:rsid w:val="00173C4C"/>
    <w:rsid w:val="00173E00"/>
    <w:rsid w:val="00174071"/>
    <w:rsid w:val="0017424C"/>
    <w:rsid w:val="001745BF"/>
    <w:rsid w:val="00174855"/>
    <w:rsid w:val="00174AA9"/>
    <w:rsid w:val="00174C12"/>
    <w:rsid w:val="00174C41"/>
    <w:rsid w:val="00174C57"/>
    <w:rsid w:val="00174ED0"/>
    <w:rsid w:val="00174EE3"/>
    <w:rsid w:val="00175058"/>
    <w:rsid w:val="001756B6"/>
    <w:rsid w:val="00175959"/>
    <w:rsid w:val="0017597F"/>
    <w:rsid w:val="00175A4C"/>
    <w:rsid w:val="00175BD3"/>
    <w:rsid w:val="00175C8E"/>
    <w:rsid w:val="00175DB6"/>
    <w:rsid w:val="00176341"/>
    <w:rsid w:val="001770B4"/>
    <w:rsid w:val="0017713A"/>
    <w:rsid w:val="0017727D"/>
    <w:rsid w:val="001772A8"/>
    <w:rsid w:val="001776CF"/>
    <w:rsid w:val="00177982"/>
    <w:rsid w:val="00177A3D"/>
    <w:rsid w:val="00177AE8"/>
    <w:rsid w:val="00177E11"/>
    <w:rsid w:val="00177EC6"/>
    <w:rsid w:val="0018003A"/>
    <w:rsid w:val="00180046"/>
    <w:rsid w:val="0018033B"/>
    <w:rsid w:val="00180526"/>
    <w:rsid w:val="00180B86"/>
    <w:rsid w:val="00180B9D"/>
    <w:rsid w:val="00180D6F"/>
    <w:rsid w:val="00180F4C"/>
    <w:rsid w:val="0018139A"/>
    <w:rsid w:val="00181C16"/>
    <w:rsid w:val="00181DE3"/>
    <w:rsid w:val="00181E3C"/>
    <w:rsid w:val="00182078"/>
    <w:rsid w:val="00182755"/>
    <w:rsid w:val="001827C8"/>
    <w:rsid w:val="00182936"/>
    <w:rsid w:val="00182D3B"/>
    <w:rsid w:val="00182D54"/>
    <w:rsid w:val="00183315"/>
    <w:rsid w:val="00183444"/>
    <w:rsid w:val="00183B14"/>
    <w:rsid w:val="00183B21"/>
    <w:rsid w:val="00184115"/>
    <w:rsid w:val="00184729"/>
    <w:rsid w:val="00184A59"/>
    <w:rsid w:val="00185519"/>
    <w:rsid w:val="00185798"/>
    <w:rsid w:val="001859C2"/>
    <w:rsid w:val="00185BA9"/>
    <w:rsid w:val="00185D57"/>
    <w:rsid w:val="001860CF"/>
    <w:rsid w:val="00186493"/>
    <w:rsid w:val="00186727"/>
    <w:rsid w:val="0018680F"/>
    <w:rsid w:val="00186D7C"/>
    <w:rsid w:val="00186EE3"/>
    <w:rsid w:val="00187F9B"/>
    <w:rsid w:val="00190153"/>
    <w:rsid w:val="0019042D"/>
    <w:rsid w:val="0019047F"/>
    <w:rsid w:val="00190C63"/>
    <w:rsid w:val="00190CFF"/>
    <w:rsid w:val="00191036"/>
    <w:rsid w:val="00191138"/>
    <w:rsid w:val="001915A3"/>
    <w:rsid w:val="00191623"/>
    <w:rsid w:val="0019176B"/>
    <w:rsid w:val="001917C6"/>
    <w:rsid w:val="00191D26"/>
    <w:rsid w:val="00191DBA"/>
    <w:rsid w:val="00191DCF"/>
    <w:rsid w:val="00191E60"/>
    <w:rsid w:val="00191F79"/>
    <w:rsid w:val="00192133"/>
    <w:rsid w:val="001922E1"/>
    <w:rsid w:val="00192492"/>
    <w:rsid w:val="0019271F"/>
    <w:rsid w:val="0019278D"/>
    <w:rsid w:val="00192ADC"/>
    <w:rsid w:val="00192D47"/>
    <w:rsid w:val="00192D72"/>
    <w:rsid w:val="00192D81"/>
    <w:rsid w:val="001930C5"/>
    <w:rsid w:val="00193338"/>
    <w:rsid w:val="001936CC"/>
    <w:rsid w:val="001936F7"/>
    <w:rsid w:val="00193C8B"/>
    <w:rsid w:val="00193D61"/>
    <w:rsid w:val="0019418C"/>
    <w:rsid w:val="00194567"/>
    <w:rsid w:val="0019474D"/>
    <w:rsid w:val="00194A91"/>
    <w:rsid w:val="00194DD9"/>
    <w:rsid w:val="00194F76"/>
    <w:rsid w:val="0019501F"/>
    <w:rsid w:val="001951F8"/>
    <w:rsid w:val="00195363"/>
    <w:rsid w:val="001954AF"/>
    <w:rsid w:val="001956E3"/>
    <w:rsid w:val="00195825"/>
    <w:rsid w:val="00195CB3"/>
    <w:rsid w:val="00195FBC"/>
    <w:rsid w:val="001964E5"/>
    <w:rsid w:val="00196771"/>
    <w:rsid w:val="001968E4"/>
    <w:rsid w:val="00196DA2"/>
    <w:rsid w:val="00196E11"/>
    <w:rsid w:val="0019716D"/>
    <w:rsid w:val="0019747C"/>
    <w:rsid w:val="001976BF"/>
    <w:rsid w:val="0019774B"/>
    <w:rsid w:val="001977BD"/>
    <w:rsid w:val="001979E9"/>
    <w:rsid w:val="00197B6F"/>
    <w:rsid w:val="00197D7C"/>
    <w:rsid w:val="00197E4D"/>
    <w:rsid w:val="001A08B8"/>
    <w:rsid w:val="001A0A2A"/>
    <w:rsid w:val="001A0E42"/>
    <w:rsid w:val="001A0EA7"/>
    <w:rsid w:val="001A1167"/>
    <w:rsid w:val="001A1843"/>
    <w:rsid w:val="001A184A"/>
    <w:rsid w:val="001A189E"/>
    <w:rsid w:val="001A19C9"/>
    <w:rsid w:val="001A1B3E"/>
    <w:rsid w:val="001A2101"/>
    <w:rsid w:val="001A2C59"/>
    <w:rsid w:val="001A2F20"/>
    <w:rsid w:val="001A30B8"/>
    <w:rsid w:val="001A31C1"/>
    <w:rsid w:val="001A33AC"/>
    <w:rsid w:val="001A36FE"/>
    <w:rsid w:val="001A39F6"/>
    <w:rsid w:val="001A3C90"/>
    <w:rsid w:val="001A3D07"/>
    <w:rsid w:val="001A3DCD"/>
    <w:rsid w:val="001A4047"/>
    <w:rsid w:val="001A415F"/>
    <w:rsid w:val="001A4211"/>
    <w:rsid w:val="001A4339"/>
    <w:rsid w:val="001A462F"/>
    <w:rsid w:val="001A477A"/>
    <w:rsid w:val="001A4873"/>
    <w:rsid w:val="001A49DD"/>
    <w:rsid w:val="001A4F0A"/>
    <w:rsid w:val="001A5810"/>
    <w:rsid w:val="001A586D"/>
    <w:rsid w:val="001A5CD1"/>
    <w:rsid w:val="001A5CE9"/>
    <w:rsid w:val="001A6063"/>
    <w:rsid w:val="001A650A"/>
    <w:rsid w:val="001A6843"/>
    <w:rsid w:val="001A6B12"/>
    <w:rsid w:val="001A7081"/>
    <w:rsid w:val="001A7181"/>
    <w:rsid w:val="001A728E"/>
    <w:rsid w:val="001A72C5"/>
    <w:rsid w:val="001A787E"/>
    <w:rsid w:val="001A7EF3"/>
    <w:rsid w:val="001B0F42"/>
    <w:rsid w:val="001B0F89"/>
    <w:rsid w:val="001B14DF"/>
    <w:rsid w:val="001B163F"/>
    <w:rsid w:val="001B1A15"/>
    <w:rsid w:val="001B1CEC"/>
    <w:rsid w:val="001B1D4D"/>
    <w:rsid w:val="001B1D82"/>
    <w:rsid w:val="001B1DE4"/>
    <w:rsid w:val="001B1F16"/>
    <w:rsid w:val="001B2022"/>
    <w:rsid w:val="001B2C43"/>
    <w:rsid w:val="001B2FBA"/>
    <w:rsid w:val="001B30B4"/>
    <w:rsid w:val="001B3146"/>
    <w:rsid w:val="001B33FD"/>
    <w:rsid w:val="001B35A9"/>
    <w:rsid w:val="001B35C8"/>
    <w:rsid w:val="001B374B"/>
    <w:rsid w:val="001B37E7"/>
    <w:rsid w:val="001B3AE6"/>
    <w:rsid w:val="001B3B51"/>
    <w:rsid w:val="001B3BE5"/>
    <w:rsid w:val="001B3D6F"/>
    <w:rsid w:val="001B408B"/>
    <w:rsid w:val="001B4B8B"/>
    <w:rsid w:val="001B4DD8"/>
    <w:rsid w:val="001B4FFA"/>
    <w:rsid w:val="001B5162"/>
    <w:rsid w:val="001B5393"/>
    <w:rsid w:val="001B539E"/>
    <w:rsid w:val="001B54F9"/>
    <w:rsid w:val="001B5544"/>
    <w:rsid w:val="001B5ADB"/>
    <w:rsid w:val="001B5F1C"/>
    <w:rsid w:val="001B60C3"/>
    <w:rsid w:val="001B69B9"/>
    <w:rsid w:val="001B6B8B"/>
    <w:rsid w:val="001B6BFD"/>
    <w:rsid w:val="001B6C08"/>
    <w:rsid w:val="001B6F73"/>
    <w:rsid w:val="001B6FED"/>
    <w:rsid w:val="001B7169"/>
    <w:rsid w:val="001B727C"/>
    <w:rsid w:val="001B78A1"/>
    <w:rsid w:val="001B7B16"/>
    <w:rsid w:val="001B7BE3"/>
    <w:rsid w:val="001B7C2C"/>
    <w:rsid w:val="001B7E87"/>
    <w:rsid w:val="001C0023"/>
    <w:rsid w:val="001C002F"/>
    <w:rsid w:val="001C0066"/>
    <w:rsid w:val="001C0310"/>
    <w:rsid w:val="001C039F"/>
    <w:rsid w:val="001C03EC"/>
    <w:rsid w:val="001C063E"/>
    <w:rsid w:val="001C1639"/>
    <w:rsid w:val="001C1672"/>
    <w:rsid w:val="001C18A0"/>
    <w:rsid w:val="001C1AA8"/>
    <w:rsid w:val="001C2403"/>
    <w:rsid w:val="001C250F"/>
    <w:rsid w:val="001C279D"/>
    <w:rsid w:val="001C27F8"/>
    <w:rsid w:val="001C2A96"/>
    <w:rsid w:val="001C2C26"/>
    <w:rsid w:val="001C3161"/>
    <w:rsid w:val="001C3223"/>
    <w:rsid w:val="001C32E8"/>
    <w:rsid w:val="001C3780"/>
    <w:rsid w:val="001C379B"/>
    <w:rsid w:val="001C3B8F"/>
    <w:rsid w:val="001C3BD1"/>
    <w:rsid w:val="001C3C45"/>
    <w:rsid w:val="001C3CFA"/>
    <w:rsid w:val="001C3ED4"/>
    <w:rsid w:val="001C440F"/>
    <w:rsid w:val="001C448F"/>
    <w:rsid w:val="001C4A2E"/>
    <w:rsid w:val="001C4AE4"/>
    <w:rsid w:val="001C4D55"/>
    <w:rsid w:val="001C51D4"/>
    <w:rsid w:val="001C53B1"/>
    <w:rsid w:val="001C545B"/>
    <w:rsid w:val="001C5745"/>
    <w:rsid w:val="001C58C7"/>
    <w:rsid w:val="001C5AA6"/>
    <w:rsid w:val="001C5FED"/>
    <w:rsid w:val="001C6075"/>
    <w:rsid w:val="001C61EF"/>
    <w:rsid w:val="001C64B6"/>
    <w:rsid w:val="001C6BE8"/>
    <w:rsid w:val="001C6BF5"/>
    <w:rsid w:val="001C6DE7"/>
    <w:rsid w:val="001C6F48"/>
    <w:rsid w:val="001C72DC"/>
    <w:rsid w:val="001C7787"/>
    <w:rsid w:val="001C78CC"/>
    <w:rsid w:val="001C79DA"/>
    <w:rsid w:val="001C7A44"/>
    <w:rsid w:val="001C7A4D"/>
    <w:rsid w:val="001C7D91"/>
    <w:rsid w:val="001D00A0"/>
    <w:rsid w:val="001D0357"/>
    <w:rsid w:val="001D0541"/>
    <w:rsid w:val="001D0670"/>
    <w:rsid w:val="001D0B94"/>
    <w:rsid w:val="001D0EFF"/>
    <w:rsid w:val="001D101E"/>
    <w:rsid w:val="001D1110"/>
    <w:rsid w:val="001D1FAC"/>
    <w:rsid w:val="001D21BA"/>
    <w:rsid w:val="001D23C3"/>
    <w:rsid w:val="001D249B"/>
    <w:rsid w:val="001D24AB"/>
    <w:rsid w:val="001D2502"/>
    <w:rsid w:val="001D28B4"/>
    <w:rsid w:val="001D297D"/>
    <w:rsid w:val="001D29C4"/>
    <w:rsid w:val="001D2A35"/>
    <w:rsid w:val="001D2C33"/>
    <w:rsid w:val="001D2D05"/>
    <w:rsid w:val="001D3179"/>
    <w:rsid w:val="001D32AC"/>
    <w:rsid w:val="001D32F6"/>
    <w:rsid w:val="001D32FE"/>
    <w:rsid w:val="001D33C9"/>
    <w:rsid w:val="001D3692"/>
    <w:rsid w:val="001D36BF"/>
    <w:rsid w:val="001D3832"/>
    <w:rsid w:val="001D3BE3"/>
    <w:rsid w:val="001D3CD1"/>
    <w:rsid w:val="001D3D2A"/>
    <w:rsid w:val="001D3D67"/>
    <w:rsid w:val="001D44B0"/>
    <w:rsid w:val="001D470B"/>
    <w:rsid w:val="001D473B"/>
    <w:rsid w:val="001D479C"/>
    <w:rsid w:val="001D4986"/>
    <w:rsid w:val="001D4A75"/>
    <w:rsid w:val="001D4B87"/>
    <w:rsid w:val="001D4ED5"/>
    <w:rsid w:val="001D5330"/>
    <w:rsid w:val="001D533C"/>
    <w:rsid w:val="001D53D0"/>
    <w:rsid w:val="001D564A"/>
    <w:rsid w:val="001D5692"/>
    <w:rsid w:val="001D5C8C"/>
    <w:rsid w:val="001D5ECB"/>
    <w:rsid w:val="001D6023"/>
    <w:rsid w:val="001D6207"/>
    <w:rsid w:val="001D62AB"/>
    <w:rsid w:val="001D63B5"/>
    <w:rsid w:val="001D6562"/>
    <w:rsid w:val="001D6629"/>
    <w:rsid w:val="001D6805"/>
    <w:rsid w:val="001D6817"/>
    <w:rsid w:val="001D6A7E"/>
    <w:rsid w:val="001D6ACA"/>
    <w:rsid w:val="001D6B7F"/>
    <w:rsid w:val="001D6C32"/>
    <w:rsid w:val="001D6D57"/>
    <w:rsid w:val="001D6DFC"/>
    <w:rsid w:val="001D70A1"/>
    <w:rsid w:val="001D7B4E"/>
    <w:rsid w:val="001E0038"/>
    <w:rsid w:val="001E0084"/>
    <w:rsid w:val="001E02E8"/>
    <w:rsid w:val="001E077D"/>
    <w:rsid w:val="001E0A64"/>
    <w:rsid w:val="001E0A6B"/>
    <w:rsid w:val="001E0A96"/>
    <w:rsid w:val="001E0C3F"/>
    <w:rsid w:val="001E0CBB"/>
    <w:rsid w:val="001E0CE5"/>
    <w:rsid w:val="001E10A7"/>
    <w:rsid w:val="001E1696"/>
    <w:rsid w:val="001E1830"/>
    <w:rsid w:val="001E19AE"/>
    <w:rsid w:val="001E19F7"/>
    <w:rsid w:val="001E1C20"/>
    <w:rsid w:val="001E1E74"/>
    <w:rsid w:val="001E1EC7"/>
    <w:rsid w:val="001E1F21"/>
    <w:rsid w:val="001E1F22"/>
    <w:rsid w:val="001E1F2C"/>
    <w:rsid w:val="001E2590"/>
    <w:rsid w:val="001E2653"/>
    <w:rsid w:val="001E2957"/>
    <w:rsid w:val="001E2AC9"/>
    <w:rsid w:val="001E31EC"/>
    <w:rsid w:val="001E31F5"/>
    <w:rsid w:val="001E33F6"/>
    <w:rsid w:val="001E38BF"/>
    <w:rsid w:val="001E41CF"/>
    <w:rsid w:val="001E4203"/>
    <w:rsid w:val="001E4219"/>
    <w:rsid w:val="001E4230"/>
    <w:rsid w:val="001E449B"/>
    <w:rsid w:val="001E44C9"/>
    <w:rsid w:val="001E4570"/>
    <w:rsid w:val="001E4AC6"/>
    <w:rsid w:val="001E4CA7"/>
    <w:rsid w:val="001E4CC7"/>
    <w:rsid w:val="001E4F2B"/>
    <w:rsid w:val="001E4FCF"/>
    <w:rsid w:val="001E5140"/>
    <w:rsid w:val="001E55A2"/>
    <w:rsid w:val="001E55DE"/>
    <w:rsid w:val="001E5626"/>
    <w:rsid w:val="001E565B"/>
    <w:rsid w:val="001E59C4"/>
    <w:rsid w:val="001E5A3B"/>
    <w:rsid w:val="001E5BE0"/>
    <w:rsid w:val="001E5D60"/>
    <w:rsid w:val="001E6125"/>
    <w:rsid w:val="001E6197"/>
    <w:rsid w:val="001E61F8"/>
    <w:rsid w:val="001E725A"/>
    <w:rsid w:val="001E72F7"/>
    <w:rsid w:val="001E731D"/>
    <w:rsid w:val="001E762F"/>
    <w:rsid w:val="001E795B"/>
    <w:rsid w:val="001E7B8C"/>
    <w:rsid w:val="001E7E02"/>
    <w:rsid w:val="001E7E13"/>
    <w:rsid w:val="001E7FF6"/>
    <w:rsid w:val="001F0231"/>
    <w:rsid w:val="001F041F"/>
    <w:rsid w:val="001F0467"/>
    <w:rsid w:val="001F0647"/>
    <w:rsid w:val="001F0AE5"/>
    <w:rsid w:val="001F0CF4"/>
    <w:rsid w:val="001F0E91"/>
    <w:rsid w:val="001F0FC2"/>
    <w:rsid w:val="001F13ED"/>
    <w:rsid w:val="001F1AEC"/>
    <w:rsid w:val="001F1C5C"/>
    <w:rsid w:val="001F1D05"/>
    <w:rsid w:val="001F1F83"/>
    <w:rsid w:val="001F223C"/>
    <w:rsid w:val="001F260C"/>
    <w:rsid w:val="001F26CB"/>
    <w:rsid w:val="001F26D3"/>
    <w:rsid w:val="001F28C3"/>
    <w:rsid w:val="001F29CF"/>
    <w:rsid w:val="001F2B56"/>
    <w:rsid w:val="001F2FC6"/>
    <w:rsid w:val="001F320E"/>
    <w:rsid w:val="001F3330"/>
    <w:rsid w:val="001F3686"/>
    <w:rsid w:val="001F3697"/>
    <w:rsid w:val="001F3A4B"/>
    <w:rsid w:val="001F3ADA"/>
    <w:rsid w:val="001F3B84"/>
    <w:rsid w:val="001F3C7B"/>
    <w:rsid w:val="001F3D9C"/>
    <w:rsid w:val="001F3E1C"/>
    <w:rsid w:val="001F3FB6"/>
    <w:rsid w:val="001F44B0"/>
    <w:rsid w:val="001F4517"/>
    <w:rsid w:val="001F4A4F"/>
    <w:rsid w:val="001F4BE4"/>
    <w:rsid w:val="001F4DAD"/>
    <w:rsid w:val="001F4DC5"/>
    <w:rsid w:val="001F50FD"/>
    <w:rsid w:val="001F52F8"/>
    <w:rsid w:val="001F5326"/>
    <w:rsid w:val="001F5541"/>
    <w:rsid w:val="001F5D58"/>
    <w:rsid w:val="001F6044"/>
    <w:rsid w:val="001F627F"/>
    <w:rsid w:val="001F63DD"/>
    <w:rsid w:val="001F656A"/>
    <w:rsid w:val="001F667E"/>
    <w:rsid w:val="001F6718"/>
    <w:rsid w:val="001F6D3E"/>
    <w:rsid w:val="001F706F"/>
    <w:rsid w:val="001F7118"/>
    <w:rsid w:val="001F7192"/>
    <w:rsid w:val="001F7232"/>
    <w:rsid w:val="001F7497"/>
    <w:rsid w:val="001F7E5E"/>
    <w:rsid w:val="002001C5"/>
    <w:rsid w:val="00200422"/>
    <w:rsid w:val="00200450"/>
    <w:rsid w:val="00200788"/>
    <w:rsid w:val="00200D70"/>
    <w:rsid w:val="00201023"/>
    <w:rsid w:val="00201615"/>
    <w:rsid w:val="00201713"/>
    <w:rsid w:val="002019C4"/>
    <w:rsid w:val="00201A04"/>
    <w:rsid w:val="00201A1C"/>
    <w:rsid w:val="00201A70"/>
    <w:rsid w:val="00201ABB"/>
    <w:rsid w:val="00201BD7"/>
    <w:rsid w:val="00201CFA"/>
    <w:rsid w:val="002022AE"/>
    <w:rsid w:val="002023D7"/>
    <w:rsid w:val="00202552"/>
    <w:rsid w:val="002026F6"/>
    <w:rsid w:val="00202B2F"/>
    <w:rsid w:val="00202CDA"/>
    <w:rsid w:val="00202D85"/>
    <w:rsid w:val="00202DAD"/>
    <w:rsid w:val="00202DBF"/>
    <w:rsid w:val="00202FEA"/>
    <w:rsid w:val="00203550"/>
    <w:rsid w:val="002037F3"/>
    <w:rsid w:val="00203C71"/>
    <w:rsid w:val="00203F7D"/>
    <w:rsid w:val="002040B0"/>
    <w:rsid w:val="00204CC8"/>
    <w:rsid w:val="00204DE9"/>
    <w:rsid w:val="00205287"/>
    <w:rsid w:val="0020553A"/>
    <w:rsid w:val="002058A1"/>
    <w:rsid w:val="00205B7F"/>
    <w:rsid w:val="00205F4F"/>
    <w:rsid w:val="00205F70"/>
    <w:rsid w:val="00206203"/>
    <w:rsid w:val="002066C3"/>
    <w:rsid w:val="00206712"/>
    <w:rsid w:val="00206CBF"/>
    <w:rsid w:val="00206DF4"/>
    <w:rsid w:val="00206E6F"/>
    <w:rsid w:val="00206F8C"/>
    <w:rsid w:val="00206FF8"/>
    <w:rsid w:val="0020718D"/>
    <w:rsid w:val="00207226"/>
    <w:rsid w:val="00207317"/>
    <w:rsid w:val="002075C2"/>
    <w:rsid w:val="002078DA"/>
    <w:rsid w:val="00207B01"/>
    <w:rsid w:val="00207C01"/>
    <w:rsid w:val="00207FEF"/>
    <w:rsid w:val="00210107"/>
    <w:rsid w:val="002101A6"/>
    <w:rsid w:val="002101C5"/>
    <w:rsid w:val="002104DA"/>
    <w:rsid w:val="00210574"/>
    <w:rsid w:val="00210897"/>
    <w:rsid w:val="002108BD"/>
    <w:rsid w:val="002108EF"/>
    <w:rsid w:val="00210A1F"/>
    <w:rsid w:val="00210FE8"/>
    <w:rsid w:val="00211360"/>
    <w:rsid w:val="002116A3"/>
    <w:rsid w:val="0021197F"/>
    <w:rsid w:val="00211A40"/>
    <w:rsid w:val="00211B14"/>
    <w:rsid w:val="00211C95"/>
    <w:rsid w:val="0021211D"/>
    <w:rsid w:val="0021233E"/>
    <w:rsid w:val="002125EA"/>
    <w:rsid w:val="002126FC"/>
    <w:rsid w:val="00212D00"/>
    <w:rsid w:val="00212DF2"/>
    <w:rsid w:val="002131E7"/>
    <w:rsid w:val="0021361A"/>
    <w:rsid w:val="0021379B"/>
    <w:rsid w:val="00214143"/>
    <w:rsid w:val="00214822"/>
    <w:rsid w:val="00214B1D"/>
    <w:rsid w:val="00214B3A"/>
    <w:rsid w:val="00215221"/>
    <w:rsid w:val="002155AD"/>
    <w:rsid w:val="00215CAA"/>
    <w:rsid w:val="0021655E"/>
    <w:rsid w:val="002167D6"/>
    <w:rsid w:val="002169F3"/>
    <w:rsid w:val="00216ACB"/>
    <w:rsid w:val="00216BFA"/>
    <w:rsid w:val="00216C02"/>
    <w:rsid w:val="00216C0D"/>
    <w:rsid w:val="00216E02"/>
    <w:rsid w:val="002170E3"/>
    <w:rsid w:val="002172EE"/>
    <w:rsid w:val="00217419"/>
    <w:rsid w:val="002176B6"/>
    <w:rsid w:val="00217A2D"/>
    <w:rsid w:val="00217E6F"/>
    <w:rsid w:val="002202E3"/>
    <w:rsid w:val="00220C14"/>
    <w:rsid w:val="00220DBE"/>
    <w:rsid w:val="00220E2B"/>
    <w:rsid w:val="00220E76"/>
    <w:rsid w:val="00221189"/>
    <w:rsid w:val="002215F8"/>
    <w:rsid w:val="0022160B"/>
    <w:rsid w:val="002218E7"/>
    <w:rsid w:val="00221B5F"/>
    <w:rsid w:val="00221E3E"/>
    <w:rsid w:val="00221EF9"/>
    <w:rsid w:val="0022239A"/>
    <w:rsid w:val="002224A8"/>
    <w:rsid w:val="00222541"/>
    <w:rsid w:val="002225FE"/>
    <w:rsid w:val="002229F7"/>
    <w:rsid w:val="00222CEA"/>
    <w:rsid w:val="002230DA"/>
    <w:rsid w:val="0022347B"/>
    <w:rsid w:val="002235B8"/>
    <w:rsid w:val="00223693"/>
    <w:rsid w:val="00223842"/>
    <w:rsid w:val="00223AAF"/>
    <w:rsid w:val="00223C23"/>
    <w:rsid w:val="00223D2F"/>
    <w:rsid w:val="00223E41"/>
    <w:rsid w:val="00223F91"/>
    <w:rsid w:val="002241AA"/>
    <w:rsid w:val="0022461F"/>
    <w:rsid w:val="00224957"/>
    <w:rsid w:val="002249F6"/>
    <w:rsid w:val="00224AF7"/>
    <w:rsid w:val="00224B1B"/>
    <w:rsid w:val="00224C29"/>
    <w:rsid w:val="0022564C"/>
    <w:rsid w:val="002256A7"/>
    <w:rsid w:val="0022574E"/>
    <w:rsid w:val="00225B97"/>
    <w:rsid w:val="00225D3B"/>
    <w:rsid w:val="00226395"/>
    <w:rsid w:val="002264FF"/>
    <w:rsid w:val="0022666C"/>
    <w:rsid w:val="002279BF"/>
    <w:rsid w:val="00227A4B"/>
    <w:rsid w:val="00227A9F"/>
    <w:rsid w:val="00227AA6"/>
    <w:rsid w:val="00227C3B"/>
    <w:rsid w:val="00227C6B"/>
    <w:rsid w:val="00227CF4"/>
    <w:rsid w:val="00227D91"/>
    <w:rsid w:val="00227E57"/>
    <w:rsid w:val="00227F16"/>
    <w:rsid w:val="00230009"/>
    <w:rsid w:val="002300A4"/>
    <w:rsid w:val="002303DA"/>
    <w:rsid w:val="002306A6"/>
    <w:rsid w:val="00230A39"/>
    <w:rsid w:val="00230C78"/>
    <w:rsid w:val="0023167A"/>
    <w:rsid w:val="002319E4"/>
    <w:rsid w:val="00231A6A"/>
    <w:rsid w:val="00231C8C"/>
    <w:rsid w:val="002321FF"/>
    <w:rsid w:val="002322D0"/>
    <w:rsid w:val="00232BD9"/>
    <w:rsid w:val="00232D3F"/>
    <w:rsid w:val="00232D6A"/>
    <w:rsid w:val="00232E08"/>
    <w:rsid w:val="00232F3C"/>
    <w:rsid w:val="00232FF6"/>
    <w:rsid w:val="00233016"/>
    <w:rsid w:val="00233C9F"/>
    <w:rsid w:val="00233CE1"/>
    <w:rsid w:val="00233D2E"/>
    <w:rsid w:val="00234197"/>
    <w:rsid w:val="0023425A"/>
    <w:rsid w:val="0023432D"/>
    <w:rsid w:val="0023444F"/>
    <w:rsid w:val="002345D9"/>
    <w:rsid w:val="0023479C"/>
    <w:rsid w:val="002348FD"/>
    <w:rsid w:val="00234984"/>
    <w:rsid w:val="00234A86"/>
    <w:rsid w:val="00234AD9"/>
    <w:rsid w:val="00234B1B"/>
    <w:rsid w:val="00234F49"/>
    <w:rsid w:val="00235102"/>
    <w:rsid w:val="00235565"/>
    <w:rsid w:val="00235695"/>
    <w:rsid w:val="0023569E"/>
    <w:rsid w:val="00235A1C"/>
    <w:rsid w:val="00235C36"/>
    <w:rsid w:val="002361BF"/>
    <w:rsid w:val="00236422"/>
    <w:rsid w:val="002364BF"/>
    <w:rsid w:val="002367C8"/>
    <w:rsid w:val="00236EDB"/>
    <w:rsid w:val="0023715E"/>
    <w:rsid w:val="002373FB"/>
    <w:rsid w:val="002377E2"/>
    <w:rsid w:val="00237838"/>
    <w:rsid w:val="00237912"/>
    <w:rsid w:val="00237946"/>
    <w:rsid w:val="00237A57"/>
    <w:rsid w:val="00237C57"/>
    <w:rsid w:val="00237F29"/>
    <w:rsid w:val="0024014A"/>
    <w:rsid w:val="002405CD"/>
    <w:rsid w:val="00240982"/>
    <w:rsid w:val="00240E45"/>
    <w:rsid w:val="00240FC8"/>
    <w:rsid w:val="00241277"/>
    <w:rsid w:val="002414F7"/>
    <w:rsid w:val="00241791"/>
    <w:rsid w:val="002419A8"/>
    <w:rsid w:val="00241A4D"/>
    <w:rsid w:val="00241BA0"/>
    <w:rsid w:val="00241D66"/>
    <w:rsid w:val="00242504"/>
    <w:rsid w:val="0024258C"/>
    <w:rsid w:val="002425BC"/>
    <w:rsid w:val="002426A1"/>
    <w:rsid w:val="002427E4"/>
    <w:rsid w:val="002428E8"/>
    <w:rsid w:val="002429EB"/>
    <w:rsid w:val="00242DD9"/>
    <w:rsid w:val="002434A6"/>
    <w:rsid w:val="00243533"/>
    <w:rsid w:val="00243704"/>
    <w:rsid w:val="002439C7"/>
    <w:rsid w:val="00243C13"/>
    <w:rsid w:val="00243DEF"/>
    <w:rsid w:val="002445C3"/>
    <w:rsid w:val="0024460C"/>
    <w:rsid w:val="00244827"/>
    <w:rsid w:val="00244861"/>
    <w:rsid w:val="00244A22"/>
    <w:rsid w:val="00244CA0"/>
    <w:rsid w:val="00244E97"/>
    <w:rsid w:val="00244FBA"/>
    <w:rsid w:val="00245258"/>
    <w:rsid w:val="0024576D"/>
    <w:rsid w:val="00245872"/>
    <w:rsid w:val="00245937"/>
    <w:rsid w:val="00245B8D"/>
    <w:rsid w:val="00245DFA"/>
    <w:rsid w:val="00246104"/>
    <w:rsid w:val="0024631F"/>
    <w:rsid w:val="002464C1"/>
    <w:rsid w:val="0024670C"/>
    <w:rsid w:val="00246874"/>
    <w:rsid w:val="00246B26"/>
    <w:rsid w:val="00246D01"/>
    <w:rsid w:val="0024707B"/>
    <w:rsid w:val="00247094"/>
    <w:rsid w:val="00247163"/>
    <w:rsid w:val="0024721C"/>
    <w:rsid w:val="00247564"/>
    <w:rsid w:val="002478C8"/>
    <w:rsid w:val="002479D1"/>
    <w:rsid w:val="00247C3F"/>
    <w:rsid w:val="00247CA2"/>
    <w:rsid w:val="00250116"/>
    <w:rsid w:val="002502B9"/>
    <w:rsid w:val="00250331"/>
    <w:rsid w:val="00250799"/>
    <w:rsid w:val="0025096F"/>
    <w:rsid w:val="00250A77"/>
    <w:rsid w:val="00250D30"/>
    <w:rsid w:val="00251030"/>
    <w:rsid w:val="00251077"/>
    <w:rsid w:val="002514E9"/>
    <w:rsid w:val="00251654"/>
    <w:rsid w:val="002516D2"/>
    <w:rsid w:val="002517B2"/>
    <w:rsid w:val="002517F7"/>
    <w:rsid w:val="00251D73"/>
    <w:rsid w:val="00252040"/>
    <w:rsid w:val="002520D2"/>
    <w:rsid w:val="00252108"/>
    <w:rsid w:val="00252621"/>
    <w:rsid w:val="00252C7C"/>
    <w:rsid w:val="00252D88"/>
    <w:rsid w:val="00252EE1"/>
    <w:rsid w:val="00253001"/>
    <w:rsid w:val="00253290"/>
    <w:rsid w:val="00253F88"/>
    <w:rsid w:val="00253FAE"/>
    <w:rsid w:val="0025402F"/>
    <w:rsid w:val="0025403C"/>
    <w:rsid w:val="0025414B"/>
    <w:rsid w:val="002541E4"/>
    <w:rsid w:val="002542E5"/>
    <w:rsid w:val="002543EF"/>
    <w:rsid w:val="0025459C"/>
    <w:rsid w:val="00255238"/>
    <w:rsid w:val="0025627D"/>
    <w:rsid w:val="002567C3"/>
    <w:rsid w:val="00256AD5"/>
    <w:rsid w:val="002572AE"/>
    <w:rsid w:val="002573E8"/>
    <w:rsid w:val="0025767B"/>
    <w:rsid w:val="00257740"/>
    <w:rsid w:val="00257AB5"/>
    <w:rsid w:val="00260208"/>
    <w:rsid w:val="002604F6"/>
    <w:rsid w:val="0026092F"/>
    <w:rsid w:val="002609D6"/>
    <w:rsid w:val="00260ABA"/>
    <w:rsid w:val="00260DAF"/>
    <w:rsid w:val="00260E6B"/>
    <w:rsid w:val="00261042"/>
    <w:rsid w:val="00261052"/>
    <w:rsid w:val="002610A3"/>
    <w:rsid w:val="00261255"/>
    <w:rsid w:val="0026135B"/>
    <w:rsid w:val="002613A5"/>
    <w:rsid w:val="00261428"/>
    <w:rsid w:val="00261496"/>
    <w:rsid w:val="002616E7"/>
    <w:rsid w:val="00261CBE"/>
    <w:rsid w:val="00261D88"/>
    <w:rsid w:val="00261E82"/>
    <w:rsid w:val="00261F4D"/>
    <w:rsid w:val="00261FAA"/>
    <w:rsid w:val="0026211D"/>
    <w:rsid w:val="002623AC"/>
    <w:rsid w:val="002624D0"/>
    <w:rsid w:val="0026264E"/>
    <w:rsid w:val="00262718"/>
    <w:rsid w:val="002627F0"/>
    <w:rsid w:val="002628DF"/>
    <w:rsid w:val="00262C6C"/>
    <w:rsid w:val="00262DFE"/>
    <w:rsid w:val="00263070"/>
    <w:rsid w:val="002631DD"/>
    <w:rsid w:val="00263BE4"/>
    <w:rsid w:val="00263C72"/>
    <w:rsid w:val="00263E0F"/>
    <w:rsid w:val="00264184"/>
    <w:rsid w:val="00264317"/>
    <w:rsid w:val="0026454E"/>
    <w:rsid w:val="00264794"/>
    <w:rsid w:val="00264A75"/>
    <w:rsid w:val="00264C60"/>
    <w:rsid w:val="00264E5A"/>
    <w:rsid w:val="0026509E"/>
    <w:rsid w:val="00265118"/>
    <w:rsid w:val="002653EE"/>
    <w:rsid w:val="0026579E"/>
    <w:rsid w:val="00265814"/>
    <w:rsid w:val="00265842"/>
    <w:rsid w:val="00265B49"/>
    <w:rsid w:val="00265B86"/>
    <w:rsid w:val="00265CEA"/>
    <w:rsid w:val="00266559"/>
    <w:rsid w:val="0026683B"/>
    <w:rsid w:val="00266852"/>
    <w:rsid w:val="00266C5D"/>
    <w:rsid w:val="00266E0D"/>
    <w:rsid w:val="00266E23"/>
    <w:rsid w:val="00266FBC"/>
    <w:rsid w:val="002674F2"/>
    <w:rsid w:val="0026762E"/>
    <w:rsid w:val="00267734"/>
    <w:rsid w:val="00267EE1"/>
    <w:rsid w:val="00270171"/>
    <w:rsid w:val="002702A7"/>
    <w:rsid w:val="00270407"/>
    <w:rsid w:val="002705C2"/>
    <w:rsid w:val="002706F8"/>
    <w:rsid w:val="0027089F"/>
    <w:rsid w:val="002708E8"/>
    <w:rsid w:val="00270983"/>
    <w:rsid w:val="00270992"/>
    <w:rsid w:val="00270BCC"/>
    <w:rsid w:val="00270E8A"/>
    <w:rsid w:val="0027117A"/>
    <w:rsid w:val="0027117E"/>
    <w:rsid w:val="002711B2"/>
    <w:rsid w:val="0027153F"/>
    <w:rsid w:val="0027170A"/>
    <w:rsid w:val="002717D7"/>
    <w:rsid w:val="00271946"/>
    <w:rsid w:val="00271D54"/>
    <w:rsid w:val="0027216A"/>
    <w:rsid w:val="0027240E"/>
    <w:rsid w:val="00272605"/>
    <w:rsid w:val="002726EA"/>
    <w:rsid w:val="00272716"/>
    <w:rsid w:val="00272DA8"/>
    <w:rsid w:val="0027308C"/>
    <w:rsid w:val="0027323E"/>
    <w:rsid w:val="00273263"/>
    <w:rsid w:val="00273428"/>
    <w:rsid w:val="00273B5B"/>
    <w:rsid w:val="00273BEB"/>
    <w:rsid w:val="00273EF6"/>
    <w:rsid w:val="00273F47"/>
    <w:rsid w:val="0027422C"/>
    <w:rsid w:val="0027444A"/>
    <w:rsid w:val="0027451D"/>
    <w:rsid w:val="00274653"/>
    <w:rsid w:val="002749F0"/>
    <w:rsid w:val="00274CA4"/>
    <w:rsid w:val="00274F98"/>
    <w:rsid w:val="002750BF"/>
    <w:rsid w:val="0027521D"/>
    <w:rsid w:val="00275805"/>
    <w:rsid w:val="00275B82"/>
    <w:rsid w:val="0027608B"/>
    <w:rsid w:val="002761F6"/>
    <w:rsid w:val="00276981"/>
    <w:rsid w:val="00276B73"/>
    <w:rsid w:val="00276BDA"/>
    <w:rsid w:val="0027703D"/>
    <w:rsid w:val="002772A3"/>
    <w:rsid w:val="00277AF8"/>
    <w:rsid w:val="00277E69"/>
    <w:rsid w:val="00277F11"/>
    <w:rsid w:val="00277F12"/>
    <w:rsid w:val="00277F49"/>
    <w:rsid w:val="0028034C"/>
    <w:rsid w:val="002805D7"/>
    <w:rsid w:val="00280929"/>
    <w:rsid w:val="002809C4"/>
    <w:rsid w:val="00280AA0"/>
    <w:rsid w:val="00280B38"/>
    <w:rsid w:val="00280F8A"/>
    <w:rsid w:val="00280FE8"/>
    <w:rsid w:val="00281242"/>
    <w:rsid w:val="002812ED"/>
    <w:rsid w:val="00281669"/>
    <w:rsid w:val="002818AD"/>
    <w:rsid w:val="00281D12"/>
    <w:rsid w:val="00281DB4"/>
    <w:rsid w:val="00281DC1"/>
    <w:rsid w:val="002826EA"/>
    <w:rsid w:val="0028271A"/>
    <w:rsid w:val="0028273C"/>
    <w:rsid w:val="00282B7F"/>
    <w:rsid w:val="00282DF8"/>
    <w:rsid w:val="00282E16"/>
    <w:rsid w:val="00282FF3"/>
    <w:rsid w:val="002831AE"/>
    <w:rsid w:val="00283398"/>
    <w:rsid w:val="002838CF"/>
    <w:rsid w:val="00283D67"/>
    <w:rsid w:val="00283DE5"/>
    <w:rsid w:val="002841BB"/>
    <w:rsid w:val="0028433C"/>
    <w:rsid w:val="002847B2"/>
    <w:rsid w:val="00284B43"/>
    <w:rsid w:val="00285371"/>
    <w:rsid w:val="00285582"/>
    <w:rsid w:val="002856A7"/>
    <w:rsid w:val="00285960"/>
    <w:rsid w:val="00285CAD"/>
    <w:rsid w:val="00285D8F"/>
    <w:rsid w:val="002860BC"/>
    <w:rsid w:val="00286611"/>
    <w:rsid w:val="00286EDB"/>
    <w:rsid w:val="002873C1"/>
    <w:rsid w:val="002873C6"/>
    <w:rsid w:val="0028741B"/>
    <w:rsid w:val="00287620"/>
    <w:rsid w:val="002876E9"/>
    <w:rsid w:val="00287C4B"/>
    <w:rsid w:val="00287C9E"/>
    <w:rsid w:val="00287D9B"/>
    <w:rsid w:val="00290072"/>
    <w:rsid w:val="002903A5"/>
    <w:rsid w:val="00290432"/>
    <w:rsid w:val="0029090F"/>
    <w:rsid w:val="002909F8"/>
    <w:rsid w:val="00290CDA"/>
    <w:rsid w:val="00290EBC"/>
    <w:rsid w:val="00290FBB"/>
    <w:rsid w:val="00291033"/>
    <w:rsid w:val="002910F7"/>
    <w:rsid w:val="0029133D"/>
    <w:rsid w:val="00291450"/>
    <w:rsid w:val="00291813"/>
    <w:rsid w:val="00291991"/>
    <w:rsid w:val="00291A4E"/>
    <w:rsid w:val="00291B46"/>
    <w:rsid w:val="0029272D"/>
    <w:rsid w:val="00292A36"/>
    <w:rsid w:val="00292C0B"/>
    <w:rsid w:val="0029312D"/>
    <w:rsid w:val="002931D3"/>
    <w:rsid w:val="0029334E"/>
    <w:rsid w:val="00293E42"/>
    <w:rsid w:val="00294352"/>
    <w:rsid w:val="002944D1"/>
    <w:rsid w:val="002945E4"/>
    <w:rsid w:val="002946DD"/>
    <w:rsid w:val="00294781"/>
    <w:rsid w:val="00294845"/>
    <w:rsid w:val="00294C48"/>
    <w:rsid w:val="00294D2E"/>
    <w:rsid w:val="0029543C"/>
    <w:rsid w:val="00295450"/>
    <w:rsid w:val="002955D9"/>
    <w:rsid w:val="002955F2"/>
    <w:rsid w:val="0029573C"/>
    <w:rsid w:val="002957EE"/>
    <w:rsid w:val="002962CB"/>
    <w:rsid w:val="002963D6"/>
    <w:rsid w:val="002966E6"/>
    <w:rsid w:val="002967C1"/>
    <w:rsid w:val="00296ED3"/>
    <w:rsid w:val="00297420"/>
    <w:rsid w:val="00297692"/>
    <w:rsid w:val="00297DFE"/>
    <w:rsid w:val="00297EDC"/>
    <w:rsid w:val="002A0002"/>
    <w:rsid w:val="002A0058"/>
    <w:rsid w:val="002A0067"/>
    <w:rsid w:val="002A03A0"/>
    <w:rsid w:val="002A0E44"/>
    <w:rsid w:val="002A1425"/>
    <w:rsid w:val="002A14BB"/>
    <w:rsid w:val="002A1586"/>
    <w:rsid w:val="002A16D7"/>
    <w:rsid w:val="002A19B1"/>
    <w:rsid w:val="002A1A46"/>
    <w:rsid w:val="002A1E42"/>
    <w:rsid w:val="002A1EE7"/>
    <w:rsid w:val="002A2201"/>
    <w:rsid w:val="002A2469"/>
    <w:rsid w:val="002A2792"/>
    <w:rsid w:val="002A288A"/>
    <w:rsid w:val="002A3397"/>
    <w:rsid w:val="002A3427"/>
    <w:rsid w:val="002A3555"/>
    <w:rsid w:val="002A3876"/>
    <w:rsid w:val="002A3B74"/>
    <w:rsid w:val="002A3FB0"/>
    <w:rsid w:val="002A47C5"/>
    <w:rsid w:val="002A4A76"/>
    <w:rsid w:val="002A4B11"/>
    <w:rsid w:val="002A4B5D"/>
    <w:rsid w:val="002A4C5A"/>
    <w:rsid w:val="002A58D8"/>
    <w:rsid w:val="002A5E92"/>
    <w:rsid w:val="002A5F4F"/>
    <w:rsid w:val="002A5FC5"/>
    <w:rsid w:val="002A655D"/>
    <w:rsid w:val="002A6777"/>
    <w:rsid w:val="002A6CA1"/>
    <w:rsid w:val="002A6CD1"/>
    <w:rsid w:val="002A6DFD"/>
    <w:rsid w:val="002A6E11"/>
    <w:rsid w:val="002A7323"/>
    <w:rsid w:val="002A7624"/>
    <w:rsid w:val="002A78AE"/>
    <w:rsid w:val="002A7C15"/>
    <w:rsid w:val="002A7CC8"/>
    <w:rsid w:val="002A7D2C"/>
    <w:rsid w:val="002A7D58"/>
    <w:rsid w:val="002A7E72"/>
    <w:rsid w:val="002A7F12"/>
    <w:rsid w:val="002A7F73"/>
    <w:rsid w:val="002B0092"/>
    <w:rsid w:val="002B02C3"/>
    <w:rsid w:val="002B05BE"/>
    <w:rsid w:val="002B075E"/>
    <w:rsid w:val="002B0925"/>
    <w:rsid w:val="002B094D"/>
    <w:rsid w:val="002B096E"/>
    <w:rsid w:val="002B0C7B"/>
    <w:rsid w:val="002B0DC9"/>
    <w:rsid w:val="002B0F10"/>
    <w:rsid w:val="002B0F51"/>
    <w:rsid w:val="002B114A"/>
    <w:rsid w:val="002B12CA"/>
    <w:rsid w:val="002B1593"/>
    <w:rsid w:val="002B192A"/>
    <w:rsid w:val="002B192C"/>
    <w:rsid w:val="002B1DED"/>
    <w:rsid w:val="002B1F1E"/>
    <w:rsid w:val="002B2250"/>
    <w:rsid w:val="002B228A"/>
    <w:rsid w:val="002B246E"/>
    <w:rsid w:val="002B24CB"/>
    <w:rsid w:val="002B281B"/>
    <w:rsid w:val="002B2B33"/>
    <w:rsid w:val="002B2C88"/>
    <w:rsid w:val="002B2CDE"/>
    <w:rsid w:val="002B2E3F"/>
    <w:rsid w:val="002B316D"/>
    <w:rsid w:val="002B3567"/>
    <w:rsid w:val="002B395C"/>
    <w:rsid w:val="002B39B6"/>
    <w:rsid w:val="002B3A59"/>
    <w:rsid w:val="002B3C90"/>
    <w:rsid w:val="002B3D8A"/>
    <w:rsid w:val="002B3E55"/>
    <w:rsid w:val="002B41DE"/>
    <w:rsid w:val="002B427E"/>
    <w:rsid w:val="002B444F"/>
    <w:rsid w:val="002B4523"/>
    <w:rsid w:val="002B4652"/>
    <w:rsid w:val="002B48D3"/>
    <w:rsid w:val="002B4A78"/>
    <w:rsid w:val="002B4E21"/>
    <w:rsid w:val="002B4F85"/>
    <w:rsid w:val="002B534D"/>
    <w:rsid w:val="002B534E"/>
    <w:rsid w:val="002B53E0"/>
    <w:rsid w:val="002B5B89"/>
    <w:rsid w:val="002B60FF"/>
    <w:rsid w:val="002B610E"/>
    <w:rsid w:val="002B636D"/>
    <w:rsid w:val="002B64BA"/>
    <w:rsid w:val="002B678E"/>
    <w:rsid w:val="002B6978"/>
    <w:rsid w:val="002B6C72"/>
    <w:rsid w:val="002B6D0A"/>
    <w:rsid w:val="002B6D2F"/>
    <w:rsid w:val="002B7124"/>
    <w:rsid w:val="002B7265"/>
    <w:rsid w:val="002B7476"/>
    <w:rsid w:val="002B77E9"/>
    <w:rsid w:val="002B7CBB"/>
    <w:rsid w:val="002B7D56"/>
    <w:rsid w:val="002B7D65"/>
    <w:rsid w:val="002C02DE"/>
    <w:rsid w:val="002C038D"/>
    <w:rsid w:val="002C041C"/>
    <w:rsid w:val="002C0AE1"/>
    <w:rsid w:val="002C163B"/>
    <w:rsid w:val="002C1647"/>
    <w:rsid w:val="002C171E"/>
    <w:rsid w:val="002C1BBC"/>
    <w:rsid w:val="002C1C1D"/>
    <w:rsid w:val="002C1CB0"/>
    <w:rsid w:val="002C2095"/>
    <w:rsid w:val="002C2155"/>
    <w:rsid w:val="002C22C7"/>
    <w:rsid w:val="002C2431"/>
    <w:rsid w:val="002C25AA"/>
    <w:rsid w:val="002C2C0F"/>
    <w:rsid w:val="002C2C4B"/>
    <w:rsid w:val="002C2C88"/>
    <w:rsid w:val="002C2FF6"/>
    <w:rsid w:val="002C30F7"/>
    <w:rsid w:val="002C335A"/>
    <w:rsid w:val="002C381B"/>
    <w:rsid w:val="002C39D1"/>
    <w:rsid w:val="002C3F1E"/>
    <w:rsid w:val="002C3F82"/>
    <w:rsid w:val="002C4040"/>
    <w:rsid w:val="002C40BA"/>
    <w:rsid w:val="002C4393"/>
    <w:rsid w:val="002C4494"/>
    <w:rsid w:val="002C44CA"/>
    <w:rsid w:val="002C4561"/>
    <w:rsid w:val="002C4C95"/>
    <w:rsid w:val="002C4CEF"/>
    <w:rsid w:val="002C4E29"/>
    <w:rsid w:val="002C4F55"/>
    <w:rsid w:val="002C50B0"/>
    <w:rsid w:val="002C518B"/>
    <w:rsid w:val="002C548D"/>
    <w:rsid w:val="002C5549"/>
    <w:rsid w:val="002C5616"/>
    <w:rsid w:val="002C56B0"/>
    <w:rsid w:val="002C572B"/>
    <w:rsid w:val="002C5A1E"/>
    <w:rsid w:val="002C5AEA"/>
    <w:rsid w:val="002C60A5"/>
    <w:rsid w:val="002C631B"/>
    <w:rsid w:val="002C634E"/>
    <w:rsid w:val="002C643F"/>
    <w:rsid w:val="002C6B05"/>
    <w:rsid w:val="002C6E39"/>
    <w:rsid w:val="002C6FAF"/>
    <w:rsid w:val="002C70F4"/>
    <w:rsid w:val="002C73EC"/>
    <w:rsid w:val="002C7834"/>
    <w:rsid w:val="002C7930"/>
    <w:rsid w:val="002C7E23"/>
    <w:rsid w:val="002C7E7E"/>
    <w:rsid w:val="002D0400"/>
    <w:rsid w:val="002D04F0"/>
    <w:rsid w:val="002D0A4C"/>
    <w:rsid w:val="002D0AF9"/>
    <w:rsid w:val="002D0B7A"/>
    <w:rsid w:val="002D10E4"/>
    <w:rsid w:val="002D13FB"/>
    <w:rsid w:val="002D1880"/>
    <w:rsid w:val="002D1A7C"/>
    <w:rsid w:val="002D1A91"/>
    <w:rsid w:val="002D1BDD"/>
    <w:rsid w:val="002D1D8C"/>
    <w:rsid w:val="002D24C9"/>
    <w:rsid w:val="002D250B"/>
    <w:rsid w:val="002D25CD"/>
    <w:rsid w:val="002D2A17"/>
    <w:rsid w:val="002D38BD"/>
    <w:rsid w:val="002D3A83"/>
    <w:rsid w:val="002D3BD8"/>
    <w:rsid w:val="002D3C47"/>
    <w:rsid w:val="002D3CDE"/>
    <w:rsid w:val="002D3F07"/>
    <w:rsid w:val="002D3F55"/>
    <w:rsid w:val="002D3FA3"/>
    <w:rsid w:val="002D40DD"/>
    <w:rsid w:val="002D41BD"/>
    <w:rsid w:val="002D45F6"/>
    <w:rsid w:val="002D46A6"/>
    <w:rsid w:val="002D482C"/>
    <w:rsid w:val="002D4C67"/>
    <w:rsid w:val="002D4F73"/>
    <w:rsid w:val="002D5097"/>
    <w:rsid w:val="002D53BC"/>
    <w:rsid w:val="002D54C8"/>
    <w:rsid w:val="002D620B"/>
    <w:rsid w:val="002D635D"/>
    <w:rsid w:val="002D66E7"/>
    <w:rsid w:val="002D6980"/>
    <w:rsid w:val="002D6ADA"/>
    <w:rsid w:val="002D6D4F"/>
    <w:rsid w:val="002D6D9D"/>
    <w:rsid w:val="002D6E25"/>
    <w:rsid w:val="002D6E82"/>
    <w:rsid w:val="002D6EDF"/>
    <w:rsid w:val="002D6F72"/>
    <w:rsid w:val="002D6FE4"/>
    <w:rsid w:val="002D78E9"/>
    <w:rsid w:val="002D79DF"/>
    <w:rsid w:val="002D79E0"/>
    <w:rsid w:val="002D7B09"/>
    <w:rsid w:val="002D7E6C"/>
    <w:rsid w:val="002E1189"/>
    <w:rsid w:val="002E1754"/>
    <w:rsid w:val="002E19F0"/>
    <w:rsid w:val="002E1BE9"/>
    <w:rsid w:val="002E20CD"/>
    <w:rsid w:val="002E2386"/>
    <w:rsid w:val="002E269C"/>
    <w:rsid w:val="002E27FB"/>
    <w:rsid w:val="002E2A13"/>
    <w:rsid w:val="002E2B40"/>
    <w:rsid w:val="002E304D"/>
    <w:rsid w:val="002E3313"/>
    <w:rsid w:val="002E3365"/>
    <w:rsid w:val="002E347A"/>
    <w:rsid w:val="002E34CE"/>
    <w:rsid w:val="002E363B"/>
    <w:rsid w:val="002E385C"/>
    <w:rsid w:val="002E397B"/>
    <w:rsid w:val="002E3D29"/>
    <w:rsid w:val="002E434F"/>
    <w:rsid w:val="002E43AE"/>
    <w:rsid w:val="002E46EB"/>
    <w:rsid w:val="002E4845"/>
    <w:rsid w:val="002E4FDD"/>
    <w:rsid w:val="002E5136"/>
    <w:rsid w:val="002E5429"/>
    <w:rsid w:val="002E597F"/>
    <w:rsid w:val="002E59C2"/>
    <w:rsid w:val="002E5BB1"/>
    <w:rsid w:val="002E5C0A"/>
    <w:rsid w:val="002E5E5A"/>
    <w:rsid w:val="002E6144"/>
    <w:rsid w:val="002E64EB"/>
    <w:rsid w:val="002E6A7E"/>
    <w:rsid w:val="002E6CE5"/>
    <w:rsid w:val="002E6D9C"/>
    <w:rsid w:val="002E7260"/>
    <w:rsid w:val="002E756D"/>
    <w:rsid w:val="002E7EEF"/>
    <w:rsid w:val="002E7F89"/>
    <w:rsid w:val="002E7FDA"/>
    <w:rsid w:val="002F00B7"/>
    <w:rsid w:val="002F01BD"/>
    <w:rsid w:val="002F01EC"/>
    <w:rsid w:val="002F02D3"/>
    <w:rsid w:val="002F04A9"/>
    <w:rsid w:val="002F0703"/>
    <w:rsid w:val="002F08DC"/>
    <w:rsid w:val="002F0AEE"/>
    <w:rsid w:val="002F0BD2"/>
    <w:rsid w:val="002F0F11"/>
    <w:rsid w:val="002F0F77"/>
    <w:rsid w:val="002F1016"/>
    <w:rsid w:val="002F141C"/>
    <w:rsid w:val="002F1421"/>
    <w:rsid w:val="002F184E"/>
    <w:rsid w:val="002F1A0B"/>
    <w:rsid w:val="002F1A57"/>
    <w:rsid w:val="002F1B0E"/>
    <w:rsid w:val="002F1C1C"/>
    <w:rsid w:val="002F1C46"/>
    <w:rsid w:val="002F1CDE"/>
    <w:rsid w:val="002F1D2B"/>
    <w:rsid w:val="002F1D66"/>
    <w:rsid w:val="002F240A"/>
    <w:rsid w:val="002F278D"/>
    <w:rsid w:val="002F27A9"/>
    <w:rsid w:val="002F2BF2"/>
    <w:rsid w:val="002F2F0A"/>
    <w:rsid w:val="002F3032"/>
    <w:rsid w:val="002F30F3"/>
    <w:rsid w:val="002F35A8"/>
    <w:rsid w:val="002F35BB"/>
    <w:rsid w:val="002F35ED"/>
    <w:rsid w:val="002F3746"/>
    <w:rsid w:val="002F39CA"/>
    <w:rsid w:val="002F3B51"/>
    <w:rsid w:val="002F3B75"/>
    <w:rsid w:val="002F3D24"/>
    <w:rsid w:val="002F3D4B"/>
    <w:rsid w:val="002F4181"/>
    <w:rsid w:val="002F41A3"/>
    <w:rsid w:val="002F42EA"/>
    <w:rsid w:val="002F4483"/>
    <w:rsid w:val="002F45B6"/>
    <w:rsid w:val="002F4604"/>
    <w:rsid w:val="002F4DE8"/>
    <w:rsid w:val="002F54E4"/>
    <w:rsid w:val="002F56AA"/>
    <w:rsid w:val="002F5856"/>
    <w:rsid w:val="002F5867"/>
    <w:rsid w:val="002F592C"/>
    <w:rsid w:val="002F5B72"/>
    <w:rsid w:val="002F5BF0"/>
    <w:rsid w:val="002F5E17"/>
    <w:rsid w:val="002F608D"/>
    <w:rsid w:val="002F620D"/>
    <w:rsid w:val="002F6367"/>
    <w:rsid w:val="002F649A"/>
    <w:rsid w:val="002F6BCB"/>
    <w:rsid w:val="002F6CB5"/>
    <w:rsid w:val="002F7181"/>
    <w:rsid w:val="002F7298"/>
    <w:rsid w:val="002F736D"/>
    <w:rsid w:val="002F75BC"/>
    <w:rsid w:val="002F75EB"/>
    <w:rsid w:val="002F779A"/>
    <w:rsid w:val="002F77C2"/>
    <w:rsid w:val="002F7926"/>
    <w:rsid w:val="002F7D28"/>
    <w:rsid w:val="003002CB"/>
    <w:rsid w:val="0030069F"/>
    <w:rsid w:val="003009B4"/>
    <w:rsid w:val="00300B88"/>
    <w:rsid w:val="00300C4E"/>
    <w:rsid w:val="003011A4"/>
    <w:rsid w:val="0030128B"/>
    <w:rsid w:val="00301828"/>
    <w:rsid w:val="00301C6A"/>
    <w:rsid w:val="0030224C"/>
    <w:rsid w:val="0030238C"/>
    <w:rsid w:val="003025BF"/>
    <w:rsid w:val="003025E6"/>
    <w:rsid w:val="0030265B"/>
    <w:rsid w:val="00302C33"/>
    <w:rsid w:val="00302DA5"/>
    <w:rsid w:val="00302E31"/>
    <w:rsid w:val="00303143"/>
    <w:rsid w:val="003032E3"/>
    <w:rsid w:val="0030349E"/>
    <w:rsid w:val="003035D9"/>
    <w:rsid w:val="003036AD"/>
    <w:rsid w:val="003038AC"/>
    <w:rsid w:val="003038E5"/>
    <w:rsid w:val="00303CD4"/>
    <w:rsid w:val="00303DF4"/>
    <w:rsid w:val="00303EF9"/>
    <w:rsid w:val="00303F2F"/>
    <w:rsid w:val="003040BF"/>
    <w:rsid w:val="003042C0"/>
    <w:rsid w:val="0030447E"/>
    <w:rsid w:val="0030485B"/>
    <w:rsid w:val="003048B7"/>
    <w:rsid w:val="00304CAA"/>
    <w:rsid w:val="00304CC0"/>
    <w:rsid w:val="00304EC1"/>
    <w:rsid w:val="0030503A"/>
    <w:rsid w:val="003052F6"/>
    <w:rsid w:val="00305396"/>
    <w:rsid w:val="0030571C"/>
    <w:rsid w:val="00305792"/>
    <w:rsid w:val="00305B65"/>
    <w:rsid w:val="00305D73"/>
    <w:rsid w:val="003064B9"/>
    <w:rsid w:val="003067E6"/>
    <w:rsid w:val="00306AD8"/>
    <w:rsid w:val="00306AFB"/>
    <w:rsid w:val="00306C4D"/>
    <w:rsid w:val="00307570"/>
    <w:rsid w:val="003078C0"/>
    <w:rsid w:val="003078F1"/>
    <w:rsid w:val="00307CA9"/>
    <w:rsid w:val="00307D27"/>
    <w:rsid w:val="00307E0C"/>
    <w:rsid w:val="00307F91"/>
    <w:rsid w:val="0031040C"/>
    <w:rsid w:val="003107D0"/>
    <w:rsid w:val="003108BE"/>
    <w:rsid w:val="00310AAA"/>
    <w:rsid w:val="00310FE3"/>
    <w:rsid w:val="00311627"/>
    <w:rsid w:val="00311691"/>
    <w:rsid w:val="00311702"/>
    <w:rsid w:val="00311861"/>
    <w:rsid w:val="00311893"/>
    <w:rsid w:val="00311BD4"/>
    <w:rsid w:val="00311E3B"/>
    <w:rsid w:val="00311E66"/>
    <w:rsid w:val="00311F2D"/>
    <w:rsid w:val="0031259C"/>
    <w:rsid w:val="00312685"/>
    <w:rsid w:val="0031290A"/>
    <w:rsid w:val="00312A53"/>
    <w:rsid w:val="00312FD5"/>
    <w:rsid w:val="003132E5"/>
    <w:rsid w:val="00313360"/>
    <w:rsid w:val="003134E6"/>
    <w:rsid w:val="00313902"/>
    <w:rsid w:val="003142A8"/>
    <w:rsid w:val="003142B6"/>
    <w:rsid w:val="00314368"/>
    <w:rsid w:val="0031443D"/>
    <w:rsid w:val="0031443E"/>
    <w:rsid w:val="0031477B"/>
    <w:rsid w:val="00314BB8"/>
    <w:rsid w:val="00314D6C"/>
    <w:rsid w:val="00315114"/>
    <w:rsid w:val="0031533C"/>
    <w:rsid w:val="00315479"/>
    <w:rsid w:val="0031560F"/>
    <w:rsid w:val="00315647"/>
    <w:rsid w:val="00315B19"/>
    <w:rsid w:val="00315D7F"/>
    <w:rsid w:val="0031623F"/>
    <w:rsid w:val="003162FA"/>
    <w:rsid w:val="00316636"/>
    <w:rsid w:val="00316731"/>
    <w:rsid w:val="00316862"/>
    <w:rsid w:val="00316D61"/>
    <w:rsid w:val="0031712A"/>
    <w:rsid w:val="00317689"/>
    <w:rsid w:val="00317702"/>
    <w:rsid w:val="003177D1"/>
    <w:rsid w:val="003177FE"/>
    <w:rsid w:val="00317D94"/>
    <w:rsid w:val="00317E33"/>
    <w:rsid w:val="0032079B"/>
    <w:rsid w:val="00320AE9"/>
    <w:rsid w:val="00320AF0"/>
    <w:rsid w:val="00320CA5"/>
    <w:rsid w:val="0032111B"/>
    <w:rsid w:val="0032114D"/>
    <w:rsid w:val="0032173E"/>
    <w:rsid w:val="003217C9"/>
    <w:rsid w:val="003218AC"/>
    <w:rsid w:val="00321C5F"/>
    <w:rsid w:val="00321D4C"/>
    <w:rsid w:val="00322072"/>
    <w:rsid w:val="003220DA"/>
    <w:rsid w:val="0032244E"/>
    <w:rsid w:val="00322990"/>
    <w:rsid w:val="00322AAF"/>
    <w:rsid w:val="00322AD9"/>
    <w:rsid w:val="00322D72"/>
    <w:rsid w:val="00322F9C"/>
    <w:rsid w:val="00322FA9"/>
    <w:rsid w:val="00322FE3"/>
    <w:rsid w:val="0032310F"/>
    <w:rsid w:val="0032336E"/>
    <w:rsid w:val="00323501"/>
    <w:rsid w:val="003235DD"/>
    <w:rsid w:val="003237F1"/>
    <w:rsid w:val="0032385E"/>
    <w:rsid w:val="00323903"/>
    <w:rsid w:val="00323AB4"/>
    <w:rsid w:val="00323C69"/>
    <w:rsid w:val="00323CBA"/>
    <w:rsid w:val="00323E8B"/>
    <w:rsid w:val="00323E9E"/>
    <w:rsid w:val="00323ED0"/>
    <w:rsid w:val="00323F7B"/>
    <w:rsid w:val="00323FBF"/>
    <w:rsid w:val="00324901"/>
    <w:rsid w:val="0032494A"/>
    <w:rsid w:val="00324A0E"/>
    <w:rsid w:val="00324AD8"/>
    <w:rsid w:val="003250F5"/>
    <w:rsid w:val="0032536C"/>
    <w:rsid w:val="00325566"/>
    <w:rsid w:val="00325856"/>
    <w:rsid w:val="00325D4B"/>
    <w:rsid w:val="00325D5A"/>
    <w:rsid w:val="00326111"/>
    <w:rsid w:val="003262D2"/>
    <w:rsid w:val="0032635E"/>
    <w:rsid w:val="00326567"/>
    <w:rsid w:val="0032662A"/>
    <w:rsid w:val="003266FA"/>
    <w:rsid w:val="00326AED"/>
    <w:rsid w:val="00326C2A"/>
    <w:rsid w:val="00326C4F"/>
    <w:rsid w:val="00327059"/>
    <w:rsid w:val="0032709D"/>
    <w:rsid w:val="0032718F"/>
    <w:rsid w:val="0032758C"/>
    <w:rsid w:val="00327869"/>
    <w:rsid w:val="00327BFD"/>
    <w:rsid w:val="00330160"/>
    <w:rsid w:val="003301E4"/>
    <w:rsid w:val="00330770"/>
    <w:rsid w:val="0033093D"/>
    <w:rsid w:val="00330EC6"/>
    <w:rsid w:val="0033126D"/>
    <w:rsid w:val="003313A4"/>
    <w:rsid w:val="00331800"/>
    <w:rsid w:val="00331858"/>
    <w:rsid w:val="003319F8"/>
    <w:rsid w:val="00331A99"/>
    <w:rsid w:val="00331AA4"/>
    <w:rsid w:val="00331B05"/>
    <w:rsid w:val="00331ED5"/>
    <w:rsid w:val="00331FAC"/>
    <w:rsid w:val="00332073"/>
    <w:rsid w:val="00332BF9"/>
    <w:rsid w:val="00332EFD"/>
    <w:rsid w:val="003332A8"/>
    <w:rsid w:val="0033339D"/>
    <w:rsid w:val="003335C5"/>
    <w:rsid w:val="003335E1"/>
    <w:rsid w:val="0033377D"/>
    <w:rsid w:val="00333E31"/>
    <w:rsid w:val="00333F06"/>
    <w:rsid w:val="00334411"/>
    <w:rsid w:val="003344D5"/>
    <w:rsid w:val="0033455A"/>
    <w:rsid w:val="00334639"/>
    <w:rsid w:val="00334895"/>
    <w:rsid w:val="003349F1"/>
    <w:rsid w:val="00334B02"/>
    <w:rsid w:val="00334BDD"/>
    <w:rsid w:val="00334CA6"/>
    <w:rsid w:val="00335668"/>
    <w:rsid w:val="0033567C"/>
    <w:rsid w:val="00335710"/>
    <w:rsid w:val="003357A3"/>
    <w:rsid w:val="00335814"/>
    <w:rsid w:val="00335C0F"/>
    <w:rsid w:val="00335D9A"/>
    <w:rsid w:val="00336A64"/>
    <w:rsid w:val="00337026"/>
    <w:rsid w:val="003370C7"/>
    <w:rsid w:val="0033735F"/>
    <w:rsid w:val="0033770A"/>
    <w:rsid w:val="00337F4D"/>
    <w:rsid w:val="00337FCE"/>
    <w:rsid w:val="003405BF"/>
    <w:rsid w:val="0034070D"/>
    <w:rsid w:val="00340A25"/>
    <w:rsid w:val="00340BC7"/>
    <w:rsid w:val="00340CCF"/>
    <w:rsid w:val="00340CE9"/>
    <w:rsid w:val="00340D5F"/>
    <w:rsid w:val="00340D60"/>
    <w:rsid w:val="00340DDB"/>
    <w:rsid w:val="00340E35"/>
    <w:rsid w:val="00340E75"/>
    <w:rsid w:val="00341290"/>
    <w:rsid w:val="0034141C"/>
    <w:rsid w:val="003417E6"/>
    <w:rsid w:val="00341D38"/>
    <w:rsid w:val="00341D7C"/>
    <w:rsid w:val="00342CAC"/>
    <w:rsid w:val="00342CD7"/>
    <w:rsid w:val="00343298"/>
    <w:rsid w:val="003432AA"/>
    <w:rsid w:val="003432FC"/>
    <w:rsid w:val="0034358F"/>
    <w:rsid w:val="00343835"/>
    <w:rsid w:val="00343EF2"/>
    <w:rsid w:val="003440C6"/>
    <w:rsid w:val="00344323"/>
    <w:rsid w:val="003444AB"/>
    <w:rsid w:val="0034465C"/>
    <w:rsid w:val="00344846"/>
    <w:rsid w:val="0034485E"/>
    <w:rsid w:val="00344946"/>
    <w:rsid w:val="00344B33"/>
    <w:rsid w:val="0034525B"/>
    <w:rsid w:val="0034571F"/>
    <w:rsid w:val="003458D6"/>
    <w:rsid w:val="00345D9D"/>
    <w:rsid w:val="00346197"/>
    <w:rsid w:val="0034638D"/>
    <w:rsid w:val="003465A7"/>
    <w:rsid w:val="00346AE9"/>
    <w:rsid w:val="00346D22"/>
    <w:rsid w:val="00347106"/>
    <w:rsid w:val="00347130"/>
    <w:rsid w:val="00347309"/>
    <w:rsid w:val="00347457"/>
    <w:rsid w:val="003474B4"/>
    <w:rsid w:val="0034787C"/>
    <w:rsid w:val="00347A64"/>
    <w:rsid w:val="00347ACF"/>
    <w:rsid w:val="00347CCC"/>
    <w:rsid w:val="00350061"/>
    <w:rsid w:val="00350224"/>
    <w:rsid w:val="003507A0"/>
    <w:rsid w:val="00350950"/>
    <w:rsid w:val="00350D87"/>
    <w:rsid w:val="00350EB7"/>
    <w:rsid w:val="00350F94"/>
    <w:rsid w:val="0035170B"/>
    <w:rsid w:val="00351F36"/>
    <w:rsid w:val="00351F4E"/>
    <w:rsid w:val="00352328"/>
    <w:rsid w:val="00352470"/>
    <w:rsid w:val="00352BA9"/>
    <w:rsid w:val="00352DB8"/>
    <w:rsid w:val="00353294"/>
    <w:rsid w:val="0035335C"/>
    <w:rsid w:val="00353AE4"/>
    <w:rsid w:val="00353FC1"/>
    <w:rsid w:val="00354E73"/>
    <w:rsid w:val="00355000"/>
    <w:rsid w:val="00355254"/>
    <w:rsid w:val="003556B3"/>
    <w:rsid w:val="003557E4"/>
    <w:rsid w:val="00355813"/>
    <w:rsid w:val="00355AC5"/>
    <w:rsid w:val="0035622E"/>
    <w:rsid w:val="003562C7"/>
    <w:rsid w:val="00356410"/>
    <w:rsid w:val="003565A2"/>
    <w:rsid w:val="0035660C"/>
    <w:rsid w:val="00356765"/>
    <w:rsid w:val="0035689F"/>
    <w:rsid w:val="00356B37"/>
    <w:rsid w:val="00356F89"/>
    <w:rsid w:val="00357084"/>
    <w:rsid w:val="00357267"/>
    <w:rsid w:val="0035766D"/>
    <w:rsid w:val="0035769C"/>
    <w:rsid w:val="0035781C"/>
    <w:rsid w:val="00357868"/>
    <w:rsid w:val="003578C3"/>
    <w:rsid w:val="00357C7C"/>
    <w:rsid w:val="00357D0B"/>
    <w:rsid w:val="00357F9F"/>
    <w:rsid w:val="0036000D"/>
    <w:rsid w:val="00360052"/>
    <w:rsid w:val="003601B2"/>
    <w:rsid w:val="00360456"/>
    <w:rsid w:val="003606B4"/>
    <w:rsid w:val="0036096E"/>
    <w:rsid w:val="00360BF8"/>
    <w:rsid w:val="00360F70"/>
    <w:rsid w:val="00360F81"/>
    <w:rsid w:val="00361141"/>
    <w:rsid w:val="00361342"/>
    <w:rsid w:val="00361454"/>
    <w:rsid w:val="003614F0"/>
    <w:rsid w:val="003617F8"/>
    <w:rsid w:val="00361811"/>
    <w:rsid w:val="00361A1A"/>
    <w:rsid w:val="00361AC4"/>
    <w:rsid w:val="00361CDD"/>
    <w:rsid w:val="00361D39"/>
    <w:rsid w:val="00361F14"/>
    <w:rsid w:val="00362098"/>
    <w:rsid w:val="0036275B"/>
    <w:rsid w:val="0036304A"/>
    <w:rsid w:val="0036328F"/>
    <w:rsid w:val="00363713"/>
    <w:rsid w:val="0036378F"/>
    <w:rsid w:val="003637FF"/>
    <w:rsid w:val="0036391E"/>
    <w:rsid w:val="00363980"/>
    <w:rsid w:val="003639D4"/>
    <w:rsid w:val="00363B7A"/>
    <w:rsid w:val="00363C98"/>
    <w:rsid w:val="00363D33"/>
    <w:rsid w:val="00363F79"/>
    <w:rsid w:val="00363F8F"/>
    <w:rsid w:val="0036423C"/>
    <w:rsid w:val="00364CB4"/>
    <w:rsid w:val="003652A9"/>
    <w:rsid w:val="003656E5"/>
    <w:rsid w:val="00365D97"/>
    <w:rsid w:val="0036676F"/>
    <w:rsid w:val="003668ED"/>
    <w:rsid w:val="00366BF6"/>
    <w:rsid w:val="00366EDD"/>
    <w:rsid w:val="00366F17"/>
    <w:rsid w:val="00366F95"/>
    <w:rsid w:val="00367403"/>
    <w:rsid w:val="003674E6"/>
    <w:rsid w:val="00367504"/>
    <w:rsid w:val="00367A74"/>
    <w:rsid w:val="00367D93"/>
    <w:rsid w:val="0037024E"/>
    <w:rsid w:val="003703D2"/>
    <w:rsid w:val="003703E1"/>
    <w:rsid w:val="003708ED"/>
    <w:rsid w:val="00370B1A"/>
    <w:rsid w:val="00370BDE"/>
    <w:rsid w:val="00370EA8"/>
    <w:rsid w:val="00371000"/>
    <w:rsid w:val="0037111E"/>
    <w:rsid w:val="003711BD"/>
    <w:rsid w:val="00371201"/>
    <w:rsid w:val="003713BA"/>
    <w:rsid w:val="00371D6B"/>
    <w:rsid w:val="00371ECE"/>
    <w:rsid w:val="00371FFF"/>
    <w:rsid w:val="0037201E"/>
    <w:rsid w:val="003726DE"/>
    <w:rsid w:val="0037278A"/>
    <w:rsid w:val="003731A3"/>
    <w:rsid w:val="0037321F"/>
    <w:rsid w:val="003733D8"/>
    <w:rsid w:val="003735A6"/>
    <w:rsid w:val="0037378A"/>
    <w:rsid w:val="00373C21"/>
    <w:rsid w:val="00373C8D"/>
    <w:rsid w:val="00374317"/>
    <w:rsid w:val="0037448C"/>
    <w:rsid w:val="00374548"/>
    <w:rsid w:val="003747C8"/>
    <w:rsid w:val="003747FE"/>
    <w:rsid w:val="00374989"/>
    <w:rsid w:val="003749A2"/>
    <w:rsid w:val="00374A24"/>
    <w:rsid w:val="00374C7B"/>
    <w:rsid w:val="00374E4C"/>
    <w:rsid w:val="00374FCF"/>
    <w:rsid w:val="003754A8"/>
    <w:rsid w:val="0037570E"/>
    <w:rsid w:val="003758B6"/>
    <w:rsid w:val="00375A2D"/>
    <w:rsid w:val="00375A55"/>
    <w:rsid w:val="00375BE8"/>
    <w:rsid w:val="00375EC5"/>
    <w:rsid w:val="0037656A"/>
    <w:rsid w:val="00376927"/>
    <w:rsid w:val="00376954"/>
    <w:rsid w:val="00376B32"/>
    <w:rsid w:val="00376D67"/>
    <w:rsid w:val="00376E09"/>
    <w:rsid w:val="00377133"/>
    <w:rsid w:val="00377432"/>
    <w:rsid w:val="0037793D"/>
    <w:rsid w:val="00377A92"/>
    <w:rsid w:val="00377E30"/>
    <w:rsid w:val="0038016C"/>
    <w:rsid w:val="003803C1"/>
    <w:rsid w:val="00380511"/>
    <w:rsid w:val="003805FA"/>
    <w:rsid w:val="003807D5"/>
    <w:rsid w:val="00380820"/>
    <w:rsid w:val="00380AAE"/>
    <w:rsid w:val="00380AC5"/>
    <w:rsid w:val="00380D9D"/>
    <w:rsid w:val="00380E43"/>
    <w:rsid w:val="003811BE"/>
    <w:rsid w:val="0038141E"/>
    <w:rsid w:val="00381614"/>
    <w:rsid w:val="00381646"/>
    <w:rsid w:val="00381900"/>
    <w:rsid w:val="00381A9E"/>
    <w:rsid w:val="00381AE1"/>
    <w:rsid w:val="00381D46"/>
    <w:rsid w:val="003821CF"/>
    <w:rsid w:val="003827F7"/>
    <w:rsid w:val="0038287C"/>
    <w:rsid w:val="00382976"/>
    <w:rsid w:val="00382B23"/>
    <w:rsid w:val="00382C60"/>
    <w:rsid w:val="00382E27"/>
    <w:rsid w:val="003836F5"/>
    <w:rsid w:val="0038376C"/>
    <w:rsid w:val="00383802"/>
    <w:rsid w:val="00383878"/>
    <w:rsid w:val="00383886"/>
    <w:rsid w:val="0038397C"/>
    <w:rsid w:val="003839FF"/>
    <w:rsid w:val="00383B0F"/>
    <w:rsid w:val="00383B21"/>
    <w:rsid w:val="00383C2C"/>
    <w:rsid w:val="00383CC0"/>
    <w:rsid w:val="00383D9B"/>
    <w:rsid w:val="00384205"/>
    <w:rsid w:val="00384373"/>
    <w:rsid w:val="00384629"/>
    <w:rsid w:val="003846A9"/>
    <w:rsid w:val="00384A26"/>
    <w:rsid w:val="00384E44"/>
    <w:rsid w:val="00384F68"/>
    <w:rsid w:val="00385278"/>
    <w:rsid w:val="0038540A"/>
    <w:rsid w:val="00385582"/>
    <w:rsid w:val="00385F38"/>
    <w:rsid w:val="0038608A"/>
    <w:rsid w:val="0038610D"/>
    <w:rsid w:val="00386755"/>
    <w:rsid w:val="003868E5"/>
    <w:rsid w:val="00386A2F"/>
    <w:rsid w:val="00386B7E"/>
    <w:rsid w:val="00386CFC"/>
    <w:rsid w:val="00386F63"/>
    <w:rsid w:val="003870A5"/>
    <w:rsid w:val="003870C6"/>
    <w:rsid w:val="00387186"/>
    <w:rsid w:val="0038732C"/>
    <w:rsid w:val="003873CF"/>
    <w:rsid w:val="003874B2"/>
    <w:rsid w:val="00387568"/>
    <w:rsid w:val="00387877"/>
    <w:rsid w:val="003878F2"/>
    <w:rsid w:val="00387906"/>
    <w:rsid w:val="00387AE8"/>
    <w:rsid w:val="00387EC5"/>
    <w:rsid w:val="00387FC3"/>
    <w:rsid w:val="003901C6"/>
    <w:rsid w:val="00390C99"/>
    <w:rsid w:val="00390C9B"/>
    <w:rsid w:val="00390CAF"/>
    <w:rsid w:val="00390DDF"/>
    <w:rsid w:val="00390EA2"/>
    <w:rsid w:val="003914D1"/>
    <w:rsid w:val="0039159E"/>
    <w:rsid w:val="003917B1"/>
    <w:rsid w:val="0039187B"/>
    <w:rsid w:val="003919FC"/>
    <w:rsid w:val="00391C3E"/>
    <w:rsid w:val="00391ED3"/>
    <w:rsid w:val="003920AE"/>
    <w:rsid w:val="0039270E"/>
    <w:rsid w:val="00392AD3"/>
    <w:rsid w:val="00392C89"/>
    <w:rsid w:val="00392E19"/>
    <w:rsid w:val="00392EC8"/>
    <w:rsid w:val="00393251"/>
    <w:rsid w:val="0039331B"/>
    <w:rsid w:val="00393585"/>
    <w:rsid w:val="0039369E"/>
    <w:rsid w:val="003937FE"/>
    <w:rsid w:val="00393C89"/>
    <w:rsid w:val="00393EDF"/>
    <w:rsid w:val="003945F1"/>
    <w:rsid w:val="00394A2F"/>
    <w:rsid w:val="00394CE9"/>
    <w:rsid w:val="00395088"/>
    <w:rsid w:val="0039552A"/>
    <w:rsid w:val="0039568D"/>
    <w:rsid w:val="00395A7F"/>
    <w:rsid w:val="00395AAF"/>
    <w:rsid w:val="00395F4C"/>
    <w:rsid w:val="003963CE"/>
    <w:rsid w:val="00396B00"/>
    <w:rsid w:val="00396B46"/>
    <w:rsid w:val="00396DCA"/>
    <w:rsid w:val="00397396"/>
    <w:rsid w:val="00397956"/>
    <w:rsid w:val="00397CDC"/>
    <w:rsid w:val="00397DCC"/>
    <w:rsid w:val="003A0615"/>
    <w:rsid w:val="003A0ED7"/>
    <w:rsid w:val="003A137C"/>
    <w:rsid w:val="003A188E"/>
    <w:rsid w:val="003A1A74"/>
    <w:rsid w:val="003A1E4E"/>
    <w:rsid w:val="003A1EE7"/>
    <w:rsid w:val="003A20E2"/>
    <w:rsid w:val="003A20E8"/>
    <w:rsid w:val="003A2115"/>
    <w:rsid w:val="003A2135"/>
    <w:rsid w:val="003A2166"/>
    <w:rsid w:val="003A2383"/>
    <w:rsid w:val="003A23F9"/>
    <w:rsid w:val="003A2691"/>
    <w:rsid w:val="003A26CE"/>
    <w:rsid w:val="003A275C"/>
    <w:rsid w:val="003A2BE3"/>
    <w:rsid w:val="003A3081"/>
    <w:rsid w:val="003A3094"/>
    <w:rsid w:val="003A34B1"/>
    <w:rsid w:val="003A35BE"/>
    <w:rsid w:val="003A35F0"/>
    <w:rsid w:val="003A407E"/>
    <w:rsid w:val="003A4107"/>
    <w:rsid w:val="003A41AD"/>
    <w:rsid w:val="003A44AF"/>
    <w:rsid w:val="003A44D4"/>
    <w:rsid w:val="003A45D3"/>
    <w:rsid w:val="003A4628"/>
    <w:rsid w:val="003A4696"/>
    <w:rsid w:val="003A4CF6"/>
    <w:rsid w:val="003A4D3C"/>
    <w:rsid w:val="003A518B"/>
    <w:rsid w:val="003A5192"/>
    <w:rsid w:val="003A519D"/>
    <w:rsid w:val="003A52C4"/>
    <w:rsid w:val="003A5441"/>
    <w:rsid w:val="003A5AF3"/>
    <w:rsid w:val="003A5B68"/>
    <w:rsid w:val="003A5BF3"/>
    <w:rsid w:val="003A605E"/>
    <w:rsid w:val="003A626C"/>
    <w:rsid w:val="003A657C"/>
    <w:rsid w:val="003A6866"/>
    <w:rsid w:val="003A6907"/>
    <w:rsid w:val="003A6B6A"/>
    <w:rsid w:val="003A6C48"/>
    <w:rsid w:val="003A7133"/>
    <w:rsid w:val="003A7445"/>
    <w:rsid w:val="003A753A"/>
    <w:rsid w:val="003A78D8"/>
    <w:rsid w:val="003A7CD5"/>
    <w:rsid w:val="003B014E"/>
    <w:rsid w:val="003B036F"/>
    <w:rsid w:val="003B0430"/>
    <w:rsid w:val="003B046E"/>
    <w:rsid w:val="003B04F4"/>
    <w:rsid w:val="003B05A4"/>
    <w:rsid w:val="003B06CA"/>
    <w:rsid w:val="003B0761"/>
    <w:rsid w:val="003B089C"/>
    <w:rsid w:val="003B0E56"/>
    <w:rsid w:val="003B120C"/>
    <w:rsid w:val="003B185E"/>
    <w:rsid w:val="003B19CE"/>
    <w:rsid w:val="003B1CE6"/>
    <w:rsid w:val="003B1D2C"/>
    <w:rsid w:val="003B1F5C"/>
    <w:rsid w:val="003B230F"/>
    <w:rsid w:val="003B2348"/>
    <w:rsid w:val="003B27A4"/>
    <w:rsid w:val="003B2D3E"/>
    <w:rsid w:val="003B2E40"/>
    <w:rsid w:val="003B2E7D"/>
    <w:rsid w:val="003B2F1B"/>
    <w:rsid w:val="003B2FCE"/>
    <w:rsid w:val="003B3218"/>
    <w:rsid w:val="003B322F"/>
    <w:rsid w:val="003B38B6"/>
    <w:rsid w:val="003B396B"/>
    <w:rsid w:val="003B3D4D"/>
    <w:rsid w:val="003B3DE1"/>
    <w:rsid w:val="003B43FE"/>
    <w:rsid w:val="003B460B"/>
    <w:rsid w:val="003B4866"/>
    <w:rsid w:val="003B4A90"/>
    <w:rsid w:val="003B4EA0"/>
    <w:rsid w:val="003B4F09"/>
    <w:rsid w:val="003B4FA0"/>
    <w:rsid w:val="003B505E"/>
    <w:rsid w:val="003B53DA"/>
    <w:rsid w:val="003B56C0"/>
    <w:rsid w:val="003B58F1"/>
    <w:rsid w:val="003B59B4"/>
    <w:rsid w:val="003B5A94"/>
    <w:rsid w:val="003B5C1A"/>
    <w:rsid w:val="003B62FC"/>
    <w:rsid w:val="003B6552"/>
    <w:rsid w:val="003B65FB"/>
    <w:rsid w:val="003B67EE"/>
    <w:rsid w:val="003B682E"/>
    <w:rsid w:val="003B6A28"/>
    <w:rsid w:val="003B6A35"/>
    <w:rsid w:val="003B6FBD"/>
    <w:rsid w:val="003B79F0"/>
    <w:rsid w:val="003B7A02"/>
    <w:rsid w:val="003B7B92"/>
    <w:rsid w:val="003B7FFE"/>
    <w:rsid w:val="003C0319"/>
    <w:rsid w:val="003C0403"/>
    <w:rsid w:val="003C0CB2"/>
    <w:rsid w:val="003C0EBE"/>
    <w:rsid w:val="003C17CC"/>
    <w:rsid w:val="003C18B7"/>
    <w:rsid w:val="003C1D86"/>
    <w:rsid w:val="003C1E40"/>
    <w:rsid w:val="003C1FB9"/>
    <w:rsid w:val="003C247D"/>
    <w:rsid w:val="003C27AF"/>
    <w:rsid w:val="003C2E0B"/>
    <w:rsid w:val="003C34FD"/>
    <w:rsid w:val="003C368C"/>
    <w:rsid w:val="003C3691"/>
    <w:rsid w:val="003C3776"/>
    <w:rsid w:val="003C3A23"/>
    <w:rsid w:val="003C3C92"/>
    <w:rsid w:val="003C4203"/>
    <w:rsid w:val="003C42ED"/>
    <w:rsid w:val="003C43FB"/>
    <w:rsid w:val="003C4703"/>
    <w:rsid w:val="003C4B65"/>
    <w:rsid w:val="003C505A"/>
    <w:rsid w:val="003C5167"/>
    <w:rsid w:val="003C5B9F"/>
    <w:rsid w:val="003C5D9C"/>
    <w:rsid w:val="003C5E73"/>
    <w:rsid w:val="003C611C"/>
    <w:rsid w:val="003C615D"/>
    <w:rsid w:val="003C647E"/>
    <w:rsid w:val="003C64E0"/>
    <w:rsid w:val="003C6576"/>
    <w:rsid w:val="003C6637"/>
    <w:rsid w:val="003C6CB4"/>
    <w:rsid w:val="003C6EE7"/>
    <w:rsid w:val="003C75B6"/>
    <w:rsid w:val="003C75C3"/>
    <w:rsid w:val="003C7799"/>
    <w:rsid w:val="003C786D"/>
    <w:rsid w:val="003C79C0"/>
    <w:rsid w:val="003C7CCF"/>
    <w:rsid w:val="003D00DB"/>
    <w:rsid w:val="003D0414"/>
    <w:rsid w:val="003D06CA"/>
    <w:rsid w:val="003D09BE"/>
    <w:rsid w:val="003D0D05"/>
    <w:rsid w:val="003D1208"/>
    <w:rsid w:val="003D12C5"/>
    <w:rsid w:val="003D1A0E"/>
    <w:rsid w:val="003D1BB0"/>
    <w:rsid w:val="003D1D3E"/>
    <w:rsid w:val="003D1F2B"/>
    <w:rsid w:val="003D219E"/>
    <w:rsid w:val="003D227D"/>
    <w:rsid w:val="003D25A0"/>
    <w:rsid w:val="003D2A12"/>
    <w:rsid w:val="003D2F55"/>
    <w:rsid w:val="003D32AD"/>
    <w:rsid w:val="003D3441"/>
    <w:rsid w:val="003D3442"/>
    <w:rsid w:val="003D34AE"/>
    <w:rsid w:val="003D3815"/>
    <w:rsid w:val="003D38D3"/>
    <w:rsid w:val="003D3A8A"/>
    <w:rsid w:val="003D3C9E"/>
    <w:rsid w:val="003D3DFB"/>
    <w:rsid w:val="003D3E95"/>
    <w:rsid w:val="003D4111"/>
    <w:rsid w:val="003D42B1"/>
    <w:rsid w:val="003D4409"/>
    <w:rsid w:val="003D4B0F"/>
    <w:rsid w:val="003D4DCC"/>
    <w:rsid w:val="003D506E"/>
    <w:rsid w:val="003D540F"/>
    <w:rsid w:val="003D54EB"/>
    <w:rsid w:val="003D55A8"/>
    <w:rsid w:val="003D5E53"/>
    <w:rsid w:val="003D5E74"/>
    <w:rsid w:val="003D600B"/>
    <w:rsid w:val="003D6A7D"/>
    <w:rsid w:val="003D6BF6"/>
    <w:rsid w:val="003D6EFC"/>
    <w:rsid w:val="003D716F"/>
    <w:rsid w:val="003D7754"/>
    <w:rsid w:val="003D77C1"/>
    <w:rsid w:val="003D7884"/>
    <w:rsid w:val="003D79D8"/>
    <w:rsid w:val="003D7A9C"/>
    <w:rsid w:val="003D7B2A"/>
    <w:rsid w:val="003D7D09"/>
    <w:rsid w:val="003D7E62"/>
    <w:rsid w:val="003E014B"/>
    <w:rsid w:val="003E0251"/>
    <w:rsid w:val="003E03B8"/>
    <w:rsid w:val="003E0932"/>
    <w:rsid w:val="003E0C5F"/>
    <w:rsid w:val="003E0CDD"/>
    <w:rsid w:val="003E0E1C"/>
    <w:rsid w:val="003E1607"/>
    <w:rsid w:val="003E1697"/>
    <w:rsid w:val="003E17D1"/>
    <w:rsid w:val="003E1928"/>
    <w:rsid w:val="003E1A4A"/>
    <w:rsid w:val="003E1B3F"/>
    <w:rsid w:val="003E1B59"/>
    <w:rsid w:val="003E1D91"/>
    <w:rsid w:val="003E1FAA"/>
    <w:rsid w:val="003E2052"/>
    <w:rsid w:val="003E205F"/>
    <w:rsid w:val="003E28DB"/>
    <w:rsid w:val="003E291F"/>
    <w:rsid w:val="003E2AA6"/>
    <w:rsid w:val="003E2C6A"/>
    <w:rsid w:val="003E2D3D"/>
    <w:rsid w:val="003E2EFB"/>
    <w:rsid w:val="003E308D"/>
    <w:rsid w:val="003E30EF"/>
    <w:rsid w:val="003E333E"/>
    <w:rsid w:val="003E33E2"/>
    <w:rsid w:val="003E3440"/>
    <w:rsid w:val="003E34D9"/>
    <w:rsid w:val="003E353F"/>
    <w:rsid w:val="003E3665"/>
    <w:rsid w:val="003E3672"/>
    <w:rsid w:val="003E37B1"/>
    <w:rsid w:val="003E3CA7"/>
    <w:rsid w:val="003E40EA"/>
    <w:rsid w:val="003E4190"/>
    <w:rsid w:val="003E42C7"/>
    <w:rsid w:val="003E4421"/>
    <w:rsid w:val="003E457B"/>
    <w:rsid w:val="003E46D6"/>
    <w:rsid w:val="003E4719"/>
    <w:rsid w:val="003E49BA"/>
    <w:rsid w:val="003E4A6A"/>
    <w:rsid w:val="003E4A7B"/>
    <w:rsid w:val="003E4DB8"/>
    <w:rsid w:val="003E521C"/>
    <w:rsid w:val="003E52F2"/>
    <w:rsid w:val="003E5808"/>
    <w:rsid w:val="003E59D9"/>
    <w:rsid w:val="003E5B2B"/>
    <w:rsid w:val="003E5FD7"/>
    <w:rsid w:val="003E62C7"/>
    <w:rsid w:val="003E6339"/>
    <w:rsid w:val="003E640C"/>
    <w:rsid w:val="003E64FC"/>
    <w:rsid w:val="003E6AA0"/>
    <w:rsid w:val="003E6D03"/>
    <w:rsid w:val="003E6F66"/>
    <w:rsid w:val="003E6FEA"/>
    <w:rsid w:val="003E70B0"/>
    <w:rsid w:val="003E7433"/>
    <w:rsid w:val="003E7454"/>
    <w:rsid w:val="003E7634"/>
    <w:rsid w:val="003E7714"/>
    <w:rsid w:val="003E779F"/>
    <w:rsid w:val="003E780F"/>
    <w:rsid w:val="003F0125"/>
    <w:rsid w:val="003F01B5"/>
    <w:rsid w:val="003F03A7"/>
    <w:rsid w:val="003F0401"/>
    <w:rsid w:val="003F07B8"/>
    <w:rsid w:val="003F08C1"/>
    <w:rsid w:val="003F0A55"/>
    <w:rsid w:val="003F1041"/>
    <w:rsid w:val="003F1072"/>
    <w:rsid w:val="003F111F"/>
    <w:rsid w:val="003F1166"/>
    <w:rsid w:val="003F1239"/>
    <w:rsid w:val="003F1269"/>
    <w:rsid w:val="003F12A0"/>
    <w:rsid w:val="003F1952"/>
    <w:rsid w:val="003F1AA4"/>
    <w:rsid w:val="003F1BF4"/>
    <w:rsid w:val="003F1E66"/>
    <w:rsid w:val="003F2A1E"/>
    <w:rsid w:val="003F2B97"/>
    <w:rsid w:val="003F2CD8"/>
    <w:rsid w:val="003F2ECC"/>
    <w:rsid w:val="003F32AA"/>
    <w:rsid w:val="003F34FD"/>
    <w:rsid w:val="003F35BA"/>
    <w:rsid w:val="003F35D7"/>
    <w:rsid w:val="003F384F"/>
    <w:rsid w:val="003F3873"/>
    <w:rsid w:val="003F3CF2"/>
    <w:rsid w:val="003F3E16"/>
    <w:rsid w:val="003F3FDE"/>
    <w:rsid w:val="003F3FEB"/>
    <w:rsid w:val="003F4221"/>
    <w:rsid w:val="003F4783"/>
    <w:rsid w:val="003F4881"/>
    <w:rsid w:val="003F4A60"/>
    <w:rsid w:val="003F4F87"/>
    <w:rsid w:val="003F5305"/>
    <w:rsid w:val="003F536D"/>
    <w:rsid w:val="003F55EA"/>
    <w:rsid w:val="003F57D7"/>
    <w:rsid w:val="003F5961"/>
    <w:rsid w:val="003F5E5F"/>
    <w:rsid w:val="003F5E78"/>
    <w:rsid w:val="003F6061"/>
    <w:rsid w:val="003F608B"/>
    <w:rsid w:val="003F6287"/>
    <w:rsid w:val="003F6289"/>
    <w:rsid w:val="003F631E"/>
    <w:rsid w:val="003F65AD"/>
    <w:rsid w:val="003F65D5"/>
    <w:rsid w:val="003F6979"/>
    <w:rsid w:val="003F69AE"/>
    <w:rsid w:val="003F6EE3"/>
    <w:rsid w:val="003F6FF4"/>
    <w:rsid w:val="003F736F"/>
    <w:rsid w:val="003F753B"/>
    <w:rsid w:val="003F7577"/>
    <w:rsid w:val="003F7707"/>
    <w:rsid w:val="003F7CF2"/>
    <w:rsid w:val="003F7EC6"/>
    <w:rsid w:val="00400002"/>
    <w:rsid w:val="00400414"/>
    <w:rsid w:val="004004C4"/>
    <w:rsid w:val="0040087C"/>
    <w:rsid w:val="00400DE6"/>
    <w:rsid w:val="00400EC2"/>
    <w:rsid w:val="004010F6"/>
    <w:rsid w:val="00401617"/>
    <w:rsid w:val="00401CB1"/>
    <w:rsid w:val="00401CCF"/>
    <w:rsid w:val="00401F5F"/>
    <w:rsid w:val="004022DB"/>
    <w:rsid w:val="004024DF"/>
    <w:rsid w:val="004024F4"/>
    <w:rsid w:val="0040274E"/>
    <w:rsid w:val="00402CB5"/>
    <w:rsid w:val="00402E0D"/>
    <w:rsid w:val="00402E4C"/>
    <w:rsid w:val="0040316E"/>
    <w:rsid w:val="004034E0"/>
    <w:rsid w:val="00403680"/>
    <w:rsid w:val="00403685"/>
    <w:rsid w:val="004036C5"/>
    <w:rsid w:val="0040372E"/>
    <w:rsid w:val="00403839"/>
    <w:rsid w:val="00403968"/>
    <w:rsid w:val="00403A60"/>
    <w:rsid w:val="00403AA9"/>
    <w:rsid w:val="00403EAA"/>
    <w:rsid w:val="004044AC"/>
    <w:rsid w:val="004047E4"/>
    <w:rsid w:val="00404915"/>
    <w:rsid w:val="0040530D"/>
    <w:rsid w:val="004053F1"/>
    <w:rsid w:val="00405720"/>
    <w:rsid w:val="00405949"/>
    <w:rsid w:val="00405BB0"/>
    <w:rsid w:val="00405C11"/>
    <w:rsid w:val="00406001"/>
    <w:rsid w:val="004065A5"/>
    <w:rsid w:val="004065DD"/>
    <w:rsid w:val="004068C5"/>
    <w:rsid w:val="0040690C"/>
    <w:rsid w:val="00406F79"/>
    <w:rsid w:val="00407200"/>
    <w:rsid w:val="004073C2"/>
    <w:rsid w:val="00407528"/>
    <w:rsid w:val="0040771A"/>
    <w:rsid w:val="00407BB2"/>
    <w:rsid w:val="00407BD5"/>
    <w:rsid w:val="00407C53"/>
    <w:rsid w:val="00407F1F"/>
    <w:rsid w:val="00410064"/>
    <w:rsid w:val="00410076"/>
    <w:rsid w:val="00410103"/>
    <w:rsid w:val="00410131"/>
    <w:rsid w:val="004102AF"/>
    <w:rsid w:val="004103AC"/>
    <w:rsid w:val="004103C3"/>
    <w:rsid w:val="004107D4"/>
    <w:rsid w:val="00410F04"/>
    <w:rsid w:val="004114B7"/>
    <w:rsid w:val="0041176D"/>
    <w:rsid w:val="004117A1"/>
    <w:rsid w:val="004117C8"/>
    <w:rsid w:val="004119A2"/>
    <w:rsid w:val="004119F9"/>
    <w:rsid w:val="00411A69"/>
    <w:rsid w:val="00411E30"/>
    <w:rsid w:val="004121A2"/>
    <w:rsid w:val="00412249"/>
    <w:rsid w:val="004124D9"/>
    <w:rsid w:val="004125B5"/>
    <w:rsid w:val="00412677"/>
    <w:rsid w:val="00412E13"/>
    <w:rsid w:val="00412E5D"/>
    <w:rsid w:val="00412E92"/>
    <w:rsid w:val="0041310B"/>
    <w:rsid w:val="0041313C"/>
    <w:rsid w:val="004131B9"/>
    <w:rsid w:val="004135F1"/>
    <w:rsid w:val="004137A5"/>
    <w:rsid w:val="00413EBC"/>
    <w:rsid w:val="00414240"/>
    <w:rsid w:val="00414730"/>
    <w:rsid w:val="004148D0"/>
    <w:rsid w:val="00414B72"/>
    <w:rsid w:val="00414DB3"/>
    <w:rsid w:val="00414E22"/>
    <w:rsid w:val="00414F7D"/>
    <w:rsid w:val="00414FF5"/>
    <w:rsid w:val="004154A5"/>
    <w:rsid w:val="004155B0"/>
    <w:rsid w:val="00415651"/>
    <w:rsid w:val="0041574F"/>
    <w:rsid w:val="004159B6"/>
    <w:rsid w:val="00415AC0"/>
    <w:rsid w:val="00415BB6"/>
    <w:rsid w:val="00415D2F"/>
    <w:rsid w:val="00415DB1"/>
    <w:rsid w:val="00415E10"/>
    <w:rsid w:val="00416080"/>
    <w:rsid w:val="004160F6"/>
    <w:rsid w:val="004162AA"/>
    <w:rsid w:val="00416762"/>
    <w:rsid w:val="0041693A"/>
    <w:rsid w:val="0041698F"/>
    <w:rsid w:val="00416B1A"/>
    <w:rsid w:val="00417013"/>
    <w:rsid w:val="00417222"/>
    <w:rsid w:val="00417582"/>
    <w:rsid w:val="004175C1"/>
    <w:rsid w:val="00420078"/>
    <w:rsid w:val="00420154"/>
    <w:rsid w:val="00420275"/>
    <w:rsid w:val="0042044F"/>
    <w:rsid w:val="00420515"/>
    <w:rsid w:val="00420563"/>
    <w:rsid w:val="00420603"/>
    <w:rsid w:val="004208A9"/>
    <w:rsid w:val="00420941"/>
    <w:rsid w:val="00420970"/>
    <w:rsid w:val="00420E65"/>
    <w:rsid w:val="004211A6"/>
    <w:rsid w:val="0042120E"/>
    <w:rsid w:val="00421310"/>
    <w:rsid w:val="00421625"/>
    <w:rsid w:val="0042168C"/>
    <w:rsid w:val="0042198E"/>
    <w:rsid w:val="00421A2A"/>
    <w:rsid w:val="00421F73"/>
    <w:rsid w:val="00422468"/>
    <w:rsid w:val="0042284C"/>
    <w:rsid w:val="0042285C"/>
    <w:rsid w:val="00422C5C"/>
    <w:rsid w:val="00422D67"/>
    <w:rsid w:val="00422DE0"/>
    <w:rsid w:val="00423023"/>
    <w:rsid w:val="004232E8"/>
    <w:rsid w:val="0042355B"/>
    <w:rsid w:val="004236C3"/>
    <w:rsid w:val="004236DC"/>
    <w:rsid w:val="004237D7"/>
    <w:rsid w:val="004239CA"/>
    <w:rsid w:val="00423ADD"/>
    <w:rsid w:val="00423B1B"/>
    <w:rsid w:val="00423CD5"/>
    <w:rsid w:val="00423CF2"/>
    <w:rsid w:val="004240B1"/>
    <w:rsid w:val="004243AA"/>
    <w:rsid w:val="00424E3D"/>
    <w:rsid w:val="00424E51"/>
    <w:rsid w:val="004250E4"/>
    <w:rsid w:val="004251EB"/>
    <w:rsid w:val="004257B7"/>
    <w:rsid w:val="004258E5"/>
    <w:rsid w:val="00425A4D"/>
    <w:rsid w:val="00425A73"/>
    <w:rsid w:val="00425B94"/>
    <w:rsid w:val="00425DC7"/>
    <w:rsid w:val="00426004"/>
    <w:rsid w:val="004260C2"/>
    <w:rsid w:val="00426497"/>
    <w:rsid w:val="004264B3"/>
    <w:rsid w:val="004264EC"/>
    <w:rsid w:val="00426600"/>
    <w:rsid w:val="004267C6"/>
    <w:rsid w:val="00426893"/>
    <w:rsid w:val="004269C1"/>
    <w:rsid w:val="00426CA2"/>
    <w:rsid w:val="00426D24"/>
    <w:rsid w:val="00426DE2"/>
    <w:rsid w:val="0042702E"/>
    <w:rsid w:val="004271A0"/>
    <w:rsid w:val="004272D3"/>
    <w:rsid w:val="0042758C"/>
    <w:rsid w:val="00427C47"/>
    <w:rsid w:val="00427C58"/>
    <w:rsid w:val="00427EDE"/>
    <w:rsid w:val="00430081"/>
    <w:rsid w:val="0043030C"/>
    <w:rsid w:val="004304DF"/>
    <w:rsid w:val="004304E5"/>
    <w:rsid w:val="00430532"/>
    <w:rsid w:val="00430559"/>
    <w:rsid w:val="004305A7"/>
    <w:rsid w:val="00430658"/>
    <w:rsid w:val="00430734"/>
    <w:rsid w:val="00430782"/>
    <w:rsid w:val="004308E3"/>
    <w:rsid w:val="00430B7F"/>
    <w:rsid w:val="00430D80"/>
    <w:rsid w:val="004310B1"/>
    <w:rsid w:val="0043121F"/>
    <w:rsid w:val="0043199C"/>
    <w:rsid w:val="00431AA6"/>
    <w:rsid w:val="00431AFE"/>
    <w:rsid w:val="00431D5D"/>
    <w:rsid w:val="00432029"/>
    <w:rsid w:val="0043244D"/>
    <w:rsid w:val="0043250F"/>
    <w:rsid w:val="00432700"/>
    <w:rsid w:val="00432755"/>
    <w:rsid w:val="00432777"/>
    <w:rsid w:val="0043293C"/>
    <w:rsid w:val="00432C18"/>
    <w:rsid w:val="00433058"/>
    <w:rsid w:val="00433302"/>
    <w:rsid w:val="0043346A"/>
    <w:rsid w:val="004336A3"/>
    <w:rsid w:val="00433BC7"/>
    <w:rsid w:val="00433FC8"/>
    <w:rsid w:val="004341D0"/>
    <w:rsid w:val="00434607"/>
    <w:rsid w:val="004348E9"/>
    <w:rsid w:val="00434D22"/>
    <w:rsid w:val="00434D67"/>
    <w:rsid w:val="00434DCD"/>
    <w:rsid w:val="0043516C"/>
    <w:rsid w:val="00435289"/>
    <w:rsid w:val="004363C8"/>
    <w:rsid w:val="00436451"/>
    <w:rsid w:val="004365F6"/>
    <w:rsid w:val="004369BE"/>
    <w:rsid w:val="004369CD"/>
    <w:rsid w:val="00436E84"/>
    <w:rsid w:val="00437017"/>
    <w:rsid w:val="00437106"/>
    <w:rsid w:val="004373A8"/>
    <w:rsid w:val="0043742A"/>
    <w:rsid w:val="004376C1"/>
    <w:rsid w:val="0043779C"/>
    <w:rsid w:val="004378D3"/>
    <w:rsid w:val="00437DD6"/>
    <w:rsid w:val="00437E35"/>
    <w:rsid w:val="00437F13"/>
    <w:rsid w:val="00440152"/>
    <w:rsid w:val="004405D3"/>
    <w:rsid w:val="00440600"/>
    <w:rsid w:val="00440610"/>
    <w:rsid w:val="00440653"/>
    <w:rsid w:val="004407AC"/>
    <w:rsid w:val="00440804"/>
    <w:rsid w:val="004408DE"/>
    <w:rsid w:val="0044093F"/>
    <w:rsid w:val="00440B77"/>
    <w:rsid w:val="00440BE9"/>
    <w:rsid w:val="00440EE4"/>
    <w:rsid w:val="00441047"/>
    <w:rsid w:val="00441166"/>
    <w:rsid w:val="0044154A"/>
    <w:rsid w:val="004416CF"/>
    <w:rsid w:val="0044185E"/>
    <w:rsid w:val="0044190F"/>
    <w:rsid w:val="00441B2C"/>
    <w:rsid w:val="00441BC2"/>
    <w:rsid w:val="00441BFE"/>
    <w:rsid w:val="00441F55"/>
    <w:rsid w:val="00441F6C"/>
    <w:rsid w:val="0044208B"/>
    <w:rsid w:val="004420C5"/>
    <w:rsid w:val="004421B9"/>
    <w:rsid w:val="00442412"/>
    <w:rsid w:val="004424BC"/>
    <w:rsid w:val="00442812"/>
    <w:rsid w:val="0044284C"/>
    <w:rsid w:val="00442A35"/>
    <w:rsid w:val="00442B8A"/>
    <w:rsid w:val="00442C31"/>
    <w:rsid w:val="00442C6E"/>
    <w:rsid w:val="00442D30"/>
    <w:rsid w:val="00442E70"/>
    <w:rsid w:val="0044310D"/>
    <w:rsid w:val="00443510"/>
    <w:rsid w:val="004439B7"/>
    <w:rsid w:val="00443AE9"/>
    <w:rsid w:val="00443B36"/>
    <w:rsid w:val="004440CD"/>
    <w:rsid w:val="004441F2"/>
    <w:rsid w:val="0044451D"/>
    <w:rsid w:val="00444541"/>
    <w:rsid w:val="00444748"/>
    <w:rsid w:val="004447E2"/>
    <w:rsid w:val="0044480D"/>
    <w:rsid w:val="00444950"/>
    <w:rsid w:val="004449EB"/>
    <w:rsid w:val="00444A2A"/>
    <w:rsid w:val="00444BCE"/>
    <w:rsid w:val="00444BDC"/>
    <w:rsid w:val="00444C69"/>
    <w:rsid w:val="004456A1"/>
    <w:rsid w:val="004459FF"/>
    <w:rsid w:val="00445B7C"/>
    <w:rsid w:val="00445FC4"/>
    <w:rsid w:val="00446087"/>
    <w:rsid w:val="00446361"/>
    <w:rsid w:val="0044651C"/>
    <w:rsid w:val="0044688E"/>
    <w:rsid w:val="004468B3"/>
    <w:rsid w:val="004475DD"/>
    <w:rsid w:val="00447AD4"/>
    <w:rsid w:val="00447E88"/>
    <w:rsid w:val="004501C7"/>
    <w:rsid w:val="0045024B"/>
    <w:rsid w:val="0045089E"/>
    <w:rsid w:val="004509D8"/>
    <w:rsid w:val="00450F25"/>
    <w:rsid w:val="004513EA"/>
    <w:rsid w:val="004514D8"/>
    <w:rsid w:val="004517A7"/>
    <w:rsid w:val="00451AA6"/>
    <w:rsid w:val="00451F56"/>
    <w:rsid w:val="004522B2"/>
    <w:rsid w:val="00452616"/>
    <w:rsid w:val="00452815"/>
    <w:rsid w:val="00452A16"/>
    <w:rsid w:val="00452DE5"/>
    <w:rsid w:val="00452EEE"/>
    <w:rsid w:val="004530EF"/>
    <w:rsid w:val="00453291"/>
    <w:rsid w:val="0045329B"/>
    <w:rsid w:val="004536AD"/>
    <w:rsid w:val="004539AE"/>
    <w:rsid w:val="00453D73"/>
    <w:rsid w:val="00453E68"/>
    <w:rsid w:val="00454106"/>
    <w:rsid w:val="00454298"/>
    <w:rsid w:val="004543C7"/>
    <w:rsid w:val="004544AB"/>
    <w:rsid w:val="00454545"/>
    <w:rsid w:val="0045492E"/>
    <w:rsid w:val="00454BEA"/>
    <w:rsid w:val="00454C68"/>
    <w:rsid w:val="004550C7"/>
    <w:rsid w:val="004551D6"/>
    <w:rsid w:val="00455882"/>
    <w:rsid w:val="00455A93"/>
    <w:rsid w:val="00455AFC"/>
    <w:rsid w:val="00455BC4"/>
    <w:rsid w:val="00455EF0"/>
    <w:rsid w:val="004562BC"/>
    <w:rsid w:val="004563C2"/>
    <w:rsid w:val="00456599"/>
    <w:rsid w:val="0045665F"/>
    <w:rsid w:val="00456E03"/>
    <w:rsid w:val="00456EEB"/>
    <w:rsid w:val="00457B05"/>
    <w:rsid w:val="00457D26"/>
    <w:rsid w:val="00457D60"/>
    <w:rsid w:val="00457DB2"/>
    <w:rsid w:val="00457E24"/>
    <w:rsid w:val="004601B0"/>
    <w:rsid w:val="00460803"/>
    <w:rsid w:val="00460C56"/>
    <w:rsid w:val="00460EE4"/>
    <w:rsid w:val="00461298"/>
    <w:rsid w:val="004612BC"/>
    <w:rsid w:val="0046130A"/>
    <w:rsid w:val="0046160F"/>
    <w:rsid w:val="0046176D"/>
    <w:rsid w:val="00461B28"/>
    <w:rsid w:val="0046205E"/>
    <w:rsid w:val="0046231E"/>
    <w:rsid w:val="00462584"/>
    <w:rsid w:val="004628C4"/>
    <w:rsid w:val="00462B2C"/>
    <w:rsid w:val="00462CD2"/>
    <w:rsid w:val="00462EC7"/>
    <w:rsid w:val="004639B0"/>
    <w:rsid w:val="004639F0"/>
    <w:rsid w:val="00463AF0"/>
    <w:rsid w:val="00463DC3"/>
    <w:rsid w:val="00463FCB"/>
    <w:rsid w:val="0046410B"/>
    <w:rsid w:val="004643FD"/>
    <w:rsid w:val="004648CC"/>
    <w:rsid w:val="00464D09"/>
    <w:rsid w:val="004656DF"/>
    <w:rsid w:val="00465CA6"/>
    <w:rsid w:val="00465D30"/>
    <w:rsid w:val="00465E52"/>
    <w:rsid w:val="00466119"/>
    <w:rsid w:val="00466440"/>
    <w:rsid w:val="004667BA"/>
    <w:rsid w:val="00466BA8"/>
    <w:rsid w:val="00466D7C"/>
    <w:rsid w:val="00466D7F"/>
    <w:rsid w:val="00466EED"/>
    <w:rsid w:val="0046711B"/>
    <w:rsid w:val="00467360"/>
    <w:rsid w:val="004673A7"/>
    <w:rsid w:val="004673B7"/>
    <w:rsid w:val="00467425"/>
    <w:rsid w:val="00467741"/>
    <w:rsid w:val="0046780C"/>
    <w:rsid w:val="00467996"/>
    <w:rsid w:val="00467F3A"/>
    <w:rsid w:val="004700F8"/>
    <w:rsid w:val="00470358"/>
    <w:rsid w:val="00470A27"/>
    <w:rsid w:val="00470CCB"/>
    <w:rsid w:val="00470EB8"/>
    <w:rsid w:val="00471150"/>
    <w:rsid w:val="00471273"/>
    <w:rsid w:val="00471287"/>
    <w:rsid w:val="0047145E"/>
    <w:rsid w:val="004714CE"/>
    <w:rsid w:val="00471582"/>
    <w:rsid w:val="0047180C"/>
    <w:rsid w:val="00471873"/>
    <w:rsid w:val="004718A3"/>
    <w:rsid w:val="00471CD4"/>
    <w:rsid w:val="004720A9"/>
    <w:rsid w:val="00472267"/>
    <w:rsid w:val="004728AA"/>
    <w:rsid w:val="00472B3B"/>
    <w:rsid w:val="004731B8"/>
    <w:rsid w:val="00473583"/>
    <w:rsid w:val="004735E2"/>
    <w:rsid w:val="0047396D"/>
    <w:rsid w:val="00473A13"/>
    <w:rsid w:val="00474014"/>
    <w:rsid w:val="00474091"/>
    <w:rsid w:val="004743FB"/>
    <w:rsid w:val="004744C9"/>
    <w:rsid w:val="0047455A"/>
    <w:rsid w:val="00474678"/>
    <w:rsid w:val="004749E4"/>
    <w:rsid w:val="00474AB0"/>
    <w:rsid w:val="00474C98"/>
    <w:rsid w:val="00474CB5"/>
    <w:rsid w:val="00474D39"/>
    <w:rsid w:val="00474D9A"/>
    <w:rsid w:val="00474EC5"/>
    <w:rsid w:val="00475051"/>
    <w:rsid w:val="00475212"/>
    <w:rsid w:val="004752EE"/>
    <w:rsid w:val="00475E1F"/>
    <w:rsid w:val="004760C6"/>
    <w:rsid w:val="00476181"/>
    <w:rsid w:val="004766B4"/>
    <w:rsid w:val="00476873"/>
    <w:rsid w:val="00476C00"/>
    <w:rsid w:val="00476CCE"/>
    <w:rsid w:val="00477019"/>
    <w:rsid w:val="00477379"/>
    <w:rsid w:val="0047749A"/>
    <w:rsid w:val="004775A5"/>
    <w:rsid w:val="004775C4"/>
    <w:rsid w:val="0047760E"/>
    <w:rsid w:val="00477AA2"/>
    <w:rsid w:val="00477B0D"/>
    <w:rsid w:val="00477D7E"/>
    <w:rsid w:val="00477DAA"/>
    <w:rsid w:val="00477DE4"/>
    <w:rsid w:val="0048002F"/>
    <w:rsid w:val="0048027E"/>
    <w:rsid w:val="004803E0"/>
    <w:rsid w:val="004809DB"/>
    <w:rsid w:val="004809EE"/>
    <w:rsid w:val="004809FB"/>
    <w:rsid w:val="00480B44"/>
    <w:rsid w:val="00480BCC"/>
    <w:rsid w:val="004818F4"/>
    <w:rsid w:val="00481BD5"/>
    <w:rsid w:val="00481D76"/>
    <w:rsid w:val="00481F2E"/>
    <w:rsid w:val="00482088"/>
    <w:rsid w:val="004820B2"/>
    <w:rsid w:val="00482119"/>
    <w:rsid w:val="00482156"/>
    <w:rsid w:val="0048225E"/>
    <w:rsid w:val="004822F6"/>
    <w:rsid w:val="004827CD"/>
    <w:rsid w:val="00482A5F"/>
    <w:rsid w:val="00482AD3"/>
    <w:rsid w:val="00482CBB"/>
    <w:rsid w:val="004831C3"/>
    <w:rsid w:val="004833CE"/>
    <w:rsid w:val="004836B0"/>
    <w:rsid w:val="0048375E"/>
    <w:rsid w:val="004837F2"/>
    <w:rsid w:val="00483C79"/>
    <w:rsid w:val="00483F19"/>
    <w:rsid w:val="00484102"/>
    <w:rsid w:val="004841A8"/>
    <w:rsid w:val="004841B5"/>
    <w:rsid w:val="00484B25"/>
    <w:rsid w:val="00485656"/>
    <w:rsid w:val="004857A4"/>
    <w:rsid w:val="004858E2"/>
    <w:rsid w:val="00486057"/>
    <w:rsid w:val="004864FF"/>
    <w:rsid w:val="004865CE"/>
    <w:rsid w:val="004868C0"/>
    <w:rsid w:val="00486951"/>
    <w:rsid w:val="00486959"/>
    <w:rsid w:val="00486AC5"/>
    <w:rsid w:val="00486D77"/>
    <w:rsid w:val="00486F91"/>
    <w:rsid w:val="0048705E"/>
    <w:rsid w:val="00487185"/>
    <w:rsid w:val="0048723C"/>
    <w:rsid w:val="00487573"/>
    <w:rsid w:val="00490180"/>
    <w:rsid w:val="004901D0"/>
    <w:rsid w:val="0049068C"/>
    <w:rsid w:val="004906B7"/>
    <w:rsid w:val="00490E57"/>
    <w:rsid w:val="00490FE9"/>
    <w:rsid w:val="00491200"/>
    <w:rsid w:val="0049127D"/>
    <w:rsid w:val="004914D5"/>
    <w:rsid w:val="00491565"/>
    <w:rsid w:val="0049181A"/>
    <w:rsid w:val="00491B21"/>
    <w:rsid w:val="00491B45"/>
    <w:rsid w:val="00491CB7"/>
    <w:rsid w:val="00491E6B"/>
    <w:rsid w:val="004921D1"/>
    <w:rsid w:val="004921F5"/>
    <w:rsid w:val="00492296"/>
    <w:rsid w:val="004927CB"/>
    <w:rsid w:val="00492AAA"/>
    <w:rsid w:val="00492E8D"/>
    <w:rsid w:val="00492EE7"/>
    <w:rsid w:val="00492F19"/>
    <w:rsid w:val="00493041"/>
    <w:rsid w:val="00493084"/>
    <w:rsid w:val="0049368E"/>
    <w:rsid w:val="004939E0"/>
    <w:rsid w:val="00493DBA"/>
    <w:rsid w:val="00493E7C"/>
    <w:rsid w:val="004941D3"/>
    <w:rsid w:val="00494BCE"/>
    <w:rsid w:val="00494D35"/>
    <w:rsid w:val="00494ECC"/>
    <w:rsid w:val="00495286"/>
    <w:rsid w:val="004954D1"/>
    <w:rsid w:val="00495769"/>
    <w:rsid w:val="004958DE"/>
    <w:rsid w:val="00495B57"/>
    <w:rsid w:val="00495B74"/>
    <w:rsid w:val="00495EE7"/>
    <w:rsid w:val="0049622A"/>
    <w:rsid w:val="0049632D"/>
    <w:rsid w:val="00496A6F"/>
    <w:rsid w:val="00496EA4"/>
    <w:rsid w:val="00496F49"/>
    <w:rsid w:val="00497244"/>
    <w:rsid w:val="00497C92"/>
    <w:rsid w:val="004A046B"/>
    <w:rsid w:val="004A058F"/>
    <w:rsid w:val="004A08A5"/>
    <w:rsid w:val="004A08B8"/>
    <w:rsid w:val="004A0A40"/>
    <w:rsid w:val="004A11A6"/>
    <w:rsid w:val="004A120C"/>
    <w:rsid w:val="004A13E0"/>
    <w:rsid w:val="004A1630"/>
    <w:rsid w:val="004A175F"/>
    <w:rsid w:val="004A17BD"/>
    <w:rsid w:val="004A1ED3"/>
    <w:rsid w:val="004A2185"/>
    <w:rsid w:val="004A2270"/>
    <w:rsid w:val="004A246A"/>
    <w:rsid w:val="004A26C3"/>
    <w:rsid w:val="004A2A53"/>
    <w:rsid w:val="004A2D6A"/>
    <w:rsid w:val="004A2DEF"/>
    <w:rsid w:val="004A300D"/>
    <w:rsid w:val="004A3026"/>
    <w:rsid w:val="004A3183"/>
    <w:rsid w:val="004A3520"/>
    <w:rsid w:val="004A37EE"/>
    <w:rsid w:val="004A3950"/>
    <w:rsid w:val="004A39C8"/>
    <w:rsid w:val="004A3B5E"/>
    <w:rsid w:val="004A3DE6"/>
    <w:rsid w:val="004A40AE"/>
    <w:rsid w:val="004A427C"/>
    <w:rsid w:val="004A43B6"/>
    <w:rsid w:val="004A43BC"/>
    <w:rsid w:val="004A44CA"/>
    <w:rsid w:val="004A4705"/>
    <w:rsid w:val="004A475A"/>
    <w:rsid w:val="004A481A"/>
    <w:rsid w:val="004A48E2"/>
    <w:rsid w:val="004A4A86"/>
    <w:rsid w:val="004A4BF1"/>
    <w:rsid w:val="004A4CB0"/>
    <w:rsid w:val="004A4E5B"/>
    <w:rsid w:val="004A4ECE"/>
    <w:rsid w:val="004A52DF"/>
    <w:rsid w:val="004A5ACD"/>
    <w:rsid w:val="004A5B45"/>
    <w:rsid w:val="004A5BD4"/>
    <w:rsid w:val="004A5E90"/>
    <w:rsid w:val="004A5F63"/>
    <w:rsid w:val="004A6114"/>
    <w:rsid w:val="004A62CD"/>
    <w:rsid w:val="004A639A"/>
    <w:rsid w:val="004A6560"/>
    <w:rsid w:val="004A6656"/>
    <w:rsid w:val="004A6A63"/>
    <w:rsid w:val="004A6C35"/>
    <w:rsid w:val="004A6F06"/>
    <w:rsid w:val="004A6F46"/>
    <w:rsid w:val="004A6FCD"/>
    <w:rsid w:val="004A7076"/>
    <w:rsid w:val="004A708E"/>
    <w:rsid w:val="004A728D"/>
    <w:rsid w:val="004A7372"/>
    <w:rsid w:val="004A754D"/>
    <w:rsid w:val="004A7843"/>
    <w:rsid w:val="004A7924"/>
    <w:rsid w:val="004A7AB4"/>
    <w:rsid w:val="004B12E8"/>
    <w:rsid w:val="004B1554"/>
    <w:rsid w:val="004B1981"/>
    <w:rsid w:val="004B1BB2"/>
    <w:rsid w:val="004B1E2C"/>
    <w:rsid w:val="004B1F2C"/>
    <w:rsid w:val="004B20C3"/>
    <w:rsid w:val="004B2218"/>
    <w:rsid w:val="004B2372"/>
    <w:rsid w:val="004B26FF"/>
    <w:rsid w:val="004B2783"/>
    <w:rsid w:val="004B2CC2"/>
    <w:rsid w:val="004B2DF8"/>
    <w:rsid w:val="004B2E1A"/>
    <w:rsid w:val="004B34B7"/>
    <w:rsid w:val="004B3871"/>
    <w:rsid w:val="004B3A33"/>
    <w:rsid w:val="004B3C31"/>
    <w:rsid w:val="004B3D50"/>
    <w:rsid w:val="004B3D91"/>
    <w:rsid w:val="004B3ED9"/>
    <w:rsid w:val="004B41B4"/>
    <w:rsid w:val="004B4341"/>
    <w:rsid w:val="004B453C"/>
    <w:rsid w:val="004B46F2"/>
    <w:rsid w:val="004B4BB5"/>
    <w:rsid w:val="004B4CF9"/>
    <w:rsid w:val="004B4DA8"/>
    <w:rsid w:val="004B4ECF"/>
    <w:rsid w:val="004B520C"/>
    <w:rsid w:val="004B54B0"/>
    <w:rsid w:val="004B54EE"/>
    <w:rsid w:val="004B5879"/>
    <w:rsid w:val="004B593E"/>
    <w:rsid w:val="004B594B"/>
    <w:rsid w:val="004B600C"/>
    <w:rsid w:val="004B621E"/>
    <w:rsid w:val="004B6371"/>
    <w:rsid w:val="004B67EE"/>
    <w:rsid w:val="004B68E5"/>
    <w:rsid w:val="004B698D"/>
    <w:rsid w:val="004B6AEF"/>
    <w:rsid w:val="004B6DBA"/>
    <w:rsid w:val="004B7015"/>
    <w:rsid w:val="004B71D9"/>
    <w:rsid w:val="004B75BA"/>
    <w:rsid w:val="004B75F6"/>
    <w:rsid w:val="004B7677"/>
    <w:rsid w:val="004B78E3"/>
    <w:rsid w:val="004B78E7"/>
    <w:rsid w:val="004C015E"/>
    <w:rsid w:val="004C03A3"/>
    <w:rsid w:val="004C0455"/>
    <w:rsid w:val="004C0688"/>
    <w:rsid w:val="004C0A0B"/>
    <w:rsid w:val="004C0B16"/>
    <w:rsid w:val="004C0C6F"/>
    <w:rsid w:val="004C10F6"/>
    <w:rsid w:val="004C134D"/>
    <w:rsid w:val="004C17BD"/>
    <w:rsid w:val="004C17E7"/>
    <w:rsid w:val="004C1A6E"/>
    <w:rsid w:val="004C1D22"/>
    <w:rsid w:val="004C1E56"/>
    <w:rsid w:val="004C1EB7"/>
    <w:rsid w:val="004C241B"/>
    <w:rsid w:val="004C27CE"/>
    <w:rsid w:val="004C2954"/>
    <w:rsid w:val="004C2CC2"/>
    <w:rsid w:val="004C2E2C"/>
    <w:rsid w:val="004C3179"/>
    <w:rsid w:val="004C31B3"/>
    <w:rsid w:val="004C3335"/>
    <w:rsid w:val="004C338E"/>
    <w:rsid w:val="004C3412"/>
    <w:rsid w:val="004C35C0"/>
    <w:rsid w:val="004C365D"/>
    <w:rsid w:val="004C386A"/>
    <w:rsid w:val="004C3A7C"/>
    <w:rsid w:val="004C3B1E"/>
    <w:rsid w:val="004C3C2C"/>
    <w:rsid w:val="004C3D4E"/>
    <w:rsid w:val="004C3E90"/>
    <w:rsid w:val="004C4569"/>
    <w:rsid w:val="004C4745"/>
    <w:rsid w:val="004C4983"/>
    <w:rsid w:val="004C4AB0"/>
    <w:rsid w:val="004C5078"/>
    <w:rsid w:val="004C50CA"/>
    <w:rsid w:val="004C523A"/>
    <w:rsid w:val="004C5282"/>
    <w:rsid w:val="004C5321"/>
    <w:rsid w:val="004C5883"/>
    <w:rsid w:val="004C5F76"/>
    <w:rsid w:val="004C61A5"/>
    <w:rsid w:val="004C6368"/>
    <w:rsid w:val="004C63ED"/>
    <w:rsid w:val="004C67C5"/>
    <w:rsid w:val="004C6C69"/>
    <w:rsid w:val="004C6D2D"/>
    <w:rsid w:val="004C6EAD"/>
    <w:rsid w:val="004C7135"/>
    <w:rsid w:val="004C713A"/>
    <w:rsid w:val="004C72CB"/>
    <w:rsid w:val="004C75A0"/>
    <w:rsid w:val="004C7733"/>
    <w:rsid w:val="004C77B8"/>
    <w:rsid w:val="004C79E3"/>
    <w:rsid w:val="004C7A92"/>
    <w:rsid w:val="004C7D1F"/>
    <w:rsid w:val="004D009E"/>
    <w:rsid w:val="004D045C"/>
    <w:rsid w:val="004D0689"/>
    <w:rsid w:val="004D085A"/>
    <w:rsid w:val="004D0A40"/>
    <w:rsid w:val="004D0AA5"/>
    <w:rsid w:val="004D0ADB"/>
    <w:rsid w:val="004D0B3E"/>
    <w:rsid w:val="004D0C4D"/>
    <w:rsid w:val="004D0CD7"/>
    <w:rsid w:val="004D0D1E"/>
    <w:rsid w:val="004D11D0"/>
    <w:rsid w:val="004D1881"/>
    <w:rsid w:val="004D1B58"/>
    <w:rsid w:val="004D1BB7"/>
    <w:rsid w:val="004D1D75"/>
    <w:rsid w:val="004D1F29"/>
    <w:rsid w:val="004D1FAF"/>
    <w:rsid w:val="004D1FE9"/>
    <w:rsid w:val="004D2358"/>
    <w:rsid w:val="004D27D5"/>
    <w:rsid w:val="004D2CD0"/>
    <w:rsid w:val="004D3156"/>
    <w:rsid w:val="004D31A7"/>
    <w:rsid w:val="004D336D"/>
    <w:rsid w:val="004D34C0"/>
    <w:rsid w:val="004D407C"/>
    <w:rsid w:val="004D40F4"/>
    <w:rsid w:val="004D46DF"/>
    <w:rsid w:val="004D4881"/>
    <w:rsid w:val="004D499F"/>
    <w:rsid w:val="004D4E33"/>
    <w:rsid w:val="004D4F46"/>
    <w:rsid w:val="004D51FC"/>
    <w:rsid w:val="004D534A"/>
    <w:rsid w:val="004D5482"/>
    <w:rsid w:val="004D548F"/>
    <w:rsid w:val="004D54AF"/>
    <w:rsid w:val="004D5664"/>
    <w:rsid w:val="004D5735"/>
    <w:rsid w:val="004D5B99"/>
    <w:rsid w:val="004D5C29"/>
    <w:rsid w:val="004D5C83"/>
    <w:rsid w:val="004D5D2D"/>
    <w:rsid w:val="004D5DD9"/>
    <w:rsid w:val="004D634C"/>
    <w:rsid w:val="004D6486"/>
    <w:rsid w:val="004D694B"/>
    <w:rsid w:val="004D6B01"/>
    <w:rsid w:val="004D6C4A"/>
    <w:rsid w:val="004D6C6C"/>
    <w:rsid w:val="004D6EB6"/>
    <w:rsid w:val="004D7104"/>
    <w:rsid w:val="004D79DA"/>
    <w:rsid w:val="004D7A20"/>
    <w:rsid w:val="004D7B4A"/>
    <w:rsid w:val="004E003B"/>
    <w:rsid w:val="004E0156"/>
    <w:rsid w:val="004E017E"/>
    <w:rsid w:val="004E048A"/>
    <w:rsid w:val="004E074C"/>
    <w:rsid w:val="004E0861"/>
    <w:rsid w:val="004E0984"/>
    <w:rsid w:val="004E0B17"/>
    <w:rsid w:val="004E0C13"/>
    <w:rsid w:val="004E0CD4"/>
    <w:rsid w:val="004E0CFE"/>
    <w:rsid w:val="004E0F5C"/>
    <w:rsid w:val="004E0FA3"/>
    <w:rsid w:val="004E0FFD"/>
    <w:rsid w:val="004E1232"/>
    <w:rsid w:val="004E1482"/>
    <w:rsid w:val="004E150D"/>
    <w:rsid w:val="004E16CF"/>
    <w:rsid w:val="004E17A9"/>
    <w:rsid w:val="004E1C14"/>
    <w:rsid w:val="004E1E12"/>
    <w:rsid w:val="004E1E74"/>
    <w:rsid w:val="004E1EDB"/>
    <w:rsid w:val="004E23B4"/>
    <w:rsid w:val="004E2426"/>
    <w:rsid w:val="004E2562"/>
    <w:rsid w:val="004E295C"/>
    <w:rsid w:val="004E2B4E"/>
    <w:rsid w:val="004E2B81"/>
    <w:rsid w:val="004E2B9F"/>
    <w:rsid w:val="004E2BEC"/>
    <w:rsid w:val="004E2C16"/>
    <w:rsid w:val="004E2E1B"/>
    <w:rsid w:val="004E2F99"/>
    <w:rsid w:val="004E33A4"/>
    <w:rsid w:val="004E343D"/>
    <w:rsid w:val="004E35E9"/>
    <w:rsid w:val="004E378A"/>
    <w:rsid w:val="004E3852"/>
    <w:rsid w:val="004E3881"/>
    <w:rsid w:val="004E3D3F"/>
    <w:rsid w:val="004E41C4"/>
    <w:rsid w:val="004E43F3"/>
    <w:rsid w:val="004E44FB"/>
    <w:rsid w:val="004E4579"/>
    <w:rsid w:val="004E478A"/>
    <w:rsid w:val="004E4A42"/>
    <w:rsid w:val="004E4AD7"/>
    <w:rsid w:val="004E4D60"/>
    <w:rsid w:val="004E4E8D"/>
    <w:rsid w:val="004E4F2D"/>
    <w:rsid w:val="004E5868"/>
    <w:rsid w:val="004E5C08"/>
    <w:rsid w:val="004E5C48"/>
    <w:rsid w:val="004E65E1"/>
    <w:rsid w:val="004E68D3"/>
    <w:rsid w:val="004E6A99"/>
    <w:rsid w:val="004E6CF2"/>
    <w:rsid w:val="004E758F"/>
    <w:rsid w:val="004E7676"/>
    <w:rsid w:val="004E778C"/>
    <w:rsid w:val="004E7A28"/>
    <w:rsid w:val="004E7D1A"/>
    <w:rsid w:val="004E7FD9"/>
    <w:rsid w:val="004E7FE2"/>
    <w:rsid w:val="004F00DD"/>
    <w:rsid w:val="004F00FF"/>
    <w:rsid w:val="004F02E3"/>
    <w:rsid w:val="004F03A5"/>
    <w:rsid w:val="004F03FB"/>
    <w:rsid w:val="004F0552"/>
    <w:rsid w:val="004F0706"/>
    <w:rsid w:val="004F0DE2"/>
    <w:rsid w:val="004F0E85"/>
    <w:rsid w:val="004F14CA"/>
    <w:rsid w:val="004F14EC"/>
    <w:rsid w:val="004F160B"/>
    <w:rsid w:val="004F1A33"/>
    <w:rsid w:val="004F1AB4"/>
    <w:rsid w:val="004F1DD0"/>
    <w:rsid w:val="004F201B"/>
    <w:rsid w:val="004F220D"/>
    <w:rsid w:val="004F2478"/>
    <w:rsid w:val="004F27F3"/>
    <w:rsid w:val="004F2CEB"/>
    <w:rsid w:val="004F3010"/>
    <w:rsid w:val="004F30AF"/>
    <w:rsid w:val="004F3462"/>
    <w:rsid w:val="004F3613"/>
    <w:rsid w:val="004F3630"/>
    <w:rsid w:val="004F3BB7"/>
    <w:rsid w:val="004F3EF1"/>
    <w:rsid w:val="004F3EFD"/>
    <w:rsid w:val="004F4201"/>
    <w:rsid w:val="004F42B0"/>
    <w:rsid w:val="004F4414"/>
    <w:rsid w:val="004F4438"/>
    <w:rsid w:val="004F4587"/>
    <w:rsid w:val="004F45C3"/>
    <w:rsid w:val="004F4799"/>
    <w:rsid w:val="004F4A36"/>
    <w:rsid w:val="004F5018"/>
    <w:rsid w:val="004F52F7"/>
    <w:rsid w:val="004F5360"/>
    <w:rsid w:val="004F58BB"/>
    <w:rsid w:val="004F5977"/>
    <w:rsid w:val="004F5AF2"/>
    <w:rsid w:val="004F5B00"/>
    <w:rsid w:val="004F5C20"/>
    <w:rsid w:val="004F5DEF"/>
    <w:rsid w:val="004F5FAF"/>
    <w:rsid w:val="004F6434"/>
    <w:rsid w:val="004F6531"/>
    <w:rsid w:val="004F68E2"/>
    <w:rsid w:val="004F694D"/>
    <w:rsid w:val="004F69F8"/>
    <w:rsid w:val="004F6BCC"/>
    <w:rsid w:val="004F6BCF"/>
    <w:rsid w:val="004F6F60"/>
    <w:rsid w:val="004F7366"/>
    <w:rsid w:val="004F7489"/>
    <w:rsid w:val="004F75D5"/>
    <w:rsid w:val="005003DB"/>
    <w:rsid w:val="005008CD"/>
    <w:rsid w:val="00500CDB"/>
    <w:rsid w:val="00500E9A"/>
    <w:rsid w:val="005013CA"/>
    <w:rsid w:val="00501782"/>
    <w:rsid w:val="005018F9"/>
    <w:rsid w:val="00501959"/>
    <w:rsid w:val="005019AA"/>
    <w:rsid w:val="00501AF6"/>
    <w:rsid w:val="00501B3C"/>
    <w:rsid w:val="005022FB"/>
    <w:rsid w:val="00502532"/>
    <w:rsid w:val="0050269A"/>
    <w:rsid w:val="005027DA"/>
    <w:rsid w:val="005028AA"/>
    <w:rsid w:val="00502CFD"/>
    <w:rsid w:val="00502D16"/>
    <w:rsid w:val="005036D5"/>
    <w:rsid w:val="005037AC"/>
    <w:rsid w:val="0050387C"/>
    <w:rsid w:val="00503AF2"/>
    <w:rsid w:val="00503BBA"/>
    <w:rsid w:val="00504096"/>
    <w:rsid w:val="00504594"/>
    <w:rsid w:val="00505704"/>
    <w:rsid w:val="00505A2F"/>
    <w:rsid w:val="00505B2D"/>
    <w:rsid w:val="0050640B"/>
    <w:rsid w:val="00506467"/>
    <w:rsid w:val="005064FA"/>
    <w:rsid w:val="00506B5C"/>
    <w:rsid w:val="00506CF3"/>
    <w:rsid w:val="005071A1"/>
    <w:rsid w:val="005071B5"/>
    <w:rsid w:val="0050730C"/>
    <w:rsid w:val="00507458"/>
    <w:rsid w:val="0050749F"/>
    <w:rsid w:val="005076D6"/>
    <w:rsid w:val="005076EF"/>
    <w:rsid w:val="0051021A"/>
    <w:rsid w:val="005103DF"/>
    <w:rsid w:val="0051064C"/>
    <w:rsid w:val="005106B1"/>
    <w:rsid w:val="005108B4"/>
    <w:rsid w:val="00510AF6"/>
    <w:rsid w:val="00510BA9"/>
    <w:rsid w:val="00511119"/>
    <w:rsid w:val="00511469"/>
    <w:rsid w:val="005114F5"/>
    <w:rsid w:val="005118EA"/>
    <w:rsid w:val="00511C7C"/>
    <w:rsid w:val="00511FBF"/>
    <w:rsid w:val="0051220F"/>
    <w:rsid w:val="0051258D"/>
    <w:rsid w:val="005126E4"/>
    <w:rsid w:val="005128B9"/>
    <w:rsid w:val="00512917"/>
    <w:rsid w:val="00512D76"/>
    <w:rsid w:val="00512F05"/>
    <w:rsid w:val="00512F89"/>
    <w:rsid w:val="005130BA"/>
    <w:rsid w:val="0051310F"/>
    <w:rsid w:val="00513499"/>
    <w:rsid w:val="00513851"/>
    <w:rsid w:val="005138A0"/>
    <w:rsid w:val="00513A0E"/>
    <w:rsid w:val="00514711"/>
    <w:rsid w:val="00514E58"/>
    <w:rsid w:val="005150C8"/>
    <w:rsid w:val="00515780"/>
    <w:rsid w:val="00515817"/>
    <w:rsid w:val="005158FC"/>
    <w:rsid w:val="00516277"/>
    <w:rsid w:val="00516361"/>
    <w:rsid w:val="0051639E"/>
    <w:rsid w:val="00516587"/>
    <w:rsid w:val="0051660D"/>
    <w:rsid w:val="005166E8"/>
    <w:rsid w:val="0051746C"/>
    <w:rsid w:val="00517523"/>
    <w:rsid w:val="005175F1"/>
    <w:rsid w:val="005176FA"/>
    <w:rsid w:val="00517BC4"/>
    <w:rsid w:val="005201B0"/>
    <w:rsid w:val="005201F0"/>
    <w:rsid w:val="0052023D"/>
    <w:rsid w:val="00520520"/>
    <w:rsid w:val="005209E6"/>
    <w:rsid w:val="00520A1A"/>
    <w:rsid w:val="00520C9B"/>
    <w:rsid w:val="00520CCA"/>
    <w:rsid w:val="00520DD7"/>
    <w:rsid w:val="00520EFD"/>
    <w:rsid w:val="005211D9"/>
    <w:rsid w:val="00521606"/>
    <w:rsid w:val="005216D9"/>
    <w:rsid w:val="00521734"/>
    <w:rsid w:val="005217E6"/>
    <w:rsid w:val="00521800"/>
    <w:rsid w:val="00521A08"/>
    <w:rsid w:val="00521BFC"/>
    <w:rsid w:val="00521E57"/>
    <w:rsid w:val="005220BF"/>
    <w:rsid w:val="00522B62"/>
    <w:rsid w:val="00522BA1"/>
    <w:rsid w:val="00522C1B"/>
    <w:rsid w:val="00522CC6"/>
    <w:rsid w:val="00522F3A"/>
    <w:rsid w:val="00522F54"/>
    <w:rsid w:val="00522F83"/>
    <w:rsid w:val="0052311C"/>
    <w:rsid w:val="00523618"/>
    <w:rsid w:val="0052372A"/>
    <w:rsid w:val="00523804"/>
    <w:rsid w:val="005239A1"/>
    <w:rsid w:val="00524158"/>
    <w:rsid w:val="005243D7"/>
    <w:rsid w:val="005244B9"/>
    <w:rsid w:val="0052460D"/>
    <w:rsid w:val="00524732"/>
    <w:rsid w:val="005247A2"/>
    <w:rsid w:val="005248BF"/>
    <w:rsid w:val="00524B23"/>
    <w:rsid w:val="00524BDE"/>
    <w:rsid w:val="00524C10"/>
    <w:rsid w:val="00524D16"/>
    <w:rsid w:val="00524E05"/>
    <w:rsid w:val="00524E4B"/>
    <w:rsid w:val="005251FF"/>
    <w:rsid w:val="00525214"/>
    <w:rsid w:val="005252A2"/>
    <w:rsid w:val="005252CF"/>
    <w:rsid w:val="005254E7"/>
    <w:rsid w:val="00525A92"/>
    <w:rsid w:val="00525C73"/>
    <w:rsid w:val="00525F7C"/>
    <w:rsid w:val="00526B38"/>
    <w:rsid w:val="005272BF"/>
    <w:rsid w:val="00527558"/>
    <w:rsid w:val="005275DD"/>
    <w:rsid w:val="00527ACB"/>
    <w:rsid w:val="00527BC3"/>
    <w:rsid w:val="0053018C"/>
    <w:rsid w:val="0053031A"/>
    <w:rsid w:val="005305E3"/>
    <w:rsid w:val="005308ED"/>
    <w:rsid w:val="00530E8B"/>
    <w:rsid w:val="00530EFE"/>
    <w:rsid w:val="00530FEF"/>
    <w:rsid w:val="005314F9"/>
    <w:rsid w:val="00531A37"/>
    <w:rsid w:val="00531B45"/>
    <w:rsid w:val="00531F1F"/>
    <w:rsid w:val="00531F57"/>
    <w:rsid w:val="0053211B"/>
    <w:rsid w:val="005321AA"/>
    <w:rsid w:val="0053244D"/>
    <w:rsid w:val="0053262B"/>
    <w:rsid w:val="005327A6"/>
    <w:rsid w:val="00532EB4"/>
    <w:rsid w:val="0053315B"/>
    <w:rsid w:val="00533251"/>
    <w:rsid w:val="00533604"/>
    <w:rsid w:val="005338AA"/>
    <w:rsid w:val="00533BE0"/>
    <w:rsid w:val="00533BE1"/>
    <w:rsid w:val="00534080"/>
    <w:rsid w:val="0053439B"/>
    <w:rsid w:val="0053439F"/>
    <w:rsid w:val="005344E1"/>
    <w:rsid w:val="005347C6"/>
    <w:rsid w:val="005348D8"/>
    <w:rsid w:val="00534E27"/>
    <w:rsid w:val="00534F42"/>
    <w:rsid w:val="0053501C"/>
    <w:rsid w:val="00535264"/>
    <w:rsid w:val="00535350"/>
    <w:rsid w:val="005353FE"/>
    <w:rsid w:val="00535730"/>
    <w:rsid w:val="0053576B"/>
    <w:rsid w:val="005357F6"/>
    <w:rsid w:val="00535AFA"/>
    <w:rsid w:val="00535B7A"/>
    <w:rsid w:val="00535C80"/>
    <w:rsid w:val="00535F62"/>
    <w:rsid w:val="00536526"/>
    <w:rsid w:val="00536685"/>
    <w:rsid w:val="00536696"/>
    <w:rsid w:val="005369EE"/>
    <w:rsid w:val="00536B95"/>
    <w:rsid w:val="00536E6F"/>
    <w:rsid w:val="00537C84"/>
    <w:rsid w:val="00537D04"/>
    <w:rsid w:val="005401FE"/>
    <w:rsid w:val="00540BA3"/>
    <w:rsid w:val="00540BB3"/>
    <w:rsid w:val="00540C5E"/>
    <w:rsid w:val="00540CEE"/>
    <w:rsid w:val="00540CF5"/>
    <w:rsid w:val="005413A6"/>
    <w:rsid w:val="00541A57"/>
    <w:rsid w:val="00541E8D"/>
    <w:rsid w:val="005421DC"/>
    <w:rsid w:val="00542300"/>
    <w:rsid w:val="00542361"/>
    <w:rsid w:val="005423B4"/>
    <w:rsid w:val="00542899"/>
    <w:rsid w:val="00542992"/>
    <w:rsid w:val="005429C8"/>
    <w:rsid w:val="005429D0"/>
    <w:rsid w:val="00542B7C"/>
    <w:rsid w:val="00542C1D"/>
    <w:rsid w:val="00542CE0"/>
    <w:rsid w:val="00543012"/>
    <w:rsid w:val="005433C8"/>
    <w:rsid w:val="005434DA"/>
    <w:rsid w:val="005435EF"/>
    <w:rsid w:val="0054362E"/>
    <w:rsid w:val="00543B6D"/>
    <w:rsid w:val="00543E19"/>
    <w:rsid w:val="00543FA2"/>
    <w:rsid w:val="0054424F"/>
    <w:rsid w:val="0054428F"/>
    <w:rsid w:val="00544BAA"/>
    <w:rsid w:val="00544D55"/>
    <w:rsid w:val="00544D89"/>
    <w:rsid w:val="00544DF6"/>
    <w:rsid w:val="005450F2"/>
    <w:rsid w:val="0054531E"/>
    <w:rsid w:val="0054536F"/>
    <w:rsid w:val="0054572B"/>
    <w:rsid w:val="00545768"/>
    <w:rsid w:val="00545B38"/>
    <w:rsid w:val="005461B9"/>
    <w:rsid w:val="005463C3"/>
    <w:rsid w:val="00546495"/>
    <w:rsid w:val="00546553"/>
    <w:rsid w:val="0054685C"/>
    <w:rsid w:val="00546A4E"/>
    <w:rsid w:val="00546C7D"/>
    <w:rsid w:val="00546D47"/>
    <w:rsid w:val="00546D4B"/>
    <w:rsid w:val="00546E63"/>
    <w:rsid w:val="0054700A"/>
    <w:rsid w:val="0054716B"/>
    <w:rsid w:val="0054751B"/>
    <w:rsid w:val="0054779E"/>
    <w:rsid w:val="005477D2"/>
    <w:rsid w:val="00550290"/>
    <w:rsid w:val="0055029C"/>
    <w:rsid w:val="005505FE"/>
    <w:rsid w:val="0055075E"/>
    <w:rsid w:val="005509E7"/>
    <w:rsid w:val="00550A17"/>
    <w:rsid w:val="00550E1E"/>
    <w:rsid w:val="00550F72"/>
    <w:rsid w:val="005512CE"/>
    <w:rsid w:val="005518ED"/>
    <w:rsid w:val="00551B70"/>
    <w:rsid w:val="005523C3"/>
    <w:rsid w:val="00552695"/>
    <w:rsid w:val="005528FE"/>
    <w:rsid w:val="00552A8B"/>
    <w:rsid w:val="00552B02"/>
    <w:rsid w:val="00552B11"/>
    <w:rsid w:val="00552B4A"/>
    <w:rsid w:val="00552DE5"/>
    <w:rsid w:val="00553045"/>
    <w:rsid w:val="005531E5"/>
    <w:rsid w:val="00553738"/>
    <w:rsid w:val="005537FD"/>
    <w:rsid w:val="005538D9"/>
    <w:rsid w:val="0055398A"/>
    <w:rsid w:val="00553998"/>
    <w:rsid w:val="00553E38"/>
    <w:rsid w:val="00553F17"/>
    <w:rsid w:val="0055404F"/>
    <w:rsid w:val="0055413B"/>
    <w:rsid w:val="00554166"/>
    <w:rsid w:val="005541C0"/>
    <w:rsid w:val="005541DB"/>
    <w:rsid w:val="0055423B"/>
    <w:rsid w:val="005544F8"/>
    <w:rsid w:val="0055458F"/>
    <w:rsid w:val="00554808"/>
    <w:rsid w:val="005549AB"/>
    <w:rsid w:val="00554E6F"/>
    <w:rsid w:val="00554E7C"/>
    <w:rsid w:val="00555288"/>
    <w:rsid w:val="005553BE"/>
    <w:rsid w:val="00555B39"/>
    <w:rsid w:val="00555BB6"/>
    <w:rsid w:val="0055684B"/>
    <w:rsid w:val="00556F65"/>
    <w:rsid w:val="00556FCA"/>
    <w:rsid w:val="00557038"/>
    <w:rsid w:val="005574B2"/>
    <w:rsid w:val="00557556"/>
    <w:rsid w:val="0055760A"/>
    <w:rsid w:val="005576DC"/>
    <w:rsid w:val="005578C4"/>
    <w:rsid w:val="00557F15"/>
    <w:rsid w:val="00557FB1"/>
    <w:rsid w:val="00560642"/>
    <w:rsid w:val="00560B24"/>
    <w:rsid w:val="00560F21"/>
    <w:rsid w:val="005613A8"/>
    <w:rsid w:val="00561878"/>
    <w:rsid w:val="00561B55"/>
    <w:rsid w:val="00561C26"/>
    <w:rsid w:val="00561D54"/>
    <w:rsid w:val="00561DC5"/>
    <w:rsid w:val="00561E07"/>
    <w:rsid w:val="00561F2D"/>
    <w:rsid w:val="0056214C"/>
    <w:rsid w:val="0056229E"/>
    <w:rsid w:val="005623EA"/>
    <w:rsid w:val="005624B8"/>
    <w:rsid w:val="005626C7"/>
    <w:rsid w:val="00562C44"/>
    <w:rsid w:val="00562CA0"/>
    <w:rsid w:val="00562F32"/>
    <w:rsid w:val="005631E4"/>
    <w:rsid w:val="0056342D"/>
    <w:rsid w:val="0056354D"/>
    <w:rsid w:val="005635B5"/>
    <w:rsid w:val="00563646"/>
    <w:rsid w:val="0056368A"/>
    <w:rsid w:val="00563723"/>
    <w:rsid w:val="00563BA3"/>
    <w:rsid w:val="00563EC8"/>
    <w:rsid w:val="005640A4"/>
    <w:rsid w:val="0056414E"/>
    <w:rsid w:val="00564238"/>
    <w:rsid w:val="0056496D"/>
    <w:rsid w:val="00564DD1"/>
    <w:rsid w:val="005651B3"/>
    <w:rsid w:val="00565413"/>
    <w:rsid w:val="00565427"/>
    <w:rsid w:val="0056549D"/>
    <w:rsid w:val="00565AF0"/>
    <w:rsid w:val="00565B83"/>
    <w:rsid w:val="00565C32"/>
    <w:rsid w:val="00566472"/>
    <w:rsid w:val="005668DE"/>
    <w:rsid w:val="00566940"/>
    <w:rsid w:val="005669A4"/>
    <w:rsid w:val="00566A74"/>
    <w:rsid w:val="00566D51"/>
    <w:rsid w:val="0056740E"/>
    <w:rsid w:val="005676A0"/>
    <w:rsid w:val="005677BB"/>
    <w:rsid w:val="00567FAA"/>
    <w:rsid w:val="00570316"/>
    <w:rsid w:val="0057079D"/>
    <w:rsid w:val="00570D3E"/>
    <w:rsid w:val="00570F8C"/>
    <w:rsid w:val="005712E4"/>
    <w:rsid w:val="00571378"/>
    <w:rsid w:val="00571421"/>
    <w:rsid w:val="00571518"/>
    <w:rsid w:val="005716F2"/>
    <w:rsid w:val="00571B03"/>
    <w:rsid w:val="00571BDB"/>
    <w:rsid w:val="00571CBC"/>
    <w:rsid w:val="00571CC6"/>
    <w:rsid w:val="00571E36"/>
    <w:rsid w:val="00572673"/>
    <w:rsid w:val="00572BA0"/>
    <w:rsid w:val="00572D05"/>
    <w:rsid w:val="0057306B"/>
    <w:rsid w:val="0057320A"/>
    <w:rsid w:val="00573227"/>
    <w:rsid w:val="0057361A"/>
    <w:rsid w:val="00573D68"/>
    <w:rsid w:val="005742D4"/>
    <w:rsid w:val="0057438E"/>
    <w:rsid w:val="0057468B"/>
    <w:rsid w:val="00574746"/>
    <w:rsid w:val="005747FC"/>
    <w:rsid w:val="0057482B"/>
    <w:rsid w:val="00574862"/>
    <w:rsid w:val="00574D9A"/>
    <w:rsid w:val="00575329"/>
    <w:rsid w:val="0057581E"/>
    <w:rsid w:val="00575D94"/>
    <w:rsid w:val="00575ED0"/>
    <w:rsid w:val="00576009"/>
    <w:rsid w:val="00576035"/>
    <w:rsid w:val="0057603D"/>
    <w:rsid w:val="0057635B"/>
    <w:rsid w:val="00576600"/>
    <w:rsid w:val="0057690C"/>
    <w:rsid w:val="00576CFB"/>
    <w:rsid w:val="00576F02"/>
    <w:rsid w:val="005770CF"/>
    <w:rsid w:val="0057762D"/>
    <w:rsid w:val="00577ADB"/>
    <w:rsid w:val="0058017C"/>
    <w:rsid w:val="00580254"/>
    <w:rsid w:val="005802E4"/>
    <w:rsid w:val="00580573"/>
    <w:rsid w:val="00580731"/>
    <w:rsid w:val="00580853"/>
    <w:rsid w:val="00580E93"/>
    <w:rsid w:val="00580FD7"/>
    <w:rsid w:val="0058159B"/>
    <w:rsid w:val="00581801"/>
    <w:rsid w:val="00581D72"/>
    <w:rsid w:val="00581EA0"/>
    <w:rsid w:val="00582043"/>
    <w:rsid w:val="0058210B"/>
    <w:rsid w:val="00582823"/>
    <w:rsid w:val="005829B3"/>
    <w:rsid w:val="005829C6"/>
    <w:rsid w:val="00582CC7"/>
    <w:rsid w:val="00583520"/>
    <w:rsid w:val="005836AF"/>
    <w:rsid w:val="00583918"/>
    <w:rsid w:val="00583A83"/>
    <w:rsid w:val="00583BDF"/>
    <w:rsid w:val="00583DD9"/>
    <w:rsid w:val="0058417B"/>
    <w:rsid w:val="0058428E"/>
    <w:rsid w:val="005843DF"/>
    <w:rsid w:val="00584539"/>
    <w:rsid w:val="005849D8"/>
    <w:rsid w:val="00584A1C"/>
    <w:rsid w:val="00584A4D"/>
    <w:rsid w:val="00584FD3"/>
    <w:rsid w:val="005850AF"/>
    <w:rsid w:val="005850F4"/>
    <w:rsid w:val="00585626"/>
    <w:rsid w:val="00585707"/>
    <w:rsid w:val="0058582E"/>
    <w:rsid w:val="00585845"/>
    <w:rsid w:val="00585AB3"/>
    <w:rsid w:val="00585CF5"/>
    <w:rsid w:val="00585D3C"/>
    <w:rsid w:val="00585E53"/>
    <w:rsid w:val="00585E72"/>
    <w:rsid w:val="005860A4"/>
    <w:rsid w:val="00586186"/>
    <w:rsid w:val="00586289"/>
    <w:rsid w:val="005863A1"/>
    <w:rsid w:val="005863E6"/>
    <w:rsid w:val="00586563"/>
    <w:rsid w:val="005865B5"/>
    <w:rsid w:val="00586639"/>
    <w:rsid w:val="00586756"/>
    <w:rsid w:val="00586AD9"/>
    <w:rsid w:val="00586F81"/>
    <w:rsid w:val="0058711C"/>
    <w:rsid w:val="0058717E"/>
    <w:rsid w:val="005871CA"/>
    <w:rsid w:val="0058749A"/>
    <w:rsid w:val="00587742"/>
    <w:rsid w:val="00587867"/>
    <w:rsid w:val="00587A45"/>
    <w:rsid w:val="00587F0A"/>
    <w:rsid w:val="0059057D"/>
    <w:rsid w:val="0059094A"/>
    <w:rsid w:val="00590A62"/>
    <w:rsid w:val="00590E87"/>
    <w:rsid w:val="00591159"/>
    <w:rsid w:val="005911B9"/>
    <w:rsid w:val="00591329"/>
    <w:rsid w:val="005916C5"/>
    <w:rsid w:val="00591802"/>
    <w:rsid w:val="00591A94"/>
    <w:rsid w:val="00591E25"/>
    <w:rsid w:val="00591E80"/>
    <w:rsid w:val="005922D8"/>
    <w:rsid w:val="00592488"/>
    <w:rsid w:val="00592A47"/>
    <w:rsid w:val="00592A69"/>
    <w:rsid w:val="00592B9B"/>
    <w:rsid w:val="00592C92"/>
    <w:rsid w:val="00592E06"/>
    <w:rsid w:val="00592FBA"/>
    <w:rsid w:val="00593178"/>
    <w:rsid w:val="00593326"/>
    <w:rsid w:val="005938DE"/>
    <w:rsid w:val="005939FA"/>
    <w:rsid w:val="00593CE8"/>
    <w:rsid w:val="00593D03"/>
    <w:rsid w:val="00594053"/>
    <w:rsid w:val="0059410C"/>
    <w:rsid w:val="00594237"/>
    <w:rsid w:val="00594411"/>
    <w:rsid w:val="00594505"/>
    <w:rsid w:val="0059452D"/>
    <w:rsid w:val="00594945"/>
    <w:rsid w:val="005949DF"/>
    <w:rsid w:val="00594A55"/>
    <w:rsid w:val="00594CE8"/>
    <w:rsid w:val="00594CF1"/>
    <w:rsid w:val="005954B9"/>
    <w:rsid w:val="0059561B"/>
    <w:rsid w:val="00595A60"/>
    <w:rsid w:val="00596088"/>
    <w:rsid w:val="005961AB"/>
    <w:rsid w:val="005969EC"/>
    <w:rsid w:val="00596A1F"/>
    <w:rsid w:val="00596A37"/>
    <w:rsid w:val="00596BAB"/>
    <w:rsid w:val="0059710D"/>
    <w:rsid w:val="0059757A"/>
    <w:rsid w:val="005977D8"/>
    <w:rsid w:val="00597854"/>
    <w:rsid w:val="00597940"/>
    <w:rsid w:val="00597996"/>
    <w:rsid w:val="00597D7C"/>
    <w:rsid w:val="005A047C"/>
    <w:rsid w:val="005A05B1"/>
    <w:rsid w:val="005A074A"/>
    <w:rsid w:val="005A0D1D"/>
    <w:rsid w:val="005A0F16"/>
    <w:rsid w:val="005A116D"/>
    <w:rsid w:val="005A1446"/>
    <w:rsid w:val="005A180C"/>
    <w:rsid w:val="005A1953"/>
    <w:rsid w:val="005A1983"/>
    <w:rsid w:val="005A19E1"/>
    <w:rsid w:val="005A1A5A"/>
    <w:rsid w:val="005A1B5B"/>
    <w:rsid w:val="005A1C58"/>
    <w:rsid w:val="005A2067"/>
    <w:rsid w:val="005A22F8"/>
    <w:rsid w:val="005A26FD"/>
    <w:rsid w:val="005A2A45"/>
    <w:rsid w:val="005A2D4D"/>
    <w:rsid w:val="005A2E59"/>
    <w:rsid w:val="005A2EDE"/>
    <w:rsid w:val="005A302F"/>
    <w:rsid w:val="005A30D3"/>
    <w:rsid w:val="005A3348"/>
    <w:rsid w:val="005A334B"/>
    <w:rsid w:val="005A338E"/>
    <w:rsid w:val="005A343F"/>
    <w:rsid w:val="005A3884"/>
    <w:rsid w:val="005A3C5B"/>
    <w:rsid w:val="005A3D8A"/>
    <w:rsid w:val="005A3DE4"/>
    <w:rsid w:val="005A3F46"/>
    <w:rsid w:val="005A41AD"/>
    <w:rsid w:val="005A476D"/>
    <w:rsid w:val="005A47F1"/>
    <w:rsid w:val="005A4B45"/>
    <w:rsid w:val="005A4D6E"/>
    <w:rsid w:val="005A4DCD"/>
    <w:rsid w:val="005A500C"/>
    <w:rsid w:val="005A52B5"/>
    <w:rsid w:val="005A52D8"/>
    <w:rsid w:val="005A55AA"/>
    <w:rsid w:val="005A5680"/>
    <w:rsid w:val="005A57AE"/>
    <w:rsid w:val="005A59E5"/>
    <w:rsid w:val="005A5EE2"/>
    <w:rsid w:val="005A616E"/>
    <w:rsid w:val="005A61F9"/>
    <w:rsid w:val="005A69B6"/>
    <w:rsid w:val="005A6BC9"/>
    <w:rsid w:val="005A6EBF"/>
    <w:rsid w:val="005A70C3"/>
    <w:rsid w:val="005A77F3"/>
    <w:rsid w:val="005A7F22"/>
    <w:rsid w:val="005B011A"/>
    <w:rsid w:val="005B0440"/>
    <w:rsid w:val="005B08AE"/>
    <w:rsid w:val="005B0D5D"/>
    <w:rsid w:val="005B0E1D"/>
    <w:rsid w:val="005B0E7B"/>
    <w:rsid w:val="005B0F33"/>
    <w:rsid w:val="005B1162"/>
    <w:rsid w:val="005B12F8"/>
    <w:rsid w:val="005B15CA"/>
    <w:rsid w:val="005B167A"/>
    <w:rsid w:val="005B1E9C"/>
    <w:rsid w:val="005B1ED7"/>
    <w:rsid w:val="005B289A"/>
    <w:rsid w:val="005B28C4"/>
    <w:rsid w:val="005B2A6A"/>
    <w:rsid w:val="005B2A81"/>
    <w:rsid w:val="005B2AFA"/>
    <w:rsid w:val="005B334B"/>
    <w:rsid w:val="005B36E4"/>
    <w:rsid w:val="005B3754"/>
    <w:rsid w:val="005B3897"/>
    <w:rsid w:val="005B39AD"/>
    <w:rsid w:val="005B3DE5"/>
    <w:rsid w:val="005B4481"/>
    <w:rsid w:val="005B4537"/>
    <w:rsid w:val="005B463F"/>
    <w:rsid w:val="005B4A66"/>
    <w:rsid w:val="005B4E6F"/>
    <w:rsid w:val="005B5102"/>
    <w:rsid w:val="005B5317"/>
    <w:rsid w:val="005B53A3"/>
    <w:rsid w:val="005B55A9"/>
    <w:rsid w:val="005B5BD9"/>
    <w:rsid w:val="005B5F0A"/>
    <w:rsid w:val="005B6052"/>
    <w:rsid w:val="005B6063"/>
    <w:rsid w:val="005B655B"/>
    <w:rsid w:val="005B67EB"/>
    <w:rsid w:val="005B68B1"/>
    <w:rsid w:val="005B6947"/>
    <w:rsid w:val="005B6AFB"/>
    <w:rsid w:val="005B6EE2"/>
    <w:rsid w:val="005B6EED"/>
    <w:rsid w:val="005B6F04"/>
    <w:rsid w:val="005B6FAB"/>
    <w:rsid w:val="005B70C0"/>
    <w:rsid w:val="005B7118"/>
    <w:rsid w:val="005B7420"/>
    <w:rsid w:val="005B74F7"/>
    <w:rsid w:val="005B7700"/>
    <w:rsid w:val="005B776A"/>
    <w:rsid w:val="005B78EB"/>
    <w:rsid w:val="005B7B98"/>
    <w:rsid w:val="005B7C03"/>
    <w:rsid w:val="005B7C16"/>
    <w:rsid w:val="005B7C18"/>
    <w:rsid w:val="005B7D05"/>
    <w:rsid w:val="005B7E0E"/>
    <w:rsid w:val="005B7FA5"/>
    <w:rsid w:val="005B7FC9"/>
    <w:rsid w:val="005C0399"/>
    <w:rsid w:val="005C07CE"/>
    <w:rsid w:val="005C0E77"/>
    <w:rsid w:val="005C0F2D"/>
    <w:rsid w:val="005C0F8A"/>
    <w:rsid w:val="005C1085"/>
    <w:rsid w:val="005C143F"/>
    <w:rsid w:val="005C14A1"/>
    <w:rsid w:val="005C14CC"/>
    <w:rsid w:val="005C1A4A"/>
    <w:rsid w:val="005C1D48"/>
    <w:rsid w:val="005C2184"/>
    <w:rsid w:val="005C21F6"/>
    <w:rsid w:val="005C2677"/>
    <w:rsid w:val="005C2A73"/>
    <w:rsid w:val="005C2C8A"/>
    <w:rsid w:val="005C2D41"/>
    <w:rsid w:val="005C2E25"/>
    <w:rsid w:val="005C2E8E"/>
    <w:rsid w:val="005C340E"/>
    <w:rsid w:val="005C397E"/>
    <w:rsid w:val="005C3A85"/>
    <w:rsid w:val="005C3D06"/>
    <w:rsid w:val="005C429A"/>
    <w:rsid w:val="005C43F0"/>
    <w:rsid w:val="005C44C2"/>
    <w:rsid w:val="005C44C6"/>
    <w:rsid w:val="005C4648"/>
    <w:rsid w:val="005C46E1"/>
    <w:rsid w:val="005C4904"/>
    <w:rsid w:val="005C4FFF"/>
    <w:rsid w:val="005C5B08"/>
    <w:rsid w:val="005C6595"/>
    <w:rsid w:val="005C6898"/>
    <w:rsid w:val="005C69D3"/>
    <w:rsid w:val="005C6A33"/>
    <w:rsid w:val="005C6A95"/>
    <w:rsid w:val="005C6D6D"/>
    <w:rsid w:val="005C707F"/>
    <w:rsid w:val="005C708D"/>
    <w:rsid w:val="005C7689"/>
    <w:rsid w:val="005C76A5"/>
    <w:rsid w:val="005C7796"/>
    <w:rsid w:val="005C7800"/>
    <w:rsid w:val="005C7809"/>
    <w:rsid w:val="005D0146"/>
    <w:rsid w:val="005D01F4"/>
    <w:rsid w:val="005D0350"/>
    <w:rsid w:val="005D076C"/>
    <w:rsid w:val="005D0824"/>
    <w:rsid w:val="005D08B9"/>
    <w:rsid w:val="005D0C1C"/>
    <w:rsid w:val="005D0D11"/>
    <w:rsid w:val="005D0E02"/>
    <w:rsid w:val="005D1091"/>
    <w:rsid w:val="005D10B7"/>
    <w:rsid w:val="005D1368"/>
    <w:rsid w:val="005D1441"/>
    <w:rsid w:val="005D1456"/>
    <w:rsid w:val="005D147B"/>
    <w:rsid w:val="005D19E4"/>
    <w:rsid w:val="005D1B7D"/>
    <w:rsid w:val="005D1C74"/>
    <w:rsid w:val="005D1CC5"/>
    <w:rsid w:val="005D1EC3"/>
    <w:rsid w:val="005D1F26"/>
    <w:rsid w:val="005D2228"/>
    <w:rsid w:val="005D265A"/>
    <w:rsid w:val="005D277B"/>
    <w:rsid w:val="005D2A40"/>
    <w:rsid w:val="005D2D4F"/>
    <w:rsid w:val="005D2D7D"/>
    <w:rsid w:val="005D3531"/>
    <w:rsid w:val="005D36CD"/>
    <w:rsid w:val="005D36FE"/>
    <w:rsid w:val="005D3A8B"/>
    <w:rsid w:val="005D3CAB"/>
    <w:rsid w:val="005D3FB5"/>
    <w:rsid w:val="005D40B0"/>
    <w:rsid w:val="005D4141"/>
    <w:rsid w:val="005D4352"/>
    <w:rsid w:val="005D43C3"/>
    <w:rsid w:val="005D43F1"/>
    <w:rsid w:val="005D45F6"/>
    <w:rsid w:val="005D49B4"/>
    <w:rsid w:val="005D4EEF"/>
    <w:rsid w:val="005D505B"/>
    <w:rsid w:val="005D518F"/>
    <w:rsid w:val="005D52AE"/>
    <w:rsid w:val="005D5683"/>
    <w:rsid w:val="005D57C5"/>
    <w:rsid w:val="005D5AFB"/>
    <w:rsid w:val="005D5C35"/>
    <w:rsid w:val="005D5E45"/>
    <w:rsid w:val="005D5FA6"/>
    <w:rsid w:val="005D644A"/>
    <w:rsid w:val="005D6462"/>
    <w:rsid w:val="005D64D1"/>
    <w:rsid w:val="005D65DD"/>
    <w:rsid w:val="005D7377"/>
    <w:rsid w:val="005D759B"/>
    <w:rsid w:val="005D777C"/>
    <w:rsid w:val="005D7A40"/>
    <w:rsid w:val="005E015C"/>
    <w:rsid w:val="005E04C4"/>
    <w:rsid w:val="005E09E3"/>
    <w:rsid w:val="005E09EA"/>
    <w:rsid w:val="005E0D37"/>
    <w:rsid w:val="005E0F1C"/>
    <w:rsid w:val="005E13EF"/>
    <w:rsid w:val="005E1529"/>
    <w:rsid w:val="005E1825"/>
    <w:rsid w:val="005E1ACE"/>
    <w:rsid w:val="005E1B80"/>
    <w:rsid w:val="005E2047"/>
    <w:rsid w:val="005E215B"/>
    <w:rsid w:val="005E21BD"/>
    <w:rsid w:val="005E2263"/>
    <w:rsid w:val="005E22D2"/>
    <w:rsid w:val="005E236B"/>
    <w:rsid w:val="005E242D"/>
    <w:rsid w:val="005E2778"/>
    <w:rsid w:val="005E277A"/>
    <w:rsid w:val="005E2AC9"/>
    <w:rsid w:val="005E2C17"/>
    <w:rsid w:val="005E2E17"/>
    <w:rsid w:val="005E2F50"/>
    <w:rsid w:val="005E2F66"/>
    <w:rsid w:val="005E3362"/>
    <w:rsid w:val="005E35E5"/>
    <w:rsid w:val="005E3A8D"/>
    <w:rsid w:val="005E3E59"/>
    <w:rsid w:val="005E3F9B"/>
    <w:rsid w:val="005E49AE"/>
    <w:rsid w:val="005E4B56"/>
    <w:rsid w:val="005E4C7C"/>
    <w:rsid w:val="005E5260"/>
    <w:rsid w:val="005E52A5"/>
    <w:rsid w:val="005E5974"/>
    <w:rsid w:val="005E5A37"/>
    <w:rsid w:val="005E5BDE"/>
    <w:rsid w:val="005E5D66"/>
    <w:rsid w:val="005E6134"/>
    <w:rsid w:val="005E62F0"/>
    <w:rsid w:val="005E62F9"/>
    <w:rsid w:val="005E6586"/>
    <w:rsid w:val="005E6711"/>
    <w:rsid w:val="005E671B"/>
    <w:rsid w:val="005E6746"/>
    <w:rsid w:val="005E6840"/>
    <w:rsid w:val="005E6BA8"/>
    <w:rsid w:val="005E7B9A"/>
    <w:rsid w:val="005E7C15"/>
    <w:rsid w:val="005E7F10"/>
    <w:rsid w:val="005F03B2"/>
    <w:rsid w:val="005F03D4"/>
    <w:rsid w:val="005F0450"/>
    <w:rsid w:val="005F05F6"/>
    <w:rsid w:val="005F073F"/>
    <w:rsid w:val="005F0793"/>
    <w:rsid w:val="005F0B4E"/>
    <w:rsid w:val="005F0E27"/>
    <w:rsid w:val="005F0FBA"/>
    <w:rsid w:val="005F1293"/>
    <w:rsid w:val="005F1590"/>
    <w:rsid w:val="005F174C"/>
    <w:rsid w:val="005F2087"/>
    <w:rsid w:val="005F2190"/>
    <w:rsid w:val="005F2288"/>
    <w:rsid w:val="005F2474"/>
    <w:rsid w:val="005F26F3"/>
    <w:rsid w:val="005F2991"/>
    <w:rsid w:val="005F2C63"/>
    <w:rsid w:val="005F2D37"/>
    <w:rsid w:val="005F2D8D"/>
    <w:rsid w:val="005F2E01"/>
    <w:rsid w:val="005F2E3F"/>
    <w:rsid w:val="005F2FEB"/>
    <w:rsid w:val="005F3040"/>
    <w:rsid w:val="005F3115"/>
    <w:rsid w:val="005F3191"/>
    <w:rsid w:val="005F33D2"/>
    <w:rsid w:val="005F349E"/>
    <w:rsid w:val="005F3A05"/>
    <w:rsid w:val="005F3A54"/>
    <w:rsid w:val="005F3B94"/>
    <w:rsid w:val="005F3BAE"/>
    <w:rsid w:val="005F40C1"/>
    <w:rsid w:val="005F415B"/>
    <w:rsid w:val="005F43EB"/>
    <w:rsid w:val="005F4A52"/>
    <w:rsid w:val="005F4D84"/>
    <w:rsid w:val="005F4EFC"/>
    <w:rsid w:val="005F51D7"/>
    <w:rsid w:val="005F5333"/>
    <w:rsid w:val="005F561E"/>
    <w:rsid w:val="005F56CB"/>
    <w:rsid w:val="005F598C"/>
    <w:rsid w:val="005F5B98"/>
    <w:rsid w:val="005F61F0"/>
    <w:rsid w:val="005F626F"/>
    <w:rsid w:val="005F65C0"/>
    <w:rsid w:val="005F6BB5"/>
    <w:rsid w:val="005F6DA6"/>
    <w:rsid w:val="005F6F0E"/>
    <w:rsid w:val="005F6F3A"/>
    <w:rsid w:val="005F7171"/>
    <w:rsid w:val="005F77C0"/>
    <w:rsid w:val="005F77CF"/>
    <w:rsid w:val="005F7895"/>
    <w:rsid w:val="005F7920"/>
    <w:rsid w:val="005F7E1A"/>
    <w:rsid w:val="005F7FE0"/>
    <w:rsid w:val="00600343"/>
    <w:rsid w:val="00600435"/>
    <w:rsid w:val="00600638"/>
    <w:rsid w:val="006006BD"/>
    <w:rsid w:val="00600705"/>
    <w:rsid w:val="00600753"/>
    <w:rsid w:val="006007DF"/>
    <w:rsid w:val="00600ABC"/>
    <w:rsid w:val="00600CE4"/>
    <w:rsid w:val="00600F8D"/>
    <w:rsid w:val="006010DC"/>
    <w:rsid w:val="006015E8"/>
    <w:rsid w:val="006018EB"/>
    <w:rsid w:val="00601B64"/>
    <w:rsid w:val="00601DAA"/>
    <w:rsid w:val="00601EBC"/>
    <w:rsid w:val="00602114"/>
    <w:rsid w:val="006022CC"/>
    <w:rsid w:val="006023E2"/>
    <w:rsid w:val="00602689"/>
    <w:rsid w:val="0060283A"/>
    <w:rsid w:val="006028DC"/>
    <w:rsid w:val="00602DB4"/>
    <w:rsid w:val="00602DD3"/>
    <w:rsid w:val="00602E05"/>
    <w:rsid w:val="00603154"/>
    <w:rsid w:val="00603226"/>
    <w:rsid w:val="00603508"/>
    <w:rsid w:val="00603617"/>
    <w:rsid w:val="0060363C"/>
    <w:rsid w:val="006036DD"/>
    <w:rsid w:val="00603C9C"/>
    <w:rsid w:val="00603E02"/>
    <w:rsid w:val="00603F42"/>
    <w:rsid w:val="00603F81"/>
    <w:rsid w:val="0060402D"/>
    <w:rsid w:val="006041D9"/>
    <w:rsid w:val="00604351"/>
    <w:rsid w:val="006045D3"/>
    <w:rsid w:val="0060481E"/>
    <w:rsid w:val="006048B6"/>
    <w:rsid w:val="00605082"/>
    <w:rsid w:val="0060556D"/>
    <w:rsid w:val="006056FE"/>
    <w:rsid w:val="0060590D"/>
    <w:rsid w:val="0060653E"/>
    <w:rsid w:val="00606816"/>
    <w:rsid w:val="006068ED"/>
    <w:rsid w:val="006068FF"/>
    <w:rsid w:val="00606D3C"/>
    <w:rsid w:val="00606E54"/>
    <w:rsid w:val="006070AB"/>
    <w:rsid w:val="0060712B"/>
    <w:rsid w:val="00607216"/>
    <w:rsid w:val="006073AA"/>
    <w:rsid w:val="00607503"/>
    <w:rsid w:val="006077B0"/>
    <w:rsid w:val="00607810"/>
    <w:rsid w:val="00607866"/>
    <w:rsid w:val="00610894"/>
    <w:rsid w:val="00610994"/>
    <w:rsid w:val="00610BCE"/>
    <w:rsid w:val="00610CDF"/>
    <w:rsid w:val="00610ECD"/>
    <w:rsid w:val="00611051"/>
    <w:rsid w:val="0061105D"/>
    <w:rsid w:val="00611236"/>
    <w:rsid w:val="0061177F"/>
    <w:rsid w:val="006117A6"/>
    <w:rsid w:val="00611C5F"/>
    <w:rsid w:val="00611DE6"/>
    <w:rsid w:val="00611E04"/>
    <w:rsid w:val="00611F2B"/>
    <w:rsid w:val="00612271"/>
    <w:rsid w:val="00612385"/>
    <w:rsid w:val="006123F3"/>
    <w:rsid w:val="006123FC"/>
    <w:rsid w:val="00612438"/>
    <w:rsid w:val="006125E8"/>
    <w:rsid w:val="00612602"/>
    <w:rsid w:val="00612609"/>
    <w:rsid w:val="00612628"/>
    <w:rsid w:val="00612832"/>
    <w:rsid w:val="006128CC"/>
    <w:rsid w:val="00612E88"/>
    <w:rsid w:val="00613250"/>
    <w:rsid w:val="00613A67"/>
    <w:rsid w:val="00613C5B"/>
    <w:rsid w:val="00613C69"/>
    <w:rsid w:val="00613C92"/>
    <w:rsid w:val="00613FFD"/>
    <w:rsid w:val="0061466B"/>
    <w:rsid w:val="00614CF0"/>
    <w:rsid w:val="00614DAB"/>
    <w:rsid w:val="00614FCB"/>
    <w:rsid w:val="00615173"/>
    <w:rsid w:val="00615348"/>
    <w:rsid w:val="0061556A"/>
    <w:rsid w:val="0061562A"/>
    <w:rsid w:val="00615ACA"/>
    <w:rsid w:val="00616381"/>
    <w:rsid w:val="0061659A"/>
    <w:rsid w:val="006165D8"/>
    <w:rsid w:val="00616616"/>
    <w:rsid w:val="00616D07"/>
    <w:rsid w:val="00617726"/>
    <w:rsid w:val="0061781C"/>
    <w:rsid w:val="006201E2"/>
    <w:rsid w:val="00620573"/>
    <w:rsid w:val="00620796"/>
    <w:rsid w:val="00620AB9"/>
    <w:rsid w:val="006211A5"/>
    <w:rsid w:val="00621828"/>
    <w:rsid w:val="006218F3"/>
    <w:rsid w:val="00621BA3"/>
    <w:rsid w:val="00621D14"/>
    <w:rsid w:val="006221AF"/>
    <w:rsid w:val="00622259"/>
    <w:rsid w:val="0062264E"/>
    <w:rsid w:val="00622852"/>
    <w:rsid w:val="0062286B"/>
    <w:rsid w:val="00622A70"/>
    <w:rsid w:val="00622C95"/>
    <w:rsid w:val="00622D26"/>
    <w:rsid w:val="00622D47"/>
    <w:rsid w:val="00623387"/>
    <w:rsid w:val="00623447"/>
    <w:rsid w:val="00623678"/>
    <w:rsid w:val="00623715"/>
    <w:rsid w:val="00623773"/>
    <w:rsid w:val="00623C10"/>
    <w:rsid w:val="00623C4C"/>
    <w:rsid w:val="00623EE5"/>
    <w:rsid w:val="0062452F"/>
    <w:rsid w:val="0062488E"/>
    <w:rsid w:val="00624A2A"/>
    <w:rsid w:val="00624B85"/>
    <w:rsid w:val="00624D78"/>
    <w:rsid w:val="00624F7E"/>
    <w:rsid w:val="00625193"/>
    <w:rsid w:val="00625351"/>
    <w:rsid w:val="00625516"/>
    <w:rsid w:val="00625B78"/>
    <w:rsid w:val="00625CC9"/>
    <w:rsid w:val="00625D36"/>
    <w:rsid w:val="006262AB"/>
    <w:rsid w:val="00626913"/>
    <w:rsid w:val="00626DC1"/>
    <w:rsid w:val="00626EA7"/>
    <w:rsid w:val="0062716A"/>
    <w:rsid w:val="0062717E"/>
    <w:rsid w:val="006274A0"/>
    <w:rsid w:val="00627502"/>
    <w:rsid w:val="00627AD4"/>
    <w:rsid w:val="00630058"/>
    <w:rsid w:val="006303DF"/>
    <w:rsid w:val="00630A95"/>
    <w:rsid w:val="00630BAF"/>
    <w:rsid w:val="00631086"/>
    <w:rsid w:val="00631465"/>
    <w:rsid w:val="00631472"/>
    <w:rsid w:val="006316A8"/>
    <w:rsid w:val="006316B7"/>
    <w:rsid w:val="00631AFE"/>
    <w:rsid w:val="00631CF9"/>
    <w:rsid w:val="00631E89"/>
    <w:rsid w:val="00632402"/>
    <w:rsid w:val="00632666"/>
    <w:rsid w:val="00632805"/>
    <w:rsid w:val="00632902"/>
    <w:rsid w:val="00632946"/>
    <w:rsid w:val="0063294A"/>
    <w:rsid w:val="00632A50"/>
    <w:rsid w:val="00632AB8"/>
    <w:rsid w:val="00632C68"/>
    <w:rsid w:val="00632C95"/>
    <w:rsid w:val="00632FE4"/>
    <w:rsid w:val="006333ED"/>
    <w:rsid w:val="006334BD"/>
    <w:rsid w:val="00633628"/>
    <w:rsid w:val="00633797"/>
    <w:rsid w:val="00633CDF"/>
    <w:rsid w:val="00633DA5"/>
    <w:rsid w:val="00633E81"/>
    <w:rsid w:val="00633F02"/>
    <w:rsid w:val="006341FA"/>
    <w:rsid w:val="006346CE"/>
    <w:rsid w:val="00634C60"/>
    <w:rsid w:val="00634DAF"/>
    <w:rsid w:val="00635281"/>
    <w:rsid w:val="006355B1"/>
    <w:rsid w:val="00635718"/>
    <w:rsid w:val="0063597F"/>
    <w:rsid w:val="00635D3B"/>
    <w:rsid w:val="00635E40"/>
    <w:rsid w:val="006363CF"/>
    <w:rsid w:val="006364D5"/>
    <w:rsid w:val="00636849"/>
    <w:rsid w:val="00636E84"/>
    <w:rsid w:val="0063721F"/>
    <w:rsid w:val="006372E2"/>
    <w:rsid w:val="0063736D"/>
    <w:rsid w:val="00637389"/>
    <w:rsid w:val="00637546"/>
    <w:rsid w:val="00637560"/>
    <w:rsid w:val="00637575"/>
    <w:rsid w:val="00637811"/>
    <w:rsid w:val="00637849"/>
    <w:rsid w:val="00637BD1"/>
    <w:rsid w:val="00637DA2"/>
    <w:rsid w:val="00637EDE"/>
    <w:rsid w:val="0064004D"/>
    <w:rsid w:val="006403F3"/>
    <w:rsid w:val="00640F61"/>
    <w:rsid w:val="00641018"/>
    <w:rsid w:val="0064185A"/>
    <w:rsid w:val="00641A36"/>
    <w:rsid w:val="00641C68"/>
    <w:rsid w:val="00641FE1"/>
    <w:rsid w:val="00642185"/>
    <w:rsid w:val="006422C7"/>
    <w:rsid w:val="00642319"/>
    <w:rsid w:val="006423CE"/>
    <w:rsid w:val="00642543"/>
    <w:rsid w:val="00642695"/>
    <w:rsid w:val="00642725"/>
    <w:rsid w:val="00642847"/>
    <w:rsid w:val="006428EB"/>
    <w:rsid w:val="00642BE9"/>
    <w:rsid w:val="00643060"/>
    <w:rsid w:val="00643172"/>
    <w:rsid w:val="0064331B"/>
    <w:rsid w:val="00643413"/>
    <w:rsid w:val="00643504"/>
    <w:rsid w:val="00643734"/>
    <w:rsid w:val="00643A0B"/>
    <w:rsid w:val="00643B12"/>
    <w:rsid w:val="00643B66"/>
    <w:rsid w:val="00643D88"/>
    <w:rsid w:val="00643DCF"/>
    <w:rsid w:val="00643EA9"/>
    <w:rsid w:val="006445B9"/>
    <w:rsid w:val="0064460A"/>
    <w:rsid w:val="00644993"/>
    <w:rsid w:val="00644AB7"/>
    <w:rsid w:val="00644F07"/>
    <w:rsid w:val="006454F2"/>
    <w:rsid w:val="00645556"/>
    <w:rsid w:val="00645C06"/>
    <w:rsid w:val="00645DF5"/>
    <w:rsid w:val="00645E35"/>
    <w:rsid w:val="00646B85"/>
    <w:rsid w:val="00646C5A"/>
    <w:rsid w:val="00646EAB"/>
    <w:rsid w:val="006472BE"/>
    <w:rsid w:val="00647736"/>
    <w:rsid w:val="0064782D"/>
    <w:rsid w:val="006479C8"/>
    <w:rsid w:val="00647A4C"/>
    <w:rsid w:val="00647AB9"/>
    <w:rsid w:val="00647C90"/>
    <w:rsid w:val="00647D5F"/>
    <w:rsid w:val="00647E23"/>
    <w:rsid w:val="00647F70"/>
    <w:rsid w:val="0065046E"/>
    <w:rsid w:val="00650E42"/>
    <w:rsid w:val="0065100A"/>
    <w:rsid w:val="006510D6"/>
    <w:rsid w:val="006510FD"/>
    <w:rsid w:val="006513DC"/>
    <w:rsid w:val="006515E1"/>
    <w:rsid w:val="00651891"/>
    <w:rsid w:val="0065190C"/>
    <w:rsid w:val="00651ACD"/>
    <w:rsid w:val="00651BE7"/>
    <w:rsid w:val="00651E59"/>
    <w:rsid w:val="00651EB5"/>
    <w:rsid w:val="00651F50"/>
    <w:rsid w:val="0065227B"/>
    <w:rsid w:val="00652432"/>
    <w:rsid w:val="00652663"/>
    <w:rsid w:val="00652F83"/>
    <w:rsid w:val="00653552"/>
    <w:rsid w:val="00653559"/>
    <w:rsid w:val="00653959"/>
    <w:rsid w:val="0065400A"/>
    <w:rsid w:val="006546D3"/>
    <w:rsid w:val="00654B75"/>
    <w:rsid w:val="00654C1F"/>
    <w:rsid w:val="006553BB"/>
    <w:rsid w:val="0065552F"/>
    <w:rsid w:val="00655803"/>
    <w:rsid w:val="00655CA4"/>
    <w:rsid w:val="00655E96"/>
    <w:rsid w:val="00656005"/>
    <w:rsid w:val="00656033"/>
    <w:rsid w:val="0065623D"/>
    <w:rsid w:val="0065637A"/>
    <w:rsid w:val="00656704"/>
    <w:rsid w:val="00656C9E"/>
    <w:rsid w:val="00656DD3"/>
    <w:rsid w:val="0065742E"/>
    <w:rsid w:val="006575E2"/>
    <w:rsid w:val="00657820"/>
    <w:rsid w:val="00657852"/>
    <w:rsid w:val="00657853"/>
    <w:rsid w:val="006578B6"/>
    <w:rsid w:val="00657955"/>
    <w:rsid w:val="00657B4D"/>
    <w:rsid w:val="00657E12"/>
    <w:rsid w:val="00657EDD"/>
    <w:rsid w:val="00660581"/>
    <w:rsid w:val="006608AB"/>
    <w:rsid w:val="00660B1C"/>
    <w:rsid w:val="00660C9E"/>
    <w:rsid w:val="00660EDF"/>
    <w:rsid w:val="0066119A"/>
    <w:rsid w:val="0066134F"/>
    <w:rsid w:val="006613F6"/>
    <w:rsid w:val="00661BEF"/>
    <w:rsid w:val="00661D81"/>
    <w:rsid w:val="006620DD"/>
    <w:rsid w:val="006624A0"/>
    <w:rsid w:val="0066290C"/>
    <w:rsid w:val="00662B0B"/>
    <w:rsid w:val="00662BCE"/>
    <w:rsid w:val="00662EB1"/>
    <w:rsid w:val="00662F82"/>
    <w:rsid w:val="00663328"/>
    <w:rsid w:val="0066362E"/>
    <w:rsid w:val="006637B4"/>
    <w:rsid w:val="00663CEF"/>
    <w:rsid w:val="00663FAD"/>
    <w:rsid w:val="00664048"/>
    <w:rsid w:val="0066417C"/>
    <w:rsid w:val="006646C2"/>
    <w:rsid w:val="00664829"/>
    <w:rsid w:val="00664B36"/>
    <w:rsid w:val="00664D45"/>
    <w:rsid w:val="00665106"/>
    <w:rsid w:val="006654F9"/>
    <w:rsid w:val="00665822"/>
    <w:rsid w:val="006658E8"/>
    <w:rsid w:val="00665949"/>
    <w:rsid w:val="00665BF9"/>
    <w:rsid w:val="00665E65"/>
    <w:rsid w:val="00665F86"/>
    <w:rsid w:val="0066622B"/>
    <w:rsid w:val="006662E5"/>
    <w:rsid w:val="0066646D"/>
    <w:rsid w:val="00666598"/>
    <w:rsid w:val="006665C9"/>
    <w:rsid w:val="006666E5"/>
    <w:rsid w:val="0066672A"/>
    <w:rsid w:val="00666AA3"/>
    <w:rsid w:val="00666ADB"/>
    <w:rsid w:val="006671C7"/>
    <w:rsid w:val="006676AF"/>
    <w:rsid w:val="0066779D"/>
    <w:rsid w:val="006677D9"/>
    <w:rsid w:val="00667D67"/>
    <w:rsid w:val="0067027B"/>
    <w:rsid w:val="006704A0"/>
    <w:rsid w:val="006705A1"/>
    <w:rsid w:val="00670615"/>
    <w:rsid w:val="00670619"/>
    <w:rsid w:val="0067082E"/>
    <w:rsid w:val="00670A55"/>
    <w:rsid w:val="00670C96"/>
    <w:rsid w:val="0067127C"/>
    <w:rsid w:val="00671287"/>
    <w:rsid w:val="00671773"/>
    <w:rsid w:val="0067183F"/>
    <w:rsid w:val="00671DCA"/>
    <w:rsid w:val="00671E31"/>
    <w:rsid w:val="00671F48"/>
    <w:rsid w:val="006720AA"/>
    <w:rsid w:val="00672136"/>
    <w:rsid w:val="00672556"/>
    <w:rsid w:val="0067268E"/>
    <w:rsid w:val="00672BA7"/>
    <w:rsid w:val="00672FC4"/>
    <w:rsid w:val="0067323F"/>
    <w:rsid w:val="00673343"/>
    <w:rsid w:val="00673742"/>
    <w:rsid w:val="00673773"/>
    <w:rsid w:val="00673783"/>
    <w:rsid w:val="00673998"/>
    <w:rsid w:val="006739F9"/>
    <w:rsid w:val="00673A3E"/>
    <w:rsid w:val="00673B4C"/>
    <w:rsid w:val="00674061"/>
    <w:rsid w:val="006740E0"/>
    <w:rsid w:val="00674240"/>
    <w:rsid w:val="006742CA"/>
    <w:rsid w:val="006743CE"/>
    <w:rsid w:val="006746FB"/>
    <w:rsid w:val="006748E9"/>
    <w:rsid w:val="00674B9A"/>
    <w:rsid w:val="0067558C"/>
    <w:rsid w:val="00675631"/>
    <w:rsid w:val="00675707"/>
    <w:rsid w:val="006757A0"/>
    <w:rsid w:val="006757F1"/>
    <w:rsid w:val="00675B1D"/>
    <w:rsid w:val="00675CC5"/>
    <w:rsid w:val="0067636D"/>
    <w:rsid w:val="006764FA"/>
    <w:rsid w:val="00676E61"/>
    <w:rsid w:val="00677159"/>
    <w:rsid w:val="00677331"/>
    <w:rsid w:val="00677459"/>
    <w:rsid w:val="0067772F"/>
    <w:rsid w:val="00677BCE"/>
    <w:rsid w:val="00677E1D"/>
    <w:rsid w:val="00680335"/>
    <w:rsid w:val="0068074C"/>
    <w:rsid w:val="0068076A"/>
    <w:rsid w:val="00680823"/>
    <w:rsid w:val="00680B86"/>
    <w:rsid w:val="00680D80"/>
    <w:rsid w:val="00680E12"/>
    <w:rsid w:val="006811D9"/>
    <w:rsid w:val="0068134B"/>
    <w:rsid w:val="0068144D"/>
    <w:rsid w:val="006815DC"/>
    <w:rsid w:val="00681760"/>
    <w:rsid w:val="006817C5"/>
    <w:rsid w:val="00681AF6"/>
    <w:rsid w:val="00681B2D"/>
    <w:rsid w:val="00681DA7"/>
    <w:rsid w:val="00682068"/>
    <w:rsid w:val="0068281E"/>
    <w:rsid w:val="00682E15"/>
    <w:rsid w:val="00682EF2"/>
    <w:rsid w:val="0068301E"/>
    <w:rsid w:val="006832F5"/>
    <w:rsid w:val="00683487"/>
    <w:rsid w:val="00683C36"/>
    <w:rsid w:val="00683E5F"/>
    <w:rsid w:val="00684141"/>
    <w:rsid w:val="00684427"/>
    <w:rsid w:val="006846F8"/>
    <w:rsid w:val="00684D06"/>
    <w:rsid w:val="00685411"/>
    <w:rsid w:val="00685A54"/>
    <w:rsid w:val="00685A83"/>
    <w:rsid w:val="00685B4E"/>
    <w:rsid w:val="00685C53"/>
    <w:rsid w:val="00685F59"/>
    <w:rsid w:val="00685FC0"/>
    <w:rsid w:val="0068634F"/>
    <w:rsid w:val="006864C0"/>
    <w:rsid w:val="00686688"/>
    <w:rsid w:val="00686DC9"/>
    <w:rsid w:val="006871EA"/>
    <w:rsid w:val="00687240"/>
    <w:rsid w:val="0068750D"/>
    <w:rsid w:val="00687BBD"/>
    <w:rsid w:val="00687E23"/>
    <w:rsid w:val="00687ED7"/>
    <w:rsid w:val="006900F4"/>
    <w:rsid w:val="006900FB"/>
    <w:rsid w:val="00690316"/>
    <w:rsid w:val="006907E9"/>
    <w:rsid w:val="006909AF"/>
    <w:rsid w:val="00690D77"/>
    <w:rsid w:val="00690E19"/>
    <w:rsid w:val="00690F9B"/>
    <w:rsid w:val="006913D5"/>
    <w:rsid w:val="00691557"/>
    <w:rsid w:val="006915FD"/>
    <w:rsid w:val="0069186A"/>
    <w:rsid w:val="006919BC"/>
    <w:rsid w:val="00691BB1"/>
    <w:rsid w:val="00691DA5"/>
    <w:rsid w:val="00691EFE"/>
    <w:rsid w:val="00692232"/>
    <w:rsid w:val="006922CB"/>
    <w:rsid w:val="006925B1"/>
    <w:rsid w:val="00692D81"/>
    <w:rsid w:val="006932CF"/>
    <w:rsid w:val="00693460"/>
    <w:rsid w:val="00693620"/>
    <w:rsid w:val="0069388F"/>
    <w:rsid w:val="00693A43"/>
    <w:rsid w:val="00693AAB"/>
    <w:rsid w:val="00693EDB"/>
    <w:rsid w:val="00694075"/>
    <w:rsid w:val="0069451B"/>
    <w:rsid w:val="006947E8"/>
    <w:rsid w:val="00694B8A"/>
    <w:rsid w:val="00694D65"/>
    <w:rsid w:val="00694DCF"/>
    <w:rsid w:val="00694F0E"/>
    <w:rsid w:val="00694F3F"/>
    <w:rsid w:val="006951A5"/>
    <w:rsid w:val="006951DC"/>
    <w:rsid w:val="00695529"/>
    <w:rsid w:val="00695744"/>
    <w:rsid w:val="00695801"/>
    <w:rsid w:val="006958CB"/>
    <w:rsid w:val="00695A41"/>
    <w:rsid w:val="00695D21"/>
    <w:rsid w:val="006965A1"/>
    <w:rsid w:val="00696AE7"/>
    <w:rsid w:val="00697451"/>
    <w:rsid w:val="006974C3"/>
    <w:rsid w:val="006975D7"/>
    <w:rsid w:val="006977B7"/>
    <w:rsid w:val="0069794D"/>
    <w:rsid w:val="00697B1B"/>
    <w:rsid w:val="00697C69"/>
    <w:rsid w:val="00697D25"/>
    <w:rsid w:val="00697E0B"/>
    <w:rsid w:val="006A05BE"/>
    <w:rsid w:val="006A0730"/>
    <w:rsid w:val="006A09F2"/>
    <w:rsid w:val="006A0CC1"/>
    <w:rsid w:val="006A11BC"/>
    <w:rsid w:val="006A11FC"/>
    <w:rsid w:val="006A13B7"/>
    <w:rsid w:val="006A1481"/>
    <w:rsid w:val="006A16E4"/>
    <w:rsid w:val="006A1958"/>
    <w:rsid w:val="006A19F1"/>
    <w:rsid w:val="006A1A49"/>
    <w:rsid w:val="006A1A4B"/>
    <w:rsid w:val="006A1A6A"/>
    <w:rsid w:val="006A1AF6"/>
    <w:rsid w:val="006A1C79"/>
    <w:rsid w:val="006A1FAC"/>
    <w:rsid w:val="006A1FB3"/>
    <w:rsid w:val="006A2530"/>
    <w:rsid w:val="006A281D"/>
    <w:rsid w:val="006A2B5E"/>
    <w:rsid w:val="006A2C82"/>
    <w:rsid w:val="006A2D4B"/>
    <w:rsid w:val="006A2DD9"/>
    <w:rsid w:val="006A3023"/>
    <w:rsid w:val="006A3054"/>
    <w:rsid w:val="006A329E"/>
    <w:rsid w:val="006A36FD"/>
    <w:rsid w:val="006A3872"/>
    <w:rsid w:val="006A39A0"/>
    <w:rsid w:val="006A3FF6"/>
    <w:rsid w:val="006A438D"/>
    <w:rsid w:val="006A4418"/>
    <w:rsid w:val="006A44E4"/>
    <w:rsid w:val="006A44F1"/>
    <w:rsid w:val="006A44FA"/>
    <w:rsid w:val="006A473F"/>
    <w:rsid w:val="006A48E8"/>
    <w:rsid w:val="006A49D7"/>
    <w:rsid w:val="006A4AC0"/>
    <w:rsid w:val="006A4BB2"/>
    <w:rsid w:val="006A4CBE"/>
    <w:rsid w:val="006A5160"/>
    <w:rsid w:val="006A52CF"/>
    <w:rsid w:val="006A53B6"/>
    <w:rsid w:val="006A546C"/>
    <w:rsid w:val="006A5633"/>
    <w:rsid w:val="006A5666"/>
    <w:rsid w:val="006A5B42"/>
    <w:rsid w:val="006A5DB9"/>
    <w:rsid w:val="006A5E9B"/>
    <w:rsid w:val="006A5FB9"/>
    <w:rsid w:val="006A61CB"/>
    <w:rsid w:val="006A652B"/>
    <w:rsid w:val="006A6593"/>
    <w:rsid w:val="006A6697"/>
    <w:rsid w:val="006A6951"/>
    <w:rsid w:val="006A6A89"/>
    <w:rsid w:val="006A6CDB"/>
    <w:rsid w:val="006A6F9C"/>
    <w:rsid w:val="006A71F4"/>
    <w:rsid w:val="006A7440"/>
    <w:rsid w:val="006A7442"/>
    <w:rsid w:val="006A7480"/>
    <w:rsid w:val="006A7629"/>
    <w:rsid w:val="006A7657"/>
    <w:rsid w:val="006A7684"/>
    <w:rsid w:val="006A7A9F"/>
    <w:rsid w:val="006A7AF6"/>
    <w:rsid w:val="006A7BAE"/>
    <w:rsid w:val="006A7D6A"/>
    <w:rsid w:val="006A7E01"/>
    <w:rsid w:val="006A7FB2"/>
    <w:rsid w:val="006B01C1"/>
    <w:rsid w:val="006B038E"/>
    <w:rsid w:val="006B04EE"/>
    <w:rsid w:val="006B059C"/>
    <w:rsid w:val="006B0743"/>
    <w:rsid w:val="006B0D8E"/>
    <w:rsid w:val="006B0D8F"/>
    <w:rsid w:val="006B0E3E"/>
    <w:rsid w:val="006B0E8A"/>
    <w:rsid w:val="006B136F"/>
    <w:rsid w:val="006B20A2"/>
    <w:rsid w:val="006B217B"/>
    <w:rsid w:val="006B24D1"/>
    <w:rsid w:val="006B2918"/>
    <w:rsid w:val="006B2AE9"/>
    <w:rsid w:val="006B2EFB"/>
    <w:rsid w:val="006B301D"/>
    <w:rsid w:val="006B30E9"/>
    <w:rsid w:val="006B32A5"/>
    <w:rsid w:val="006B3684"/>
    <w:rsid w:val="006B368D"/>
    <w:rsid w:val="006B36B8"/>
    <w:rsid w:val="006B39C1"/>
    <w:rsid w:val="006B3AC9"/>
    <w:rsid w:val="006B3DA9"/>
    <w:rsid w:val="006B3DC6"/>
    <w:rsid w:val="006B3DE4"/>
    <w:rsid w:val="006B4101"/>
    <w:rsid w:val="006B423C"/>
    <w:rsid w:val="006B4333"/>
    <w:rsid w:val="006B474D"/>
    <w:rsid w:val="006B4884"/>
    <w:rsid w:val="006B4EBA"/>
    <w:rsid w:val="006B519B"/>
    <w:rsid w:val="006B5548"/>
    <w:rsid w:val="006B5668"/>
    <w:rsid w:val="006B56E7"/>
    <w:rsid w:val="006B5A5E"/>
    <w:rsid w:val="006B5BD0"/>
    <w:rsid w:val="006B60FC"/>
    <w:rsid w:val="006B669C"/>
    <w:rsid w:val="006B66B1"/>
    <w:rsid w:val="006B66EA"/>
    <w:rsid w:val="006B6964"/>
    <w:rsid w:val="006B6BD7"/>
    <w:rsid w:val="006B6C5E"/>
    <w:rsid w:val="006B6D63"/>
    <w:rsid w:val="006B6E74"/>
    <w:rsid w:val="006B70BD"/>
    <w:rsid w:val="006B71EA"/>
    <w:rsid w:val="006B73F4"/>
    <w:rsid w:val="006B75B6"/>
    <w:rsid w:val="006B75CC"/>
    <w:rsid w:val="006B75CE"/>
    <w:rsid w:val="006B79B6"/>
    <w:rsid w:val="006B7B9A"/>
    <w:rsid w:val="006B7CAC"/>
    <w:rsid w:val="006B7DFC"/>
    <w:rsid w:val="006C01CC"/>
    <w:rsid w:val="006C04F6"/>
    <w:rsid w:val="006C051C"/>
    <w:rsid w:val="006C07E2"/>
    <w:rsid w:val="006C0B4B"/>
    <w:rsid w:val="006C11E3"/>
    <w:rsid w:val="006C13D8"/>
    <w:rsid w:val="006C179B"/>
    <w:rsid w:val="006C1CFE"/>
    <w:rsid w:val="006C1DE5"/>
    <w:rsid w:val="006C2150"/>
    <w:rsid w:val="006C229A"/>
    <w:rsid w:val="006C23CB"/>
    <w:rsid w:val="006C2467"/>
    <w:rsid w:val="006C2537"/>
    <w:rsid w:val="006C274B"/>
    <w:rsid w:val="006C274C"/>
    <w:rsid w:val="006C2A86"/>
    <w:rsid w:val="006C2C91"/>
    <w:rsid w:val="006C3031"/>
    <w:rsid w:val="006C3069"/>
    <w:rsid w:val="006C322A"/>
    <w:rsid w:val="006C3546"/>
    <w:rsid w:val="006C3777"/>
    <w:rsid w:val="006C3AC1"/>
    <w:rsid w:val="006C3BF1"/>
    <w:rsid w:val="006C3D51"/>
    <w:rsid w:val="006C3DA0"/>
    <w:rsid w:val="006C43C7"/>
    <w:rsid w:val="006C4C37"/>
    <w:rsid w:val="006C4D93"/>
    <w:rsid w:val="006C55CE"/>
    <w:rsid w:val="006C5AA5"/>
    <w:rsid w:val="006C606B"/>
    <w:rsid w:val="006C63F2"/>
    <w:rsid w:val="006C6475"/>
    <w:rsid w:val="006C6484"/>
    <w:rsid w:val="006C65DD"/>
    <w:rsid w:val="006C6638"/>
    <w:rsid w:val="006C675B"/>
    <w:rsid w:val="006C690D"/>
    <w:rsid w:val="006C69FE"/>
    <w:rsid w:val="006C6C20"/>
    <w:rsid w:val="006C7232"/>
    <w:rsid w:val="006C73A3"/>
    <w:rsid w:val="006C7494"/>
    <w:rsid w:val="006C7695"/>
    <w:rsid w:val="006C7AD2"/>
    <w:rsid w:val="006C7BF2"/>
    <w:rsid w:val="006D0645"/>
    <w:rsid w:val="006D080C"/>
    <w:rsid w:val="006D0861"/>
    <w:rsid w:val="006D0862"/>
    <w:rsid w:val="006D08FF"/>
    <w:rsid w:val="006D0A7C"/>
    <w:rsid w:val="006D0F1D"/>
    <w:rsid w:val="006D0F3A"/>
    <w:rsid w:val="006D1016"/>
    <w:rsid w:val="006D1163"/>
    <w:rsid w:val="006D16C0"/>
    <w:rsid w:val="006D1845"/>
    <w:rsid w:val="006D1AC4"/>
    <w:rsid w:val="006D1DBD"/>
    <w:rsid w:val="006D1EAC"/>
    <w:rsid w:val="006D20CA"/>
    <w:rsid w:val="006D21F9"/>
    <w:rsid w:val="006D238B"/>
    <w:rsid w:val="006D23DD"/>
    <w:rsid w:val="006D248C"/>
    <w:rsid w:val="006D287C"/>
    <w:rsid w:val="006D299C"/>
    <w:rsid w:val="006D2B2D"/>
    <w:rsid w:val="006D2DD2"/>
    <w:rsid w:val="006D302D"/>
    <w:rsid w:val="006D309E"/>
    <w:rsid w:val="006D3105"/>
    <w:rsid w:val="006D315A"/>
    <w:rsid w:val="006D3577"/>
    <w:rsid w:val="006D3732"/>
    <w:rsid w:val="006D3A60"/>
    <w:rsid w:val="006D3E24"/>
    <w:rsid w:val="006D41CF"/>
    <w:rsid w:val="006D4485"/>
    <w:rsid w:val="006D45E8"/>
    <w:rsid w:val="006D4841"/>
    <w:rsid w:val="006D486A"/>
    <w:rsid w:val="006D4A1E"/>
    <w:rsid w:val="006D4ECD"/>
    <w:rsid w:val="006D4F8C"/>
    <w:rsid w:val="006D5187"/>
    <w:rsid w:val="006D548F"/>
    <w:rsid w:val="006D5580"/>
    <w:rsid w:val="006D5723"/>
    <w:rsid w:val="006D5A41"/>
    <w:rsid w:val="006D5D1C"/>
    <w:rsid w:val="006D5DF4"/>
    <w:rsid w:val="006D5F71"/>
    <w:rsid w:val="006D5FB7"/>
    <w:rsid w:val="006D629F"/>
    <w:rsid w:val="006D6DA6"/>
    <w:rsid w:val="006D7450"/>
    <w:rsid w:val="006D75BA"/>
    <w:rsid w:val="006D75D8"/>
    <w:rsid w:val="006D774C"/>
    <w:rsid w:val="006D7751"/>
    <w:rsid w:val="006D782A"/>
    <w:rsid w:val="006D797F"/>
    <w:rsid w:val="006D7B65"/>
    <w:rsid w:val="006D7BFE"/>
    <w:rsid w:val="006D7CBB"/>
    <w:rsid w:val="006E001A"/>
    <w:rsid w:val="006E009C"/>
    <w:rsid w:val="006E05EA"/>
    <w:rsid w:val="006E09B3"/>
    <w:rsid w:val="006E0AA4"/>
    <w:rsid w:val="006E0C37"/>
    <w:rsid w:val="006E1367"/>
    <w:rsid w:val="006E1399"/>
    <w:rsid w:val="006E1784"/>
    <w:rsid w:val="006E18D0"/>
    <w:rsid w:val="006E19C5"/>
    <w:rsid w:val="006E1C1B"/>
    <w:rsid w:val="006E1CB6"/>
    <w:rsid w:val="006E1D87"/>
    <w:rsid w:val="006E1FB5"/>
    <w:rsid w:val="006E20CB"/>
    <w:rsid w:val="006E2499"/>
    <w:rsid w:val="006E2A72"/>
    <w:rsid w:val="006E2D3F"/>
    <w:rsid w:val="006E2E02"/>
    <w:rsid w:val="006E31FD"/>
    <w:rsid w:val="006E3513"/>
    <w:rsid w:val="006E369A"/>
    <w:rsid w:val="006E3836"/>
    <w:rsid w:val="006E398E"/>
    <w:rsid w:val="006E3A7B"/>
    <w:rsid w:val="006E3D1F"/>
    <w:rsid w:val="006E3DDD"/>
    <w:rsid w:val="006E3F08"/>
    <w:rsid w:val="006E40B8"/>
    <w:rsid w:val="006E434A"/>
    <w:rsid w:val="006E43A0"/>
    <w:rsid w:val="006E4E2C"/>
    <w:rsid w:val="006E51DA"/>
    <w:rsid w:val="006E52EA"/>
    <w:rsid w:val="006E532C"/>
    <w:rsid w:val="006E533B"/>
    <w:rsid w:val="006E5432"/>
    <w:rsid w:val="006E5ABA"/>
    <w:rsid w:val="006E5E5E"/>
    <w:rsid w:val="006E6127"/>
    <w:rsid w:val="006E6171"/>
    <w:rsid w:val="006E630A"/>
    <w:rsid w:val="006E6341"/>
    <w:rsid w:val="006E6511"/>
    <w:rsid w:val="006E6669"/>
    <w:rsid w:val="006E68F2"/>
    <w:rsid w:val="006E6A89"/>
    <w:rsid w:val="006E6AAF"/>
    <w:rsid w:val="006E6DC2"/>
    <w:rsid w:val="006E6F9C"/>
    <w:rsid w:val="006E704E"/>
    <w:rsid w:val="006E72AF"/>
    <w:rsid w:val="006E74E8"/>
    <w:rsid w:val="006E75A2"/>
    <w:rsid w:val="006E7CBE"/>
    <w:rsid w:val="006E7CD8"/>
    <w:rsid w:val="006F03A4"/>
    <w:rsid w:val="006F0847"/>
    <w:rsid w:val="006F08C7"/>
    <w:rsid w:val="006F0940"/>
    <w:rsid w:val="006F0998"/>
    <w:rsid w:val="006F0A24"/>
    <w:rsid w:val="006F0B6F"/>
    <w:rsid w:val="006F11D2"/>
    <w:rsid w:val="006F1389"/>
    <w:rsid w:val="006F13F1"/>
    <w:rsid w:val="006F15D2"/>
    <w:rsid w:val="006F16D4"/>
    <w:rsid w:val="006F17C7"/>
    <w:rsid w:val="006F1C60"/>
    <w:rsid w:val="006F1CDA"/>
    <w:rsid w:val="006F1D3D"/>
    <w:rsid w:val="006F1D41"/>
    <w:rsid w:val="006F1D4F"/>
    <w:rsid w:val="006F2268"/>
    <w:rsid w:val="006F2329"/>
    <w:rsid w:val="006F26FE"/>
    <w:rsid w:val="006F294E"/>
    <w:rsid w:val="006F29EE"/>
    <w:rsid w:val="006F2F20"/>
    <w:rsid w:val="006F31E7"/>
    <w:rsid w:val="006F3568"/>
    <w:rsid w:val="006F36DF"/>
    <w:rsid w:val="006F3843"/>
    <w:rsid w:val="006F3A67"/>
    <w:rsid w:val="006F3E03"/>
    <w:rsid w:val="006F3FA3"/>
    <w:rsid w:val="006F4070"/>
    <w:rsid w:val="006F4599"/>
    <w:rsid w:val="006F49BB"/>
    <w:rsid w:val="006F4A44"/>
    <w:rsid w:val="006F4E3E"/>
    <w:rsid w:val="006F4F14"/>
    <w:rsid w:val="006F5245"/>
    <w:rsid w:val="006F5487"/>
    <w:rsid w:val="006F5727"/>
    <w:rsid w:val="006F57C0"/>
    <w:rsid w:val="006F583D"/>
    <w:rsid w:val="006F5C63"/>
    <w:rsid w:val="006F5D58"/>
    <w:rsid w:val="006F5EC2"/>
    <w:rsid w:val="006F5ED3"/>
    <w:rsid w:val="006F5F90"/>
    <w:rsid w:val="006F60C7"/>
    <w:rsid w:val="006F61E3"/>
    <w:rsid w:val="006F64A1"/>
    <w:rsid w:val="006F6831"/>
    <w:rsid w:val="006F6BB7"/>
    <w:rsid w:val="006F6D00"/>
    <w:rsid w:val="006F6E1A"/>
    <w:rsid w:val="006F6EE8"/>
    <w:rsid w:val="006F738A"/>
    <w:rsid w:val="006F78A5"/>
    <w:rsid w:val="006F7A65"/>
    <w:rsid w:val="006F7C5C"/>
    <w:rsid w:val="006F7C65"/>
    <w:rsid w:val="006F7D53"/>
    <w:rsid w:val="00700152"/>
    <w:rsid w:val="00700192"/>
    <w:rsid w:val="007001EB"/>
    <w:rsid w:val="00700369"/>
    <w:rsid w:val="0070040C"/>
    <w:rsid w:val="0070046C"/>
    <w:rsid w:val="00700D5E"/>
    <w:rsid w:val="007012D1"/>
    <w:rsid w:val="0070162F"/>
    <w:rsid w:val="00701668"/>
    <w:rsid w:val="00701A07"/>
    <w:rsid w:val="00701B62"/>
    <w:rsid w:val="00701DFC"/>
    <w:rsid w:val="00702087"/>
    <w:rsid w:val="007022CE"/>
    <w:rsid w:val="007022D7"/>
    <w:rsid w:val="00702326"/>
    <w:rsid w:val="00702626"/>
    <w:rsid w:val="00702628"/>
    <w:rsid w:val="00702953"/>
    <w:rsid w:val="007029E3"/>
    <w:rsid w:val="00702A01"/>
    <w:rsid w:val="00702D2A"/>
    <w:rsid w:val="007036CF"/>
    <w:rsid w:val="00703F2D"/>
    <w:rsid w:val="00703FAF"/>
    <w:rsid w:val="007040E0"/>
    <w:rsid w:val="00704107"/>
    <w:rsid w:val="00704140"/>
    <w:rsid w:val="00704273"/>
    <w:rsid w:val="007043A6"/>
    <w:rsid w:val="00704625"/>
    <w:rsid w:val="007049CE"/>
    <w:rsid w:val="00704B06"/>
    <w:rsid w:val="00704F53"/>
    <w:rsid w:val="007052AA"/>
    <w:rsid w:val="00705507"/>
    <w:rsid w:val="007057B2"/>
    <w:rsid w:val="00705F00"/>
    <w:rsid w:val="00706164"/>
    <w:rsid w:val="0070666B"/>
    <w:rsid w:val="007067ED"/>
    <w:rsid w:val="00706847"/>
    <w:rsid w:val="00706887"/>
    <w:rsid w:val="0070699B"/>
    <w:rsid w:val="00706B26"/>
    <w:rsid w:val="00706D58"/>
    <w:rsid w:val="00706E17"/>
    <w:rsid w:val="0070719C"/>
    <w:rsid w:val="00707321"/>
    <w:rsid w:val="00707440"/>
    <w:rsid w:val="00707612"/>
    <w:rsid w:val="00707613"/>
    <w:rsid w:val="00707B46"/>
    <w:rsid w:val="00707B55"/>
    <w:rsid w:val="0071098F"/>
    <w:rsid w:val="007109C0"/>
    <w:rsid w:val="00710D80"/>
    <w:rsid w:val="0071120A"/>
    <w:rsid w:val="007112AE"/>
    <w:rsid w:val="0071139A"/>
    <w:rsid w:val="00711E96"/>
    <w:rsid w:val="00711E9A"/>
    <w:rsid w:val="007121A9"/>
    <w:rsid w:val="007121D3"/>
    <w:rsid w:val="007121DF"/>
    <w:rsid w:val="007123E3"/>
    <w:rsid w:val="0071261E"/>
    <w:rsid w:val="0071261F"/>
    <w:rsid w:val="007127E4"/>
    <w:rsid w:val="00712ADF"/>
    <w:rsid w:val="00712BF0"/>
    <w:rsid w:val="00712DCF"/>
    <w:rsid w:val="0071306E"/>
    <w:rsid w:val="007130A0"/>
    <w:rsid w:val="0071318F"/>
    <w:rsid w:val="007132D7"/>
    <w:rsid w:val="00713461"/>
    <w:rsid w:val="0071355E"/>
    <w:rsid w:val="007135F5"/>
    <w:rsid w:val="00713AB5"/>
    <w:rsid w:val="00713C8E"/>
    <w:rsid w:val="00713F06"/>
    <w:rsid w:val="007144A0"/>
    <w:rsid w:val="00714520"/>
    <w:rsid w:val="007148AC"/>
    <w:rsid w:val="00714B98"/>
    <w:rsid w:val="00714D74"/>
    <w:rsid w:val="00714E3D"/>
    <w:rsid w:val="007151E4"/>
    <w:rsid w:val="00715328"/>
    <w:rsid w:val="00715717"/>
    <w:rsid w:val="00715760"/>
    <w:rsid w:val="00715808"/>
    <w:rsid w:val="00715CAE"/>
    <w:rsid w:val="00715D91"/>
    <w:rsid w:val="00715DAA"/>
    <w:rsid w:val="00715EDC"/>
    <w:rsid w:val="00716292"/>
    <w:rsid w:val="00716563"/>
    <w:rsid w:val="007168C9"/>
    <w:rsid w:val="00716DD7"/>
    <w:rsid w:val="00716F41"/>
    <w:rsid w:val="0071705D"/>
    <w:rsid w:val="007171A7"/>
    <w:rsid w:val="0071721E"/>
    <w:rsid w:val="00717354"/>
    <w:rsid w:val="007173A3"/>
    <w:rsid w:val="007175AF"/>
    <w:rsid w:val="00717785"/>
    <w:rsid w:val="007178D8"/>
    <w:rsid w:val="0071793E"/>
    <w:rsid w:val="00717A34"/>
    <w:rsid w:val="00717AF3"/>
    <w:rsid w:val="00717C78"/>
    <w:rsid w:val="00717D18"/>
    <w:rsid w:val="00717D62"/>
    <w:rsid w:val="00717E9A"/>
    <w:rsid w:val="007200DA"/>
    <w:rsid w:val="00720121"/>
    <w:rsid w:val="00720500"/>
    <w:rsid w:val="00720F52"/>
    <w:rsid w:val="00720FC2"/>
    <w:rsid w:val="0072107C"/>
    <w:rsid w:val="00721561"/>
    <w:rsid w:val="0072175E"/>
    <w:rsid w:val="00721797"/>
    <w:rsid w:val="007219BF"/>
    <w:rsid w:val="007228DE"/>
    <w:rsid w:val="00722941"/>
    <w:rsid w:val="00722A62"/>
    <w:rsid w:val="00722B12"/>
    <w:rsid w:val="00722DCF"/>
    <w:rsid w:val="00722E47"/>
    <w:rsid w:val="00722ED5"/>
    <w:rsid w:val="00723066"/>
    <w:rsid w:val="00723286"/>
    <w:rsid w:val="007232D9"/>
    <w:rsid w:val="00723338"/>
    <w:rsid w:val="007234B7"/>
    <w:rsid w:val="0072354A"/>
    <w:rsid w:val="00723880"/>
    <w:rsid w:val="007238CA"/>
    <w:rsid w:val="00723972"/>
    <w:rsid w:val="0072398A"/>
    <w:rsid w:val="00723B34"/>
    <w:rsid w:val="00723BEE"/>
    <w:rsid w:val="00723EB9"/>
    <w:rsid w:val="007241E5"/>
    <w:rsid w:val="0072431B"/>
    <w:rsid w:val="007247CC"/>
    <w:rsid w:val="00724A6D"/>
    <w:rsid w:val="00724B68"/>
    <w:rsid w:val="00724BA4"/>
    <w:rsid w:val="00724D74"/>
    <w:rsid w:val="00724EFE"/>
    <w:rsid w:val="0072507E"/>
    <w:rsid w:val="00725119"/>
    <w:rsid w:val="007251E0"/>
    <w:rsid w:val="007251E6"/>
    <w:rsid w:val="007251ED"/>
    <w:rsid w:val="007252B3"/>
    <w:rsid w:val="00725641"/>
    <w:rsid w:val="00726058"/>
    <w:rsid w:val="00726202"/>
    <w:rsid w:val="00726323"/>
    <w:rsid w:val="0072672F"/>
    <w:rsid w:val="00726913"/>
    <w:rsid w:val="00726BBF"/>
    <w:rsid w:val="00726CA9"/>
    <w:rsid w:val="0072704D"/>
    <w:rsid w:val="00727101"/>
    <w:rsid w:val="00727201"/>
    <w:rsid w:val="0072726D"/>
    <w:rsid w:val="007274EA"/>
    <w:rsid w:val="0072768C"/>
    <w:rsid w:val="007279C5"/>
    <w:rsid w:val="00730064"/>
    <w:rsid w:val="00730351"/>
    <w:rsid w:val="00730AD0"/>
    <w:rsid w:val="00730CD9"/>
    <w:rsid w:val="00730DDB"/>
    <w:rsid w:val="00730E80"/>
    <w:rsid w:val="00731240"/>
    <w:rsid w:val="007312CF"/>
    <w:rsid w:val="007313FA"/>
    <w:rsid w:val="0073185E"/>
    <w:rsid w:val="007318A1"/>
    <w:rsid w:val="00731973"/>
    <w:rsid w:val="00731B20"/>
    <w:rsid w:val="00731B86"/>
    <w:rsid w:val="00731BFF"/>
    <w:rsid w:val="00731D4E"/>
    <w:rsid w:val="00732011"/>
    <w:rsid w:val="0073204C"/>
    <w:rsid w:val="00732346"/>
    <w:rsid w:val="00732854"/>
    <w:rsid w:val="007328B6"/>
    <w:rsid w:val="00732B32"/>
    <w:rsid w:val="00732C2B"/>
    <w:rsid w:val="00733684"/>
    <w:rsid w:val="00733B53"/>
    <w:rsid w:val="00733B82"/>
    <w:rsid w:val="00733CA6"/>
    <w:rsid w:val="00734061"/>
    <w:rsid w:val="00734A33"/>
    <w:rsid w:val="0073514F"/>
    <w:rsid w:val="00735195"/>
    <w:rsid w:val="007351D1"/>
    <w:rsid w:val="0073531B"/>
    <w:rsid w:val="007354E5"/>
    <w:rsid w:val="007355E4"/>
    <w:rsid w:val="00735781"/>
    <w:rsid w:val="00735AB5"/>
    <w:rsid w:val="00735BA9"/>
    <w:rsid w:val="0073600E"/>
    <w:rsid w:val="007362E4"/>
    <w:rsid w:val="007363AE"/>
    <w:rsid w:val="0073661F"/>
    <w:rsid w:val="007368B8"/>
    <w:rsid w:val="007369BB"/>
    <w:rsid w:val="00736AE7"/>
    <w:rsid w:val="00736C1F"/>
    <w:rsid w:val="007370C6"/>
    <w:rsid w:val="00737217"/>
    <w:rsid w:val="00737233"/>
    <w:rsid w:val="0073750C"/>
    <w:rsid w:val="00737598"/>
    <w:rsid w:val="007376C6"/>
    <w:rsid w:val="00737A81"/>
    <w:rsid w:val="00737ABF"/>
    <w:rsid w:val="00737ED3"/>
    <w:rsid w:val="00740668"/>
    <w:rsid w:val="00740727"/>
    <w:rsid w:val="00740C13"/>
    <w:rsid w:val="00740E3F"/>
    <w:rsid w:val="00741962"/>
    <w:rsid w:val="00741B12"/>
    <w:rsid w:val="00741CA8"/>
    <w:rsid w:val="00741D00"/>
    <w:rsid w:val="00741EB5"/>
    <w:rsid w:val="0074203A"/>
    <w:rsid w:val="0074204E"/>
    <w:rsid w:val="007428C4"/>
    <w:rsid w:val="00742B8D"/>
    <w:rsid w:val="0074318A"/>
    <w:rsid w:val="007434CC"/>
    <w:rsid w:val="007436F4"/>
    <w:rsid w:val="00743997"/>
    <w:rsid w:val="00743A9D"/>
    <w:rsid w:val="00743D9C"/>
    <w:rsid w:val="00743E3F"/>
    <w:rsid w:val="00743E41"/>
    <w:rsid w:val="00743F53"/>
    <w:rsid w:val="0074427B"/>
    <w:rsid w:val="007444F1"/>
    <w:rsid w:val="0074491C"/>
    <w:rsid w:val="00744C3A"/>
    <w:rsid w:val="00744C75"/>
    <w:rsid w:val="00744CC2"/>
    <w:rsid w:val="00744EBC"/>
    <w:rsid w:val="00745242"/>
    <w:rsid w:val="00745765"/>
    <w:rsid w:val="00745E9C"/>
    <w:rsid w:val="00745ECE"/>
    <w:rsid w:val="00745FB2"/>
    <w:rsid w:val="00746368"/>
    <w:rsid w:val="0074687D"/>
    <w:rsid w:val="00746A35"/>
    <w:rsid w:val="00746A37"/>
    <w:rsid w:val="00746D1E"/>
    <w:rsid w:val="00746D23"/>
    <w:rsid w:val="00746DBA"/>
    <w:rsid w:val="007472E8"/>
    <w:rsid w:val="007475F7"/>
    <w:rsid w:val="00747B0B"/>
    <w:rsid w:val="00747C7A"/>
    <w:rsid w:val="00747D70"/>
    <w:rsid w:val="00747D8A"/>
    <w:rsid w:val="00747EB8"/>
    <w:rsid w:val="00747F31"/>
    <w:rsid w:val="00750122"/>
    <w:rsid w:val="00750888"/>
    <w:rsid w:val="00750A17"/>
    <w:rsid w:val="007511F5"/>
    <w:rsid w:val="00751328"/>
    <w:rsid w:val="00751530"/>
    <w:rsid w:val="00751871"/>
    <w:rsid w:val="00751FE0"/>
    <w:rsid w:val="00752258"/>
    <w:rsid w:val="007525DC"/>
    <w:rsid w:val="007525DE"/>
    <w:rsid w:val="00752731"/>
    <w:rsid w:val="007528B6"/>
    <w:rsid w:val="007528F9"/>
    <w:rsid w:val="00752C2D"/>
    <w:rsid w:val="00752FAD"/>
    <w:rsid w:val="007530BF"/>
    <w:rsid w:val="00753239"/>
    <w:rsid w:val="0075330A"/>
    <w:rsid w:val="0075347A"/>
    <w:rsid w:val="00753583"/>
    <w:rsid w:val="00753859"/>
    <w:rsid w:val="00753B15"/>
    <w:rsid w:val="00753C48"/>
    <w:rsid w:val="00753E25"/>
    <w:rsid w:val="00753EC2"/>
    <w:rsid w:val="00753FD5"/>
    <w:rsid w:val="00754019"/>
    <w:rsid w:val="00754113"/>
    <w:rsid w:val="00754453"/>
    <w:rsid w:val="007544D6"/>
    <w:rsid w:val="0075473D"/>
    <w:rsid w:val="00754C0B"/>
    <w:rsid w:val="0075535E"/>
    <w:rsid w:val="0075541D"/>
    <w:rsid w:val="0075541E"/>
    <w:rsid w:val="007555DB"/>
    <w:rsid w:val="007555EE"/>
    <w:rsid w:val="00755B0A"/>
    <w:rsid w:val="00755CDC"/>
    <w:rsid w:val="00755D28"/>
    <w:rsid w:val="00755F40"/>
    <w:rsid w:val="00755FCD"/>
    <w:rsid w:val="00756022"/>
    <w:rsid w:val="0075636C"/>
    <w:rsid w:val="007565AC"/>
    <w:rsid w:val="00756922"/>
    <w:rsid w:val="00756E9A"/>
    <w:rsid w:val="00756F38"/>
    <w:rsid w:val="00757009"/>
    <w:rsid w:val="007572C9"/>
    <w:rsid w:val="007573A8"/>
    <w:rsid w:val="007574CF"/>
    <w:rsid w:val="007574E7"/>
    <w:rsid w:val="007575D3"/>
    <w:rsid w:val="0075791A"/>
    <w:rsid w:val="00757926"/>
    <w:rsid w:val="00757A70"/>
    <w:rsid w:val="00757B41"/>
    <w:rsid w:val="00757BE3"/>
    <w:rsid w:val="00757E3B"/>
    <w:rsid w:val="00757E3D"/>
    <w:rsid w:val="0076001E"/>
    <w:rsid w:val="0076016D"/>
    <w:rsid w:val="00760252"/>
    <w:rsid w:val="00760499"/>
    <w:rsid w:val="007604F3"/>
    <w:rsid w:val="007606C5"/>
    <w:rsid w:val="007609F9"/>
    <w:rsid w:val="00761186"/>
    <w:rsid w:val="00761320"/>
    <w:rsid w:val="00761493"/>
    <w:rsid w:val="00761544"/>
    <w:rsid w:val="0076155D"/>
    <w:rsid w:val="00761723"/>
    <w:rsid w:val="00761855"/>
    <w:rsid w:val="00761A6E"/>
    <w:rsid w:val="00761D86"/>
    <w:rsid w:val="00761E72"/>
    <w:rsid w:val="007620A9"/>
    <w:rsid w:val="0076212F"/>
    <w:rsid w:val="0076218E"/>
    <w:rsid w:val="0076226E"/>
    <w:rsid w:val="007622E6"/>
    <w:rsid w:val="007625DC"/>
    <w:rsid w:val="007626F8"/>
    <w:rsid w:val="0076270B"/>
    <w:rsid w:val="007629BA"/>
    <w:rsid w:val="007629F2"/>
    <w:rsid w:val="00762CAF"/>
    <w:rsid w:val="00762EDF"/>
    <w:rsid w:val="00762FA7"/>
    <w:rsid w:val="007630D2"/>
    <w:rsid w:val="0076315A"/>
    <w:rsid w:val="007631D5"/>
    <w:rsid w:val="007632A1"/>
    <w:rsid w:val="00763352"/>
    <w:rsid w:val="0076340B"/>
    <w:rsid w:val="007634D0"/>
    <w:rsid w:val="00763983"/>
    <w:rsid w:val="007639C1"/>
    <w:rsid w:val="00763C8A"/>
    <w:rsid w:val="00763D87"/>
    <w:rsid w:val="00763EC8"/>
    <w:rsid w:val="00764560"/>
    <w:rsid w:val="0076460F"/>
    <w:rsid w:val="00764632"/>
    <w:rsid w:val="0076476A"/>
    <w:rsid w:val="007647C1"/>
    <w:rsid w:val="0076481D"/>
    <w:rsid w:val="00765056"/>
    <w:rsid w:val="00765082"/>
    <w:rsid w:val="00765088"/>
    <w:rsid w:val="007653B7"/>
    <w:rsid w:val="007659F8"/>
    <w:rsid w:val="00765AD1"/>
    <w:rsid w:val="00765D97"/>
    <w:rsid w:val="00766080"/>
    <w:rsid w:val="007660AA"/>
    <w:rsid w:val="0076650A"/>
    <w:rsid w:val="0076658F"/>
    <w:rsid w:val="007667C5"/>
    <w:rsid w:val="007671D1"/>
    <w:rsid w:val="00767361"/>
    <w:rsid w:val="007677A2"/>
    <w:rsid w:val="007701A6"/>
    <w:rsid w:val="00770484"/>
    <w:rsid w:val="007704CB"/>
    <w:rsid w:val="00770665"/>
    <w:rsid w:val="00770CA3"/>
    <w:rsid w:val="00771073"/>
    <w:rsid w:val="00771238"/>
    <w:rsid w:val="007716C7"/>
    <w:rsid w:val="007717CC"/>
    <w:rsid w:val="0077188C"/>
    <w:rsid w:val="00771D8E"/>
    <w:rsid w:val="00771D96"/>
    <w:rsid w:val="0077216A"/>
    <w:rsid w:val="007722CE"/>
    <w:rsid w:val="0077280F"/>
    <w:rsid w:val="00772962"/>
    <w:rsid w:val="00772A73"/>
    <w:rsid w:val="00772F5C"/>
    <w:rsid w:val="00773051"/>
    <w:rsid w:val="007730CB"/>
    <w:rsid w:val="00773162"/>
    <w:rsid w:val="00773E62"/>
    <w:rsid w:val="00774472"/>
    <w:rsid w:val="00774944"/>
    <w:rsid w:val="00774984"/>
    <w:rsid w:val="00774A93"/>
    <w:rsid w:val="00774B29"/>
    <w:rsid w:val="00774CAE"/>
    <w:rsid w:val="00774E7D"/>
    <w:rsid w:val="00774E8B"/>
    <w:rsid w:val="00774FF1"/>
    <w:rsid w:val="00775019"/>
    <w:rsid w:val="007750DC"/>
    <w:rsid w:val="00775481"/>
    <w:rsid w:val="007756E8"/>
    <w:rsid w:val="007758DE"/>
    <w:rsid w:val="00775DFE"/>
    <w:rsid w:val="00775E2A"/>
    <w:rsid w:val="0077629C"/>
    <w:rsid w:val="0077636B"/>
    <w:rsid w:val="00776588"/>
    <w:rsid w:val="007765F3"/>
    <w:rsid w:val="00776736"/>
    <w:rsid w:val="00776946"/>
    <w:rsid w:val="00776961"/>
    <w:rsid w:val="00776C62"/>
    <w:rsid w:val="00776F26"/>
    <w:rsid w:val="00777483"/>
    <w:rsid w:val="0077787D"/>
    <w:rsid w:val="007779C0"/>
    <w:rsid w:val="00777A03"/>
    <w:rsid w:val="00777AED"/>
    <w:rsid w:val="00777C15"/>
    <w:rsid w:val="00777CA8"/>
    <w:rsid w:val="00777F19"/>
    <w:rsid w:val="00777F7C"/>
    <w:rsid w:val="00777FFD"/>
    <w:rsid w:val="007801D2"/>
    <w:rsid w:val="0078067A"/>
    <w:rsid w:val="00780BC1"/>
    <w:rsid w:val="00780C0E"/>
    <w:rsid w:val="00780C4F"/>
    <w:rsid w:val="00780F73"/>
    <w:rsid w:val="007813F4"/>
    <w:rsid w:val="00781515"/>
    <w:rsid w:val="0078154B"/>
    <w:rsid w:val="007819A9"/>
    <w:rsid w:val="007819FA"/>
    <w:rsid w:val="00781B44"/>
    <w:rsid w:val="007825D2"/>
    <w:rsid w:val="0078272A"/>
    <w:rsid w:val="00782AD7"/>
    <w:rsid w:val="00783307"/>
    <w:rsid w:val="00783749"/>
    <w:rsid w:val="0078385D"/>
    <w:rsid w:val="0078388D"/>
    <w:rsid w:val="007838C1"/>
    <w:rsid w:val="00783A20"/>
    <w:rsid w:val="00783A36"/>
    <w:rsid w:val="00783A43"/>
    <w:rsid w:val="00783B41"/>
    <w:rsid w:val="00783BD1"/>
    <w:rsid w:val="00783E71"/>
    <w:rsid w:val="007845C5"/>
    <w:rsid w:val="00784827"/>
    <w:rsid w:val="00784991"/>
    <w:rsid w:val="00784A1E"/>
    <w:rsid w:val="00784AE3"/>
    <w:rsid w:val="00784BBA"/>
    <w:rsid w:val="00784DE7"/>
    <w:rsid w:val="00785EEE"/>
    <w:rsid w:val="00786331"/>
    <w:rsid w:val="0078653D"/>
    <w:rsid w:val="00786584"/>
    <w:rsid w:val="00786961"/>
    <w:rsid w:val="00786D7A"/>
    <w:rsid w:val="00786FB2"/>
    <w:rsid w:val="0078702C"/>
    <w:rsid w:val="00787182"/>
    <w:rsid w:val="007872AD"/>
    <w:rsid w:val="00787946"/>
    <w:rsid w:val="00787A6B"/>
    <w:rsid w:val="00787D68"/>
    <w:rsid w:val="00787EDB"/>
    <w:rsid w:val="00790091"/>
    <w:rsid w:val="007900A6"/>
    <w:rsid w:val="00790210"/>
    <w:rsid w:val="00790400"/>
    <w:rsid w:val="00790409"/>
    <w:rsid w:val="007904AD"/>
    <w:rsid w:val="007907AC"/>
    <w:rsid w:val="0079083F"/>
    <w:rsid w:val="00790866"/>
    <w:rsid w:val="00790A13"/>
    <w:rsid w:val="00790DF5"/>
    <w:rsid w:val="00790F2E"/>
    <w:rsid w:val="00791293"/>
    <w:rsid w:val="00791419"/>
    <w:rsid w:val="00791643"/>
    <w:rsid w:val="00791A27"/>
    <w:rsid w:val="00791BDD"/>
    <w:rsid w:val="00791C51"/>
    <w:rsid w:val="00791D6E"/>
    <w:rsid w:val="00791E74"/>
    <w:rsid w:val="00791EFE"/>
    <w:rsid w:val="00792136"/>
    <w:rsid w:val="00792167"/>
    <w:rsid w:val="0079267B"/>
    <w:rsid w:val="007929C0"/>
    <w:rsid w:val="00792DC4"/>
    <w:rsid w:val="0079311D"/>
    <w:rsid w:val="00793883"/>
    <w:rsid w:val="00794615"/>
    <w:rsid w:val="00794736"/>
    <w:rsid w:val="007948C2"/>
    <w:rsid w:val="00795020"/>
    <w:rsid w:val="007950FA"/>
    <w:rsid w:val="00795457"/>
    <w:rsid w:val="00795904"/>
    <w:rsid w:val="00795B1E"/>
    <w:rsid w:val="00795B61"/>
    <w:rsid w:val="00795BA2"/>
    <w:rsid w:val="007961F7"/>
    <w:rsid w:val="007963C5"/>
    <w:rsid w:val="00796609"/>
    <w:rsid w:val="00796645"/>
    <w:rsid w:val="00796A4C"/>
    <w:rsid w:val="00796A5E"/>
    <w:rsid w:val="00796C2E"/>
    <w:rsid w:val="00797144"/>
    <w:rsid w:val="007971D0"/>
    <w:rsid w:val="00797317"/>
    <w:rsid w:val="00797419"/>
    <w:rsid w:val="00797547"/>
    <w:rsid w:val="007978E4"/>
    <w:rsid w:val="00797BB0"/>
    <w:rsid w:val="007A0089"/>
    <w:rsid w:val="007A00A7"/>
    <w:rsid w:val="007A0115"/>
    <w:rsid w:val="007A032F"/>
    <w:rsid w:val="007A037D"/>
    <w:rsid w:val="007A06E6"/>
    <w:rsid w:val="007A08FB"/>
    <w:rsid w:val="007A0B7A"/>
    <w:rsid w:val="007A0ECE"/>
    <w:rsid w:val="007A13B0"/>
    <w:rsid w:val="007A18CB"/>
    <w:rsid w:val="007A1CE6"/>
    <w:rsid w:val="007A1E51"/>
    <w:rsid w:val="007A1ED1"/>
    <w:rsid w:val="007A1F9F"/>
    <w:rsid w:val="007A203F"/>
    <w:rsid w:val="007A219A"/>
    <w:rsid w:val="007A23A9"/>
    <w:rsid w:val="007A2461"/>
    <w:rsid w:val="007A2471"/>
    <w:rsid w:val="007A2E4E"/>
    <w:rsid w:val="007A3024"/>
    <w:rsid w:val="007A30C7"/>
    <w:rsid w:val="007A3403"/>
    <w:rsid w:val="007A3AB5"/>
    <w:rsid w:val="007A3AD8"/>
    <w:rsid w:val="007A3FE5"/>
    <w:rsid w:val="007A4491"/>
    <w:rsid w:val="007A47CF"/>
    <w:rsid w:val="007A47E1"/>
    <w:rsid w:val="007A4A66"/>
    <w:rsid w:val="007A4A7E"/>
    <w:rsid w:val="007A4D1E"/>
    <w:rsid w:val="007A517C"/>
    <w:rsid w:val="007A5648"/>
    <w:rsid w:val="007A564B"/>
    <w:rsid w:val="007A568F"/>
    <w:rsid w:val="007A56A8"/>
    <w:rsid w:val="007A56DE"/>
    <w:rsid w:val="007A584D"/>
    <w:rsid w:val="007A5976"/>
    <w:rsid w:val="007A5E36"/>
    <w:rsid w:val="007A5E4A"/>
    <w:rsid w:val="007A5F02"/>
    <w:rsid w:val="007A5FD4"/>
    <w:rsid w:val="007A6042"/>
    <w:rsid w:val="007A6069"/>
    <w:rsid w:val="007A6189"/>
    <w:rsid w:val="007A69E2"/>
    <w:rsid w:val="007A71FE"/>
    <w:rsid w:val="007A720A"/>
    <w:rsid w:val="007A72BA"/>
    <w:rsid w:val="007A745E"/>
    <w:rsid w:val="007A7498"/>
    <w:rsid w:val="007A7594"/>
    <w:rsid w:val="007A75BA"/>
    <w:rsid w:val="007A7A6E"/>
    <w:rsid w:val="007A7AFA"/>
    <w:rsid w:val="007A7F36"/>
    <w:rsid w:val="007B0332"/>
    <w:rsid w:val="007B04AF"/>
    <w:rsid w:val="007B0614"/>
    <w:rsid w:val="007B1449"/>
    <w:rsid w:val="007B1569"/>
    <w:rsid w:val="007B178C"/>
    <w:rsid w:val="007B189B"/>
    <w:rsid w:val="007B18E5"/>
    <w:rsid w:val="007B19F4"/>
    <w:rsid w:val="007B1AC6"/>
    <w:rsid w:val="007B1BD8"/>
    <w:rsid w:val="007B1C44"/>
    <w:rsid w:val="007B1CA4"/>
    <w:rsid w:val="007B2235"/>
    <w:rsid w:val="007B22D0"/>
    <w:rsid w:val="007B2304"/>
    <w:rsid w:val="007B27AF"/>
    <w:rsid w:val="007B2A11"/>
    <w:rsid w:val="007B332A"/>
    <w:rsid w:val="007B3389"/>
    <w:rsid w:val="007B34AB"/>
    <w:rsid w:val="007B36F6"/>
    <w:rsid w:val="007B3788"/>
    <w:rsid w:val="007B39C4"/>
    <w:rsid w:val="007B446D"/>
    <w:rsid w:val="007B4748"/>
    <w:rsid w:val="007B498F"/>
    <w:rsid w:val="007B4A32"/>
    <w:rsid w:val="007B4A59"/>
    <w:rsid w:val="007B4BE9"/>
    <w:rsid w:val="007B4C86"/>
    <w:rsid w:val="007B4DB0"/>
    <w:rsid w:val="007B4EB5"/>
    <w:rsid w:val="007B5156"/>
    <w:rsid w:val="007B521C"/>
    <w:rsid w:val="007B535E"/>
    <w:rsid w:val="007B53DD"/>
    <w:rsid w:val="007B5530"/>
    <w:rsid w:val="007B55A9"/>
    <w:rsid w:val="007B6A7F"/>
    <w:rsid w:val="007B6ABF"/>
    <w:rsid w:val="007B6B6D"/>
    <w:rsid w:val="007B6C40"/>
    <w:rsid w:val="007B6F15"/>
    <w:rsid w:val="007B76AE"/>
    <w:rsid w:val="007B7A2D"/>
    <w:rsid w:val="007B7A86"/>
    <w:rsid w:val="007B7B5C"/>
    <w:rsid w:val="007B7D53"/>
    <w:rsid w:val="007B7E59"/>
    <w:rsid w:val="007B7F5E"/>
    <w:rsid w:val="007C01E9"/>
    <w:rsid w:val="007C04C4"/>
    <w:rsid w:val="007C0747"/>
    <w:rsid w:val="007C0889"/>
    <w:rsid w:val="007C093F"/>
    <w:rsid w:val="007C09E0"/>
    <w:rsid w:val="007C0B55"/>
    <w:rsid w:val="007C0D92"/>
    <w:rsid w:val="007C1080"/>
    <w:rsid w:val="007C1328"/>
    <w:rsid w:val="007C1374"/>
    <w:rsid w:val="007C15B9"/>
    <w:rsid w:val="007C1617"/>
    <w:rsid w:val="007C1A45"/>
    <w:rsid w:val="007C1D0A"/>
    <w:rsid w:val="007C217C"/>
    <w:rsid w:val="007C2417"/>
    <w:rsid w:val="007C2646"/>
    <w:rsid w:val="007C27F1"/>
    <w:rsid w:val="007C2941"/>
    <w:rsid w:val="007C2CEA"/>
    <w:rsid w:val="007C2D04"/>
    <w:rsid w:val="007C2D27"/>
    <w:rsid w:val="007C2D44"/>
    <w:rsid w:val="007C2D71"/>
    <w:rsid w:val="007C2DB9"/>
    <w:rsid w:val="007C2E6C"/>
    <w:rsid w:val="007C3239"/>
    <w:rsid w:val="007C3B14"/>
    <w:rsid w:val="007C4254"/>
    <w:rsid w:val="007C46AD"/>
    <w:rsid w:val="007C4967"/>
    <w:rsid w:val="007C49C6"/>
    <w:rsid w:val="007C4A73"/>
    <w:rsid w:val="007C4CA3"/>
    <w:rsid w:val="007C4FBB"/>
    <w:rsid w:val="007C530F"/>
    <w:rsid w:val="007C54A3"/>
    <w:rsid w:val="007C59FE"/>
    <w:rsid w:val="007C5CFD"/>
    <w:rsid w:val="007C5DE9"/>
    <w:rsid w:val="007C5EA8"/>
    <w:rsid w:val="007C60D8"/>
    <w:rsid w:val="007C6312"/>
    <w:rsid w:val="007C651B"/>
    <w:rsid w:val="007C6553"/>
    <w:rsid w:val="007C6597"/>
    <w:rsid w:val="007C687D"/>
    <w:rsid w:val="007C688F"/>
    <w:rsid w:val="007C68F0"/>
    <w:rsid w:val="007C70F1"/>
    <w:rsid w:val="007C71AE"/>
    <w:rsid w:val="007C72BF"/>
    <w:rsid w:val="007C76C2"/>
    <w:rsid w:val="007C7A10"/>
    <w:rsid w:val="007C7B07"/>
    <w:rsid w:val="007C7D62"/>
    <w:rsid w:val="007D0041"/>
    <w:rsid w:val="007D0322"/>
    <w:rsid w:val="007D04D3"/>
    <w:rsid w:val="007D0829"/>
    <w:rsid w:val="007D08D2"/>
    <w:rsid w:val="007D0CEC"/>
    <w:rsid w:val="007D0DBD"/>
    <w:rsid w:val="007D1262"/>
    <w:rsid w:val="007D1763"/>
    <w:rsid w:val="007D1B86"/>
    <w:rsid w:val="007D1EAA"/>
    <w:rsid w:val="007D2234"/>
    <w:rsid w:val="007D22F2"/>
    <w:rsid w:val="007D2ABF"/>
    <w:rsid w:val="007D2DC0"/>
    <w:rsid w:val="007D360F"/>
    <w:rsid w:val="007D3642"/>
    <w:rsid w:val="007D3783"/>
    <w:rsid w:val="007D38A7"/>
    <w:rsid w:val="007D3D4F"/>
    <w:rsid w:val="007D3E95"/>
    <w:rsid w:val="007D3F32"/>
    <w:rsid w:val="007D3FB5"/>
    <w:rsid w:val="007D40F6"/>
    <w:rsid w:val="007D45AA"/>
    <w:rsid w:val="007D45CF"/>
    <w:rsid w:val="007D4622"/>
    <w:rsid w:val="007D46B9"/>
    <w:rsid w:val="007D4A37"/>
    <w:rsid w:val="007D4B27"/>
    <w:rsid w:val="007D4EB8"/>
    <w:rsid w:val="007D50D2"/>
    <w:rsid w:val="007D519B"/>
    <w:rsid w:val="007D52B3"/>
    <w:rsid w:val="007D56DF"/>
    <w:rsid w:val="007D5935"/>
    <w:rsid w:val="007D613B"/>
    <w:rsid w:val="007D614D"/>
    <w:rsid w:val="007D62B0"/>
    <w:rsid w:val="007D62F1"/>
    <w:rsid w:val="007D65FE"/>
    <w:rsid w:val="007D6659"/>
    <w:rsid w:val="007D676C"/>
    <w:rsid w:val="007D693C"/>
    <w:rsid w:val="007D6C62"/>
    <w:rsid w:val="007D703A"/>
    <w:rsid w:val="007D7115"/>
    <w:rsid w:val="007D73F0"/>
    <w:rsid w:val="007D7540"/>
    <w:rsid w:val="007D758A"/>
    <w:rsid w:val="007D7904"/>
    <w:rsid w:val="007D791F"/>
    <w:rsid w:val="007D7A82"/>
    <w:rsid w:val="007D7CB8"/>
    <w:rsid w:val="007D7CEA"/>
    <w:rsid w:val="007E0390"/>
    <w:rsid w:val="007E0ADD"/>
    <w:rsid w:val="007E0B51"/>
    <w:rsid w:val="007E0F6E"/>
    <w:rsid w:val="007E1088"/>
    <w:rsid w:val="007E1234"/>
    <w:rsid w:val="007E1273"/>
    <w:rsid w:val="007E1466"/>
    <w:rsid w:val="007E1635"/>
    <w:rsid w:val="007E187F"/>
    <w:rsid w:val="007E188D"/>
    <w:rsid w:val="007E204B"/>
    <w:rsid w:val="007E2454"/>
    <w:rsid w:val="007E277F"/>
    <w:rsid w:val="007E2A18"/>
    <w:rsid w:val="007E2A23"/>
    <w:rsid w:val="007E2F3D"/>
    <w:rsid w:val="007E33FD"/>
    <w:rsid w:val="007E34CB"/>
    <w:rsid w:val="007E35DE"/>
    <w:rsid w:val="007E370B"/>
    <w:rsid w:val="007E37A4"/>
    <w:rsid w:val="007E37A6"/>
    <w:rsid w:val="007E3B12"/>
    <w:rsid w:val="007E456A"/>
    <w:rsid w:val="007E4824"/>
    <w:rsid w:val="007E4AE2"/>
    <w:rsid w:val="007E4D78"/>
    <w:rsid w:val="007E5003"/>
    <w:rsid w:val="007E510E"/>
    <w:rsid w:val="007E5111"/>
    <w:rsid w:val="007E52E6"/>
    <w:rsid w:val="007E5313"/>
    <w:rsid w:val="007E53E4"/>
    <w:rsid w:val="007E575F"/>
    <w:rsid w:val="007E57D1"/>
    <w:rsid w:val="007E5E68"/>
    <w:rsid w:val="007E5FDB"/>
    <w:rsid w:val="007E61A8"/>
    <w:rsid w:val="007E643D"/>
    <w:rsid w:val="007E6486"/>
    <w:rsid w:val="007E6745"/>
    <w:rsid w:val="007E6A25"/>
    <w:rsid w:val="007E6B19"/>
    <w:rsid w:val="007E6ED2"/>
    <w:rsid w:val="007E6FE1"/>
    <w:rsid w:val="007E7392"/>
    <w:rsid w:val="007E76AB"/>
    <w:rsid w:val="007E77F0"/>
    <w:rsid w:val="007E78D8"/>
    <w:rsid w:val="007E7A28"/>
    <w:rsid w:val="007F0240"/>
    <w:rsid w:val="007F05E2"/>
    <w:rsid w:val="007F096D"/>
    <w:rsid w:val="007F09A0"/>
    <w:rsid w:val="007F0BAC"/>
    <w:rsid w:val="007F0CDF"/>
    <w:rsid w:val="007F0E94"/>
    <w:rsid w:val="007F1544"/>
    <w:rsid w:val="007F1650"/>
    <w:rsid w:val="007F1749"/>
    <w:rsid w:val="007F1BD4"/>
    <w:rsid w:val="007F1D31"/>
    <w:rsid w:val="007F1E71"/>
    <w:rsid w:val="007F1E7F"/>
    <w:rsid w:val="007F2204"/>
    <w:rsid w:val="007F2399"/>
    <w:rsid w:val="007F2463"/>
    <w:rsid w:val="007F26B3"/>
    <w:rsid w:val="007F2C01"/>
    <w:rsid w:val="007F2DA2"/>
    <w:rsid w:val="007F2E54"/>
    <w:rsid w:val="007F2F9A"/>
    <w:rsid w:val="007F3697"/>
    <w:rsid w:val="007F3875"/>
    <w:rsid w:val="007F3C36"/>
    <w:rsid w:val="007F3E3F"/>
    <w:rsid w:val="007F3EF7"/>
    <w:rsid w:val="007F3F84"/>
    <w:rsid w:val="007F4837"/>
    <w:rsid w:val="007F4FAF"/>
    <w:rsid w:val="007F50C8"/>
    <w:rsid w:val="007F52D6"/>
    <w:rsid w:val="007F543B"/>
    <w:rsid w:val="007F588E"/>
    <w:rsid w:val="007F5CAC"/>
    <w:rsid w:val="007F5D06"/>
    <w:rsid w:val="007F5F5C"/>
    <w:rsid w:val="007F609A"/>
    <w:rsid w:val="007F60E9"/>
    <w:rsid w:val="007F6549"/>
    <w:rsid w:val="007F6BD7"/>
    <w:rsid w:val="007F6FB4"/>
    <w:rsid w:val="007F70DB"/>
    <w:rsid w:val="007F7329"/>
    <w:rsid w:val="007F7476"/>
    <w:rsid w:val="007F76B0"/>
    <w:rsid w:val="007F79ED"/>
    <w:rsid w:val="007F7E30"/>
    <w:rsid w:val="008003B4"/>
    <w:rsid w:val="0080054B"/>
    <w:rsid w:val="0080058F"/>
    <w:rsid w:val="008008A4"/>
    <w:rsid w:val="0080146A"/>
    <w:rsid w:val="008015AF"/>
    <w:rsid w:val="0080165F"/>
    <w:rsid w:val="008018C1"/>
    <w:rsid w:val="00801A3C"/>
    <w:rsid w:val="00801B24"/>
    <w:rsid w:val="00801BA8"/>
    <w:rsid w:val="00801BF8"/>
    <w:rsid w:val="00801F82"/>
    <w:rsid w:val="008020C2"/>
    <w:rsid w:val="00802213"/>
    <w:rsid w:val="00802602"/>
    <w:rsid w:val="00802846"/>
    <w:rsid w:val="0080290E"/>
    <w:rsid w:val="00802D3C"/>
    <w:rsid w:val="00802F97"/>
    <w:rsid w:val="00803734"/>
    <w:rsid w:val="008039CA"/>
    <w:rsid w:val="00803D59"/>
    <w:rsid w:val="00803D63"/>
    <w:rsid w:val="00803D73"/>
    <w:rsid w:val="00803FE1"/>
    <w:rsid w:val="008041F1"/>
    <w:rsid w:val="008042A1"/>
    <w:rsid w:val="008045F3"/>
    <w:rsid w:val="0080478E"/>
    <w:rsid w:val="008047E5"/>
    <w:rsid w:val="008048E0"/>
    <w:rsid w:val="00804BDA"/>
    <w:rsid w:val="00804F91"/>
    <w:rsid w:val="00804FC4"/>
    <w:rsid w:val="008050C5"/>
    <w:rsid w:val="008052FC"/>
    <w:rsid w:val="008053C6"/>
    <w:rsid w:val="008053F7"/>
    <w:rsid w:val="008056BE"/>
    <w:rsid w:val="008058EE"/>
    <w:rsid w:val="00805A4B"/>
    <w:rsid w:val="00805BA4"/>
    <w:rsid w:val="00805C04"/>
    <w:rsid w:val="00805DF7"/>
    <w:rsid w:val="00805F5B"/>
    <w:rsid w:val="00805F71"/>
    <w:rsid w:val="00805F88"/>
    <w:rsid w:val="00805FD4"/>
    <w:rsid w:val="0080619D"/>
    <w:rsid w:val="0080637E"/>
    <w:rsid w:val="008067A5"/>
    <w:rsid w:val="008068F0"/>
    <w:rsid w:val="008070F3"/>
    <w:rsid w:val="00807131"/>
    <w:rsid w:val="00807223"/>
    <w:rsid w:val="00807ACA"/>
    <w:rsid w:val="00807AE7"/>
    <w:rsid w:val="00807E42"/>
    <w:rsid w:val="008102F4"/>
    <w:rsid w:val="0081036A"/>
    <w:rsid w:val="008104AE"/>
    <w:rsid w:val="008104D1"/>
    <w:rsid w:val="0081068E"/>
    <w:rsid w:val="00810816"/>
    <w:rsid w:val="0081092A"/>
    <w:rsid w:val="00810B81"/>
    <w:rsid w:val="008110E3"/>
    <w:rsid w:val="00811261"/>
    <w:rsid w:val="008114B1"/>
    <w:rsid w:val="008115D5"/>
    <w:rsid w:val="00811731"/>
    <w:rsid w:val="008117A8"/>
    <w:rsid w:val="008117BB"/>
    <w:rsid w:val="0081186D"/>
    <w:rsid w:val="0081192D"/>
    <w:rsid w:val="00812082"/>
    <w:rsid w:val="0081223A"/>
    <w:rsid w:val="0081224A"/>
    <w:rsid w:val="0081224C"/>
    <w:rsid w:val="00812411"/>
    <w:rsid w:val="00812416"/>
    <w:rsid w:val="00812560"/>
    <w:rsid w:val="00812565"/>
    <w:rsid w:val="00812689"/>
    <w:rsid w:val="00812708"/>
    <w:rsid w:val="00812815"/>
    <w:rsid w:val="00812FA4"/>
    <w:rsid w:val="0081346E"/>
    <w:rsid w:val="008137CF"/>
    <w:rsid w:val="008138F8"/>
    <w:rsid w:val="00813D9D"/>
    <w:rsid w:val="00813DCC"/>
    <w:rsid w:val="00813DF8"/>
    <w:rsid w:val="00814789"/>
    <w:rsid w:val="00814894"/>
    <w:rsid w:val="0081494D"/>
    <w:rsid w:val="00814C9E"/>
    <w:rsid w:val="00814CAF"/>
    <w:rsid w:val="00815466"/>
    <w:rsid w:val="0081562F"/>
    <w:rsid w:val="0081581F"/>
    <w:rsid w:val="00815A24"/>
    <w:rsid w:val="00815A8A"/>
    <w:rsid w:val="00815D47"/>
    <w:rsid w:val="00815FED"/>
    <w:rsid w:val="00816013"/>
    <w:rsid w:val="00816029"/>
    <w:rsid w:val="00816445"/>
    <w:rsid w:val="0081645F"/>
    <w:rsid w:val="00816D11"/>
    <w:rsid w:val="00816F02"/>
    <w:rsid w:val="008170D9"/>
    <w:rsid w:val="0081723F"/>
    <w:rsid w:val="008173C2"/>
    <w:rsid w:val="00817545"/>
    <w:rsid w:val="00817988"/>
    <w:rsid w:val="00817BDF"/>
    <w:rsid w:val="00817CF4"/>
    <w:rsid w:val="008200BC"/>
    <w:rsid w:val="0082036F"/>
    <w:rsid w:val="008207A8"/>
    <w:rsid w:val="00820A52"/>
    <w:rsid w:val="00821008"/>
    <w:rsid w:val="00821904"/>
    <w:rsid w:val="00821B7B"/>
    <w:rsid w:val="00821D55"/>
    <w:rsid w:val="00821F71"/>
    <w:rsid w:val="00822055"/>
    <w:rsid w:val="0082218B"/>
    <w:rsid w:val="00822227"/>
    <w:rsid w:val="008223B9"/>
    <w:rsid w:val="00822672"/>
    <w:rsid w:val="008232C1"/>
    <w:rsid w:val="00823453"/>
    <w:rsid w:val="00823BD2"/>
    <w:rsid w:val="00824037"/>
    <w:rsid w:val="00824099"/>
    <w:rsid w:val="008244F3"/>
    <w:rsid w:val="00824678"/>
    <w:rsid w:val="008246F2"/>
    <w:rsid w:val="0082491F"/>
    <w:rsid w:val="00824933"/>
    <w:rsid w:val="00824A88"/>
    <w:rsid w:val="00825188"/>
    <w:rsid w:val="0082537A"/>
    <w:rsid w:val="0082564C"/>
    <w:rsid w:val="008258FB"/>
    <w:rsid w:val="00825C81"/>
    <w:rsid w:val="0082610A"/>
    <w:rsid w:val="00826923"/>
    <w:rsid w:val="00826967"/>
    <w:rsid w:val="00826B1D"/>
    <w:rsid w:val="00826D03"/>
    <w:rsid w:val="00826D9B"/>
    <w:rsid w:val="00827293"/>
    <w:rsid w:val="00827378"/>
    <w:rsid w:val="0082742F"/>
    <w:rsid w:val="008278B8"/>
    <w:rsid w:val="00827C85"/>
    <w:rsid w:val="00827F34"/>
    <w:rsid w:val="00830204"/>
    <w:rsid w:val="00830350"/>
    <w:rsid w:val="00830582"/>
    <w:rsid w:val="00830672"/>
    <w:rsid w:val="00830891"/>
    <w:rsid w:val="00830E4A"/>
    <w:rsid w:val="00831285"/>
    <w:rsid w:val="00831541"/>
    <w:rsid w:val="00831703"/>
    <w:rsid w:val="00831B62"/>
    <w:rsid w:val="00831C5F"/>
    <w:rsid w:val="00832060"/>
    <w:rsid w:val="008323DB"/>
    <w:rsid w:val="00832AE4"/>
    <w:rsid w:val="00832B2A"/>
    <w:rsid w:val="00832C95"/>
    <w:rsid w:val="00832E60"/>
    <w:rsid w:val="00833068"/>
    <w:rsid w:val="008334A4"/>
    <w:rsid w:val="00833725"/>
    <w:rsid w:val="0083374F"/>
    <w:rsid w:val="008337F9"/>
    <w:rsid w:val="00833890"/>
    <w:rsid w:val="00833FE7"/>
    <w:rsid w:val="00834062"/>
    <w:rsid w:val="00834086"/>
    <w:rsid w:val="008343F5"/>
    <w:rsid w:val="00834504"/>
    <w:rsid w:val="0083457B"/>
    <w:rsid w:val="008345D6"/>
    <w:rsid w:val="008345E2"/>
    <w:rsid w:val="008345E6"/>
    <w:rsid w:val="00834679"/>
    <w:rsid w:val="00834886"/>
    <w:rsid w:val="008348C7"/>
    <w:rsid w:val="0083525E"/>
    <w:rsid w:val="0083578A"/>
    <w:rsid w:val="00835B6C"/>
    <w:rsid w:val="00835C8B"/>
    <w:rsid w:val="00836078"/>
    <w:rsid w:val="0083611B"/>
    <w:rsid w:val="00836129"/>
    <w:rsid w:val="00836989"/>
    <w:rsid w:val="00836B64"/>
    <w:rsid w:val="0083708F"/>
    <w:rsid w:val="00837966"/>
    <w:rsid w:val="00837BD3"/>
    <w:rsid w:val="00837E2B"/>
    <w:rsid w:val="008402D2"/>
    <w:rsid w:val="008404E2"/>
    <w:rsid w:val="00841122"/>
    <w:rsid w:val="00841244"/>
    <w:rsid w:val="00841368"/>
    <w:rsid w:val="008418FB"/>
    <w:rsid w:val="00841935"/>
    <w:rsid w:val="008419C1"/>
    <w:rsid w:val="00841C6F"/>
    <w:rsid w:val="00841CB2"/>
    <w:rsid w:val="00841F56"/>
    <w:rsid w:val="00841FE1"/>
    <w:rsid w:val="0084202F"/>
    <w:rsid w:val="008425F7"/>
    <w:rsid w:val="0084264E"/>
    <w:rsid w:val="00842B9E"/>
    <w:rsid w:val="00843634"/>
    <w:rsid w:val="0084376C"/>
    <w:rsid w:val="008438A5"/>
    <w:rsid w:val="00843C41"/>
    <w:rsid w:val="008441B9"/>
    <w:rsid w:val="00844495"/>
    <w:rsid w:val="008444E4"/>
    <w:rsid w:val="00844B4C"/>
    <w:rsid w:val="00844D8F"/>
    <w:rsid w:val="008452FD"/>
    <w:rsid w:val="00845452"/>
    <w:rsid w:val="00845460"/>
    <w:rsid w:val="008455D1"/>
    <w:rsid w:val="008459D9"/>
    <w:rsid w:val="00845BEA"/>
    <w:rsid w:val="00845C06"/>
    <w:rsid w:val="00845E1F"/>
    <w:rsid w:val="00845EE7"/>
    <w:rsid w:val="00846089"/>
    <w:rsid w:val="0084609C"/>
    <w:rsid w:val="00846133"/>
    <w:rsid w:val="00846528"/>
    <w:rsid w:val="00846777"/>
    <w:rsid w:val="008469DB"/>
    <w:rsid w:val="00846CC0"/>
    <w:rsid w:val="00846CF5"/>
    <w:rsid w:val="00846E9F"/>
    <w:rsid w:val="00847159"/>
    <w:rsid w:val="0084746F"/>
    <w:rsid w:val="008474DC"/>
    <w:rsid w:val="00847B6D"/>
    <w:rsid w:val="00847CF8"/>
    <w:rsid w:val="00847D91"/>
    <w:rsid w:val="0085043F"/>
    <w:rsid w:val="00850941"/>
    <w:rsid w:val="00850C93"/>
    <w:rsid w:val="00850D9B"/>
    <w:rsid w:val="00850FED"/>
    <w:rsid w:val="008511AF"/>
    <w:rsid w:val="008512F0"/>
    <w:rsid w:val="0085135C"/>
    <w:rsid w:val="008513D9"/>
    <w:rsid w:val="00851857"/>
    <w:rsid w:val="00851C64"/>
    <w:rsid w:val="00851E02"/>
    <w:rsid w:val="00851FE4"/>
    <w:rsid w:val="00852099"/>
    <w:rsid w:val="0085228E"/>
    <w:rsid w:val="008523B9"/>
    <w:rsid w:val="00852487"/>
    <w:rsid w:val="008526D1"/>
    <w:rsid w:val="00852768"/>
    <w:rsid w:val="008529E1"/>
    <w:rsid w:val="00853066"/>
    <w:rsid w:val="00853114"/>
    <w:rsid w:val="008531F6"/>
    <w:rsid w:val="00853261"/>
    <w:rsid w:val="00853346"/>
    <w:rsid w:val="00853A1A"/>
    <w:rsid w:val="00853B0A"/>
    <w:rsid w:val="00853CFD"/>
    <w:rsid w:val="00853DCB"/>
    <w:rsid w:val="0085419E"/>
    <w:rsid w:val="00854567"/>
    <w:rsid w:val="00854574"/>
    <w:rsid w:val="00854799"/>
    <w:rsid w:val="00854957"/>
    <w:rsid w:val="00854B82"/>
    <w:rsid w:val="00854C96"/>
    <w:rsid w:val="00854C9E"/>
    <w:rsid w:val="00854CB8"/>
    <w:rsid w:val="008552E1"/>
    <w:rsid w:val="00855552"/>
    <w:rsid w:val="00855783"/>
    <w:rsid w:val="00855B78"/>
    <w:rsid w:val="00855E11"/>
    <w:rsid w:val="008561AA"/>
    <w:rsid w:val="00856213"/>
    <w:rsid w:val="00856326"/>
    <w:rsid w:val="0085632C"/>
    <w:rsid w:val="00856607"/>
    <w:rsid w:val="008567D7"/>
    <w:rsid w:val="008567FE"/>
    <w:rsid w:val="008569C4"/>
    <w:rsid w:val="00856DFE"/>
    <w:rsid w:val="00857057"/>
    <w:rsid w:val="00857394"/>
    <w:rsid w:val="0085745E"/>
    <w:rsid w:val="00857777"/>
    <w:rsid w:val="008577CA"/>
    <w:rsid w:val="0085783D"/>
    <w:rsid w:val="008578C5"/>
    <w:rsid w:val="00857E6B"/>
    <w:rsid w:val="008601C0"/>
    <w:rsid w:val="008602E9"/>
    <w:rsid w:val="008603EC"/>
    <w:rsid w:val="008604E8"/>
    <w:rsid w:val="008604EB"/>
    <w:rsid w:val="008606A5"/>
    <w:rsid w:val="0086077A"/>
    <w:rsid w:val="00860B38"/>
    <w:rsid w:val="00861550"/>
    <w:rsid w:val="00861570"/>
    <w:rsid w:val="008616B9"/>
    <w:rsid w:val="00861B00"/>
    <w:rsid w:val="00861BCE"/>
    <w:rsid w:val="00861DB0"/>
    <w:rsid w:val="00861F40"/>
    <w:rsid w:val="0086236F"/>
    <w:rsid w:val="00862478"/>
    <w:rsid w:val="00862813"/>
    <w:rsid w:val="00862A70"/>
    <w:rsid w:val="00862B0D"/>
    <w:rsid w:val="00862B98"/>
    <w:rsid w:val="00862F3A"/>
    <w:rsid w:val="00863132"/>
    <w:rsid w:val="008631BE"/>
    <w:rsid w:val="00863492"/>
    <w:rsid w:val="008639FB"/>
    <w:rsid w:val="00863C5C"/>
    <w:rsid w:val="008641E6"/>
    <w:rsid w:val="00864920"/>
    <w:rsid w:val="00864C93"/>
    <w:rsid w:val="00864D48"/>
    <w:rsid w:val="00864D91"/>
    <w:rsid w:val="00864DB8"/>
    <w:rsid w:val="00864EB5"/>
    <w:rsid w:val="00864F88"/>
    <w:rsid w:val="00864FDD"/>
    <w:rsid w:val="008655A0"/>
    <w:rsid w:val="00865BB1"/>
    <w:rsid w:val="00865D2F"/>
    <w:rsid w:val="008660E0"/>
    <w:rsid w:val="0086619C"/>
    <w:rsid w:val="0086655D"/>
    <w:rsid w:val="008665F6"/>
    <w:rsid w:val="00866993"/>
    <w:rsid w:val="00867073"/>
    <w:rsid w:val="00867131"/>
    <w:rsid w:val="00867582"/>
    <w:rsid w:val="008678C5"/>
    <w:rsid w:val="00867DB5"/>
    <w:rsid w:val="00867E01"/>
    <w:rsid w:val="00867E50"/>
    <w:rsid w:val="00867F8F"/>
    <w:rsid w:val="008702DB"/>
    <w:rsid w:val="0087033B"/>
    <w:rsid w:val="008706D5"/>
    <w:rsid w:val="008707D6"/>
    <w:rsid w:val="008708BD"/>
    <w:rsid w:val="008710B4"/>
    <w:rsid w:val="0087112F"/>
    <w:rsid w:val="008713B8"/>
    <w:rsid w:val="00871411"/>
    <w:rsid w:val="00871494"/>
    <w:rsid w:val="008714F1"/>
    <w:rsid w:val="0087150B"/>
    <w:rsid w:val="008718CD"/>
    <w:rsid w:val="00871ABD"/>
    <w:rsid w:val="00871C2A"/>
    <w:rsid w:val="00871D2B"/>
    <w:rsid w:val="008722ED"/>
    <w:rsid w:val="008724FE"/>
    <w:rsid w:val="00872801"/>
    <w:rsid w:val="008728CF"/>
    <w:rsid w:val="008728F2"/>
    <w:rsid w:val="00872A22"/>
    <w:rsid w:val="00872AB2"/>
    <w:rsid w:val="00872B11"/>
    <w:rsid w:val="00872CEB"/>
    <w:rsid w:val="00872D3F"/>
    <w:rsid w:val="00872DA0"/>
    <w:rsid w:val="00872F47"/>
    <w:rsid w:val="00873E9A"/>
    <w:rsid w:val="00873EBC"/>
    <w:rsid w:val="00873F39"/>
    <w:rsid w:val="00874035"/>
    <w:rsid w:val="008741E6"/>
    <w:rsid w:val="00874230"/>
    <w:rsid w:val="0087447D"/>
    <w:rsid w:val="00874607"/>
    <w:rsid w:val="008746E0"/>
    <w:rsid w:val="008747E5"/>
    <w:rsid w:val="008748B9"/>
    <w:rsid w:val="008749EE"/>
    <w:rsid w:val="0087507F"/>
    <w:rsid w:val="008750C8"/>
    <w:rsid w:val="0087547B"/>
    <w:rsid w:val="008754ED"/>
    <w:rsid w:val="0087568E"/>
    <w:rsid w:val="0087588E"/>
    <w:rsid w:val="00875908"/>
    <w:rsid w:val="00875AE3"/>
    <w:rsid w:val="00875BA8"/>
    <w:rsid w:val="00876398"/>
    <w:rsid w:val="00876514"/>
    <w:rsid w:val="00876683"/>
    <w:rsid w:val="0087676D"/>
    <w:rsid w:val="00876852"/>
    <w:rsid w:val="0087749D"/>
    <w:rsid w:val="00880096"/>
    <w:rsid w:val="008801EE"/>
    <w:rsid w:val="0088021D"/>
    <w:rsid w:val="00880265"/>
    <w:rsid w:val="00880780"/>
    <w:rsid w:val="008809A2"/>
    <w:rsid w:val="00880E6B"/>
    <w:rsid w:val="008819D9"/>
    <w:rsid w:val="00881A6A"/>
    <w:rsid w:val="00881BFD"/>
    <w:rsid w:val="00881C96"/>
    <w:rsid w:val="00881D55"/>
    <w:rsid w:val="00881F05"/>
    <w:rsid w:val="00882106"/>
    <w:rsid w:val="00882285"/>
    <w:rsid w:val="008829EA"/>
    <w:rsid w:val="00882A3F"/>
    <w:rsid w:val="00882BE8"/>
    <w:rsid w:val="00882CF6"/>
    <w:rsid w:val="00882DE9"/>
    <w:rsid w:val="00883463"/>
    <w:rsid w:val="008837D5"/>
    <w:rsid w:val="008837DA"/>
    <w:rsid w:val="00883805"/>
    <w:rsid w:val="00883BC8"/>
    <w:rsid w:val="00883E6E"/>
    <w:rsid w:val="00883E89"/>
    <w:rsid w:val="00883F60"/>
    <w:rsid w:val="00883FE4"/>
    <w:rsid w:val="00884207"/>
    <w:rsid w:val="008843FA"/>
    <w:rsid w:val="008847F9"/>
    <w:rsid w:val="0088480E"/>
    <w:rsid w:val="00884827"/>
    <w:rsid w:val="00884876"/>
    <w:rsid w:val="00884990"/>
    <w:rsid w:val="00884F8A"/>
    <w:rsid w:val="008850A6"/>
    <w:rsid w:val="008850C0"/>
    <w:rsid w:val="00885157"/>
    <w:rsid w:val="008852AA"/>
    <w:rsid w:val="008857B0"/>
    <w:rsid w:val="008858EA"/>
    <w:rsid w:val="00885911"/>
    <w:rsid w:val="00885A84"/>
    <w:rsid w:val="00885B48"/>
    <w:rsid w:val="00885C96"/>
    <w:rsid w:val="008860A5"/>
    <w:rsid w:val="0088640E"/>
    <w:rsid w:val="0088658F"/>
    <w:rsid w:val="00886598"/>
    <w:rsid w:val="008868CE"/>
    <w:rsid w:val="008869B8"/>
    <w:rsid w:val="008872D0"/>
    <w:rsid w:val="0088740D"/>
    <w:rsid w:val="0088746B"/>
    <w:rsid w:val="008877A8"/>
    <w:rsid w:val="008879B2"/>
    <w:rsid w:val="00887A8A"/>
    <w:rsid w:val="00887B17"/>
    <w:rsid w:val="00887EAB"/>
    <w:rsid w:val="0089006A"/>
    <w:rsid w:val="00890177"/>
    <w:rsid w:val="00890681"/>
    <w:rsid w:val="00890743"/>
    <w:rsid w:val="008907A4"/>
    <w:rsid w:val="00890949"/>
    <w:rsid w:val="00890ABC"/>
    <w:rsid w:val="00890AE8"/>
    <w:rsid w:val="00890B02"/>
    <w:rsid w:val="00890D5C"/>
    <w:rsid w:val="00890E55"/>
    <w:rsid w:val="00891042"/>
    <w:rsid w:val="00891673"/>
    <w:rsid w:val="00891800"/>
    <w:rsid w:val="00891AC8"/>
    <w:rsid w:val="00891B0A"/>
    <w:rsid w:val="00891D1D"/>
    <w:rsid w:val="00892108"/>
    <w:rsid w:val="00892161"/>
    <w:rsid w:val="008921B3"/>
    <w:rsid w:val="0089247B"/>
    <w:rsid w:val="00892A6B"/>
    <w:rsid w:val="00892B1B"/>
    <w:rsid w:val="00893193"/>
    <w:rsid w:val="008932CC"/>
    <w:rsid w:val="008933ED"/>
    <w:rsid w:val="00893700"/>
    <w:rsid w:val="0089375B"/>
    <w:rsid w:val="00893C31"/>
    <w:rsid w:val="00893CA3"/>
    <w:rsid w:val="00893CFD"/>
    <w:rsid w:val="00894206"/>
    <w:rsid w:val="008943C7"/>
    <w:rsid w:val="00894405"/>
    <w:rsid w:val="00894A79"/>
    <w:rsid w:val="00894F9A"/>
    <w:rsid w:val="00895070"/>
    <w:rsid w:val="0089530E"/>
    <w:rsid w:val="0089553E"/>
    <w:rsid w:val="0089562F"/>
    <w:rsid w:val="008957B4"/>
    <w:rsid w:val="00895D80"/>
    <w:rsid w:val="00895F56"/>
    <w:rsid w:val="008961E4"/>
    <w:rsid w:val="008964B3"/>
    <w:rsid w:val="00896823"/>
    <w:rsid w:val="0089685C"/>
    <w:rsid w:val="008968A8"/>
    <w:rsid w:val="00896B8D"/>
    <w:rsid w:val="00896D40"/>
    <w:rsid w:val="00896D4B"/>
    <w:rsid w:val="0089706C"/>
    <w:rsid w:val="00897255"/>
    <w:rsid w:val="00897290"/>
    <w:rsid w:val="008972D5"/>
    <w:rsid w:val="008974C8"/>
    <w:rsid w:val="008975E6"/>
    <w:rsid w:val="00897ED3"/>
    <w:rsid w:val="008A0292"/>
    <w:rsid w:val="008A032C"/>
    <w:rsid w:val="008A054A"/>
    <w:rsid w:val="008A0566"/>
    <w:rsid w:val="008A05CF"/>
    <w:rsid w:val="008A0A1B"/>
    <w:rsid w:val="008A0A71"/>
    <w:rsid w:val="008A0D24"/>
    <w:rsid w:val="008A0E4F"/>
    <w:rsid w:val="008A0F75"/>
    <w:rsid w:val="008A198D"/>
    <w:rsid w:val="008A19F5"/>
    <w:rsid w:val="008A1E44"/>
    <w:rsid w:val="008A1FBD"/>
    <w:rsid w:val="008A2096"/>
    <w:rsid w:val="008A24A1"/>
    <w:rsid w:val="008A2C71"/>
    <w:rsid w:val="008A2E43"/>
    <w:rsid w:val="008A3144"/>
    <w:rsid w:val="008A31B6"/>
    <w:rsid w:val="008A3384"/>
    <w:rsid w:val="008A37D9"/>
    <w:rsid w:val="008A3C75"/>
    <w:rsid w:val="008A3E72"/>
    <w:rsid w:val="008A3E87"/>
    <w:rsid w:val="008A41F4"/>
    <w:rsid w:val="008A4344"/>
    <w:rsid w:val="008A4497"/>
    <w:rsid w:val="008A476E"/>
    <w:rsid w:val="008A4850"/>
    <w:rsid w:val="008A485D"/>
    <w:rsid w:val="008A4AB8"/>
    <w:rsid w:val="008A4B12"/>
    <w:rsid w:val="008A54FB"/>
    <w:rsid w:val="008A56BC"/>
    <w:rsid w:val="008A5704"/>
    <w:rsid w:val="008A59AD"/>
    <w:rsid w:val="008A5B3B"/>
    <w:rsid w:val="008A5BC5"/>
    <w:rsid w:val="008A5CCE"/>
    <w:rsid w:val="008A5CDC"/>
    <w:rsid w:val="008A5E6C"/>
    <w:rsid w:val="008A60A1"/>
    <w:rsid w:val="008A62EB"/>
    <w:rsid w:val="008A64E9"/>
    <w:rsid w:val="008A66C9"/>
    <w:rsid w:val="008A69C1"/>
    <w:rsid w:val="008A6BC8"/>
    <w:rsid w:val="008A6DEF"/>
    <w:rsid w:val="008A75E1"/>
    <w:rsid w:val="008A7612"/>
    <w:rsid w:val="008A765E"/>
    <w:rsid w:val="008A79BC"/>
    <w:rsid w:val="008A7B07"/>
    <w:rsid w:val="008A7DA8"/>
    <w:rsid w:val="008A7FD6"/>
    <w:rsid w:val="008B02D3"/>
    <w:rsid w:val="008B0498"/>
    <w:rsid w:val="008B0619"/>
    <w:rsid w:val="008B0BF4"/>
    <w:rsid w:val="008B1239"/>
    <w:rsid w:val="008B1520"/>
    <w:rsid w:val="008B1620"/>
    <w:rsid w:val="008B18BD"/>
    <w:rsid w:val="008B1E87"/>
    <w:rsid w:val="008B2077"/>
    <w:rsid w:val="008B22AF"/>
    <w:rsid w:val="008B2443"/>
    <w:rsid w:val="008B24EC"/>
    <w:rsid w:val="008B2528"/>
    <w:rsid w:val="008B255D"/>
    <w:rsid w:val="008B25F3"/>
    <w:rsid w:val="008B2827"/>
    <w:rsid w:val="008B28B3"/>
    <w:rsid w:val="008B2D18"/>
    <w:rsid w:val="008B3002"/>
    <w:rsid w:val="008B30F1"/>
    <w:rsid w:val="008B336A"/>
    <w:rsid w:val="008B344D"/>
    <w:rsid w:val="008B3498"/>
    <w:rsid w:val="008B362F"/>
    <w:rsid w:val="008B36A9"/>
    <w:rsid w:val="008B39D5"/>
    <w:rsid w:val="008B3AC0"/>
    <w:rsid w:val="008B3B12"/>
    <w:rsid w:val="008B3C40"/>
    <w:rsid w:val="008B3D89"/>
    <w:rsid w:val="008B40D2"/>
    <w:rsid w:val="008B417E"/>
    <w:rsid w:val="008B43C2"/>
    <w:rsid w:val="008B44EC"/>
    <w:rsid w:val="008B454D"/>
    <w:rsid w:val="008B463A"/>
    <w:rsid w:val="008B4A46"/>
    <w:rsid w:val="008B4B97"/>
    <w:rsid w:val="008B4C29"/>
    <w:rsid w:val="008B4CD1"/>
    <w:rsid w:val="008B5213"/>
    <w:rsid w:val="008B5738"/>
    <w:rsid w:val="008B58D0"/>
    <w:rsid w:val="008B5C2A"/>
    <w:rsid w:val="008B5EDF"/>
    <w:rsid w:val="008B5F5D"/>
    <w:rsid w:val="008B5F88"/>
    <w:rsid w:val="008B60E0"/>
    <w:rsid w:val="008B60F7"/>
    <w:rsid w:val="008B628B"/>
    <w:rsid w:val="008B637B"/>
    <w:rsid w:val="008B63D9"/>
    <w:rsid w:val="008B658A"/>
    <w:rsid w:val="008B65BA"/>
    <w:rsid w:val="008B664F"/>
    <w:rsid w:val="008B672E"/>
    <w:rsid w:val="008B6815"/>
    <w:rsid w:val="008B6CEE"/>
    <w:rsid w:val="008B6D86"/>
    <w:rsid w:val="008B6E5C"/>
    <w:rsid w:val="008B6F0E"/>
    <w:rsid w:val="008B6F66"/>
    <w:rsid w:val="008B76A2"/>
    <w:rsid w:val="008B775D"/>
    <w:rsid w:val="008B7964"/>
    <w:rsid w:val="008B7B5A"/>
    <w:rsid w:val="008B7CDF"/>
    <w:rsid w:val="008B7D4C"/>
    <w:rsid w:val="008B7EAD"/>
    <w:rsid w:val="008C0420"/>
    <w:rsid w:val="008C0F89"/>
    <w:rsid w:val="008C118B"/>
    <w:rsid w:val="008C135B"/>
    <w:rsid w:val="008C143E"/>
    <w:rsid w:val="008C1482"/>
    <w:rsid w:val="008C1596"/>
    <w:rsid w:val="008C171E"/>
    <w:rsid w:val="008C1805"/>
    <w:rsid w:val="008C1F16"/>
    <w:rsid w:val="008C28CB"/>
    <w:rsid w:val="008C2BEF"/>
    <w:rsid w:val="008C2E3D"/>
    <w:rsid w:val="008C331C"/>
    <w:rsid w:val="008C3406"/>
    <w:rsid w:val="008C34A0"/>
    <w:rsid w:val="008C35C6"/>
    <w:rsid w:val="008C35F8"/>
    <w:rsid w:val="008C3690"/>
    <w:rsid w:val="008C3C9F"/>
    <w:rsid w:val="008C456F"/>
    <w:rsid w:val="008C4739"/>
    <w:rsid w:val="008C4842"/>
    <w:rsid w:val="008C4B6D"/>
    <w:rsid w:val="008C4C8D"/>
    <w:rsid w:val="008C4C94"/>
    <w:rsid w:val="008C4F69"/>
    <w:rsid w:val="008C5112"/>
    <w:rsid w:val="008C54CE"/>
    <w:rsid w:val="008C57A2"/>
    <w:rsid w:val="008C5951"/>
    <w:rsid w:val="008C5B14"/>
    <w:rsid w:val="008C5B6C"/>
    <w:rsid w:val="008C5BCC"/>
    <w:rsid w:val="008C5CA2"/>
    <w:rsid w:val="008C5CE9"/>
    <w:rsid w:val="008C6195"/>
    <w:rsid w:val="008C6445"/>
    <w:rsid w:val="008C6889"/>
    <w:rsid w:val="008C691A"/>
    <w:rsid w:val="008C6A3A"/>
    <w:rsid w:val="008C6BDE"/>
    <w:rsid w:val="008C6D2D"/>
    <w:rsid w:val="008C6E01"/>
    <w:rsid w:val="008C6EB6"/>
    <w:rsid w:val="008C7012"/>
    <w:rsid w:val="008C71E4"/>
    <w:rsid w:val="008C7328"/>
    <w:rsid w:val="008D008A"/>
    <w:rsid w:val="008D0159"/>
    <w:rsid w:val="008D0300"/>
    <w:rsid w:val="008D07E1"/>
    <w:rsid w:val="008D0C32"/>
    <w:rsid w:val="008D10FB"/>
    <w:rsid w:val="008D1242"/>
    <w:rsid w:val="008D13B9"/>
    <w:rsid w:val="008D18EF"/>
    <w:rsid w:val="008D1B0A"/>
    <w:rsid w:val="008D1CC9"/>
    <w:rsid w:val="008D1E8C"/>
    <w:rsid w:val="008D1FE7"/>
    <w:rsid w:val="008D2993"/>
    <w:rsid w:val="008D2F7E"/>
    <w:rsid w:val="008D3411"/>
    <w:rsid w:val="008D3719"/>
    <w:rsid w:val="008D388D"/>
    <w:rsid w:val="008D396F"/>
    <w:rsid w:val="008D3C06"/>
    <w:rsid w:val="008D3E52"/>
    <w:rsid w:val="008D4087"/>
    <w:rsid w:val="008D42FB"/>
    <w:rsid w:val="008D43AE"/>
    <w:rsid w:val="008D44F3"/>
    <w:rsid w:val="008D4650"/>
    <w:rsid w:val="008D478C"/>
    <w:rsid w:val="008D47F3"/>
    <w:rsid w:val="008D4AD5"/>
    <w:rsid w:val="008D4B46"/>
    <w:rsid w:val="008D4B53"/>
    <w:rsid w:val="008D4C78"/>
    <w:rsid w:val="008D4E88"/>
    <w:rsid w:val="008D50B2"/>
    <w:rsid w:val="008D522B"/>
    <w:rsid w:val="008D53DA"/>
    <w:rsid w:val="008D5571"/>
    <w:rsid w:val="008D5802"/>
    <w:rsid w:val="008D59DB"/>
    <w:rsid w:val="008D5A88"/>
    <w:rsid w:val="008D5AF1"/>
    <w:rsid w:val="008D5CCC"/>
    <w:rsid w:val="008D5F90"/>
    <w:rsid w:val="008D603A"/>
    <w:rsid w:val="008D6266"/>
    <w:rsid w:val="008D63D4"/>
    <w:rsid w:val="008D6437"/>
    <w:rsid w:val="008D650E"/>
    <w:rsid w:val="008D6798"/>
    <w:rsid w:val="008D695D"/>
    <w:rsid w:val="008D6F00"/>
    <w:rsid w:val="008D6FB8"/>
    <w:rsid w:val="008D6FEF"/>
    <w:rsid w:val="008D71AF"/>
    <w:rsid w:val="008D72DE"/>
    <w:rsid w:val="008D766B"/>
    <w:rsid w:val="008D7863"/>
    <w:rsid w:val="008D7C5A"/>
    <w:rsid w:val="008D7CFA"/>
    <w:rsid w:val="008D7D00"/>
    <w:rsid w:val="008D7D16"/>
    <w:rsid w:val="008E025F"/>
    <w:rsid w:val="008E074E"/>
    <w:rsid w:val="008E07CD"/>
    <w:rsid w:val="008E09DF"/>
    <w:rsid w:val="008E0AC3"/>
    <w:rsid w:val="008E0B89"/>
    <w:rsid w:val="008E0D42"/>
    <w:rsid w:val="008E0E9A"/>
    <w:rsid w:val="008E0EE8"/>
    <w:rsid w:val="008E142B"/>
    <w:rsid w:val="008E14DD"/>
    <w:rsid w:val="008E1840"/>
    <w:rsid w:val="008E1DE2"/>
    <w:rsid w:val="008E1EE3"/>
    <w:rsid w:val="008E1EEF"/>
    <w:rsid w:val="008E2103"/>
    <w:rsid w:val="008E2409"/>
    <w:rsid w:val="008E25F8"/>
    <w:rsid w:val="008E2882"/>
    <w:rsid w:val="008E29C5"/>
    <w:rsid w:val="008E2AE5"/>
    <w:rsid w:val="008E310E"/>
    <w:rsid w:val="008E31C0"/>
    <w:rsid w:val="008E3785"/>
    <w:rsid w:val="008E3AF7"/>
    <w:rsid w:val="008E3BC7"/>
    <w:rsid w:val="008E408A"/>
    <w:rsid w:val="008E4198"/>
    <w:rsid w:val="008E45BF"/>
    <w:rsid w:val="008E463E"/>
    <w:rsid w:val="008E4693"/>
    <w:rsid w:val="008E4700"/>
    <w:rsid w:val="008E4CC7"/>
    <w:rsid w:val="008E4F38"/>
    <w:rsid w:val="008E5137"/>
    <w:rsid w:val="008E57D8"/>
    <w:rsid w:val="008E5D55"/>
    <w:rsid w:val="008E622A"/>
    <w:rsid w:val="008E64B1"/>
    <w:rsid w:val="008E6870"/>
    <w:rsid w:val="008E6BA6"/>
    <w:rsid w:val="008E724A"/>
    <w:rsid w:val="008E7500"/>
    <w:rsid w:val="008E75C9"/>
    <w:rsid w:val="008E79C8"/>
    <w:rsid w:val="008E7B16"/>
    <w:rsid w:val="008F0188"/>
    <w:rsid w:val="008F04FA"/>
    <w:rsid w:val="008F0710"/>
    <w:rsid w:val="008F0A3B"/>
    <w:rsid w:val="008F0B47"/>
    <w:rsid w:val="008F0CA8"/>
    <w:rsid w:val="008F0D03"/>
    <w:rsid w:val="008F0E14"/>
    <w:rsid w:val="008F10BE"/>
    <w:rsid w:val="008F10C3"/>
    <w:rsid w:val="008F1210"/>
    <w:rsid w:val="008F1793"/>
    <w:rsid w:val="008F1941"/>
    <w:rsid w:val="008F1A88"/>
    <w:rsid w:val="008F1AA1"/>
    <w:rsid w:val="008F1DB9"/>
    <w:rsid w:val="008F1DED"/>
    <w:rsid w:val="008F1E47"/>
    <w:rsid w:val="008F223F"/>
    <w:rsid w:val="008F2360"/>
    <w:rsid w:val="008F24D0"/>
    <w:rsid w:val="008F2798"/>
    <w:rsid w:val="008F2A79"/>
    <w:rsid w:val="008F2CB1"/>
    <w:rsid w:val="008F2D70"/>
    <w:rsid w:val="008F33AF"/>
    <w:rsid w:val="008F36A8"/>
    <w:rsid w:val="008F371D"/>
    <w:rsid w:val="008F3724"/>
    <w:rsid w:val="008F3889"/>
    <w:rsid w:val="008F390B"/>
    <w:rsid w:val="008F3CA8"/>
    <w:rsid w:val="008F41E7"/>
    <w:rsid w:val="008F486D"/>
    <w:rsid w:val="008F4A73"/>
    <w:rsid w:val="008F4C00"/>
    <w:rsid w:val="008F4D76"/>
    <w:rsid w:val="008F4E5B"/>
    <w:rsid w:val="008F50D0"/>
    <w:rsid w:val="008F5142"/>
    <w:rsid w:val="008F58B4"/>
    <w:rsid w:val="008F5AD3"/>
    <w:rsid w:val="008F5BFE"/>
    <w:rsid w:val="008F5C5B"/>
    <w:rsid w:val="008F5E64"/>
    <w:rsid w:val="008F5E84"/>
    <w:rsid w:val="008F5EEC"/>
    <w:rsid w:val="008F6445"/>
    <w:rsid w:val="008F64A6"/>
    <w:rsid w:val="008F69A0"/>
    <w:rsid w:val="008F6AED"/>
    <w:rsid w:val="008F6AF3"/>
    <w:rsid w:val="008F6EE9"/>
    <w:rsid w:val="008F6F04"/>
    <w:rsid w:val="008F7043"/>
    <w:rsid w:val="008F7470"/>
    <w:rsid w:val="008F76AF"/>
    <w:rsid w:val="008F7966"/>
    <w:rsid w:val="008F7D1F"/>
    <w:rsid w:val="00900147"/>
    <w:rsid w:val="009009D3"/>
    <w:rsid w:val="00900AC7"/>
    <w:rsid w:val="00900B98"/>
    <w:rsid w:val="00900CF4"/>
    <w:rsid w:val="00900FF8"/>
    <w:rsid w:val="0090104D"/>
    <w:rsid w:val="00901112"/>
    <w:rsid w:val="0090117F"/>
    <w:rsid w:val="00901303"/>
    <w:rsid w:val="00901506"/>
    <w:rsid w:val="0090152D"/>
    <w:rsid w:val="00901A28"/>
    <w:rsid w:val="00901A9A"/>
    <w:rsid w:val="00901B76"/>
    <w:rsid w:val="00902017"/>
    <w:rsid w:val="0090205C"/>
    <w:rsid w:val="00902062"/>
    <w:rsid w:val="00902429"/>
    <w:rsid w:val="00902622"/>
    <w:rsid w:val="009026F3"/>
    <w:rsid w:val="00902E93"/>
    <w:rsid w:val="00902E9B"/>
    <w:rsid w:val="00902FE9"/>
    <w:rsid w:val="00903233"/>
    <w:rsid w:val="009035DD"/>
    <w:rsid w:val="00903968"/>
    <w:rsid w:val="00903AFE"/>
    <w:rsid w:val="00903C11"/>
    <w:rsid w:val="00903D4A"/>
    <w:rsid w:val="00903D5E"/>
    <w:rsid w:val="00903FA4"/>
    <w:rsid w:val="00904115"/>
    <w:rsid w:val="00904149"/>
    <w:rsid w:val="00904371"/>
    <w:rsid w:val="009044F6"/>
    <w:rsid w:val="00904541"/>
    <w:rsid w:val="009046A9"/>
    <w:rsid w:val="00904719"/>
    <w:rsid w:val="009048B3"/>
    <w:rsid w:val="00904B34"/>
    <w:rsid w:val="00904CD2"/>
    <w:rsid w:val="00904D5C"/>
    <w:rsid w:val="009050C5"/>
    <w:rsid w:val="00905A06"/>
    <w:rsid w:val="00905D08"/>
    <w:rsid w:val="00905ECA"/>
    <w:rsid w:val="00906223"/>
    <w:rsid w:val="009066EC"/>
    <w:rsid w:val="00906813"/>
    <w:rsid w:val="00906848"/>
    <w:rsid w:val="0090701B"/>
    <w:rsid w:val="0090761C"/>
    <w:rsid w:val="00907762"/>
    <w:rsid w:val="00907796"/>
    <w:rsid w:val="00907D5A"/>
    <w:rsid w:val="00907E43"/>
    <w:rsid w:val="00907EA3"/>
    <w:rsid w:val="00907FE9"/>
    <w:rsid w:val="0091026C"/>
    <w:rsid w:val="00910558"/>
    <w:rsid w:val="0091089E"/>
    <w:rsid w:val="00911236"/>
    <w:rsid w:val="009112BE"/>
    <w:rsid w:val="00911357"/>
    <w:rsid w:val="00911687"/>
    <w:rsid w:val="009117B9"/>
    <w:rsid w:val="00911889"/>
    <w:rsid w:val="00911941"/>
    <w:rsid w:val="00911D66"/>
    <w:rsid w:val="00911DDB"/>
    <w:rsid w:val="00911F5A"/>
    <w:rsid w:val="009121B3"/>
    <w:rsid w:val="00912B46"/>
    <w:rsid w:val="00912CB2"/>
    <w:rsid w:val="00912CF3"/>
    <w:rsid w:val="00912F5F"/>
    <w:rsid w:val="009132D0"/>
    <w:rsid w:val="0091364A"/>
    <w:rsid w:val="00913839"/>
    <w:rsid w:val="009138CE"/>
    <w:rsid w:val="00913919"/>
    <w:rsid w:val="00913A5B"/>
    <w:rsid w:val="00913C64"/>
    <w:rsid w:val="00913D95"/>
    <w:rsid w:val="00913E68"/>
    <w:rsid w:val="00913EE9"/>
    <w:rsid w:val="00913F49"/>
    <w:rsid w:val="00914123"/>
    <w:rsid w:val="009142AB"/>
    <w:rsid w:val="00914408"/>
    <w:rsid w:val="0091452B"/>
    <w:rsid w:val="00914535"/>
    <w:rsid w:val="00914B70"/>
    <w:rsid w:val="00914BED"/>
    <w:rsid w:val="0091506A"/>
    <w:rsid w:val="0091509B"/>
    <w:rsid w:val="009150ED"/>
    <w:rsid w:val="0091524D"/>
    <w:rsid w:val="00915505"/>
    <w:rsid w:val="0091598E"/>
    <w:rsid w:val="00915C01"/>
    <w:rsid w:val="00915D04"/>
    <w:rsid w:val="00915DCB"/>
    <w:rsid w:val="00915E84"/>
    <w:rsid w:val="0091621B"/>
    <w:rsid w:val="009163D2"/>
    <w:rsid w:val="0091644E"/>
    <w:rsid w:val="00916B49"/>
    <w:rsid w:val="00916B4F"/>
    <w:rsid w:val="00916B89"/>
    <w:rsid w:val="00916C46"/>
    <w:rsid w:val="00916E35"/>
    <w:rsid w:val="00916E9C"/>
    <w:rsid w:val="00917202"/>
    <w:rsid w:val="009172BB"/>
    <w:rsid w:val="00917373"/>
    <w:rsid w:val="009174A3"/>
    <w:rsid w:val="009175F7"/>
    <w:rsid w:val="00917D36"/>
    <w:rsid w:val="00917EA0"/>
    <w:rsid w:val="0092022A"/>
    <w:rsid w:val="009205CA"/>
    <w:rsid w:val="009205F5"/>
    <w:rsid w:val="0092061F"/>
    <w:rsid w:val="009208B8"/>
    <w:rsid w:val="00920A2D"/>
    <w:rsid w:val="00920CBA"/>
    <w:rsid w:val="00920F25"/>
    <w:rsid w:val="009212A3"/>
    <w:rsid w:val="009212E4"/>
    <w:rsid w:val="0092193A"/>
    <w:rsid w:val="009219A1"/>
    <w:rsid w:val="00921AAE"/>
    <w:rsid w:val="00921C11"/>
    <w:rsid w:val="00921C69"/>
    <w:rsid w:val="0092241C"/>
    <w:rsid w:val="00922480"/>
    <w:rsid w:val="00922651"/>
    <w:rsid w:val="009226E5"/>
    <w:rsid w:val="00922B08"/>
    <w:rsid w:val="00922D83"/>
    <w:rsid w:val="00922F4D"/>
    <w:rsid w:val="00922F4F"/>
    <w:rsid w:val="00922FF5"/>
    <w:rsid w:val="00923324"/>
    <w:rsid w:val="009234A5"/>
    <w:rsid w:val="00923A1C"/>
    <w:rsid w:val="00923BEE"/>
    <w:rsid w:val="00923E16"/>
    <w:rsid w:val="00923F33"/>
    <w:rsid w:val="009240C6"/>
    <w:rsid w:val="00924202"/>
    <w:rsid w:val="009242E2"/>
    <w:rsid w:val="00924386"/>
    <w:rsid w:val="009244EC"/>
    <w:rsid w:val="0092467D"/>
    <w:rsid w:val="009246F1"/>
    <w:rsid w:val="00924D53"/>
    <w:rsid w:val="00924F22"/>
    <w:rsid w:val="00925194"/>
    <w:rsid w:val="009255FC"/>
    <w:rsid w:val="00925B00"/>
    <w:rsid w:val="00925BA2"/>
    <w:rsid w:val="00926006"/>
    <w:rsid w:val="0092615A"/>
    <w:rsid w:val="0092637D"/>
    <w:rsid w:val="009266C9"/>
    <w:rsid w:val="009266E7"/>
    <w:rsid w:val="009266FC"/>
    <w:rsid w:val="009268B7"/>
    <w:rsid w:val="00926960"/>
    <w:rsid w:val="0092697D"/>
    <w:rsid w:val="00926B25"/>
    <w:rsid w:val="00926BD8"/>
    <w:rsid w:val="00926C11"/>
    <w:rsid w:val="00926F6C"/>
    <w:rsid w:val="00926FD1"/>
    <w:rsid w:val="00926FE6"/>
    <w:rsid w:val="009270A2"/>
    <w:rsid w:val="00927433"/>
    <w:rsid w:val="0092771C"/>
    <w:rsid w:val="00927775"/>
    <w:rsid w:val="0092798E"/>
    <w:rsid w:val="00927AE1"/>
    <w:rsid w:val="00927BC4"/>
    <w:rsid w:val="00927D21"/>
    <w:rsid w:val="00927E03"/>
    <w:rsid w:val="009305FC"/>
    <w:rsid w:val="009306F5"/>
    <w:rsid w:val="0093090F"/>
    <w:rsid w:val="00930C44"/>
    <w:rsid w:val="00930C6D"/>
    <w:rsid w:val="00930DC3"/>
    <w:rsid w:val="00931088"/>
    <w:rsid w:val="00931118"/>
    <w:rsid w:val="009313FF"/>
    <w:rsid w:val="0093143A"/>
    <w:rsid w:val="00931547"/>
    <w:rsid w:val="00931583"/>
    <w:rsid w:val="0093165F"/>
    <w:rsid w:val="0093174D"/>
    <w:rsid w:val="009317AA"/>
    <w:rsid w:val="00931997"/>
    <w:rsid w:val="00931A2C"/>
    <w:rsid w:val="00931A80"/>
    <w:rsid w:val="00931B0A"/>
    <w:rsid w:val="00931BE1"/>
    <w:rsid w:val="00931EC7"/>
    <w:rsid w:val="00931FEE"/>
    <w:rsid w:val="009325FB"/>
    <w:rsid w:val="009326A2"/>
    <w:rsid w:val="009326DC"/>
    <w:rsid w:val="00932BE8"/>
    <w:rsid w:val="00932CE7"/>
    <w:rsid w:val="0093311D"/>
    <w:rsid w:val="00933219"/>
    <w:rsid w:val="0093332C"/>
    <w:rsid w:val="0093335C"/>
    <w:rsid w:val="009333B4"/>
    <w:rsid w:val="009334EA"/>
    <w:rsid w:val="0093365E"/>
    <w:rsid w:val="0093371F"/>
    <w:rsid w:val="00933888"/>
    <w:rsid w:val="00933D2C"/>
    <w:rsid w:val="00933F1D"/>
    <w:rsid w:val="00933F20"/>
    <w:rsid w:val="00933FDB"/>
    <w:rsid w:val="0093426C"/>
    <w:rsid w:val="0093447C"/>
    <w:rsid w:val="0093452A"/>
    <w:rsid w:val="00934544"/>
    <w:rsid w:val="00934684"/>
    <w:rsid w:val="009346B3"/>
    <w:rsid w:val="009347E0"/>
    <w:rsid w:val="00934E8F"/>
    <w:rsid w:val="00935039"/>
    <w:rsid w:val="0093503F"/>
    <w:rsid w:val="0093521A"/>
    <w:rsid w:val="009356DB"/>
    <w:rsid w:val="00935999"/>
    <w:rsid w:val="00935DBC"/>
    <w:rsid w:val="00936049"/>
    <w:rsid w:val="009360EB"/>
    <w:rsid w:val="0093619E"/>
    <w:rsid w:val="009363CC"/>
    <w:rsid w:val="0093651B"/>
    <w:rsid w:val="009365A4"/>
    <w:rsid w:val="009367D0"/>
    <w:rsid w:val="009369A3"/>
    <w:rsid w:val="009370F7"/>
    <w:rsid w:val="00937405"/>
    <w:rsid w:val="009378C7"/>
    <w:rsid w:val="00937D14"/>
    <w:rsid w:val="00937FE5"/>
    <w:rsid w:val="00940044"/>
    <w:rsid w:val="009409AF"/>
    <w:rsid w:val="00940B7C"/>
    <w:rsid w:val="00940CFF"/>
    <w:rsid w:val="00940D1A"/>
    <w:rsid w:val="00940D60"/>
    <w:rsid w:val="00941189"/>
    <w:rsid w:val="009417F0"/>
    <w:rsid w:val="0094184D"/>
    <w:rsid w:val="00941A66"/>
    <w:rsid w:val="00941E04"/>
    <w:rsid w:val="00941EAC"/>
    <w:rsid w:val="00942609"/>
    <w:rsid w:val="009427CD"/>
    <w:rsid w:val="009428C8"/>
    <w:rsid w:val="00942D6F"/>
    <w:rsid w:val="00942FF5"/>
    <w:rsid w:val="00943179"/>
    <w:rsid w:val="009434EA"/>
    <w:rsid w:val="00943AF5"/>
    <w:rsid w:val="00944185"/>
    <w:rsid w:val="009441C1"/>
    <w:rsid w:val="0094420A"/>
    <w:rsid w:val="00944447"/>
    <w:rsid w:val="00944CF7"/>
    <w:rsid w:val="00945051"/>
    <w:rsid w:val="00945185"/>
    <w:rsid w:val="00945233"/>
    <w:rsid w:val="00945549"/>
    <w:rsid w:val="00945563"/>
    <w:rsid w:val="00945695"/>
    <w:rsid w:val="00945A95"/>
    <w:rsid w:val="00945BC8"/>
    <w:rsid w:val="00945BD1"/>
    <w:rsid w:val="00945CF2"/>
    <w:rsid w:val="00946060"/>
    <w:rsid w:val="009460DB"/>
    <w:rsid w:val="009461E1"/>
    <w:rsid w:val="009461F0"/>
    <w:rsid w:val="009465D0"/>
    <w:rsid w:val="009466FB"/>
    <w:rsid w:val="00946757"/>
    <w:rsid w:val="00946799"/>
    <w:rsid w:val="0094692E"/>
    <w:rsid w:val="009469FB"/>
    <w:rsid w:val="00946A47"/>
    <w:rsid w:val="00946D0B"/>
    <w:rsid w:val="00946D42"/>
    <w:rsid w:val="00947302"/>
    <w:rsid w:val="0094732F"/>
    <w:rsid w:val="009474C8"/>
    <w:rsid w:val="009474D0"/>
    <w:rsid w:val="00947718"/>
    <w:rsid w:val="009477E8"/>
    <w:rsid w:val="0094785D"/>
    <w:rsid w:val="00947B38"/>
    <w:rsid w:val="00947CAC"/>
    <w:rsid w:val="00947D08"/>
    <w:rsid w:val="00947D61"/>
    <w:rsid w:val="0095001E"/>
    <w:rsid w:val="0095051C"/>
    <w:rsid w:val="00950700"/>
    <w:rsid w:val="009507B5"/>
    <w:rsid w:val="00950A2A"/>
    <w:rsid w:val="00950EEC"/>
    <w:rsid w:val="00950EFF"/>
    <w:rsid w:val="00950F74"/>
    <w:rsid w:val="00951001"/>
    <w:rsid w:val="00951052"/>
    <w:rsid w:val="0095107F"/>
    <w:rsid w:val="0095177C"/>
    <w:rsid w:val="009517D8"/>
    <w:rsid w:val="009518FD"/>
    <w:rsid w:val="00951C30"/>
    <w:rsid w:val="00952084"/>
    <w:rsid w:val="00952126"/>
    <w:rsid w:val="009522DB"/>
    <w:rsid w:val="009524FB"/>
    <w:rsid w:val="00952B3A"/>
    <w:rsid w:val="00952C30"/>
    <w:rsid w:val="0095323C"/>
    <w:rsid w:val="009532F2"/>
    <w:rsid w:val="00953746"/>
    <w:rsid w:val="00953930"/>
    <w:rsid w:val="00953B86"/>
    <w:rsid w:val="00953BD6"/>
    <w:rsid w:val="00953CCE"/>
    <w:rsid w:val="00953DDD"/>
    <w:rsid w:val="0095432A"/>
    <w:rsid w:val="0095486A"/>
    <w:rsid w:val="009549C2"/>
    <w:rsid w:val="00954C1E"/>
    <w:rsid w:val="009550FF"/>
    <w:rsid w:val="009551B1"/>
    <w:rsid w:val="0095529E"/>
    <w:rsid w:val="009553AC"/>
    <w:rsid w:val="009553E4"/>
    <w:rsid w:val="00955468"/>
    <w:rsid w:val="00955502"/>
    <w:rsid w:val="00955819"/>
    <w:rsid w:val="00955B82"/>
    <w:rsid w:val="009561A4"/>
    <w:rsid w:val="009562F1"/>
    <w:rsid w:val="0095664A"/>
    <w:rsid w:val="00956701"/>
    <w:rsid w:val="0095697A"/>
    <w:rsid w:val="009569EA"/>
    <w:rsid w:val="00956B06"/>
    <w:rsid w:val="00956D92"/>
    <w:rsid w:val="00956DEF"/>
    <w:rsid w:val="00956DF2"/>
    <w:rsid w:val="00956E58"/>
    <w:rsid w:val="00956E9C"/>
    <w:rsid w:val="00956FEF"/>
    <w:rsid w:val="009570C8"/>
    <w:rsid w:val="00957122"/>
    <w:rsid w:val="00957317"/>
    <w:rsid w:val="00957968"/>
    <w:rsid w:val="00957AFB"/>
    <w:rsid w:val="00957B3E"/>
    <w:rsid w:val="00957B98"/>
    <w:rsid w:val="00957E2B"/>
    <w:rsid w:val="00960186"/>
    <w:rsid w:val="00960223"/>
    <w:rsid w:val="00960910"/>
    <w:rsid w:val="00960A55"/>
    <w:rsid w:val="00960AF7"/>
    <w:rsid w:val="00960BAE"/>
    <w:rsid w:val="00960C22"/>
    <w:rsid w:val="00960ED4"/>
    <w:rsid w:val="00960FCA"/>
    <w:rsid w:val="00961031"/>
    <w:rsid w:val="00961762"/>
    <w:rsid w:val="00961D39"/>
    <w:rsid w:val="009623F3"/>
    <w:rsid w:val="00962508"/>
    <w:rsid w:val="009625AA"/>
    <w:rsid w:val="00962DAD"/>
    <w:rsid w:val="009630E3"/>
    <w:rsid w:val="0096314D"/>
    <w:rsid w:val="0096324D"/>
    <w:rsid w:val="00963787"/>
    <w:rsid w:val="009637DB"/>
    <w:rsid w:val="009641E2"/>
    <w:rsid w:val="00964239"/>
    <w:rsid w:val="00964551"/>
    <w:rsid w:val="0096484C"/>
    <w:rsid w:val="00964A95"/>
    <w:rsid w:val="0096543E"/>
    <w:rsid w:val="00965951"/>
    <w:rsid w:val="00965DA7"/>
    <w:rsid w:val="00965FF2"/>
    <w:rsid w:val="00966182"/>
    <w:rsid w:val="0096624C"/>
    <w:rsid w:val="00966306"/>
    <w:rsid w:val="00966678"/>
    <w:rsid w:val="00966C1E"/>
    <w:rsid w:val="00966C99"/>
    <w:rsid w:val="00966F75"/>
    <w:rsid w:val="00967091"/>
    <w:rsid w:val="0096714D"/>
    <w:rsid w:val="00967280"/>
    <w:rsid w:val="009673E5"/>
    <w:rsid w:val="009674C8"/>
    <w:rsid w:val="0096772D"/>
    <w:rsid w:val="0096779F"/>
    <w:rsid w:val="00967ACB"/>
    <w:rsid w:val="00967C03"/>
    <w:rsid w:val="00967DCD"/>
    <w:rsid w:val="00967EC3"/>
    <w:rsid w:val="00967FEE"/>
    <w:rsid w:val="009701A6"/>
    <w:rsid w:val="00970214"/>
    <w:rsid w:val="0097063A"/>
    <w:rsid w:val="00970932"/>
    <w:rsid w:val="00970A0C"/>
    <w:rsid w:val="00970AC7"/>
    <w:rsid w:val="009710BB"/>
    <w:rsid w:val="00971299"/>
    <w:rsid w:val="009712F0"/>
    <w:rsid w:val="0097157C"/>
    <w:rsid w:val="00971616"/>
    <w:rsid w:val="009716E9"/>
    <w:rsid w:val="00971E78"/>
    <w:rsid w:val="009721E0"/>
    <w:rsid w:val="0097221B"/>
    <w:rsid w:val="009727D8"/>
    <w:rsid w:val="00972A9F"/>
    <w:rsid w:val="00972AED"/>
    <w:rsid w:val="00972B07"/>
    <w:rsid w:val="009736A3"/>
    <w:rsid w:val="0097374D"/>
    <w:rsid w:val="00973B26"/>
    <w:rsid w:val="00974242"/>
    <w:rsid w:val="0097456B"/>
    <w:rsid w:val="00974790"/>
    <w:rsid w:val="00974817"/>
    <w:rsid w:val="00974AF8"/>
    <w:rsid w:val="00974B2F"/>
    <w:rsid w:val="00974D04"/>
    <w:rsid w:val="00974E3A"/>
    <w:rsid w:val="00974FF8"/>
    <w:rsid w:val="009752C5"/>
    <w:rsid w:val="00975555"/>
    <w:rsid w:val="00975564"/>
    <w:rsid w:val="00975591"/>
    <w:rsid w:val="00975621"/>
    <w:rsid w:val="009756FC"/>
    <w:rsid w:val="009757B8"/>
    <w:rsid w:val="009759D3"/>
    <w:rsid w:val="00975A0A"/>
    <w:rsid w:val="00975A78"/>
    <w:rsid w:val="009763C6"/>
    <w:rsid w:val="00976438"/>
    <w:rsid w:val="00976E7A"/>
    <w:rsid w:val="009771FC"/>
    <w:rsid w:val="0097729F"/>
    <w:rsid w:val="009776BC"/>
    <w:rsid w:val="00977708"/>
    <w:rsid w:val="00977A5E"/>
    <w:rsid w:val="00977D39"/>
    <w:rsid w:val="00977EC6"/>
    <w:rsid w:val="00980197"/>
    <w:rsid w:val="009803B8"/>
    <w:rsid w:val="0098090B"/>
    <w:rsid w:val="00980B15"/>
    <w:rsid w:val="00980B6C"/>
    <w:rsid w:val="00980DC1"/>
    <w:rsid w:val="00980F4C"/>
    <w:rsid w:val="00980F4F"/>
    <w:rsid w:val="00980FBA"/>
    <w:rsid w:val="009810B7"/>
    <w:rsid w:val="009815EA"/>
    <w:rsid w:val="0098176A"/>
    <w:rsid w:val="00981A54"/>
    <w:rsid w:val="00981C1A"/>
    <w:rsid w:val="00981C3E"/>
    <w:rsid w:val="00981FA7"/>
    <w:rsid w:val="009820C4"/>
    <w:rsid w:val="009823FB"/>
    <w:rsid w:val="009825F0"/>
    <w:rsid w:val="00982717"/>
    <w:rsid w:val="00982985"/>
    <w:rsid w:val="00982BBD"/>
    <w:rsid w:val="00982EC7"/>
    <w:rsid w:val="009832AA"/>
    <w:rsid w:val="00983557"/>
    <w:rsid w:val="009838C1"/>
    <w:rsid w:val="00983ECD"/>
    <w:rsid w:val="00983EEF"/>
    <w:rsid w:val="00984095"/>
    <w:rsid w:val="00984270"/>
    <w:rsid w:val="00984300"/>
    <w:rsid w:val="00984352"/>
    <w:rsid w:val="0098443C"/>
    <w:rsid w:val="00984452"/>
    <w:rsid w:val="00984519"/>
    <w:rsid w:val="00984769"/>
    <w:rsid w:val="009847A7"/>
    <w:rsid w:val="00985183"/>
    <w:rsid w:val="009853E1"/>
    <w:rsid w:val="009854F7"/>
    <w:rsid w:val="0098575D"/>
    <w:rsid w:val="0098578F"/>
    <w:rsid w:val="00985909"/>
    <w:rsid w:val="00985BAD"/>
    <w:rsid w:val="00985EC9"/>
    <w:rsid w:val="0098602E"/>
    <w:rsid w:val="0098617A"/>
    <w:rsid w:val="009862FB"/>
    <w:rsid w:val="009864EA"/>
    <w:rsid w:val="009865CD"/>
    <w:rsid w:val="00986662"/>
    <w:rsid w:val="00986FBB"/>
    <w:rsid w:val="00986FD1"/>
    <w:rsid w:val="00987298"/>
    <w:rsid w:val="009872CC"/>
    <w:rsid w:val="0098753E"/>
    <w:rsid w:val="00987A73"/>
    <w:rsid w:val="009907FA"/>
    <w:rsid w:val="00990999"/>
    <w:rsid w:val="009909D0"/>
    <w:rsid w:val="00990A4D"/>
    <w:rsid w:val="00990CA3"/>
    <w:rsid w:val="00990D8E"/>
    <w:rsid w:val="00991079"/>
    <w:rsid w:val="009910F9"/>
    <w:rsid w:val="00991151"/>
    <w:rsid w:val="009913F9"/>
    <w:rsid w:val="0099198F"/>
    <w:rsid w:val="00991FC9"/>
    <w:rsid w:val="0099218B"/>
    <w:rsid w:val="00992279"/>
    <w:rsid w:val="00992C27"/>
    <w:rsid w:val="00992D6A"/>
    <w:rsid w:val="00992FC9"/>
    <w:rsid w:val="00993028"/>
    <w:rsid w:val="00993181"/>
    <w:rsid w:val="00993519"/>
    <w:rsid w:val="009937CB"/>
    <w:rsid w:val="00993C32"/>
    <w:rsid w:val="00993EB3"/>
    <w:rsid w:val="00994065"/>
    <w:rsid w:val="00994125"/>
    <w:rsid w:val="00994487"/>
    <w:rsid w:val="009944C0"/>
    <w:rsid w:val="00994555"/>
    <w:rsid w:val="00994CD3"/>
    <w:rsid w:val="00994D9D"/>
    <w:rsid w:val="00995100"/>
    <w:rsid w:val="00995AF5"/>
    <w:rsid w:val="00995CF1"/>
    <w:rsid w:val="00995D13"/>
    <w:rsid w:val="00995D2E"/>
    <w:rsid w:val="00995F8C"/>
    <w:rsid w:val="00995FC5"/>
    <w:rsid w:val="009968A7"/>
    <w:rsid w:val="009968C5"/>
    <w:rsid w:val="00996B4E"/>
    <w:rsid w:val="00996EFF"/>
    <w:rsid w:val="00996F0F"/>
    <w:rsid w:val="00997244"/>
    <w:rsid w:val="0099770F"/>
    <w:rsid w:val="0099772D"/>
    <w:rsid w:val="00997771"/>
    <w:rsid w:val="00997989"/>
    <w:rsid w:val="00997E26"/>
    <w:rsid w:val="00997F68"/>
    <w:rsid w:val="009A02EE"/>
    <w:rsid w:val="009A03D4"/>
    <w:rsid w:val="009A08AC"/>
    <w:rsid w:val="009A09BA"/>
    <w:rsid w:val="009A0A46"/>
    <w:rsid w:val="009A0C6F"/>
    <w:rsid w:val="009A0DDA"/>
    <w:rsid w:val="009A12C1"/>
    <w:rsid w:val="009A148F"/>
    <w:rsid w:val="009A149F"/>
    <w:rsid w:val="009A1D19"/>
    <w:rsid w:val="009A1D63"/>
    <w:rsid w:val="009A1EEC"/>
    <w:rsid w:val="009A2174"/>
    <w:rsid w:val="009A22F7"/>
    <w:rsid w:val="009A24BF"/>
    <w:rsid w:val="009A2678"/>
    <w:rsid w:val="009A26F0"/>
    <w:rsid w:val="009A2C65"/>
    <w:rsid w:val="009A2F68"/>
    <w:rsid w:val="009A314A"/>
    <w:rsid w:val="009A3558"/>
    <w:rsid w:val="009A382E"/>
    <w:rsid w:val="009A38DB"/>
    <w:rsid w:val="009A3937"/>
    <w:rsid w:val="009A3ADC"/>
    <w:rsid w:val="009A3C43"/>
    <w:rsid w:val="009A3C47"/>
    <w:rsid w:val="009A3CF8"/>
    <w:rsid w:val="009A3E35"/>
    <w:rsid w:val="009A4385"/>
    <w:rsid w:val="009A4686"/>
    <w:rsid w:val="009A4CB0"/>
    <w:rsid w:val="009A4DEC"/>
    <w:rsid w:val="009A5BD1"/>
    <w:rsid w:val="009A5D67"/>
    <w:rsid w:val="009A6110"/>
    <w:rsid w:val="009A6164"/>
    <w:rsid w:val="009A6297"/>
    <w:rsid w:val="009A62E8"/>
    <w:rsid w:val="009A6370"/>
    <w:rsid w:val="009A64E2"/>
    <w:rsid w:val="009A6544"/>
    <w:rsid w:val="009A66E5"/>
    <w:rsid w:val="009A675F"/>
    <w:rsid w:val="009A6C5A"/>
    <w:rsid w:val="009A6D05"/>
    <w:rsid w:val="009A6D31"/>
    <w:rsid w:val="009A716B"/>
    <w:rsid w:val="009A7237"/>
    <w:rsid w:val="009A7B35"/>
    <w:rsid w:val="009B019F"/>
    <w:rsid w:val="009B053E"/>
    <w:rsid w:val="009B0998"/>
    <w:rsid w:val="009B0D1D"/>
    <w:rsid w:val="009B1206"/>
    <w:rsid w:val="009B1367"/>
    <w:rsid w:val="009B138C"/>
    <w:rsid w:val="009B13AA"/>
    <w:rsid w:val="009B1439"/>
    <w:rsid w:val="009B158E"/>
    <w:rsid w:val="009B15D2"/>
    <w:rsid w:val="009B16CD"/>
    <w:rsid w:val="009B176E"/>
    <w:rsid w:val="009B18AF"/>
    <w:rsid w:val="009B191D"/>
    <w:rsid w:val="009B1AFD"/>
    <w:rsid w:val="009B1C12"/>
    <w:rsid w:val="009B2480"/>
    <w:rsid w:val="009B2532"/>
    <w:rsid w:val="009B25A6"/>
    <w:rsid w:val="009B25E5"/>
    <w:rsid w:val="009B2716"/>
    <w:rsid w:val="009B2730"/>
    <w:rsid w:val="009B285C"/>
    <w:rsid w:val="009B28C6"/>
    <w:rsid w:val="009B2A6A"/>
    <w:rsid w:val="009B2F42"/>
    <w:rsid w:val="009B2FF8"/>
    <w:rsid w:val="009B3139"/>
    <w:rsid w:val="009B3238"/>
    <w:rsid w:val="009B377C"/>
    <w:rsid w:val="009B37D3"/>
    <w:rsid w:val="009B392D"/>
    <w:rsid w:val="009B398C"/>
    <w:rsid w:val="009B39B1"/>
    <w:rsid w:val="009B3CEE"/>
    <w:rsid w:val="009B3DF2"/>
    <w:rsid w:val="009B401C"/>
    <w:rsid w:val="009B4075"/>
    <w:rsid w:val="009B423C"/>
    <w:rsid w:val="009B4340"/>
    <w:rsid w:val="009B43C9"/>
    <w:rsid w:val="009B4B4D"/>
    <w:rsid w:val="009B4D12"/>
    <w:rsid w:val="009B4E1A"/>
    <w:rsid w:val="009B4E95"/>
    <w:rsid w:val="009B4EB9"/>
    <w:rsid w:val="009B4FED"/>
    <w:rsid w:val="009B5104"/>
    <w:rsid w:val="009B519D"/>
    <w:rsid w:val="009B569A"/>
    <w:rsid w:val="009B5B12"/>
    <w:rsid w:val="009B5E2A"/>
    <w:rsid w:val="009B5F2C"/>
    <w:rsid w:val="009B602B"/>
    <w:rsid w:val="009B626B"/>
    <w:rsid w:val="009B6576"/>
    <w:rsid w:val="009B6853"/>
    <w:rsid w:val="009B6870"/>
    <w:rsid w:val="009B68D6"/>
    <w:rsid w:val="009B6BC0"/>
    <w:rsid w:val="009B6C05"/>
    <w:rsid w:val="009B6C31"/>
    <w:rsid w:val="009B6CC2"/>
    <w:rsid w:val="009B6CF1"/>
    <w:rsid w:val="009B6EB5"/>
    <w:rsid w:val="009B6F12"/>
    <w:rsid w:val="009B71F3"/>
    <w:rsid w:val="009B7448"/>
    <w:rsid w:val="009B778A"/>
    <w:rsid w:val="009B778F"/>
    <w:rsid w:val="009B77AF"/>
    <w:rsid w:val="009B7907"/>
    <w:rsid w:val="009B7CBA"/>
    <w:rsid w:val="009C00CA"/>
    <w:rsid w:val="009C00EA"/>
    <w:rsid w:val="009C032C"/>
    <w:rsid w:val="009C054B"/>
    <w:rsid w:val="009C073D"/>
    <w:rsid w:val="009C08E3"/>
    <w:rsid w:val="009C0D24"/>
    <w:rsid w:val="009C0DD3"/>
    <w:rsid w:val="009C0FE9"/>
    <w:rsid w:val="009C1036"/>
    <w:rsid w:val="009C1425"/>
    <w:rsid w:val="009C1673"/>
    <w:rsid w:val="009C1B43"/>
    <w:rsid w:val="009C1C45"/>
    <w:rsid w:val="009C1C86"/>
    <w:rsid w:val="009C1E53"/>
    <w:rsid w:val="009C1E56"/>
    <w:rsid w:val="009C1E9C"/>
    <w:rsid w:val="009C2295"/>
    <w:rsid w:val="009C235E"/>
    <w:rsid w:val="009C2565"/>
    <w:rsid w:val="009C25A0"/>
    <w:rsid w:val="009C2677"/>
    <w:rsid w:val="009C279F"/>
    <w:rsid w:val="009C2EC1"/>
    <w:rsid w:val="009C364B"/>
    <w:rsid w:val="009C384B"/>
    <w:rsid w:val="009C3EA3"/>
    <w:rsid w:val="009C457E"/>
    <w:rsid w:val="009C45FD"/>
    <w:rsid w:val="009C4989"/>
    <w:rsid w:val="009C49CE"/>
    <w:rsid w:val="009C4A90"/>
    <w:rsid w:val="009C4DA6"/>
    <w:rsid w:val="009C4F83"/>
    <w:rsid w:val="009C511E"/>
    <w:rsid w:val="009C548F"/>
    <w:rsid w:val="009C5647"/>
    <w:rsid w:val="009C577B"/>
    <w:rsid w:val="009C5C68"/>
    <w:rsid w:val="009C5F6E"/>
    <w:rsid w:val="009C6298"/>
    <w:rsid w:val="009C64A4"/>
    <w:rsid w:val="009C6543"/>
    <w:rsid w:val="009C6832"/>
    <w:rsid w:val="009C69B2"/>
    <w:rsid w:val="009C749B"/>
    <w:rsid w:val="009C7AAD"/>
    <w:rsid w:val="009C7DF3"/>
    <w:rsid w:val="009D0056"/>
    <w:rsid w:val="009D006E"/>
    <w:rsid w:val="009D01DB"/>
    <w:rsid w:val="009D067E"/>
    <w:rsid w:val="009D075A"/>
    <w:rsid w:val="009D1654"/>
    <w:rsid w:val="009D16DE"/>
    <w:rsid w:val="009D1731"/>
    <w:rsid w:val="009D17A4"/>
    <w:rsid w:val="009D17AC"/>
    <w:rsid w:val="009D1B0B"/>
    <w:rsid w:val="009D1B2F"/>
    <w:rsid w:val="009D1BAE"/>
    <w:rsid w:val="009D1D1C"/>
    <w:rsid w:val="009D1EEB"/>
    <w:rsid w:val="009D1F1D"/>
    <w:rsid w:val="009D2391"/>
    <w:rsid w:val="009D25E0"/>
    <w:rsid w:val="009D2755"/>
    <w:rsid w:val="009D27FE"/>
    <w:rsid w:val="009D28B9"/>
    <w:rsid w:val="009D292D"/>
    <w:rsid w:val="009D29A0"/>
    <w:rsid w:val="009D29D3"/>
    <w:rsid w:val="009D2A0D"/>
    <w:rsid w:val="009D2A62"/>
    <w:rsid w:val="009D2CD7"/>
    <w:rsid w:val="009D2DA3"/>
    <w:rsid w:val="009D2ECC"/>
    <w:rsid w:val="009D2F21"/>
    <w:rsid w:val="009D2F96"/>
    <w:rsid w:val="009D2FAA"/>
    <w:rsid w:val="009D3630"/>
    <w:rsid w:val="009D3709"/>
    <w:rsid w:val="009D3F4C"/>
    <w:rsid w:val="009D40FF"/>
    <w:rsid w:val="009D4236"/>
    <w:rsid w:val="009D4369"/>
    <w:rsid w:val="009D44EE"/>
    <w:rsid w:val="009D46B3"/>
    <w:rsid w:val="009D50DF"/>
    <w:rsid w:val="009D5171"/>
    <w:rsid w:val="009D51D7"/>
    <w:rsid w:val="009D5320"/>
    <w:rsid w:val="009D579C"/>
    <w:rsid w:val="009D5926"/>
    <w:rsid w:val="009D5C83"/>
    <w:rsid w:val="009D61FD"/>
    <w:rsid w:val="009D6221"/>
    <w:rsid w:val="009D62AE"/>
    <w:rsid w:val="009D649F"/>
    <w:rsid w:val="009D6D48"/>
    <w:rsid w:val="009D71AE"/>
    <w:rsid w:val="009D733A"/>
    <w:rsid w:val="009D77AC"/>
    <w:rsid w:val="009D78F5"/>
    <w:rsid w:val="009D7928"/>
    <w:rsid w:val="009E0192"/>
    <w:rsid w:val="009E0715"/>
    <w:rsid w:val="009E0793"/>
    <w:rsid w:val="009E0CF3"/>
    <w:rsid w:val="009E1371"/>
    <w:rsid w:val="009E13D8"/>
    <w:rsid w:val="009E172F"/>
    <w:rsid w:val="009E27B8"/>
    <w:rsid w:val="009E28A0"/>
    <w:rsid w:val="009E2C0F"/>
    <w:rsid w:val="009E2E0A"/>
    <w:rsid w:val="009E3381"/>
    <w:rsid w:val="009E3451"/>
    <w:rsid w:val="009E385E"/>
    <w:rsid w:val="009E39C1"/>
    <w:rsid w:val="009E4021"/>
    <w:rsid w:val="009E40C4"/>
    <w:rsid w:val="009E41AF"/>
    <w:rsid w:val="009E426B"/>
    <w:rsid w:val="009E4408"/>
    <w:rsid w:val="009E4B57"/>
    <w:rsid w:val="009E4CAC"/>
    <w:rsid w:val="009E4EBC"/>
    <w:rsid w:val="009E4F8C"/>
    <w:rsid w:val="009E4FFC"/>
    <w:rsid w:val="009E599F"/>
    <w:rsid w:val="009E5A1C"/>
    <w:rsid w:val="009E6522"/>
    <w:rsid w:val="009E6767"/>
    <w:rsid w:val="009E68C5"/>
    <w:rsid w:val="009E6DF0"/>
    <w:rsid w:val="009E71D6"/>
    <w:rsid w:val="009E74AD"/>
    <w:rsid w:val="009E75BF"/>
    <w:rsid w:val="009E791F"/>
    <w:rsid w:val="009E79AA"/>
    <w:rsid w:val="009E7A14"/>
    <w:rsid w:val="009E7B1E"/>
    <w:rsid w:val="009E7BB6"/>
    <w:rsid w:val="009E7CF0"/>
    <w:rsid w:val="009E7E80"/>
    <w:rsid w:val="009E7F3A"/>
    <w:rsid w:val="009E7F9D"/>
    <w:rsid w:val="009F02E7"/>
    <w:rsid w:val="009F041B"/>
    <w:rsid w:val="009F0811"/>
    <w:rsid w:val="009F0A53"/>
    <w:rsid w:val="009F0B79"/>
    <w:rsid w:val="009F0BC4"/>
    <w:rsid w:val="009F0E93"/>
    <w:rsid w:val="009F0EFC"/>
    <w:rsid w:val="009F1077"/>
    <w:rsid w:val="009F119D"/>
    <w:rsid w:val="009F14B8"/>
    <w:rsid w:val="009F1505"/>
    <w:rsid w:val="009F1B4D"/>
    <w:rsid w:val="009F1B96"/>
    <w:rsid w:val="009F1BBA"/>
    <w:rsid w:val="009F1F21"/>
    <w:rsid w:val="009F1F74"/>
    <w:rsid w:val="009F22B9"/>
    <w:rsid w:val="009F22F2"/>
    <w:rsid w:val="009F2479"/>
    <w:rsid w:val="009F2847"/>
    <w:rsid w:val="009F293E"/>
    <w:rsid w:val="009F2AC0"/>
    <w:rsid w:val="009F2DD2"/>
    <w:rsid w:val="009F34CF"/>
    <w:rsid w:val="009F3B72"/>
    <w:rsid w:val="009F3C8C"/>
    <w:rsid w:val="009F41EF"/>
    <w:rsid w:val="009F472A"/>
    <w:rsid w:val="009F474F"/>
    <w:rsid w:val="009F4868"/>
    <w:rsid w:val="009F48C6"/>
    <w:rsid w:val="009F4BE5"/>
    <w:rsid w:val="009F4C1B"/>
    <w:rsid w:val="009F4CDE"/>
    <w:rsid w:val="009F4E6E"/>
    <w:rsid w:val="009F4F01"/>
    <w:rsid w:val="009F546F"/>
    <w:rsid w:val="009F55D4"/>
    <w:rsid w:val="009F5B8B"/>
    <w:rsid w:val="009F5ED8"/>
    <w:rsid w:val="009F6153"/>
    <w:rsid w:val="009F62A4"/>
    <w:rsid w:val="009F697B"/>
    <w:rsid w:val="009F69CB"/>
    <w:rsid w:val="009F6C0F"/>
    <w:rsid w:val="009F6D6D"/>
    <w:rsid w:val="009F77D6"/>
    <w:rsid w:val="009F7B19"/>
    <w:rsid w:val="009F7BF0"/>
    <w:rsid w:val="009F7C18"/>
    <w:rsid w:val="009F7D33"/>
    <w:rsid w:val="009F7DA5"/>
    <w:rsid w:val="009F7DB3"/>
    <w:rsid w:val="009F7FC1"/>
    <w:rsid w:val="00A000EB"/>
    <w:rsid w:val="00A001F6"/>
    <w:rsid w:val="00A007F0"/>
    <w:rsid w:val="00A00843"/>
    <w:rsid w:val="00A00902"/>
    <w:rsid w:val="00A00A9C"/>
    <w:rsid w:val="00A0102D"/>
    <w:rsid w:val="00A0147A"/>
    <w:rsid w:val="00A01814"/>
    <w:rsid w:val="00A019FE"/>
    <w:rsid w:val="00A01A5D"/>
    <w:rsid w:val="00A01B6B"/>
    <w:rsid w:val="00A01C7D"/>
    <w:rsid w:val="00A01C84"/>
    <w:rsid w:val="00A01F39"/>
    <w:rsid w:val="00A01F4B"/>
    <w:rsid w:val="00A022C4"/>
    <w:rsid w:val="00A02B85"/>
    <w:rsid w:val="00A02BA2"/>
    <w:rsid w:val="00A02C9E"/>
    <w:rsid w:val="00A03B2F"/>
    <w:rsid w:val="00A03BD3"/>
    <w:rsid w:val="00A03C42"/>
    <w:rsid w:val="00A0419C"/>
    <w:rsid w:val="00A04294"/>
    <w:rsid w:val="00A044A2"/>
    <w:rsid w:val="00A04A40"/>
    <w:rsid w:val="00A0505C"/>
    <w:rsid w:val="00A0519D"/>
    <w:rsid w:val="00A051ED"/>
    <w:rsid w:val="00A053A3"/>
    <w:rsid w:val="00A056AA"/>
    <w:rsid w:val="00A05850"/>
    <w:rsid w:val="00A05A61"/>
    <w:rsid w:val="00A05FA8"/>
    <w:rsid w:val="00A060C5"/>
    <w:rsid w:val="00A0616B"/>
    <w:rsid w:val="00A062BA"/>
    <w:rsid w:val="00A06730"/>
    <w:rsid w:val="00A067E8"/>
    <w:rsid w:val="00A071D4"/>
    <w:rsid w:val="00A071DD"/>
    <w:rsid w:val="00A07511"/>
    <w:rsid w:val="00A0761A"/>
    <w:rsid w:val="00A07714"/>
    <w:rsid w:val="00A0785D"/>
    <w:rsid w:val="00A07999"/>
    <w:rsid w:val="00A07A10"/>
    <w:rsid w:val="00A07AC2"/>
    <w:rsid w:val="00A07B64"/>
    <w:rsid w:val="00A07B6D"/>
    <w:rsid w:val="00A07BE6"/>
    <w:rsid w:val="00A07D18"/>
    <w:rsid w:val="00A07D5C"/>
    <w:rsid w:val="00A07EFD"/>
    <w:rsid w:val="00A07F36"/>
    <w:rsid w:val="00A07FBE"/>
    <w:rsid w:val="00A07FC3"/>
    <w:rsid w:val="00A1007A"/>
    <w:rsid w:val="00A10838"/>
    <w:rsid w:val="00A10AD8"/>
    <w:rsid w:val="00A10C01"/>
    <w:rsid w:val="00A10E38"/>
    <w:rsid w:val="00A10EB5"/>
    <w:rsid w:val="00A1114D"/>
    <w:rsid w:val="00A11263"/>
    <w:rsid w:val="00A11844"/>
    <w:rsid w:val="00A119E5"/>
    <w:rsid w:val="00A11BB6"/>
    <w:rsid w:val="00A11DEA"/>
    <w:rsid w:val="00A1243A"/>
    <w:rsid w:val="00A125D0"/>
    <w:rsid w:val="00A12673"/>
    <w:rsid w:val="00A128F9"/>
    <w:rsid w:val="00A12B70"/>
    <w:rsid w:val="00A12CB0"/>
    <w:rsid w:val="00A131EF"/>
    <w:rsid w:val="00A13905"/>
    <w:rsid w:val="00A13E9A"/>
    <w:rsid w:val="00A14149"/>
    <w:rsid w:val="00A145D5"/>
    <w:rsid w:val="00A149FD"/>
    <w:rsid w:val="00A14B95"/>
    <w:rsid w:val="00A14E27"/>
    <w:rsid w:val="00A14EDA"/>
    <w:rsid w:val="00A1520A"/>
    <w:rsid w:val="00A1558F"/>
    <w:rsid w:val="00A15AC5"/>
    <w:rsid w:val="00A15B7C"/>
    <w:rsid w:val="00A16478"/>
    <w:rsid w:val="00A1649C"/>
    <w:rsid w:val="00A164BA"/>
    <w:rsid w:val="00A17044"/>
    <w:rsid w:val="00A17162"/>
    <w:rsid w:val="00A174A4"/>
    <w:rsid w:val="00A1755E"/>
    <w:rsid w:val="00A17643"/>
    <w:rsid w:val="00A176E3"/>
    <w:rsid w:val="00A176EA"/>
    <w:rsid w:val="00A17864"/>
    <w:rsid w:val="00A17890"/>
    <w:rsid w:val="00A179E8"/>
    <w:rsid w:val="00A17BBC"/>
    <w:rsid w:val="00A17D9A"/>
    <w:rsid w:val="00A17F36"/>
    <w:rsid w:val="00A2008A"/>
    <w:rsid w:val="00A201FC"/>
    <w:rsid w:val="00A20A6B"/>
    <w:rsid w:val="00A20C42"/>
    <w:rsid w:val="00A20D03"/>
    <w:rsid w:val="00A20F0D"/>
    <w:rsid w:val="00A20FB2"/>
    <w:rsid w:val="00A2159E"/>
    <w:rsid w:val="00A21848"/>
    <w:rsid w:val="00A21AEE"/>
    <w:rsid w:val="00A21D34"/>
    <w:rsid w:val="00A2202E"/>
    <w:rsid w:val="00A2219A"/>
    <w:rsid w:val="00A22238"/>
    <w:rsid w:val="00A22405"/>
    <w:rsid w:val="00A2247E"/>
    <w:rsid w:val="00A22562"/>
    <w:rsid w:val="00A226FE"/>
    <w:rsid w:val="00A22DDF"/>
    <w:rsid w:val="00A23084"/>
    <w:rsid w:val="00A23743"/>
    <w:rsid w:val="00A237D9"/>
    <w:rsid w:val="00A23861"/>
    <w:rsid w:val="00A23C98"/>
    <w:rsid w:val="00A240BC"/>
    <w:rsid w:val="00A242CC"/>
    <w:rsid w:val="00A242E5"/>
    <w:rsid w:val="00A2460B"/>
    <w:rsid w:val="00A2471D"/>
    <w:rsid w:val="00A247FE"/>
    <w:rsid w:val="00A249A8"/>
    <w:rsid w:val="00A249BE"/>
    <w:rsid w:val="00A24AEC"/>
    <w:rsid w:val="00A24B11"/>
    <w:rsid w:val="00A24C12"/>
    <w:rsid w:val="00A24D6C"/>
    <w:rsid w:val="00A24EA3"/>
    <w:rsid w:val="00A2512C"/>
    <w:rsid w:val="00A25202"/>
    <w:rsid w:val="00A25745"/>
    <w:rsid w:val="00A257FD"/>
    <w:rsid w:val="00A25A90"/>
    <w:rsid w:val="00A25CE1"/>
    <w:rsid w:val="00A25D62"/>
    <w:rsid w:val="00A25DF7"/>
    <w:rsid w:val="00A260E8"/>
    <w:rsid w:val="00A26AD6"/>
    <w:rsid w:val="00A26BCA"/>
    <w:rsid w:val="00A270D8"/>
    <w:rsid w:val="00A27294"/>
    <w:rsid w:val="00A27875"/>
    <w:rsid w:val="00A278FD"/>
    <w:rsid w:val="00A27933"/>
    <w:rsid w:val="00A2795A"/>
    <w:rsid w:val="00A27E28"/>
    <w:rsid w:val="00A27EC8"/>
    <w:rsid w:val="00A30206"/>
    <w:rsid w:val="00A3027A"/>
    <w:rsid w:val="00A3028C"/>
    <w:rsid w:val="00A304A4"/>
    <w:rsid w:val="00A30579"/>
    <w:rsid w:val="00A30AD7"/>
    <w:rsid w:val="00A30BE8"/>
    <w:rsid w:val="00A30DE6"/>
    <w:rsid w:val="00A30EAD"/>
    <w:rsid w:val="00A30ED0"/>
    <w:rsid w:val="00A31386"/>
    <w:rsid w:val="00A31968"/>
    <w:rsid w:val="00A32062"/>
    <w:rsid w:val="00A32183"/>
    <w:rsid w:val="00A3223C"/>
    <w:rsid w:val="00A32819"/>
    <w:rsid w:val="00A32C21"/>
    <w:rsid w:val="00A32C47"/>
    <w:rsid w:val="00A32CF7"/>
    <w:rsid w:val="00A32CF8"/>
    <w:rsid w:val="00A33086"/>
    <w:rsid w:val="00A333C4"/>
    <w:rsid w:val="00A335CA"/>
    <w:rsid w:val="00A33643"/>
    <w:rsid w:val="00A33B1B"/>
    <w:rsid w:val="00A33C80"/>
    <w:rsid w:val="00A33DBE"/>
    <w:rsid w:val="00A33DFD"/>
    <w:rsid w:val="00A33E81"/>
    <w:rsid w:val="00A33F3F"/>
    <w:rsid w:val="00A33F8E"/>
    <w:rsid w:val="00A33FBD"/>
    <w:rsid w:val="00A34042"/>
    <w:rsid w:val="00A346B6"/>
    <w:rsid w:val="00A34A96"/>
    <w:rsid w:val="00A34ACE"/>
    <w:rsid w:val="00A34B7E"/>
    <w:rsid w:val="00A34CCA"/>
    <w:rsid w:val="00A34DA9"/>
    <w:rsid w:val="00A352C5"/>
    <w:rsid w:val="00A35561"/>
    <w:rsid w:val="00A35935"/>
    <w:rsid w:val="00A35A4A"/>
    <w:rsid w:val="00A35C8E"/>
    <w:rsid w:val="00A35D1C"/>
    <w:rsid w:val="00A35D3C"/>
    <w:rsid w:val="00A35DA9"/>
    <w:rsid w:val="00A36876"/>
    <w:rsid w:val="00A36B89"/>
    <w:rsid w:val="00A36BFF"/>
    <w:rsid w:val="00A36FDA"/>
    <w:rsid w:val="00A3712E"/>
    <w:rsid w:val="00A37333"/>
    <w:rsid w:val="00A37400"/>
    <w:rsid w:val="00A375E5"/>
    <w:rsid w:val="00A37627"/>
    <w:rsid w:val="00A3787B"/>
    <w:rsid w:val="00A37BB4"/>
    <w:rsid w:val="00A37EF9"/>
    <w:rsid w:val="00A37FFA"/>
    <w:rsid w:val="00A4044D"/>
    <w:rsid w:val="00A407CB"/>
    <w:rsid w:val="00A407E6"/>
    <w:rsid w:val="00A40D45"/>
    <w:rsid w:val="00A40D84"/>
    <w:rsid w:val="00A41108"/>
    <w:rsid w:val="00A4247D"/>
    <w:rsid w:val="00A42785"/>
    <w:rsid w:val="00A428F5"/>
    <w:rsid w:val="00A42989"/>
    <w:rsid w:val="00A42AA0"/>
    <w:rsid w:val="00A42C32"/>
    <w:rsid w:val="00A42E4B"/>
    <w:rsid w:val="00A431DE"/>
    <w:rsid w:val="00A432CE"/>
    <w:rsid w:val="00A432DD"/>
    <w:rsid w:val="00A43866"/>
    <w:rsid w:val="00A4396C"/>
    <w:rsid w:val="00A43CC0"/>
    <w:rsid w:val="00A43DD2"/>
    <w:rsid w:val="00A440BC"/>
    <w:rsid w:val="00A44451"/>
    <w:rsid w:val="00A44530"/>
    <w:rsid w:val="00A44C78"/>
    <w:rsid w:val="00A44F85"/>
    <w:rsid w:val="00A4500D"/>
    <w:rsid w:val="00A45076"/>
    <w:rsid w:val="00A4510C"/>
    <w:rsid w:val="00A454E5"/>
    <w:rsid w:val="00A45C31"/>
    <w:rsid w:val="00A45CE2"/>
    <w:rsid w:val="00A4636A"/>
    <w:rsid w:val="00A46702"/>
    <w:rsid w:val="00A46791"/>
    <w:rsid w:val="00A46966"/>
    <w:rsid w:val="00A46D0A"/>
    <w:rsid w:val="00A46D41"/>
    <w:rsid w:val="00A46D79"/>
    <w:rsid w:val="00A46E7F"/>
    <w:rsid w:val="00A4731A"/>
    <w:rsid w:val="00A476AE"/>
    <w:rsid w:val="00A4797C"/>
    <w:rsid w:val="00A47ABD"/>
    <w:rsid w:val="00A47C2B"/>
    <w:rsid w:val="00A47C3A"/>
    <w:rsid w:val="00A5054D"/>
    <w:rsid w:val="00A5077D"/>
    <w:rsid w:val="00A507E8"/>
    <w:rsid w:val="00A50B7F"/>
    <w:rsid w:val="00A50CBA"/>
    <w:rsid w:val="00A50E6E"/>
    <w:rsid w:val="00A51928"/>
    <w:rsid w:val="00A51C6A"/>
    <w:rsid w:val="00A52012"/>
    <w:rsid w:val="00A521DA"/>
    <w:rsid w:val="00A5235A"/>
    <w:rsid w:val="00A52696"/>
    <w:rsid w:val="00A52991"/>
    <w:rsid w:val="00A52E93"/>
    <w:rsid w:val="00A53106"/>
    <w:rsid w:val="00A531C4"/>
    <w:rsid w:val="00A53576"/>
    <w:rsid w:val="00A539C2"/>
    <w:rsid w:val="00A53A67"/>
    <w:rsid w:val="00A53C84"/>
    <w:rsid w:val="00A53E65"/>
    <w:rsid w:val="00A53FFD"/>
    <w:rsid w:val="00A541BE"/>
    <w:rsid w:val="00A542D1"/>
    <w:rsid w:val="00A54435"/>
    <w:rsid w:val="00A549C7"/>
    <w:rsid w:val="00A54A48"/>
    <w:rsid w:val="00A552BB"/>
    <w:rsid w:val="00A5539B"/>
    <w:rsid w:val="00A55D23"/>
    <w:rsid w:val="00A55DEB"/>
    <w:rsid w:val="00A55DF3"/>
    <w:rsid w:val="00A55E51"/>
    <w:rsid w:val="00A5616F"/>
    <w:rsid w:val="00A562F8"/>
    <w:rsid w:val="00A56310"/>
    <w:rsid w:val="00A56C95"/>
    <w:rsid w:val="00A56D5B"/>
    <w:rsid w:val="00A56E2D"/>
    <w:rsid w:val="00A56E31"/>
    <w:rsid w:val="00A56E6D"/>
    <w:rsid w:val="00A56F6D"/>
    <w:rsid w:val="00A570D3"/>
    <w:rsid w:val="00A571CE"/>
    <w:rsid w:val="00A57DC0"/>
    <w:rsid w:val="00A602BD"/>
    <w:rsid w:val="00A60ACE"/>
    <w:rsid w:val="00A60F46"/>
    <w:rsid w:val="00A60FDB"/>
    <w:rsid w:val="00A6148F"/>
    <w:rsid w:val="00A61A4D"/>
    <w:rsid w:val="00A61C68"/>
    <w:rsid w:val="00A61F63"/>
    <w:rsid w:val="00A627DD"/>
    <w:rsid w:val="00A629E8"/>
    <w:rsid w:val="00A62DE6"/>
    <w:rsid w:val="00A6311F"/>
    <w:rsid w:val="00A634E2"/>
    <w:rsid w:val="00A635B4"/>
    <w:rsid w:val="00A63792"/>
    <w:rsid w:val="00A63A8C"/>
    <w:rsid w:val="00A63EB5"/>
    <w:rsid w:val="00A645D1"/>
    <w:rsid w:val="00A64822"/>
    <w:rsid w:val="00A648B9"/>
    <w:rsid w:val="00A648DF"/>
    <w:rsid w:val="00A64980"/>
    <w:rsid w:val="00A64E6B"/>
    <w:rsid w:val="00A64FC9"/>
    <w:rsid w:val="00A655D5"/>
    <w:rsid w:val="00A655EF"/>
    <w:rsid w:val="00A65709"/>
    <w:rsid w:val="00A6570A"/>
    <w:rsid w:val="00A657EC"/>
    <w:rsid w:val="00A659F2"/>
    <w:rsid w:val="00A6625D"/>
    <w:rsid w:val="00A66AEC"/>
    <w:rsid w:val="00A66BFA"/>
    <w:rsid w:val="00A66DF9"/>
    <w:rsid w:val="00A66ED4"/>
    <w:rsid w:val="00A675E7"/>
    <w:rsid w:val="00A67705"/>
    <w:rsid w:val="00A67D3C"/>
    <w:rsid w:val="00A67E57"/>
    <w:rsid w:val="00A702CB"/>
    <w:rsid w:val="00A7075D"/>
    <w:rsid w:val="00A7082C"/>
    <w:rsid w:val="00A70BC3"/>
    <w:rsid w:val="00A70D8E"/>
    <w:rsid w:val="00A71033"/>
    <w:rsid w:val="00A7124E"/>
    <w:rsid w:val="00A71365"/>
    <w:rsid w:val="00A719D3"/>
    <w:rsid w:val="00A72457"/>
    <w:rsid w:val="00A724AA"/>
    <w:rsid w:val="00A72652"/>
    <w:rsid w:val="00A729A0"/>
    <w:rsid w:val="00A72A15"/>
    <w:rsid w:val="00A72B0A"/>
    <w:rsid w:val="00A72F08"/>
    <w:rsid w:val="00A7305B"/>
    <w:rsid w:val="00A730C5"/>
    <w:rsid w:val="00A730FF"/>
    <w:rsid w:val="00A73302"/>
    <w:rsid w:val="00A73349"/>
    <w:rsid w:val="00A734A3"/>
    <w:rsid w:val="00A73613"/>
    <w:rsid w:val="00A73879"/>
    <w:rsid w:val="00A73F0F"/>
    <w:rsid w:val="00A740DA"/>
    <w:rsid w:val="00A740DD"/>
    <w:rsid w:val="00A742B1"/>
    <w:rsid w:val="00A7449B"/>
    <w:rsid w:val="00A74547"/>
    <w:rsid w:val="00A74640"/>
    <w:rsid w:val="00A74A67"/>
    <w:rsid w:val="00A74B46"/>
    <w:rsid w:val="00A74CD5"/>
    <w:rsid w:val="00A74D15"/>
    <w:rsid w:val="00A74DBA"/>
    <w:rsid w:val="00A752D6"/>
    <w:rsid w:val="00A75307"/>
    <w:rsid w:val="00A7537F"/>
    <w:rsid w:val="00A754D9"/>
    <w:rsid w:val="00A755FC"/>
    <w:rsid w:val="00A75639"/>
    <w:rsid w:val="00A757A5"/>
    <w:rsid w:val="00A76071"/>
    <w:rsid w:val="00A761D4"/>
    <w:rsid w:val="00A76411"/>
    <w:rsid w:val="00A76492"/>
    <w:rsid w:val="00A765E5"/>
    <w:rsid w:val="00A766CD"/>
    <w:rsid w:val="00A76796"/>
    <w:rsid w:val="00A76837"/>
    <w:rsid w:val="00A769C0"/>
    <w:rsid w:val="00A76DD8"/>
    <w:rsid w:val="00A76EAC"/>
    <w:rsid w:val="00A76EF6"/>
    <w:rsid w:val="00A76FF1"/>
    <w:rsid w:val="00A77289"/>
    <w:rsid w:val="00A77349"/>
    <w:rsid w:val="00A775D6"/>
    <w:rsid w:val="00A779E7"/>
    <w:rsid w:val="00A77C36"/>
    <w:rsid w:val="00A77D24"/>
    <w:rsid w:val="00A800B7"/>
    <w:rsid w:val="00A8017A"/>
    <w:rsid w:val="00A80283"/>
    <w:rsid w:val="00A80293"/>
    <w:rsid w:val="00A80579"/>
    <w:rsid w:val="00A8061F"/>
    <w:rsid w:val="00A808C0"/>
    <w:rsid w:val="00A809A2"/>
    <w:rsid w:val="00A80E3C"/>
    <w:rsid w:val="00A80F42"/>
    <w:rsid w:val="00A81152"/>
    <w:rsid w:val="00A81AF1"/>
    <w:rsid w:val="00A81C28"/>
    <w:rsid w:val="00A81C5C"/>
    <w:rsid w:val="00A82031"/>
    <w:rsid w:val="00A820CA"/>
    <w:rsid w:val="00A82182"/>
    <w:rsid w:val="00A823D4"/>
    <w:rsid w:val="00A82460"/>
    <w:rsid w:val="00A828A7"/>
    <w:rsid w:val="00A82A82"/>
    <w:rsid w:val="00A82A89"/>
    <w:rsid w:val="00A82A92"/>
    <w:rsid w:val="00A82AEE"/>
    <w:rsid w:val="00A82E29"/>
    <w:rsid w:val="00A83059"/>
    <w:rsid w:val="00A8311C"/>
    <w:rsid w:val="00A83857"/>
    <w:rsid w:val="00A84054"/>
    <w:rsid w:val="00A840B3"/>
    <w:rsid w:val="00A841B9"/>
    <w:rsid w:val="00A8429E"/>
    <w:rsid w:val="00A844A2"/>
    <w:rsid w:val="00A8456E"/>
    <w:rsid w:val="00A8461D"/>
    <w:rsid w:val="00A846CD"/>
    <w:rsid w:val="00A84A36"/>
    <w:rsid w:val="00A84F70"/>
    <w:rsid w:val="00A851A4"/>
    <w:rsid w:val="00A851C9"/>
    <w:rsid w:val="00A85365"/>
    <w:rsid w:val="00A8541E"/>
    <w:rsid w:val="00A85521"/>
    <w:rsid w:val="00A8563B"/>
    <w:rsid w:val="00A85720"/>
    <w:rsid w:val="00A85815"/>
    <w:rsid w:val="00A8592D"/>
    <w:rsid w:val="00A8627B"/>
    <w:rsid w:val="00A8656B"/>
    <w:rsid w:val="00A8661F"/>
    <w:rsid w:val="00A8664A"/>
    <w:rsid w:val="00A86932"/>
    <w:rsid w:val="00A86952"/>
    <w:rsid w:val="00A86A11"/>
    <w:rsid w:val="00A872AF"/>
    <w:rsid w:val="00A872FC"/>
    <w:rsid w:val="00A87715"/>
    <w:rsid w:val="00A87A3F"/>
    <w:rsid w:val="00A87CAC"/>
    <w:rsid w:val="00A9014D"/>
    <w:rsid w:val="00A906FB"/>
    <w:rsid w:val="00A90875"/>
    <w:rsid w:val="00A90C07"/>
    <w:rsid w:val="00A91233"/>
    <w:rsid w:val="00A91465"/>
    <w:rsid w:val="00A919F1"/>
    <w:rsid w:val="00A91AAC"/>
    <w:rsid w:val="00A92245"/>
    <w:rsid w:val="00A92575"/>
    <w:rsid w:val="00A926FB"/>
    <w:rsid w:val="00A9277E"/>
    <w:rsid w:val="00A928DF"/>
    <w:rsid w:val="00A92903"/>
    <w:rsid w:val="00A92C45"/>
    <w:rsid w:val="00A92D88"/>
    <w:rsid w:val="00A92E99"/>
    <w:rsid w:val="00A930B0"/>
    <w:rsid w:val="00A932FE"/>
    <w:rsid w:val="00A93374"/>
    <w:rsid w:val="00A93528"/>
    <w:rsid w:val="00A935C5"/>
    <w:rsid w:val="00A93631"/>
    <w:rsid w:val="00A937EA"/>
    <w:rsid w:val="00A93A05"/>
    <w:rsid w:val="00A93CAA"/>
    <w:rsid w:val="00A9402B"/>
    <w:rsid w:val="00A9423B"/>
    <w:rsid w:val="00A94575"/>
    <w:rsid w:val="00A9473B"/>
    <w:rsid w:val="00A947CB"/>
    <w:rsid w:val="00A949C2"/>
    <w:rsid w:val="00A949D4"/>
    <w:rsid w:val="00A94AB4"/>
    <w:rsid w:val="00A94AB8"/>
    <w:rsid w:val="00A94ADC"/>
    <w:rsid w:val="00A94CAB"/>
    <w:rsid w:val="00A94E80"/>
    <w:rsid w:val="00A9507D"/>
    <w:rsid w:val="00A95108"/>
    <w:rsid w:val="00A95580"/>
    <w:rsid w:val="00A9565A"/>
    <w:rsid w:val="00A95B93"/>
    <w:rsid w:val="00A95C9B"/>
    <w:rsid w:val="00A9631B"/>
    <w:rsid w:val="00A96322"/>
    <w:rsid w:val="00A968F3"/>
    <w:rsid w:val="00A96BAA"/>
    <w:rsid w:val="00A975D8"/>
    <w:rsid w:val="00A9761F"/>
    <w:rsid w:val="00A97A22"/>
    <w:rsid w:val="00A97B5B"/>
    <w:rsid w:val="00A97F44"/>
    <w:rsid w:val="00AA046C"/>
    <w:rsid w:val="00AA068C"/>
    <w:rsid w:val="00AA098A"/>
    <w:rsid w:val="00AA09BB"/>
    <w:rsid w:val="00AA0C28"/>
    <w:rsid w:val="00AA115B"/>
    <w:rsid w:val="00AA11C8"/>
    <w:rsid w:val="00AA1564"/>
    <w:rsid w:val="00AA190F"/>
    <w:rsid w:val="00AA1BB1"/>
    <w:rsid w:val="00AA1BF3"/>
    <w:rsid w:val="00AA1CBD"/>
    <w:rsid w:val="00AA2020"/>
    <w:rsid w:val="00AA2116"/>
    <w:rsid w:val="00AA2300"/>
    <w:rsid w:val="00AA23BA"/>
    <w:rsid w:val="00AA29AB"/>
    <w:rsid w:val="00AA29CF"/>
    <w:rsid w:val="00AA2A45"/>
    <w:rsid w:val="00AA2AC6"/>
    <w:rsid w:val="00AA2C14"/>
    <w:rsid w:val="00AA2FD6"/>
    <w:rsid w:val="00AA30D5"/>
    <w:rsid w:val="00AA32A1"/>
    <w:rsid w:val="00AA32E1"/>
    <w:rsid w:val="00AA3767"/>
    <w:rsid w:val="00AA379F"/>
    <w:rsid w:val="00AA3D7A"/>
    <w:rsid w:val="00AA3DD4"/>
    <w:rsid w:val="00AA3F71"/>
    <w:rsid w:val="00AA4193"/>
    <w:rsid w:val="00AA4207"/>
    <w:rsid w:val="00AA440F"/>
    <w:rsid w:val="00AA4487"/>
    <w:rsid w:val="00AA4776"/>
    <w:rsid w:val="00AA4B1E"/>
    <w:rsid w:val="00AA4CC2"/>
    <w:rsid w:val="00AA4D63"/>
    <w:rsid w:val="00AA50DD"/>
    <w:rsid w:val="00AA523A"/>
    <w:rsid w:val="00AA52B6"/>
    <w:rsid w:val="00AA55B1"/>
    <w:rsid w:val="00AA5771"/>
    <w:rsid w:val="00AA58B7"/>
    <w:rsid w:val="00AA5BCF"/>
    <w:rsid w:val="00AA5C5C"/>
    <w:rsid w:val="00AA5D29"/>
    <w:rsid w:val="00AA5FA6"/>
    <w:rsid w:val="00AA5FC8"/>
    <w:rsid w:val="00AA690C"/>
    <w:rsid w:val="00AA6971"/>
    <w:rsid w:val="00AA6AA0"/>
    <w:rsid w:val="00AA6D6A"/>
    <w:rsid w:val="00AA6DAA"/>
    <w:rsid w:val="00AA6F27"/>
    <w:rsid w:val="00AA6F69"/>
    <w:rsid w:val="00AA6FD2"/>
    <w:rsid w:val="00AA75B0"/>
    <w:rsid w:val="00AA768C"/>
    <w:rsid w:val="00AA76C0"/>
    <w:rsid w:val="00AA7878"/>
    <w:rsid w:val="00AA792F"/>
    <w:rsid w:val="00AA797C"/>
    <w:rsid w:val="00AA7B45"/>
    <w:rsid w:val="00AA7C7A"/>
    <w:rsid w:val="00AA7DFF"/>
    <w:rsid w:val="00AB0215"/>
    <w:rsid w:val="00AB0558"/>
    <w:rsid w:val="00AB0B12"/>
    <w:rsid w:val="00AB0BFB"/>
    <w:rsid w:val="00AB0C40"/>
    <w:rsid w:val="00AB1013"/>
    <w:rsid w:val="00AB16B2"/>
    <w:rsid w:val="00AB178A"/>
    <w:rsid w:val="00AB1AC0"/>
    <w:rsid w:val="00AB1C8A"/>
    <w:rsid w:val="00AB1F1E"/>
    <w:rsid w:val="00AB25D7"/>
    <w:rsid w:val="00AB283C"/>
    <w:rsid w:val="00AB2F91"/>
    <w:rsid w:val="00AB3215"/>
    <w:rsid w:val="00AB334E"/>
    <w:rsid w:val="00AB3543"/>
    <w:rsid w:val="00AB369E"/>
    <w:rsid w:val="00AB3A71"/>
    <w:rsid w:val="00AB3E53"/>
    <w:rsid w:val="00AB4035"/>
    <w:rsid w:val="00AB42F9"/>
    <w:rsid w:val="00AB437B"/>
    <w:rsid w:val="00AB454E"/>
    <w:rsid w:val="00AB48AA"/>
    <w:rsid w:val="00AB4BEA"/>
    <w:rsid w:val="00AB4F7E"/>
    <w:rsid w:val="00AB502D"/>
    <w:rsid w:val="00AB5378"/>
    <w:rsid w:val="00AB5428"/>
    <w:rsid w:val="00AB5726"/>
    <w:rsid w:val="00AB58E2"/>
    <w:rsid w:val="00AB5A7D"/>
    <w:rsid w:val="00AB5B86"/>
    <w:rsid w:val="00AB5E8E"/>
    <w:rsid w:val="00AB5EDD"/>
    <w:rsid w:val="00AB607D"/>
    <w:rsid w:val="00AB610C"/>
    <w:rsid w:val="00AB616A"/>
    <w:rsid w:val="00AB620C"/>
    <w:rsid w:val="00AB63E0"/>
    <w:rsid w:val="00AB68CC"/>
    <w:rsid w:val="00AB6B74"/>
    <w:rsid w:val="00AB6CA5"/>
    <w:rsid w:val="00AB6F32"/>
    <w:rsid w:val="00AB72B8"/>
    <w:rsid w:val="00AB7490"/>
    <w:rsid w:val="00AB7988"/>
    <w:rsid w:val="00AB7D82"/>
    <w:rsid w:val="00AB7DE3"/>
    <w:rsid w:val="00AC0104"/>
    <w:rsid w:val="00AC05EB"/>
    <w:rsid w:val="00AC0656"/>
    <w:rsid w:val="00AC0907"/>
    <w:rsid w:val="00AC0969"/>
    <w:rsid w:val="00AC121A"/>
    <w:rsid w:val="00AC1695"/>
    <w:rsid w:val="00AC1735"/>
    <w:rsid w:val="00AC18EF"/>
    <w:rsid w:val="00AC1A27"/>
    <w:rsid w:val="00AC1DA9"/>
    <w:rsid w:val="00AC1F94"/>
    <w:rsid w:val="00AC2092"/>
    <w:rsid w:val="00AC211F"/>
    <w:rsid w:val="00AC223E"/>
    <w:rsid w:val="00AC23E2"/>
    <w:rsid w:val="00AC24C1"/>
    <w:rsid w:val="00AC2601"/>
    <w:rsid w:val="00AC2789"/>
    <w:rsid w:val="00AC28E0"/>
    <w:rsid w:val="00AC2D96"/>
    <w:rsid w:val="00AC30FA"/>
    <w:rsid w:val="00AC3639"/>
    <w:rsid w:val="00AC3794"/>
    <w:rsid w:val="00AC39F7"/>
    <w:rsid w:val="00AC3A1C"/>
    <w:rsid w:val="00AC3AFD"/>
    <w:rsid w:val="00AC3E82"/>
    <w:rsid w:val="00AC4051"/>
    <w:rsid w:val="00AC4207"/>
    <w:rsid w:val="00AC4343"/>
    <w:rsid w:val="00AC47C4"/>
    <w:rsid w:val="00AC48C0"/>
    <w:rsid w:val="00AC4962"/>
    <w:rsid w:val="00AC4F33"/>
    <w:rsid w:val="00AC503F"/>
    <w:rsid w:val="00AC5451"/>
    <w:rsid w:val="00AC54CB"/>
    <w:rsid w:val="00AC5510"/>
    <w:rsid w:val="00AC5965"/>
    <w:rsid w:val="00AC5B71"/>
    <w:rsid w:val="00AC5E25"/>
    <w:rsid w:val="00AC6027"/>
    <w:rsid w:val="00AC60CF"/>
    <w:rsid w:val="00AC6189"/>
    <w:rsid w:val="00AC6725"/>
    <w:rsid w:val="00AC67A3"/>
    <w:rsid w:val="00AC67A9"/>
    <w:rsid w:val="00AC6B5D"/>
    <w:rsid w:val="00AC6BB2"/>
    <w:rsid w:val="00AC6E3D"/>
    <w:rsid w:val="00AC7003"/>
    <w:rsid w:val="00AC7056"/>
    <w:rsid w:val="00AC70AD"/>
    <w:rsid w:val="00AC7148"/>
    <w:rsid w:val="00AC717E"/>
    <w:rsid w:val="00AC7455"/>
    <w:rsid w:val="00AC780F"/>
    <w:rsid w:val="00AC79F1"/>
    <w:rsid w:val="00AC7A18"/>
    <w:rsid w:val="00AD005B"/>
    <w:rsid w:val="00AD014B"/>
    <w:rsid w:val="00AD03AA"/>
    <w:rsid w:val="00AD060D"/>
    <w:rsid w:val="00AD0634"/>
    <w:rsid w:val="00AD0BCA"/>
    <w:rsid w:val="00AD10C4"/>
    <w:rsid w:val="00AD1185"/>
    <w:rsid w:val="00AD1280"/>
    <w:rsid w:val="00AD1572"/>
    <w:rsid w:val="00AD1C2E"/>
    <w:rsid w:val="00AD1F7D"/>
    <w:rsid w:val="00AD1FF1"/>
    <w:rsid w:val="00AD2A6F"/>
    <w:rsid w:val="00AD2C49"/>
    <w:rsid w:val="00AD2D03"/>
    <w:rsid w:val="00AD326E"/>
    <w:rsid w:val="00AD35D1"/>
    <w:rsid w:val="00AD3797"/>
    <w:rsid w:val="00AD3920"/>
    <w:rsid w:val="00AD3B99"/>
    <w:rsid w:val="00AD3C5B"/>
    <w:rsid w:val="00AD3DA5"/>
    <w:rsid w:val="00AD3E7A"/>
    <w:rsid w:val="00AD40FB"/>
    <w:rsid w:val="00AD4296"/>
    <w:rsid w:val="00AD42B3"/>
    <w:rsid w:val="00AD43C9"/>
    <w:rsid w:val="00AD45E7"/>
    <w:rsid w:val="00AD4AD5"/>
    <w:rsid w:val="00AD4D66"/>
    <w:rsid w:val="00AD4F2B"/>
    <w:rsid w:val="00AD5338"/>
    <w:rsid w:val="00AD5DC0"/>
    <w:rsid w:val="00AD6235"/>
    <w:rsid w:val="00AD6257"/>
    <w:rsid w:val="00AD632C"/>
    <w:rsid w:val="00AD6468"/>
    <w:rsid w:val="00AD685F"/>
    <w:rsid w:val="00AD6883"/>
    <w:rsid w:val="00AD6911"/>
    <w:rsid w:val="00AD6C3C"/>
    <w:rsid w:val="00AD6F86"/>
    <w:rsid w:val="00AD72A0"/>
    <w:rsid w:val="00AD7390"/>
    <w:rsid w:val="00AD75F6"/>
    <w:rsid w:val="00AD7A7D"/>
    <w:rsid w:val="00AD7C05"/>
    <w:rsid w:val="00AD7C55"/>
    <w:rsid w:val="00AD7D71"/>
    <w:rsid w:val="00AD7EA1"/>
    <w:rsid w:val="00AE0163"/>
    <w:rsid w:val="00AE03A5"/>
    <w:rsid w:val="00AE0683"/>
    <w:rsid w:val="00AE07A8"/>
    <w:rsid w:val="00AE09EE"/>
    <w:rsid w:val="00AE1069"/>
    <w:rsid w:val="00AE1396"/>
    <w:rsid w:val="00AE14A5"/>
    <w:rsid w:val="00AE1644"/>
    <w:rsid w:val="00AE1C33"/>
    <w:rsid w:val="00AE1CDC"/>
    <w:rsid w:val="00AE1DE8"/>
    <w:rsid w:val="00AE1E81"/>
    <w:rsid w:val="00AE1E8F"/>
    <w:rsid w:val="00AE2263"/>
    <w:rsid w:val="00AE2453"/>
    <w:rsid w:val="00AE25B1"/>
    <w:rsid w:val="00AE261B"/>
    <w:rsid w:val="00AE297A"/>
    <w:rsid w:val="00AE2988"/>
    <w:rsid w:val="00AE2B1F"/>
    <w:rsid w:val="00AE2BC2"/>
    <w:rsid w:val="00AE2C57"/>
    <w:rsid w:val="00AE2F60"/>
    <w:rsid w:val="00AE3268"/>
    <w:rsid w:val="00AE33A4"/>
    <w:rsid w:val="00AE3409"/>
    <w:rsid w:val="00AE345A"/>
    <w:rsid w:val="00AE3665"/>
    <w:rsid w:val="00AE36E9"/>
    <w:rsid w:val="00AE39EA"/>
    <w:rsid w:val="00AE3B02"/>
    <w:rsid w:val="00AE407E"/>
    <w:rsid w:val="00AE41F8"/>
    <w:rsid w:val="00AE4774"/>
    <w:rsid w:val="00AE4817"/>
    <w:rsid w:val="00AE4C51"/>
    <w:rsid w:val="00AE4DB9"/>
    <w:rsid w:val="00AE4F5B"/>
    <w:rsid w:val="00AE53C8"/>
    <w:rsid w:val="00AE546A"/>
    <w:rsid w:val="00AE57D6"/>
    <w:rsid w:val="00AE5DA7"/>
    <w:rsid w:val="00AE5F4D"/>
    <w:rsid w:val="00AE6333"/>
    <w:rsid w:val="00AE676F"/>
    <w:rsid w:val="00AE6E1B"/>
    <w:rsid w:val="00AE6E90"/>
    <w:rsid w:val="00AE6EAF"/>
    <w:rsid w:val="00AE76BA"/>
    <w:rsid w:val="00AE78C1"/>
    <w:rsid w:val="00AE7D77"/>
    <w:rsid w:val="00AE7E31"/>
    <w:rsid w:val="00AF031F"/>
    <w:rsid w:val="00AF085D"/>
    <w:rsid w:val="00AF0890"/>
    <w:rsid w:val="00AF090E"/>
    <w:rsid w:val="00AF09D2"/>
    <w:rsid w:val="00AF0E6A"/>
    <w:rsid w:val="00AF12AC"/>
    <w:rsid w:val="00AF1557"/>
    <w:rsid w:val="00AF19E3"/>
    <w:rsid w:val="00AF1F63"/>
    <w:rsid w:val="00AF22E7"/>
    <w:rsid w:val="00AF2704"/>
    <w:rsid w:val="00AF2902"/>
    <w:rsid w:val="00AF2C50"/>
    <w:rsid w:val="00AF2E9A"/>
    <w:rsid w:val="00AF2FC9"/>
    <w:rsid w:val="00AF32EA"/>
    <w:rsid w:val="00AF37DC"/>
    <w:rsid w:val="00AF3C84"/>
    <w:rsid w:val="00AF3EAA"/>
    <w:rsid w:val="00AF3F59"/>
    <w:rsid w:val="00AF4291"/>
    <w:rsid w:val="00AF45C6"/>
    <w:rsid w:val="00AF47AE"/>
    <w:rsid w:val="00AF4AAC"/>
    <w:rsid w:val="00AF543E"/>
    <w:rsid w:val="00AF58C1"/>
    <w:rsid w:val="00AF59FB"/>
    <w:rsid w:val="00AF5BF6"/>
    <w:rsid w:val="00AF5ED4"/>
    <w:rsid w:val="00AF5F44"/>
    <w:rsid w:val="00AF602A"/>
    <w:rsid w:val="00AF61C0"/>
    <w:rsid w:val="00AF6214"/>
    <w:rsid w:val="00AF6336"/>
    <w:rsid w:val="00AF6360"/>
    <w:rsid w:val="00AF66CD"/>
    <w:rsid w:val="00AF6861"/>
    <w:rsid w:val="00AF6E0A"/>
    <w:rsid w:val="00AF6F3A"/>
    <w:rsid w:val="00AF6FD3"/>
    <w:rsid w:val="00AF703C"/>
    <w:rsid w:val="00AF70B5"/>
    <w:rsid w:val="00AF7124"/>
    <w:rsid w:val="00AF7205"/>
    <w:rsid w:val="00AF7453"/>
    <w:rsid w:val="00AF75C4"/>
    <w:rsid w:val="00AF76EB"/>
    <w:rsid w:val="00AF775F"/>
    <w:rsid w:val="00B0028B"/>
    <w:rsid w:val="00B0053E"/>
    <w:rsid w:val="00B005C4"/>
    <w:rsid w:val="00B005FD"/>
    <w:rsid w:val="00B006CD"/>
    <w:rsid w:val="00B00886"/>
    <w:rsid w:val="00B00905"/>
    <w:rsid w:val="00B00BC3"/>
    <w:rsid w:val="00B00DB0"/>
    <w:rsid w:val="00B010FA"/>
    <w:rsid w:val="00B013EC"/>
    <w:rsid w:val="00B014A0"/>
    <w:rsid w:val="00B015D3"/>
    <w:rsid w:val="00B01731"/>
    <w:rsid w:val="00B01753"/>
    <w:rsid w:val="00B019B0"/>
    <w:rsid w:val="00B01AF5"/>
    <w:rsid w:val="00B0212B"/>
    <w:rsid w:val="00B023D0"/>
    <w:rsid w:val="00B026B6"/>
    <w:rsid w:val="00B028B9"/>
    <w:rsid w:val="00B02AF9"/>
    <w:rsid w:val="00B0329C"/>
    <w:rsid w:val="00B03688"/>
    <w:rsid w:val="00B0378B"/>
    <w:rsid w:val="00B039C3"/>
    <w:rsid w:val="00B03B42"/>
    <w:rsid w:val="00B03F47"/>
    <w:rsid w:val="00B03F70"/>
    <w:rsid w:val="00B03FCA"/>
    <w:rsid w:val="00B0413C"/>
    <w:rsid w:val="00B0427B"/>
    <w:rsid w:val="00B04428"/>
    <w:rsid w:val="00B04600"/>
    <w:rsid w:val="00B04B13"/>
    <w:rsid w:val="00B04D5B"/>
    <w:rsid w:val="00B04E7A"/>
    <w:rsid w:val="00B04E87"/>
    <w:rsid w:val="00B051A0"/>
    <w:rsid w:val="00B05389"/>
    <w:rsid w:val="00B05578"/>
    <w:rsid w:val="00B0577F"/>
    <w:rsid w:val="00B05A01"/>
    <w:rsid w:val="00B05BD2"/>
    <w:rsid w:val="00B05E8E"/>
    <w:rsid w:val="00B06329"/>
    <w:rsid w:val="00B06388"/>
    <w:rsid w:val="00B0651F"/>
    <w:rsid w:val="00B069D7"/>
    <w:rsid w:val="00B06BA1"/>
    <w:rsid w:val="00B07136"/>
    <w:rsid w:val="00B0737F"/>
    <w:rsid w:val="00B0785C"/>
    <w:rsid w:val="00B07924"/>
    <w:rsid w:val="00B1013A"/>
    <w:rsid w:val="00B1083B"/>
    <w:rsid w:val="00B109F4"/>
    <w:rsid w:val="00B10D1C"/>
    <w:rsid w:val="00B11117"/>
    <w:rsid w:val="00B11341"/>
    <w:rsid w:val="00B11494"/>
    <w:rsid w:val="00B117D3"/>
    <w:rsid w:val="00B11889"/>
    <w:rsid w:val="00B11AAF"/>
    <w:rsid w:val="00B11C5E"/>
    <w:rsid w:val="00B120D1"/>
    <w:rsid w:val="00B12546"/>
    <w:rsid w:val="00B12AB3"/>
    <w:rsid w:val="00B12C40"/>
    <w:rsid w:val="00B12C50"/>
    <w:rsid w:val="00B13021"/>
    <w:rsid w:val="00B13345"/>
    <w:rsid w:val="00B136B5"/>
    <w:rsid w:val="00B13763"/>
    <w:rsid w:val="00B13BFF"/>
    <w:rsid w:val="00B13C20"/>
    <w:rsid w:val="00B13E01"/>
    <w:rsid w:val="00B140E9"/>
    <w:rsid w:val="00B14415"/>
    <w:rsid w:val="00B14700"/>
    <w:rsid w:val="00B14922"/>
    <w:rsid w:val="00B14D0D"/>
    <w:rsid w:val="00B14EB5"/>
    <w:rsid w:val="00B15312"/>
    <w:rsid w:val="00B154D4"/>
    <w:rsid w:val="00B1573F"/>
    <w:rsid w:val="00B15B3F"/>
    <w:rsid w:val="00B15CED"/>
    <w:rsid w:val="00B15DCB"/>
    <w:rsid w:val="00B164A4"/>
    <w:rsid w:val="00B16611"/>
    <w:rsid w:val="00B167AD"/>
    <w:rsid w:val="00B167D5"/>
    <w:rsid w:val="00B168BF"/>
    <w:rsid w:val="00B169E5"/>
    <w:rsid w:val="00B16AA6"/>
    <w:rsid w:val="00B16E02"/>
    <w:rsid w:val="00B16F9C"/>
    <w:rsid w:val="00B17025"/>
    <w:rsid w:val="00B17272"/>
    <w:rsid w:val="00B173FA"/>
    <w:rsid w:val="00B17B0B"/>
    <w:rsid w:val="00B17B51"/>
    <w:rsid w:val="00B17BC5"/>
    <w:rsid w:val="00B17E15"/>
    <w:rsid w:val="00B17F40"/>
    <w:rsid w:val="00B20167"/>
    <w:rsid w:val="00B201C7"/>
    <w:rsid w:val="00B20521"/>
    <w:rsid w:val="00B20709"/>
    <w:rsid w:val="00B20894"/>
    <w:rsid w:val="00B209C1"/>
    <w:rsid w:val="00B20B90"/>
    <w:rsid w:val="00B20EB3"/>
    <w:rsid w:val="00B210B0"/>
    <w:rsid w:val="00B215DA"/>
    <w:rsid w:val="00B21B07"/>
    <w:rsid w:val="00B21CE2"/>
    <w:rsid w:val="00B2221C"/>
    <w:rsid w:val="00B22279"/>
    <w:rsid w:val="00B22409"/>
    <w:rsid w:val="00B22414"/>
    <w:rsid w:val="00B22837"/>
    <w:rsid w:val="00B229EB"/>
    <w:rsid w:val="00B22A17"/>
    <w:rsid w:val="00B22D26"/>
    <w:rsid w:val="00B2304F"/>
    <w:rsid w:val="00B231A3"/>
    <w:rsid w:val="00B2330D"/>
    <w:rsid w:val="00B235A6"/>
    <w:rsid w:val="00B23B2D"/>
    <w:rsid w:val="00B23D08"/>
    <w:rsid w:val="00B23D48"/>
    <w:rsid w:val="00B23DC9"/>
    <w:rsid w:val="00B23FA9"/>
    <w:rsid w:val="00B24398"/>
    <w:rsid w:val="00B24619"/>
    <w:rsid w:val="00B24650"/>
    <w:rsid w:val="00B247C7"/>
    <w:rsid w:val="00B24857"/>
    <w:rsid w:val="00B24963"/>
    <w:rsid w:val="00B24AF7"/>
    <w:rsid w:val="00B25056"/>
    <w:rsid w:val="00B25143"/>
    <w:rsid w:val="00B25F7D"/>
    <w:rsid w:val="00B26020"/>
    <w:rsid w:val="00B264DC"/>
    <w:rsid w:val="00B265DD"/>
    <w:rsid w:val="00B268E5"/>
    <w:rsid w:val="00B26932"/>
    <w:rsid w:val="00B26A76"/>
    <w:rsid w:val="00B26D71"/>
    <w:rsid w:val="00B26E2C"/>
    <w:rsid w:val="00B270E7"/>
    <w:rsid w:val="00B271E9"/>
    <w:rsid w:val="00B27292"/>
    <w:rsid w:val="00B272F0"/>
    <w:rsid w:val="00B2743B"/>
    <w:rsid w:val="00B27C6F"/>
    <w:rsid w:val="00B27D42"/>
    <w:rsid w:val="00B27D82"/>
    <w:rsid w:val="00B27E03"/>
    <w:rsid w:val="00B30534"/>
    <w:rsid w:val="00B30ACD"/>
    <w:rsid w:val="00B30B9E"/>
    <w:rsid w:val="00B30BE9"/>
    <w:rsid w:val="00B30C02"/>
    <w:rsid w:val="00B30E76"/>
    <w:rsid w:val="00B30F17"/>
    <w:rsid w:val="00B31199"/>
    <w:rsid w:val="00B31660"/>
    <w:rsid w:val="00B318A8"/>
    <w:rsid w:val="00B31C83"/>
    <w:rsid w:val="00B31E9C"/>
    <w:rsid w:val="00B3230A"/>
    <w:rsid w:val="00B32316"/>
    <w:rsid w:val="00B323E5"/>
    <w:rsid w:val="00B326F0"/>
    <w:rsid w:val="00B329C2"/>
    <w:rsid w:val="00B32B60"/>
    <w:rsid w:val="00B32C38"/>
    <w:rsid w:val="00B32C39"/>
    <w:rsid w:val="00B32D97"/>
    <w:rsid w:val="00B32E74"/>
    <w:rsid w:val="00B331A6"/>
    <w:rsid w:val="00B336E8"/>
    <w:rsid w:val="00B33CFE"/>
    <w:rsid w:val="00B33F2C"/>
    <w:rsid w:val="00B33FC6"/>
    <w:rsid w:val="00B344E5"/>
    <w:rsid w:val="00B3472A"/>
    <w:rsid w:val="00B34B91"/>
    <w:rsid w:val="00B34D39"/>
    <w:rsid w:val="00B35187"/>
    <w:rsid w:val="00B351D1"/>
    <w:rsid w:val="00B353AE"/>
    <w:rsid w:val="00B357F3"/>
    <w:rsid w:val="00B35B70"/>
    <w:rsid w:val="00B35B86"/>
    <w:rsid w:val="00B35D3F"/>
    <w:rsid w:val="00B35DE1"/>
    <w:rsid w:val="00B35FB0"/>
    <w:rsid w:val="00B36197"/>
    <w:rsid w:val="00B363B4"/>
    <w:rsid w:val="00B36598"/>
    <w:rsid w:val="00B3665A"/>
    <w:rsid w:val="00B3665B"/>
    <w:rsid w:val="00B368CE"/>
    <w:rsid w:val="00B36995"/>
    <w:rsid w:val="00B36DE3"/>
    <w:rsid w:val="00B36E91"/>
    <w:rsid w:val="00B37170"/>
    <w:rsid w:val="00B371BD"/>
    <w:rsid w:val="00B374D8"/>
    <w:rsid w:val="00B37A3F"/>
    <w:rsid w:val="00B37C2D"/>
    <w:rsid w:val="00B37CE7"/>
    <w:rsid w:val="00B37D79"/>
    <w:rsid w:val="00B37FF6"/>
    <w:rsid w:val="00B404DF"/>
    <w:rsid w:val="00B4075C"/>
    <w:rsid w:val="00B408A0"/>
    <w:rsid w:val="00B40C3B"/>
    <w:rsid w:val="00B40CE0"/>
    <w:rsid w:val="00B40D9D"/>
    <w:rsid w:val="00B40FE3"/>
    <w:rsid w:val="00B41432"/>
    <w:rsid w:val="00B414F5"/>
    <w:rsid w:val="00B415BA"/>
    <w:rsid w:val="00B41C04"/>
    <w:rsid w:val="00B41C24"/>
    <w:rsid w:val="00B4270A"/>
    <w:rsid w:val="00B42779"/>
    <w:rsid w:val="00B42797"/>
    <w:rsid w:val="00B42AAB"/>
    <w:rsid w:val="00B42B68"/>
    <w:rsid w:val="00B42CBC"/>
    <w:rsid w:val="00B42D22"/>
    <w:rsid w:val="00B42D2B"/>
    <w:rsid w:val="00B42F8D"/>
    <w:rsid w:val="00B42F93"/>
    <w:rsid w:val="00B430B4"/>
    <w:rsid w:val="00B43215"/>
    <w:rsid w:val="00B432F3"/>
    <w:rsid w:val="00B4387E"/>
    <w:rsid w:val="00B4399B"/>
    <w:rsid w:val="00B43FD4"/>
    <w:rsid w:val="00B44241"/>
    <w:rsid w:val="00B443AE"/>
    <w:rsid w:val="00B444C2"/>
    <w:rsid w:val="00B4454C"/>
    <w:rsid w:val="00B449DB"/>
    <w:rsid w:val="00B44B30"/>
    <w:rsid w:val="00B44C83"/>
    <w:rsid w:val="00B44DED"/>
    <w:rsid w:val="00B450CE"/>
    <w:rsid w:val="00B45274"/>
    <w:rsid w:val="00B45348"/>
    <w:rsid w:val="00B4555C"/>
    <w:rsid w:val="00B45570"/>
    <w:rsid w:val="00B45709"/>
    <w:rsid w:val="00B457AC"/>
    <w:rsid w:val="00B45A48"/>
    <w:rsid w:val="00B45CC7"/>
    <w:rsid w:val="00B45D24"/>
    <w:rsid w:val="00B4606C"/>
    <w:rsid w:val="00B46113"/>
    <w:rsid w:val="00B4634A"/>
    <w:rsid w:val="00B4641B"/>
    <w:rsid w:val="00B46678"/>
    <w:rsid w:val="00B467DC"/>
    <w:rsid w:val="00B468EF"/>
    <w:rsid w:val="00B46D4B"/>
    <w:rsid w:val="00B46E9F"/>
    <w:rsid w:val="00B46FA2"/>
    <w:rsid w:val="00B46FB7"/>
    <w:rsid w:val="00B47151"/>
    <w:rsid w:val="00B474F9"/>
    <w:rsid w:val="00B4762A"/>
    <w:rsid w:val="00B4775F"/>
    <w:rsid w:val="00B47894"/>
    <w:rsid w:val="00B4791A"/>
    <w:rsid w:val="00B50190"/>
    <w:rsid w:val="00B5046E"/>
    <w:rsid w:val="00B504C2"/>
    <w:rsid w:val="00B5051C"/>
    <w:rsid w:val="00B507FA"/>
    <w:rsid w:val="00B50B31"/>
    <w:rsid w:val="00B51120"/>
    <w:rsid w:val="00B51321"/>
    <w:rsid w:val="00B51442"/>
    <w:rsid w:val="00B5156B"/>
    <w:rsid w:val="00B51814"/>
    <w:rsid w:val="00B519EF"/>
    <w:rsid w:val="00B51ADC"/>
    <w:rsid w:val="00B51E4B"/>
    <w:rsid w:val="00B52230"/>
    <w:rsid w:val="00B52668"/>
    <w:rsid w:val="00B5270F"/>
    <w:rsid w:val="00B5278A"/>
    <w:rsid w:val="00B52822"/>
    <w:rsid w:val="00B52A84"/>
    <w:rsid w:val="00B53232"/>
    <w:rsid w:val="00B53442"/>
    <w:rsid w:val="00B5360B"/>
    <w:rsid w:val="00B53617"/>
    <w:rsid w:val="00B53AF8"/>
    <w:rsid w:val="00B53BBD"/>
    <w:rsid w:val="00B53BF9"/>
    <w:rsid w:val="00B53C89"/>
    <w:rsid w:val="00B53CE3"/>
    <w:rsid w:val="00B54058"/>
    <w:rsid w:val="00B540A1"/>
    <w:rsid w:val="00B540DD"/>
    <w:rsid w:val="00B54304"/>
    <w:rsid w:val="00B54340"/>
    <w:rsid w:val="00B54452"/>
    <w:rsid w:val="00B54472"/>
    <w:rsid w:val="00B547F0"/>
    <w:rsid w:val="00B54A8A"/>
    <w:rsid w:val="00B54B99"/>
    <w:rsid w:val="00B54C6A"/>
    <w:rsid w:val="00B54E12"/>
    <w:rsid w:val="00B551C6"/>
    <w:rsid w:val="00B55637"/>
    <w:rsid w:val="00B5584E"/>
    <w:rsid w:val="00B55D5B"/>
    <w:rsid w:val="00B55ECD"/>
    <w:rsid w:val="00B55F09"/>
    <w:rsid w:val="00B564DA"/>
    <w:rsid w:val="00B5692C"/>
    <w:rsid w:val="00B56A10"/>
    <w:rsid w:val="00B56A13"/>
    <w:rsid w:val="00B56D44"/>
    <w:rsid w:val="00B56D52"/>
    <w:rsid w:val="00B56E08"/>
    <w:rsid w:val="00B56F3C"/>
    <w:rsid w:val="00B57365"/>
    <w:rsid w:val="00B57604"/>
    <w:rsid w:val="00B57953"/>
    <w:rsid w:val="00B57E4E"/>
    <w:rsid w:val="00B57F73"/>
    <w:rsid w:val="00B57FE7"/>
    <w:rsid w:val="00B60404"/>
    <w:rsid w:val="00B604BA"/>
    <w:rsid w:val="00B604FE"/>
    <w:rsid w:val="00B607FE"/>
    <w:rsid w:val="00B60C9B"/>
    <w:rsid w:val="00B60D5B"/>
    <w:rsid w:val="00B60E59"/>
    <w:rsid w:val="00B60E92"/>
    <w:rsid w:val="00B60EC9"/>
    <w:rsid w:val="00B60EF7"/>
    <w:rsid w:val="00B61328"/>
    <w:rsid w:val="00B617C6"/>
    <w:rsid w:val="00B617E4"/>
    <w:rsid w:val="00B61AA6"/>
    <w:rsid w:val="00B61D42"/>
    <w:rsid w:val="00B61D7B"/>
    <w:rsid w:val="00B61DD6"/>
    <w:rsid w:val="00B61E14"/>
    <w:rsid w:val="00B62012"/>
    <w:rsid w:val="00B6204A"/>
    <w:rsid w:val="00B621E7"/>
    <w:rsid w:val="00B6267A"/>
    <w:rsid w:val="00B62E79"/>
    <w:rsid w:val="00B6318B"/>
    <w:rsid w:val="00B632AF"/>
    <w:rsid w:val="00B6333D"/>
    <w:rsid w:val="00B635A9"/>
    <w:rsid w:val="00B6400E"/>
    <w:rsid w:val="00B64120"/>
    <w:rsid w:val="00B6415B"/>
    <w:rsid w:val="00B64440"/>
    <w:rsid w:val="00B64C39"/>
    <w:rsid w:val="00B64CC1"/>
    <w:rsid w:val="00B64DF3"/>
    <w:rsid w:val="00B650D6"/>
    <w:rsid w:val="00B65292"/>
    <w:rsid w:val="00B6531B"/>
    <w:rsid w:val="00B653B9"/>
    <w:rsid w:val="00B654FC"/>
    <w:rsid w:val="00B6563F"/>
    <w:rsid w:val="00B65A4E"/>
    <w:rsid w:val="00B65A5B"/>
    <w:rsid w:val="00B65B58"/>
    <w:rsid w:val="00B65B7A"/>
    <w:rsid w:val="00B65B87"/>
    <w:rsid w:val="00B65CAA"/>
    <w:rsid w:val="00B65F2A"/>
    <w:rsid w:val="00B65F46"/>
    <w:rsid w:val="00B6618A"/>
    <w:rsid w:val="00B661C0"/>
    <w:rsid w:val="00B662EF"/>
    <w:rsid w:val="00B6661C"/>
    <w:rsid w:val="00B669C9"/>
    <w:rsid w:val="00B66BFD"/>
    <w:rsid w:val="00B66E9C"/>
    <w:rsid w:val="00B66F76"/>
    <w:rsid w:val="00B67001"/>
    <w:rsid w:val="00B67112"/>
    <w:rsid w:val="00B671C8"/>
    <w:rsid w:val="00B67322"/>
    <w:rsid w:val="00B67360"/>
    <w:rsid w:val="00B674BC"/>
    <w:rsid w:val="00B678D2"/>
    <w:rsid w:val="00B67989"/>
    <w:rsid w:val="00B67BAB"/>
    <w:rsid w:val="00B67ED6"/>
    <w:rsid w:val="00B70179"/>
    <w:rsid w:val="00B70306"/>
    <w:rsid w:val="00B7031D"/>
    <w:rsid w:val="00B7050F"/>
    <w:rsid w:val="00B705DB"/>
    <w:rsid w:val="00B70F65"/>
    <w:rsid w:val="00B711F9"/>
    <w:rsid w:val="00B712BA"/>
    <w:rsid w:val="00B714D0"/>
    <w:rsid w:val="00B715F2"/>
    <w:rsid w:val="00B71837"/>
    <w:rsid w:val="00B71B7C"/>
    <w:rsid w:val="00B71E10"/>
    <w:rsid w:val="00B71E5A"/>
    <w:rsid w:val="00B71E7C"/>
    <w:rsid w:val="00B71EBB"/>
    <w:rsid w:val="00B71F44"/>
    <w:rsid w:val="00B720A0"/>
    <w:rsid w:val="00B722D1"/>
    <w:rsid w:val="00B72430"/>
    <w:rsid w:val="00B724B3"/>
    <w:rsid w:val="00B726C8"/>
    <w:rsid w:val="00B7292A"/>
    <w:rsid w:val="00B72A7F"/>
    <w:rsid w:val="00B72AD8"/>
    <w:rsid w:val="00B72F3C"/>
    <w:rsid w:val="00B731E1"/>
    <w:rsid w:val="00B7369A"/>
    <w:rsid w:val="00B738A7"/>
    <w:rsid w:val="00B7393D"/>
    <w:rsid w:val="00B742B2"/>
    <w:rsid w:val="00B743F2"/>
    <w:rsid w:val="00B7481C"/>
    <w:rsid w:val="00B74DC3"/>
    <w:rsid w:val="00B74E43"/>
    <w:rsid w:val="00B752C8"/>
    <w:rsid w:val="00B752FC"/>
    <w:rsid w:val="00B75757"/>
    <w:rsid w:val="00B7589A"/>
    <w:rsid w:val="00B75C68"/>
    <w:rsid w:val="00B75DF6"/>
    <w:rsid w:val="00B76083"/>
    <w:rsid w:val="00B76155"/>
    <w:rsid w:val="00B762EF"/>
    <w:rsid w:val="00B763F0"/>
    <w:rsid w:val="00B76419"/>
    <w:rsid w:val="00B76455"/>
    <w:rsid w:val="00B76651"/>
    <w:rsid w:val="00B767E3"/>
    <w:rsid w:val="00B76987"/>
    <w:rsid w:val="00B76ABC"/>
    <w:rsid w:val="00B76DCC"/>
    <w:rsid w:val="00B76F57"/>
    <w:rsid w:val="00B7707B"/>
    <w:rsid w:val="00B7720C"/>
    <w:rsid w:val="00B7741E"/>
    <w:rsid w:val="00B77656"/>
    <w:rsid w:val="00B7775C"/>
    <w:rsid w:val="00B7780B"/>
    <w:rsid w:val="00B77FB1"/>
    <w:rsid w:val="00B800AF"/>
    <w:rsid w:val="00B800B0"/>
    <w:rsid w:val="00B800E4"/>
    <w:rsid w:val="00B80137"/>
    <w:rsid w:val="00B80472"/>
    <w:rsid w:val="00B80A2D"/>
    <w:rsid w:val="00B80E28"/>
    <w:rsid w:val="00B81165"/>
    <w:rsid w:val="00B812F7"/>
    <w:rsid w:val="00B813B6"/>
    <w:rsid w:val="00B81429"/>
    <w:rsid w:val="00B814C1"/>
    <w:rsid w:val="00B814CB"/>
    <w:rsid w:val="00B81629"/>
    <w:rsid w:val="00B82011"/>
    <w:rsid w:val="00B823B8"/>
    <w:rsid w:val="00B823BA"/>
    <w:rsid w:val="00B824F0"/>
    <w:rsid w:val="00B82862"/>
    <w:rsid w:val="00B82898"/>
    <w:rsid w:val="00B82973"/>
    <w:rsid w:val="00B82C07"/>
    <w:rsid w:val="00B837DD"/>
    <w:rsid w:val="00B83C0C"/>
    <w:rsid w:val="00B83C34"/>
    <w:rsid w:val="00B83D65"/>
    <w:rsid w:val="00B847F7"/>
    <w:rsid w:val="00B84807"/>
    <w:rsid w:val="00B848CA"/>
    <w:rsid w:val="00B84F44"/>
    <w:rsid w:val="00B8536E"/>
    <w:rsid w:val="00B8538C"/>
    <w:rsid w:val="00B856F2"/>
    <w:rsid w:val="00B8573D"/>
    <w:rsid w:val="00B857A1"/>
    <w:rsid w:val="00B85855"/>
    <w:rsid w:val="00B85896"/>
    <w:rsid w:val="00B859D3"/>
    <w:rsid w:val="00B85DAC"/>
    <w:rsid w:val="00B85FF6"/>
    <w:rsid w:val="00B86143"/>
    <w:rsid w:val="00B86145"/>
    <w:rsid w:val="00B8614B"/>
    <w:rsid w:val="00B864EB"/>
    <w:rsid w:val="00B86585"/>
    <w:rsid w:val="00B86A5D"/>
    <w:rsid w:val="00B86CB7"/>
    <w:rsid w:val="00B87197"/>
    <w:rsid w:val="00B871C9"/>
    <w:rsid w:val="00B8728D"/>
    <w:rsid w:val="00B874A4"/>
    <w:rsid w:val="00B876AE"/>
    <w:rsid w:val="00B879A5"/>
    <w:rsid w:val="00B87A7E"/>
    <w:rsid w:val="00B87A96"/>
    <w:rsid w:val="00B87ED7"/>
    <w:rsid w:val="00B90A6A"/>
    <w:rsid w:val="00B91194"/>
    <w:rsid w:val="00B9170D"/>
    <w:rsid w:val="00B91A1F"/>
    <w:rsid w:val="00B91F40"/>
    <w:rsid w:val="00B9205E"/>
    <w:rsid w:val="00B92142"/>
    <w:rsid w:val="00B921EE"/>
    <w:rsid w:val="00B92272"/>
    <w:rsid w:val="00B9259E"/>
    <w:rsid w:val="00B9284E"/>
    <w:rsid w:val="00B92BB3"/>
    <w:rsid w:val="00B92EA8"/>
    <w:rsid w:val="00B9310B"/>
    <w:rsid w:val="00B931FD"/>
    <w:rsid w:val="00B93427"/>
    <w:rsid w:val="00B93655"/>
    <w:rsid w:val="00B938C5"/>
    <w:rsid w:val="00B939BF"/>
    <w:rsid w:val="00B93C15"/>
    <w:rsid w:val="00B93DC5"/>
    <w:rsid w:val="00B93E43"/>
    <w:rsid w:val="00B93FC6"/>
    <w:rsid w:val="00B94008"/>
    <w:rsid w:val="00B9414A"/>
    <w:rsid w:val="00B94952"/>
    <w:rsid w:val="00B9497D"/>
    <w:rsid w:val="00B9513F"/>
    <w:rsid w:val="00B952A1"/>
    <w:rsid w:val="00B958E3"/>
    <w:rsid w:val="00B95FCA"/>
    <w:rsid w:val="00B96257"/>
    <w:rsid w:val="00B96CEE"/>
    <w:rsid w:val="00B97015"/>
    <w:rsid w:val="00B9722A"/>
    <w:rsid w:val="00B973F6"/>
    <w:rsid w:val="00B97492"/>
    <w:rsid w:val="00B97510"/>
    <w:rsid w:val="00B9761A"/>
    <w:rsid w:val="00B977B2"/>
    <w:rsid w:val="00B97B5C"/>
    <w:rsid w:val="00B97BBC"/>
    <w:rsid w:val="00B97D25"/>
    <w:rsid w:val="00BA051D"/>
    <w:rsid w:val="00BA064E"/>
    <w:rsid w:val="00BA08F6"/>
    <w:rsid w:val="00BA0933"/>
    <w:rsid w:val="00BA1108"/>
    <w:rsid w:val="00BA1281"/>
    <w:rsid w:val="00BA13D8"/>
    <w:rsid w:val="00BA164F"/>
    <w:rsid w:val="00BA1656"/>
    <w:rsid w:val="00BA1859"/>
    <w:rsid w:val="00BA18B4"/>
    <w:rsid w:val="00BA18E5"/>
    <w:rsid w:val="00BA1C63"/>
    <w:rsid w:val="00BA208C"/>
    <w:rsid w:val="00BA251A"/>
    <w:rsid w:val="00BA290E"/>
    <w:rsid w:val="00BA2E1F"/>
    <w:rsid w:val="00BA2F5F"/>
    <w:rsid w:val="00BA314C"/>
    <w:rsid w:val="00BA3677"/>
    <w:rsid w:val="00BA36E4"/>
    <w:rsid w:val="00BA396F"/>
    <w:rsid w:val="00BA3DBC"/>
    <w:rsid w:val="00BA3E5C"/>
    <w:rsid w:val="00BA3EAF"/>
    <w:rsid w:val="00BA3F5D"/>
    <w:rsid w:val="00BA48E5"/>
    <w:rsid w:val="00BA49B8"/>
    <w:rsid w:val="00BA4C4F"/>
    <w:rsid w:val="00BA4F79"/>
    <w:rsid w:val="00BA5210"/>
    <w:rsid w:val="00BA56E1"/>
    <w:rsid w:val="00BA58FA"/>
    <w:rsid w:val="00BA5BD9"/>
    <w:rsid w:val="00BA5BE8"/>
    <w:rsid w:val="00BA5C33"/>
    <w:rsid w:val="00BA5E16"/>
    <w:rsid w:val="00BA5E66"/>
    <w:rsid w:val="00BA609E"/>
    <w:rsid w:val="00BA6323"/>
    <w:rsid w:val="00BA67D7"/>
    <w:rsid w:val="00BA6A47"/>
    <w:rsid w:val="00BA6B7E"/>
    <w:rsid w:val="00BA6D51"/>
    <w:rsid w:val="00BA700B"/>
    <w:rsid w:val="00BA7214"/>
    <w:rsid w:val="00BA7268"/>
    <w:rsid w:val="00BA7278"/>
    <w:rsid w:val="00BA742A"/>
    <w:rsid w:val="00BA76BB"/>
    <w:rsid w:val="00BA77CF"/>
    <w:rsid w:val="00BA786E"/>
    <w:rsid w:val="00BA7B1A"/>
    <w:rsid w:val="00BB014D"/>
    <w:rsid w:val="00BB021D"/>
    <w:rsid w:val="00BB03F7"/>
    <w:rsid w:val="00BB0657"/>
    <w:rsid w:val="00BB075C"/>
    <w:rsid w:val="00BB0B6C"/>
    <w:rsid w:val="00BB0E90"/>
    <w:rsid w:val="00BB1EA8"/>
    <w:rsid w:val="00BB1F31"/>
    <w:rsid w:val="00BB1F64"/>
    <w:rsid w:val="00BB2302"/>
    <w:rsid w:val="00BB230F"/>
    <w:rsid w:val="00BB257C"/>
    <w:rsid w:val="00BB2595"/>
    <w:rsid w:val="00BB26AA"/>
    <w:rsid w:val="00BB275D"/>
    <w:rsid w:val="00BB27EE"/>
    <w:rsid w:val="00BB27F7"/>
    <w:rsid w:val="00BB2A2B"/>
    <w:rsid w:val="00BB2ACB"/>
    <w:rsid w:val="00BB2C03"/>
    <w:rsid w:val="00BB2CA3"/>
    <w:rsid w:val="00BB2F44"/>
    <w:rsid w:val="00BB3347"/>
    <w:rsid w:val="00BB34AC"/>
    <w:rsid w:val="00BB3583"/>
    <w:rsid w:val="00BB36F9"/>
    <w:rsid w:val="00BB3D58"/>
    <w:rsid w:val="00BB3D62"/>
    <w:rsid w:val="00BB457C"/>
    <w:rsid w:val="00BB46A7"/>
    <w:rsid w:val="00BB4879"/>
    <w:rsid w:val="00BB4D7D"/>
    <w:rsid w:val="00BB4FEC"/>
    <w:rsid w:val="00BB5345"/>
    <w:rsid w:val="00BB543B"/>
    <w:rsid w:val="00BB58D2"/>
    <w:rsid w:val="00BB5BEC"/>
    <w:rsid w:val="00BB5CBE"/>
    <w:rsid w:val="00BB5D36"/>
    <w:rsid w:val="00BB623D"/>
    <w:rsid w:val="00BB6443"/>
    <w:rsid w:val="00BB6486"/>
    <w:rsid w:val="00BB6506"/>
    <w:rsid w:val="00BB67CC"/>
    <w:rsid w:val="00BB6969"/>
    <w:rsid w:val="00BB6AC9"/>
    <w:rsid w:val="00BB70F4"/>
    <w:rsid w:val="00BB7376"/>
    <w:rsid w:val="00BB73B0"/>
    <w:rsid w:val="00BB74CF"/>
    <w:rsid w:val="00BB7758"/>
    <w:rsid w:val="00BB7B50"/>
    <w:rsid w:val="00BB7E30"/>
    <w:rsid w:val="00BC023C"/>
    <w:rsid w:val="00BC0387"/>
    <w:rsid w:val="00BC0A7B"/>
    <w:rsid w:val="00BC0BB0"/>
    <w:rsid w:val="00BC106F"/>
    <w:rsid w:val="00BC13A1"/>
    <w:rsid w:val="00BC16C2"/>
    <w:rsid w:val="00BC16FC"/>
    <w:rsid w:val="00BC1C2F"/>
    <w:rsid w:val="00BC1D28"/>
    <w:rsid w:val="00BC2809"/>
    <w:rsid w:val="00BC287C"/>
    <w:rsid w:val="00BC2BA6"/>
    <w:rsid w:val="00BC33CA"/>
    <w:rsid w:val="00BC34B8"/>
    <w:rsid w:val="00BC3713"/>
    <w:rsid w:val="00BC38A8"/>
    <w:rsid w:val="00BC38C4"/>
    <w:rsid w:val="00BC3922"/>
    <w:rsid w:val="00BC3953"/>
    <w:rsid w:val="00BC3986"/>
    <w:rsid w:val="00BC3ED9"/>
    <w:rsid w:val="00BC413B"/>
    <w:rsid w:val="00BC42D5"/>
    <w:rsid w:val="00BC45D8"/>
    <w:rsid w:val="00BC4690"/>
    <w:rsid w:val="00BC4848"/>
    <w:rsid w:val="00BC4D7A"/>
    <w:rsid w:val="00BC4E61"/>
    <w:rsid w:val="00BC4EE5"/>
    <w:rsid w:val="00BC5324"/>
    <w:rsid w:val="00BC558E"/>
    <w:rsid w:val="00BC607C"/>
    <w:rsid w:val="00BC64CC"/>
    <w:rsid w:val="00BC66D6"/>
    <w:rsid w:val="00BC6C8F"/>
    <w:rsid w:val="00BC6DA5"/>
    <w:rsid w:val="00BC6E30"/>
    <w:rsid w:val="00BC6EA1"/>
    <w:rsid w:val="00BC705D"/>
    <w:rsid w:val="00BC7268"/>
    <w:rsid w:val="00BC7659"/>
    <w:rsid w:val="00BC78DC"/>
    <w:rsid w:val="00BC7E68"/>
    <w:rsid w:val="00BD0374"/>
    <w:rsid w:val="00BD050F"/>
    <w:rsid w:val="00BD0518"/>
    <w:rsid w:val="00BD062E"/>
    <w:rsid w:val="00BD078E"/>
    <w:rsid w:val="00BD0A2A"/>
    <w:rsid w:val="00BD1301"/>
    <w:rsid w:val="00BD13B5"/>
    <w:rsid w:val="00BD1445"/>
    <w:rsid w:val="00BD1460"/>
    <w:rsid w:val="00BD1E4F"/>
    <w:rsid w:val="00BD280F"/>
    <w:rsid w:val="00BD2932"/>
    <w:rsid w:val="00BD2950"/>
    <w:rsid w:val="00BD29D2"/>
    <w:rsid w:val="00BD2A92"/>
    <w:rsid w:val="00BD2E21"/>
    <w:rsid w:val="00BD3276"/>
    <w:rsid w:val="00BD3679"/>
    <w:rsid w:val="00BD3ABB"/>
    <w:rsid w:val="00BD3FA4"/>
    <w:rsid w:val="00BD4630"/>
    <w:rsid w:val="00BD4660"/>
    <w:rsid w:val="00BD46BD"/>
    <w:rsid w:val="00BD48E4"/>
    <w:rsid w:val="00BD4A97"/>
    <w:rsid w:val="00BD4BB7"/>
    <w:rsid w:val="00BD4BD4"/>
    <w:rsid w:val="00BD4C9F"/>
    <w:rsid w:val="00BD4DC2"/>
    <w:rsid w:val="00BD5143"/>
    <w:rsid w:val="00BD5194"/>
    <w:rsid w:val="00BD55E2"/>
    <w:rsid w:val="00BD5724"/>
    <w:rsid w:val="00BD576A"/>
    <w:rsid w:val="00BD5955"/>
    <w:rsid w:val="00BD5A11"/>
    <w:rsid w:val="00BD5A71"/>
    <w:rsid w:val="00BD5F9B"/>
    <w:rsid w:val="00BD63C4"/>
    <w:rsid w:val="00BD653A"/>
    <w:rsid w:val="00BD69A7"/>
    <w:rsid w:val="00BD6F3B"/>
    <w:rsid w:val="00BD6FF1"/>
    <w:rsid w:val="00BD7072"/>
    <w:rsid w:val="00BD7204"/>
    <w:rsid w:val="00BD73FA"/>
    <w:rsid w:val="00BD77CA"/>
    <w:rsid w:val="00BE003D"/>
    <w:rsid w:val="00BE01B1"/>
    <w:rsid w:val="00BE057D"/>
    <w:rsid w:val="00BE0983"/>
    <w:rsid w:val="00BE0A16"/>
    <w:rsid w:val="00BE0C16"/>
    <w:rsid w:val="00BE0C53"/>
    <w:rsid w:val="00BE0E50"/>
    <w:rsid w:val="00BE0EBF"/>
    <w:rsid w:val="00BE1418"/>
    <w:rsid w:val="00BE14B4"/>
    <w:rsid w:val="00BE158D"/>
    <w:rsid w:val="00BE1646"/>
    <w:rsid w:val="00BE180B"/>
    <w:rsid w:val="00BE1923"/>
    <w:rsid w:val="00BE19D5"/>
    <w:rsid w:val="00BE1A1B"/>
    <w:rsid w:val="00BE1E71"/>
    <w:rsid w:val="00BE1ED9"/>
    <w:rsid w:val="00BE1F5F"/>
    <w:rsid w:val="00BE2000"/>
    <w:rsid w:val="00BE21D8"/>
    <w:rsid w:val="00BE2516"/>
    <w:rsid w:val="00BE28DD"/>
    <w:rsid w:val="00BE2C3B"/>
    <w:rsid w:val="00BE308D"/>
    <w:rsid w:val="00BE30B7"/>
    <w:rsid w:val="00BE3182"/>
    <w:rsid w:val="00BE3807"/>
    <w:rsid w:val="00BE385E"/>
    <w:rsid w:val="00BE389A"/>
    <w:rsid w:val="00BE39A8"/>
    <w:rsid w:val="00BE3C67"/>
    <w:rsid w:val="00BE3D6F"/>
    <w:rsid w:val="00BE3EDB"/>
    <w:rsid w:val="00BE4104"/>
    <w:rsid w:val="00BE4390"/>
    <w:rsid w:val="00BE4404"/>
    <w:rsid w:val="00BE454A"/>
    <w:rsid w:val="00BE45CF"/>
    <w:rsid w:val="00BE468D"/>
    <w:rsid w:val="00BE4B0A"/>
    <w:rsid w:val="00BE4D58"/>
    <w:rsid w:val="00BE4F8A"/>
    <w:rsid w:val="00BE5157"/>
    <w:rsid w:val="00BE5252"/>
    <w:rsid w:val="00BE5508"/>
    <w:rsid w:val="00BE5613"/>
    <w:rsid w:val="00BE57A3"/>
    <w:rsid w:val="00BE59F2"/>
    <w:rsid w:val="00BE5B88"/>
    <w:rsid w:val="00BE5BE4"/>
    <w:rsid w:val="00BE5C70"/>
    <w:rsid w:val="00BE5E8B"/>
    <w:rsid w:val="00BE6090"/>
    <w:rsid w:val="00BE611E"/>
    <w:rsid w:val="00BE6176"/>
    <w:rsid w:val="00BE6316"/>
    <w:rsid w:val="00BE6465"/>
    <w:rsid w:val="00BE6562"/>
    <w:rsid w:val="00BE6859"/>
    <w:rsid w:val="00BE68E8"/>
    <w:rsid w:val="00BE6CFE"/>
    <w:rsid w:val="00BE6FEC"/>
    <w:rsid w:val="00BE713A"/>
    <w:rsid w:val="00BE71CF"/>
    <w:rsid w:val="00BE7467"/>
    <w:rsid w:val="00BE74DE"/>
    <w:rsid w:val="00BE772C"/>
    <w:rsid w:val="00BE7A22"/>
    <w:rsid w:val="00BE7C51"/>
    <w:rsid w:val="00BF02F1"/>
    <w:rsid w:val="00BF05E2"/>
    <w:rsid w:val="00BF0682"/>
    <w:rsid w:val="00BF06E0"/>
    <w:rsid w:val="00BF0857"/>
    <w:rsid w:val="00BF09AC"/>
    <w:rsid w:val="00BF0B63"/>
    <w:rsid w:val="00BF11AF"/>
    <w:rsid w:val="00BF13AE"/>
    <w:rsid w:val="00BF13C2"/>
    <w:rsid w:val="00BF171C"/>
    <w:rsid w:val="00BF17E5"/>
    <w:rsid w:val="00BF1B70"/>
    <w:rsid w:val="00BF1D87"/>
    <w:rsid w:val="00BF1E7D"/>
    <w:rsid w:val="00BF2108"/>
    <w:rsid w:val="00BF2160"/>
    <w:rsid w:val="00BF2204"/>
    <w:rsid w:val="00BF22E7"/>
    <w:rsid w:val="00BF28E5"/>
    <w:rsid w:val="00BF28E6"/>
    <w:rsid w:val="00BF295C"/>
    <w:rsid w:val="00BF2983"/>
    <w:rsid w:val="00BF2CC6"/>
    <w:rsid w:val="00BF2EFB"/>
    <w:rsid w:val="00BF2F25"/>
    <w:rsid w:val="00BF30FB"/>
    <w:rsid w:val="00BF327D"/>
    <w:rsid w:val="00BF33DB"/>
    <w:rsid w:val="00BF34C3"/>
    <w:rsid w:val="00BF38C8"/>
    <w:rsid w:val="00BF3CC0"/>
    <w:rsid w:val="00BF3DB0"/>
    <w:rsid w:val="00BF4093"/>
    <w:rsid w:val="00BF4123"/>
    <w:rsid w:val="00BF42C5"/>
    <w:rsid w:val="00BF4812"/>
    <w:rsid w:val="00BF4B77"/>
    <w:rsid w:val="00BF4D10"/>
    <w:rsid w:val="00BF4E70"/>
    <w:rsid w:val="00BF4F4B"/>
    <w:rsid w:val="00BF4F9E"/>
    <w:rsid w:val="00BF5698"/>
    <w:rsid w:val="00BF5743"/>
    <w:rsid w:val="00BF59B5"/>
    <w:rsid w:val="00BF5B35"/>
    <w:rsid w:val="00BF5D91"/>
    <w:rsid w:val="00BF5DCE"/>
    <w:rsid w:val="00BF5EF3"/>
    <w:rsid w:val="00BF621C"/>
    <w:rsid w:val="00BF62A4"/>
    <w:rsid w:val="00BF6D49"/>
    <w:rsid w:val="00BF71D6"/>
    <w:rsid w:val="00BF7946"/>
    <w:rsid w:val="00BF7A66"/>
    <w:rsid w:val="00BF7B99"/>
    <w:rsid w:val="00BF7C2C"/>
    <w:rsid w:val="00BF7D23"/>
    <w:rsid w:val="00BF7D53"/>
    <w:rsid w:val="00BF7DB8"/>
    <w:rsid w:val="00BF7F4B"/>
    <w:rsid w:val="00C0028B"/>
    <w:rsid w:val="00C00429"/>
    <w:rsid w:val="00C004BD"/>
    <w:rsid w:val="00C0061E"/>
    <w:rsid w:val="00C00766"/>
    <w:rsid w:val="00C00B64"/>
    <w:rsid w:val="00C00FAF"/>
    <w:rsid w:val="00C0149C"/>
    <w:rsid w:val="00C017CB"/>
    <w:rsid w:val="00C01887"/>
    <w:rsid w:val="00C018D5"/>
    <w:rsid w:val="00C01B43"/>
    <w:rsid w:val="00C01BCD"/>
    <w:rsid w:val="00C01CF2"/>
    <w:rsid w:val="00C01DEE"/>
    <w:rsid w:val="00C01E4E"/>
    <w:rsid w:val="00C01E82"/>
    <w:rsid w:val="00C02105"/>
    <w:rsid w:val="00C02208"/>
    <w:rsid w:val="00C02241"/>
    <w:rsid w:val="00C023BA"/>
    <w:rsid w:val="00C025D9"/>
    <w:rsid w:val="00C0276D"/>
    <w:rsid w:val="00C028EC"/>
    <w:rsid w:val="00C0294D"/>
    <w:rsid w:val="00C02FDC"/>
    <w:rsid w:val="00C03231"/>
    <w:rsid w:val="00C03907"/>
    <w:rsid w:val="00C03A49"/>
    <w:rsid w:val="00C03E89"/>
    <w:rsid w:val="00C0445A"/>
    <w:rsid w:val="00C046C4"/>
    <w:rsid w:val="00C04BE0"/>
    <w:rsid w:val="00C04CAB"/>
    <w:rsid w:val="00C04EBD"/>
    <w:rsid w:val="00C04FA8"/>
    <w:rsid w:val="00C05064"/>
    <w:rsid w:val="00C06144"/>
    <w:rsid w:val="00C0628C"/>
    <w:rsid w:val="00C063AB"/>
    <w:rsid w:val="00C0655F"/>
    <w:rsid w:val="00C06958"/>
    <w:rsid w:val="00C06BE8"/>
    <w:rsid w:val="00C06BFA"/>
    <w:rsid w:val="00C06EC9"/>
    <w:rsid w:val="00C06F73"/>
    <w:rsid w:val="00C0703A"/>
    <w:rsid w:val="00C073B7"/>
    <w:rsid w:val="00C07461"/>
    <w:rsid w:val="00C075C9"/>
    <w:rsid w:val="00C076BF"/>
    <w:rsid w:val="00C0772C"/>
    <w:rsid w:val="00C07AC5"/>
    <w:rsid w:val="00C07C85"/>
    <w:rsid w:val="00C07DC7"/>
    <w:rsid w:val="00C07F1D"/>
    <w:rsid w:val="00C10002"/>
    <w:rsid w:val="00C1026C"/>
    <w:rsid w:val="00C104F6"/>
    <w:rsid w:val="00C1057C"/>
    <w:rsid w:val="00C105D4"/>
    <w:rsid w:val="00C10604"/>
    <w:rsid w:val="00C1084F"/>
    <w:rsid w:val="00C1089D"/>
    <w:rsid w:val="00C10A42"/>
    <w:rsid w:val="00C10B24"/>
    <w:rsid w:val="00C10DD2"/>
    <w:rsid w:val="00C11162"/>
    <w:rsid w:val="00C11204"/>
    <w:rsid w:val="00C11621"/>
    <w:rsid w:val="00C1175C"/>
    <w:rsid w:val="00C1181F"/>
    <w:rsid w:val="00C11963"/>
    <w:rsid w:val="00C11A1E"/>
    <w:rsid w:val="00C11EBB"/>
    <w:rsid w:val="00C11F1F"/>
    <w:rsid w:val="00C12031"/>
    <w:rsid w:val="00C123A3"/>
    <w:rsid w:val="00C124CD"/>
    <w:rsid w:val="00C12889"/>
    <w:rsid w:val="00C1299A"/>
    <w:rsid w:val="00C1343A"/>
    <w:rsid w:val="00C1349D"/>
    <w:rsid w:val="00C13A31"/>
    <w:rsid w:val="00C13A35"/>
    <w:rsid w:val="00C13B0C"/>
    <w:rsid w:val="00C14009"/>
    <w:rsid w:val="00C141D7"/>
    <w:rsid w:val="00C1452D"/>
    <w:rsid w:val="00C147EE"/>
    <w:rsid w:val="00C14CD8"/>
    <w:rsid w:val="00C14EBB"/>
    <w:rsid w:val="00C150CB"/>
    <w:rsid w:val="00C15466"/>
    <w:rsid w:val="00C1550C"/>
    <w:rsid w:val="00C1553C"/>
    <w:rsid w:val="00C155FD"/>
    <w:rsid w:val="00C15C18"/>
    <w:rsid w:val="00C15C78"/>
    <w:rsid w:val="00C15F59"/>
    <w:rsid w:val="00C15F88"/>
    <w:rsid w:val="00C163F9"/>
    <w:rsid w:val="00C1696C"/>
    <w:rsid w:val="00C16BBA"/>
    <w:rsid w:val="00C16F7D"/>
    <w:rsid w:val="00C171E7"/>
    <w:rsid w:val="00C175C1"/>
    <w:rsid w:val="00C1766D"/>
    <w:rsid w:val="00C17A24"/>
    <w:rsid w:val="00C17BBF"/>
    <w:rsid w:val="00C17EFB"/>
    <w:rsid w:val="00C17F47"/>
    <w:rsid w:val="00C17FDC"/>
    <w:rsid w:val="00C20125"/>
    <w:rsid w:val="00C201F8"/>
    <w:rsid w:val="00C20234"/>
    <w:rsid w:val="00C205FB"/>
    <w:rsid w:val="00C20690"/>
    <w:rsid w:val="00C2081A"/>
    <w:rsid w:val="00C20B98"/>
    <w:rsid w:val="00C20F77"/>
    <w:rsid w:val="00C21090"/>
    <w:rsid w:val="00C212E5"/>
    <w:rsid w:val="00C2175C"/>
    <w:rsid w:val="00C21BBF"/>
    <w:rsid w:val="00C21E0E"/>
    <w:rsid w:val="00C21F62"/>
    <w:rsid w:val="00C21F72"/>
    <w:rsid w:val="00C21FED"/>
    <w:rsid w:val="00C22221"/>
    <w:rsid w:val="00C22287"/>
    <w:rsid w:val="00C22583"/>
    <w:rsid w:val="00C22678"/>
    <w:rsid w:val="00C22B59"/>
    <w:rsid w:val="00C22BA7"/>
    <w:rsid w:val="00C22E4E"/>
    <w:rsid w:val="00C22EA9"/>
    <w:rsid w:val="00C22F87"/>
    <w:rsid w:val="00C23806"/>
    <w:rsid w:val="00C238A8"/>
    <w:rsid w:val="00C23E7F"/>
    <w:rsid w:val="00C240B6"/>
    <w:rsid w:val="00C24316"/>
    <w:rsid w:val="00C24375"/>
    <w:rsid w:val="00C246BB"/>
    <w:rsid w:val="00C246ED"/>
    <w:rsid w:val="00C24745"/>
    <w:rsid w:val="00C24BE7"/>
    <w:rsid w:val="00C24E0C"/>
    <w:rsid w:val="00C25179"/>
    <w:rsid w:val="00C251B2"/>
    <w:rsid w:val="00C251C9"/>
    <w:rsid w:val="00C2521D"/>
    <w:rsid w:val="00C252DE"/>
    <w:rsid w:val="00C25757"/>
    <w:rsid w:val="00C2590D"/>
    <w:rsid w:val="00C2595D"/>
    <w:rsid w:val="00C25BE7"/>
    <w:rsid w:val="00C25E2A"/>
    <w:rsid w:val="00C25E30"/>
    <w:rsid w:val="00C25EA3"/>
    <w:rsid w:val="00C26383"/>
    <w:rsid w:val="00C2650F"/>
    <w:rsid w:val="00C26806"/>
    <w:rsid w:val="00C268B9"/>
    <w:rsid w:val="00C268EC"/>
    <w:rsid w:val="00C26DF0"/>
    <w:rsid w:val="00C27034"/>
    <w:rsid w:val="00C27347"/>
    <w:rsid w:val="00C273F4"/>
    <w:rsid w:val="00C2783B"/>
    <w:rsid w:val="00C27AA1"/>
    <w:rsid w:val="00C27D2D"/>
    <w:rsid w:val="00C27D3E"/>
    <w:rsid w:val="00C27D5A"/>
    <w:rsid w:val="00C30033"/>
    <w:rsid w:val="00C301CB"/>
    <w:rsid w:val="00C3069E"/>
    <w:rsid w:val="00C307B8"/>
    <w:rsid w:val="00C30838"/>
    <w:rsid w:val="00C30BF9"/>
    <w:rsid w:val="00C30D9B"/>
    <w:rsid w:val="00C314CF"/>
    <w:rsid w:val="00C314E6"/>
    <w:rsid w:val="00C31C2D"/>
    <w:rsid w:val="00C31CE0"/>
    <w:rsid w:val="00C31D68"/>
    <w:rsid w:val="00C32057"/>
    <w:rsid w:val="00C32131"/>
    <w:rsid w:val="00C32229"/>
    <w:rsid w:val="00C32421"/>
    <w:rsid w:val="00C32968"/>
    <w:rsid w:val="00C32A6F"/>
    <w:rsid w:val="00C32B4F"/>
    <w:rsid w:val="00C32D60"/>
    <w:rsid w:val="00C331A9"/>
    <w:rsid w:val="00C333BE"/>
    <w:rsid w:val="00C335AF"/>
    <w:rsid w:val="00C3372A"/>
    <w:rsid w:val="00C33A0F"/>
    <w:rsid w:val="00C33B11"/>
    <w:rsid w:val="00C33BA2"/>
    <w:rsid w:val="00C33C12"/>
    <w:rsid w:val="00C33F48"/>
    <w:rsid w:val="00C340BE"/>
    <w:rsid w:val="00C34288"/>
    <w:rsid w:val="00C343BF"/>
    <w:rsid w:val="00C344B1"/>
    <w:rsid w:val="00C3477F"/>
    <w:rsid w:val="00C347AC"/>
    <w:rsid w:val="00C349BF"/>
    <w:rsid w:val="00C34C9C"/>
    <w:rsid w:val="00C34CE7"/>
    <w:rsid w:val="00C34F7E"/>
    <w:rsid w:val="00C35041"/>
    <w:rsid w:val="00C3509E"/>
    <w:rsid w:val="00C3532D"/>
    <w:rsid w:val="00C354D8"/>
    <w:rsid w:val="00C355B1"/>
    <w:rsid w:val="00C355D8"/>
    <w:rsid w:val="00C35698"/>
    <w:rsid w:val="00C357DF"/>
    <w:rsid w:val="00C358BE"/>
    <w:rsid w:val="00C35AE3"/>
    <w:rsid w:val="00C35BFC"/>
    <w:rsid w:val="00C35E63"/>
    <w:rsid w:val="00C35F1A"/>
    <w:rsid w:val="00C36245"/>
    <w:rsid w:val="00C36711"/>
    <w:rsid w:val="00C367FC"/>
    <w:rsid w:val="00C36ACC"/>
    <w:rsid w:val="00C36B88"/>
    <w:rsid w:val="00C36C12"/>
    <w:rsid w:val="00C36E3C"/>
    <w:rsid w:val="00C36EFA"/>
    <w:rsid w:val="00C37295"/>
    <w:rsid w:val="00C376FA"/>
    <w:rsid w:val="00C37721"/>
    <w:rsid w:val="00C37A9E"/>
    <w:rsid w:val="00C37E5B"/>
    <w:rsid w:val="00C37E5E"/>
    <w:rsid w:val="00C405EE"/>
    <w:rsid w:val="00C40701"/>
    <w:rsid w:val="00C408FB"/>
    <w:rsid w:val="00C409DC"/>
    <w:rsid w:val="00C40CE7"/>
    <w:rsid w:val="00C41100"/>
    <w:rsid w:val="00C411CD"/>
    <w:rsid w:val="00C4158C"/>
    <w:rsid w:val="00C415F5"/>
    <w:rsid w:val="00C41924"/>
    <w:rsid w:val="00C41B1B"/>
    <w:rsid w:val="00C41C80"/>
    <w:rsid w:val="00C41E8B"/>
    <w:rsid w:val="00C422D8"/>
    <w:rsid w:val="00C424AA"/>
    <w:rsid w:val="00C4252C"/>
    <w:rsid w:val="00C425A5"/>
    <w:rsid w:val="00C425BD"/>
    <w:rsid w:val="00C42EF2"/>
    <w:rsid w:val="00C42F5C"/>
    <w:rsid w:val="00C43101"/>
    <w:rsid w:val="00C43247"/>
    <w:rsid w:val="00C4352B"/>
    <w:rsid w:val="00C43B2A"/>
    <w:rsid w:val="00C44395"/>
    <w:rsid w:val="00C443E7"/>
    <w:rsid w:val="00C44453"/>
    <w:rsid w:val="00C44512"/>
    <w:rsid w:val="00C45386"/>
    <w:rsid w:val="00C453D0"/>
    <w:rsid w:val="00C45961"/>
    <w:rsid w:val="00C45B5E"/>
    <w:rsid w:val="00C45C02"/>
    <w:rsid w:val="00C45D33"/>
    <w:rsid w:val="00C465CF"/>
    <w:rsid w:val="00C46A56"/>
    <w:rsid w:val="00C46B52"/>
    <w:rsid w:val="00C46C2E"/>
    <w:rsid w:val="00C470F1"/>
    <w:rsid w:val="00C4752A"/>
    <w:rsid w:val="00C47874"/>
    <w:rsid w:val="00C47DC3"/>
    <w:rsid w:val="00C50093"/>
    <w:rsid w:val="00C50596"/>
    <w:rsid w:val="00C50B2E"/>
    <w:rsid w:val="00C51056"/>
    <w:rsid w:val="00C5121E"/>
    <w:rsid w:val="00C5122D"/>
    <w:rsid w:val="00C51288"/>
    <w:rsid w:val="00C51588"/>
    <w:rsid w:val="00C5158A"/>
    <w:rsid w:val="00C51618"/>
    <w:rsid w:val="00C520CC"/>
    <w:rsid w:val="00C52134"/>
    <w:rsid w:val="00C52298"/>
    <w:rsid w:val="00C52803"/>
    <w:rsid w:val="00C52973"/>
    <w:rsid w:val="00C52CF1"/>
    <w:rsid w:val="00C52ED5"/>
    <w:rsid w:val="00C52F5F"/>
    <w:rsid w:val="00C52F7B"/>
    <w:rsid w:val="00C52F9A"/>
    <w:rsid w:val="00C5322B"/>
    <w:rsid w:val="00C538EA"/>
    <w:rsid w:val="00C540CF"/>
    <w:rsid w:val="00C54471"/>
    <w:rsid w:val="00C546EB"/>
    <w:rsid w:val="00C54744"/>
    <w:rsid w:val="00C547A0"/>
    <w:rsid w:val="00C54B1E"/>
    <w:rsid w:val="00C54DF0"/>
    <w:rsid w:val="00C54F68"/>
    <w:rsid w:val="00C551A8"/>
    <w:rsid w:val="00C55293"/>
    <w:rsid w:val="00C553C8"/>
    <w:rsid w:val="00C55427"/>
    <w:rsid w:val="00C55752"/>
    <w:rsid w:val="00C557F0"/>
    <w:rsid w:val="00C55DDE"/>
    <w:rsid w:val="00C561F8"/>
    <w:rsid w:val="00C56291"/>
    <w:rsid w:val="00C5684A"/>
    <w:rsid w:val="00C568A8"/>
    <w:rsid w:val="00C56B39"/>
    <w:rsid w:val="00C56EC2"/>
    <w:rsid w:val="00C570A8"/>
    <w:rsid w:val="00C57117"/>
    <w:rsid w:val="00C57151"/>
    <w:rsid w:val="00C57172"/>
    <w:rsid w:val="00C57300"/>
    <w:rsid w:val="00C57646"/>
    <w:rsid w:val="00C57648"/>
    <w:rsid w:val="00C57843"/>
    <w:rsid w:val="00C57AA0"/>
    <w:rsid w:val="00C57C0C"/>
    <w:rsid w:val="00C57FF6"/>
    <w:rsid w:val="00C601ED"/>
    <w:rsid w:val="00C603A8"/>
    <w:rsid w:val="00C60580"/>
    <w:rsid w:val="00C60890"/>
    <w:rsid w:val="00C60A22"/>
    <w:rsid w:val="00C60A5C"/>
    <w:rsid w:val="00C60B72"/>
    <w:rsid w:val="00C60CC2"/>
    <w:rsid w:val="00C6101B"/>
    <w:rsid w:val="00C61101"/>
    <w:rsid w:val="00C614AA"/>
    <w:rsid w:val="00C61598"/>
    <w:rsid w:val="00C6179C"/>
    <w:rsid w:val="00C61930"/>
    <w:rsid w:val="00C61ABA"/>
    <w:rsid w:val="00C61BB3"/>
    <w:rsid w:val="00C61D1C"/>
    <w:rsid w:val="00C61D85"/>
    <w:rsid w:val="00C61E6F"/>
    <w:rsid w:val="00C62170"/>
    <w:rsid w:val="00C6245E"/>
    <w:rsid w:val="00C6262B"/>
    <w:rsid w:val="00C6271E"/>
    <w:rsid w:val="00C627F5"/>
    <w:rsid w:val="00C628EF"/>
    <w:rsid w:val="00C628F9"/>
    <w:rsid w:val="00C629C5"/>
    <w:rsid w:val="00C62ADE"/>
    <w:rsid w:val="00C62B60"/>
    <w:rsid w:val="00C63150"/>
    <w:rsid w:val="00C63512"/>
    <w:rsid w:val="00C6369D"/>
    <w:rsid w:val="00C63A09"/>
    <w:rsid w:val="00C63F25"/>
    <w:rsid w:val="00C64038"/>
    <w:rsid w:val="00C6485F"/>
    <w:rsid w:val="00C6489B"/>
    <w:rsid w:val="00C6493E"/>
    <w:rsid w:val="00C64A73"/>
    <w:rsid w:val="00C64B2C"/>
    <w:rsid w:val="00C64B34"/>
    <w:rsid w:val="00C64C0E"/>
    <w:rsid w:val="00C64F08"/>
    <w:rsid w:val="00C650B3"/>
    <w:rsid w:val="00C65148"/>
    <w:rsid w:val="00C65352"/>
    <w:rsid w:val="00C6545C"/>
    <w:rsid w:val="00C654EA"/>
    <w:rsid w:val="00C662EE"/>
    <w:rsid w:val="00C664BC"/>
    <w:rsid w:val="00C6684A"/>
    <w:rsid w:val="00C66B2F"/>
    <w:rsid w:val="00C66CE2"/>
    <w:rsid w:val="00C66DBE"/>
    <w:rsid w:val="00C66E16"/>
    <w:rsid w:val="00C66F2B"/>
    <w:rsid w:val="00C67112"/>
    <w:rsid w:val="00C6756B"/>
    <w:rsid w:val="00C67A83"/>
    <w:rsid w:val="00C67E7A"/>
    <w:rsid w:val="00C7010E"/>
    <w:rsid w:val="00C70512"/>
    <w:rsid w:val="00C70DB7"/>
    <w:rsid w:val="00C70EEA"/>
    <w:rsid w:val="00C70FE4"/>
    <w:rsid w:val="00C712A7"/>
    <w:rsid w:val="00C7196C"/>
    <w:rsid w:val="00C7198F"/>
    <w:rsid w:val="00C719A9"/>
    <w:rsid w:val="00C71A67"/>
    <w:rsid w:val="00C71DE3"/>
    <w:rsid w:val="00C72093"/>
    <w:rsid w:val="00C720A6"/>
    <w:rsid w:val="00C72B75"/>
    <w:rsid w:val="00C72C8E"/>
    <w:rsid w:val="00C72CDB"/>
    <w:rsid w:val="00C72FD7"/>
    <w:rsid w:val="00C731EA"/>
    <w:rsid w:val="00C733BE"/>
    <w:rsid w:val="00C734A9"/>
    <w:rsid w:val="00C73722"/>
    <w:rsid w:val="00C740E9"/>
    <w:rsid w:val="00C740FC"/>
    <w:rsid w:val="00C74111"/>
    <w:rsid w:val="00C742B4"/>
    <w:rsid w:val="00C743AF"/>
    <w:rsid w:val="00C7496E"/>
    <w:rsid w:val="00C74C38"/>
    <w:rsid w:val="00C74E32"/>
    <w:rsid w:val="00C75008"/>
    <w:rsid w:val="00C750C4"/>
    <w:rsid w:val="00C751E7"/>
    <w:rsid w:val="00C75240"/>
    <w:rsid w:val="00C757AF"/>
    <w:rsid w:val="00C75A4F"/>
    <w:rsid w:val="00C75A71"/>
    <w:rsid w:val="00C7623B"/>
    <w:rsid w:val="00C763A8"/>
    <w:rsid w:val="00C7648C"/>
    <w:rsid w:val="00C76627"/>
    <w:rsid w:val="00C76AC2"/>
    <w:rsid w:val="00C76BDE"/>
    <w:rsid w:val="00C76D85"/>
    <w:rsid w:val="00C77076"/>
    <w:rsid w:val="00C770D2"/>
    <w:rsid w:val="00C773E7"/>
    <w:rsid w:val="00C77636"/>
    <w:rsid w:val="00C77B45"/>
    <w:rsid w:val="00C77BB1"/>
    <w:rsid w:val="00C77BBB"/>
    <w:rsid w:val="00C77CE2"/>
    <w:rsid w:val="00C77FB7"/>
    <w:rsid w:val="00C80104"/>
    <w:rsid w:val="00C80241"/>
    <w:rsid w:val="00C80426"/>
    <w:rsid w:val="00C808B9"/>
    <w:rsid w:val="00C809BE"/>
    <w:rsid w:val="00C80BBA"/>
    <w:rsid w:val="00C80E21"/>
    <w:rsid w:val="00C80EC0"/>
    <w:rsid w:val="00C80F60"/>
    <w:rsid w:val="00C810DB"/>
    <w:rsid w:val="00C8114D"/>
    <w:rsid w:val="00C814D1"/>
    <w:rsid w:val="00C81587"/>
    <w:rsid w:val="00C8173B"/>
    <w:rsid w:val="00C81857"/>
    <w:rsid w:val="00C81861"/>
    <w:rsid w:val="00C81A82"/>
    <w:rsid w:val="00C81D68"/>
    <w:rsid w:val="00C81F77"/>
    <w:rsid w:val="00C82517"/>
    <w:rsid w:val="00C8261C"/>
    <w:rsid w:val="00C82684"/>
    <w:rsid w:val="00C82686"/>
    <w:rsid w:val="00C828AC"/>
    <w:rsid w:val="00C82D5C"/>
    <w:rsid w:val="00C82F22"/>
    <w:rsid w:val="00C831E3"/>
    <w:rsid w:val="00C8361D"/>
    <w:rsid w:val="00C838FA"/>
    <w:rsid w:val="00C839AB"/>
    <w:rsid w:val="00C83E97"/>
    <w:rsid w:val="00C83EBB"/>
    <w:rsid w:val="00C84334"/>
    <w:rsid w:val="00C84855"/>
    <w:rsid w:val="00C848BD"/>
    <w:rsid w:val="00C84B10"/>
    <w:rsid w:val="00C8504C"/>
    <w:rsid w:val="00C852C6"/>
    <w:rsid w:val="00C852F4"/>
    <w:rsid w:val="00C85C90"/>
    <w:rsid w:val="00C85E77"/>
    <w:rsid w:val="00C86127"/>
    <w:rsid w:val="00C864A6"/>
    <w:rsid w:val="00C86782"/>
    <w:rsid w:val="00C86976"/>
    <w:rsid w:val="00C86B48"/>
    <w:rsid w:val="00C86F67"/>
    <w:rsid w:val="00C870D1"/>
    <w:rsid w:val="00C87154"/>
    <w:rsid w:val="00C87291"/>
    <w:rsid w:val="00C87362"/>
    <w:rsid w:val="00C873C0"/>
    <w:rsid w:val="00C87477"/>
    <w:rsid w:val="00C87700"/>
    <w:rsid w:val="00C87A69"/>
    <w:rsid w:val="00C87BEB"/>
    <w:rsid w:val="00C900FC"/>
    <w:rsid w:val="00C904E9"/>
    <w:rsid w:val="00C90904"/>
    <w:rsid w:val="00C90980"/>
    <w:rsid w:val="00C90EB5"/>
    <w:rsid w:val="00C910C9"/>
    <w:rsid w:val="00C9127D"/>
    <w:rsid w:val="00C912DF"/>
    <w:rsid w:val="00C9163E"/>
    <w:rsid w:val="00C91785"/>
    <w:rsid w:val="00C919A1"/>
    <w:rsid w:val="00C91B92"/>
    <w:rsid w:val="00C91CAD"/>
    <w:rsid w:val="00C91D02"/>
    <w:rsid w:val="00C91E31"/>
    <w:rsid w:val="00C9226C"/>
    <w:rsid w:val="00C922EB"/>
    <w:rsid w:val="00C92D65"/>
    <w:rsid w:val="00C932CF"/>
    <w:rsid w:val="00C93C73"/>
    <w:rsid w:val="00C93DBB"/>
    <w:rsid w:val="00C93EA2"/>
    <w:rsid w:val="00C93FB5"/>
    <w:rsid w:val="00C94137"/>
    <w:rsid w:val="00C944E4"/>
    <w:rsid w:val="00C9457F"/>
    <w:rsid w:val="00C947F4"/>
    <w:rsid w:val="00C94B6A"/>
    <w:rsid w:val="00C94BE0"/>
    <w:rsid w:val="00C9516B"/>
    <w:rsid w:val="00C952F7"/>
    <w:rsid w:val="00C953A7"/>
    <w:rsid w:val="00C954E2"/>
    <w:rsid w:val="00C95669"/>
    <w:rsid w:val="00C95769"/>
    <w:rsid w:val="00C9582B"/>
    <w:rsid w:val="00C95B13"/>
    <w:rsid w:val="00C95C05"/>
    <w:rsid w:val="00C95FB0"/>
    <w:rsid w:val="00C95FF7"/>
    <w:rsid w:val="00C96672"/>
    <w:rsid w:val="00C968E9"/>
    <w:rsid w:val="00C96ACE"/>
    <w:rsid w:val="00C96AF3"/>
    <w:rsid w:val="00C96B7B"/>
    <w:rsid w:val="00C97446"/>
    <w:rsid w:val="00C9751D"/>
    <w:rsid w:val="00C97825"/>
    <w:rsid w:val="00C97851"/>
    <w:rsid w:val="00C97A70"/>
    <w:rsid w:val="00C97DA4"/>
    <w:rsid w:val="00C97F55"/>
    <w:rsid w:val="00CA0037"/>
    <w:rsid w:val="00CA0186"/>
    <w:rsid w:val="00CA021C"/>
    <w:rsid w:val="00CA046D"/>
    <w:rsid w:val="00CA05B4"/>
    <w:rsid w:val="00CA0839"/>
    <w:rsid w:val="00CA094B"/>
    <w:rsid w:val="00CA0969"/>
    <w:rsid w:val="00CA0A38"/>
    <w:rsid w:val="00CA0EAF"/>
    <w:rsid w:val="00CA0FB8"/>
    <w:rsid w:val="00CA1216"/>
    <w:rsid w:val="00CA121D"/>
    <w:rsid w:val="00CA16BF"/>
    <w:rsid w:val="00CA189B"/>
    <w:rsid w:val="00CA18E4"/>
    <w:rsid w:val="00CA194C"/>
    <w:rsid w:val="00CA196D"/>
    <w:rsid w:val="00CA1B8D"/>
    <w:rsid w:val="00CA2163"/>
    <w:rsid w:val="00CA2264"/>
    <w:rsid w:val="00CA2903"/>
    <w:rsid w:val="00CA2974"/>
    <w:rsid w:val="00CA2D62"/>
    <w:rsid w:val="00CA3105"/>
    <w:rsid w:val="00CA333B"/>
    <w:rsid w:val="00CA35E5"/>
    <w:rsid w:val="00CA3695"/>
    <w:rsid w:val="00CA3802"/>
    <w:rsid w:val="00CA38CB"/>
    <w:rsid w:val="00CA39D3"/>
    <w:rsid w:val="00CA39DB"/>
    <w:rsid w:val="00CA39F2"/>
    <w:rsid w:val="00CA3B02"/>
    <w:rsid w:val="00CA3C12"/>
    <w:rsid w:val="00CA3D01"/>
    <w:rsid w:val="00CA3EE9"/>
    <w:rsid w:val="00CA3FB5"/>
    <w:rsid w:val="00CA438B"/>
    <w:rsid w:val="00CA4550"/>
    <w:rsid w:val="00CA4880"/>
    <w:rsid w:val="00CA48CF"/>
    <w:rsid w:val="00CA4997"/>
    <w:rsid w:val="00CA4ABB"/>
    <w:rsid w:val="00CA4ABF"/>
    <w:rsid w:val="00CA4B27"/>
    <w:rsid w:val="00CA4C0E"/>
    <w:rsid w:val="00CA4EA9"/>
    <w:rsid w:val="00CA506A"/>
    <w:rsid w:val="00CA54E8"/>
    <w:rsid w:val="00CA59F0"/>
    <w:rsid w:val="00CA59F1"/>
    <w:rsid w:val="00CA5BE5"/>
    <w:rsid w:val="00CA63E0"/>
    <w:rsid w:val="00CA681F"/>
    <w:rsid w:val="00CA6C31"/>
    <w:rsid w:val="00CA6E62"/>
    <w:rsid w:val="00CA6F49"/>
    <w:rsid w:val="00CA70E1"/>
    <w:rsid w:val="00CA7203"/>
    <w:rsid w:val="00CA727A"/>
    <w:rsid w:val="00CA74FF"/>
    <w:rsid w:val="00CA7920"/>
    <w:rsid w:val="00CA7B57"/>
    <w:rsid w:val="00CA7BDF"/>
    <w:rsid w:val="00CA7BF7"/>
    <w:rsid w:val="00CB0011"/>
    <w:rsid w:val="00CB0177"/>
    <w:rsid w:val="00CB07D1"/>
    <w:rsid w:val="00CB0821"/>
    <w:rsid w:val="00CB08B2"/>
    <w:rsid w:val="00CB112B"/>
    <w:rsid w:val="00CB11F7"/>
    <w:rsid w:val="00CB1426"/>
    <w:rsid w:val="00CB16D2"/>
    <w:rsid w:val="00CB18EB"/>
    <w:rsid w:val="00CB1C94"/>
    <w:rsid w:val="00CB1F0C"/>
    <w:rsid w:val="00CB2180"/>
    <w:rsid w:val="00CB2370"/>
    <w:rsid w:val="00CB23D5"/>
    <w:rsid w:val="00CB2BC6"/>
    <w:rsid w:val="00CB2DDA"/>
    <w:rsid w:val="00CB2F06"/>
    <w:rsid w:val="00CB333D"/>
    <w:rsid w:val="00CB33F8"/>
    <w:rsid w:val="00CB34BF"/>
    <w:rsid w:val="00CB3583"/>
    <w:rsid w:val="00CB3AE5"/>
    <w:rsid w:val="00CB3AE8"/>
    <w:rsid w:val="00CB40BD"/>
    <w:rsid w:val="00CB42A1"/>
    <w:rsid w:val="00CB4336"/>
    <w:rsid w:val="00CB4362"/>
    <w:rsid w:val="00CB43F8"/>
    <w:rsid w:val="00CB4760"/>
    <w:rsid w:val="00CB479F"/>
    <w:rsid w:val="00CB4820"/>
    <w:rsid w:val="00CB4B7C"/>
    <w:rsid w:val="00CB4E49"/>
    <w:rsid w:val="00CB4E57"/>
    <w:rsid w:val="00CB5359"/>
    <w:rsid w:val="00CB56FC"/>
    <w:rsid w:val="00CB580E"/>
    <w:rsid w:val="00CB591A"/>
    <w:rsid w:val="00CB5A78"/>
    <w:rsid w:val="00CB5C37"/>
    <w:rsid w:val="00CB604F"/>
    <w:rsid w:val="00CB614D"/>
    <w:rsid w:val="00CB62D1"/>
    <w:rsid w:val="00CB6D48"/>
    <w:rsid w:val="00CB7132"/>
    <w:rsid w:val="00CB71C0"/>
    <w:rsid w:val="00CB71EA"/>
    <w:rsid w:val="00CB7688"/>
    <w:rsid w:val="00CB77E4"/>
    <w:rsid w:val="00CB7963"/>
    <w:rsid w:val="00CB7A8C"/>
    <w:rsid w:val="00CC011A"/>
    <w:rsid w:val="00CC018B"/>
    <w:rsid w:val="00CC02FE"/>
    <w:rsid w:val="00CC042C"/>
    <w:rsid w:val="00CC0528"/>
    <w:rsid w:val="00CC06EF"/>
    <w:rsid w:val="00CC0820"/>
    <w:rsid w:val="00CC0BF1"/>
    <w:rsid w:val="00CC0D48"/>
    <w:rsid w:val="00CC11E3"/>
    <w:rsid w:val="00CC1267"/>
    <w:rsid w:val="00CC1438"/>
    <w:rsid w:val="00CC147E"/>
    <w:rsid w:val="00CC198B"/>
    <w:rsid w:val="00CC1A00"/>
    <w:rsid w:val="00CC1A65"/>
    <w:rsid w:val="00CC1F04"/>
    <w:rsid w:val="00CC20DD"/>
    <w:rsid w:val="00CC2692"/>
    <w:rsid w:val="00CC26E9"/>
    <w:rsid w:val="00CC2771"/>
    <w:rsid w:val="00CC277D"/>
    <w:rsid w:val="00CC2CB0"/>
    <w:rsid w:val="00CC2D8F"/>
    <w:rsid w:val="00CC2DAF"/>
    <w:rsid w:val="00CC2DEC"/>
    <w:rsid w:val="00CC2F0C"/>
    <w:rsid w:val="00CC2F62"/>
    <w:rsid w:val="00CC3241"/>
    <w:rsid w:val="00CC32C8"/>
    <w:rsid w:val="00CC3462"/>
    <w:rsid w:val="00CC36D7"/>
    <w:rsid w:val="00CC39C9"/>
    <w:rsid w:val="00CC3B23"/>
    <w:rsid w:val="00CC3B38"/>
    <w:rsid w:val="00CC3F57"/>
    <w:rsid w:val="00CC42D2"/>
    <w:rsid w:val="00CC4AED"/>
    <w:rsid w:val="00CC4C25"/>
    <w:rsid w:val="00CC5747"/>
    <w:rsid w:val="00CC5D15"/>
    <w:rsid w:val="00CC5DAD"/>
    <w:rsid w:val="00CC5F29"/>
    <w:rsid w:val="00CC66C4"/>
    <w:rsid w:val="00CC6917"/>
    <w:rsid w:val="00CC6A29"/>
    <w:rsid w:val="00CC6A38"/>
    <w:rsid w:val="00CC6A6F"/>
    <w:rsid w:val="00CC6D3B"/>
    <w:rsid w:val="00CC6EAA"/>
    <w:rsid w:val="00CC70CD"/>
    <w:rsid w:val="00CC714A"/>
    <w:rsid w:val="00CC7356"/>
    <w:rsid w:val="00CC73C2"/>
    <w:rsid w:val="00CC7465"/>
    <w:rsid w:val="00CC75B9"/>
    <w:rsid w:val="00CC7AEB"/>
    <w:rsid w:val="00CD0385"/>
    <w:rsid w:val="00CD061A"/>
    <w:rsid w:val="00CD0C29"/>
    <w:rsid w:val="00CD0D89"/>
    <w:rsid w:val="00CD11F6"/>
    <w:rsid w:val="00CD1468"/>
    <w:rsid w:val="00CD16B9"/>
    <w:rsid w:val="00CD1785"/>
    <w:rsid w:val="00CD1BA5"/>
    <w:rsid w:val="00CD1C24"/>
    <w:rsid w:val="00CD1CEA"/>
    <w:rsid w:val="00CD1E31"/>
    <w:rsid w:val="00CD209D"/>
    <w:rsid w:val="00CD2A1F"/>
    <w:rsid w:val="00CD2C91"/>
    <w:rsid w:val="00CD2F1C"/>
    <w:rsid w:val="00CD31D8"/>
    <w:rsid w:val="00CD325A"/>
    <w:rsid w:val="00CD353E"/>
    <w:rsid w:val="00CD357D"/>
    <w:rsid w:val="00CD35C0"/>
    <w:rsid w:val="00CD3832"/>
    <w:rsid w:val="00CD39A0"/>
    <w:rsid w:val="00CD3CD1"/>
    <w:rsid w:val="00CD3E48"/>
    <w:rsid w:val="00CD3FEA"/>
    <w:rsid w:val="00CD4304"/>
    <w:rsid w:val="00CD4567"/>
    <w:rsid w:val="00CD4640"/>
    <w:rsid w:val="00CD477D"/>
    <w:rsid w:val="00CD499F"/>
    <w:rsid w:val="00CD4E17"/>
    <w:rsid w:val="00CD4F70"/>
    <w:rsid w:val="00CD501A"/>
    <w:rsid w:val="00CD52A5"/>
    <w:rsid w:val="00CD52D8"/>
    <w:rsid w:val="00CD531C"/>
    <w:rsid w:val="00CD54FD"/>
    <w:rsid w:val="00CD562E"/>
    <w:rsid w:val="00CD56A4"/>
    <w:rsid w:val="00CD5916"/>
    <w:rsid w:val="00CD59EC"/>
    <w:rsid w:val="00CD5D61"/>
    <w:rsid w:val="00CD5FB9"/>
    <w:rsid w:val="00CD6085"/>
    <w:rsid w:val="00CD620F"/>
    <w:rsid w:val="00CD632B"/>
    <w:rsid w:val="00CD6400"/>
    <w:rsid w:val="00CD660B"/>
    <w:rsid w:val="00CD6644"/>
    <w:rsid w:val="00CD6757"/>
    <w:rsid w:val="00CD67F7"/>
    <w:rsid w:val="00CD6801"/>
    <w:rsid w:val="00CD6D59"/>
    <w:rsid w:val="00CD6E6E"/>
    <w:rsid w:val="00CD6FEA"/>
    <w:rsid w:val="00CD70EB"/>
    <w:rsid w:val="00CD7169"/>
    <w:rsid w:val="00CD744C"/>
    <w:rsid w:val="00CD77B0"/>
    <w:rsid w:val="00CD780E"/>
    <w:rsid w:val="00CD783E"/>
    <w:rsid w:val="00CD799E"/>
    <w:rsid w:val="00CD7B28"/>
    <w:rsid w:val="00CD7C5E"/>
    <w:rsid w:val="00CE0168"/>
    <w:rsid w:val="00CE01C8"/>
    <w:rsid w:val="00CE052E"/>
    <w:rsid w:val="00CE073D"/>
    <w:rsid w:val="00CE08C6"/>
    <w:rsid w:val="00CE0AB5"/>
    <w:rsid w:val="00CE0D26"/>
    <w:rsid w:val="00CE0F0F"/>
    <w:rsid w:val="00CE148D"/>
    <w:rsid w:val="00CE1730"/>
    <w:rsid w:val="00CE191F"/>
    <w:rsid w:val="00CE1AC7"/>
    <w:rsid w:val="00CE1B79"/>
    <w:rsid w:val="00CE1D2F"/>
    <w:rsid w:val="00CE1E9B"/>
    <w:rsid w:val="00CE213E"/>
    <w:rsid w:val="00CE2278"/>
    <w:rsid w:val="00CE250C"/>
    <w:rsid w:val="00CE2690"/>
    <w:rsid w:val="00CE27D4"/>
    <w:rsid w:val="00CE2C9C"/>
    <w:rsid w:val="00CE2FD2"/>
    <w:rsid w:val="00CE3070"/>
    <w:rsid w:val="00CE3639"/>
    <w:rsid w:val="00CE388A"/>
    <w:rsid w:val="00CE3910"/>
    <w:rsid w:val="00CE3C52"/>
    <w:rsid w:val="00CE3DD5"/>
    <w:rsid w:val="00CE3E3E"/>
    <w:rsid w:val="00CE40BC"/>
    <w:rsid w:val="00CE4181"/>
    <w:rsid w:val="00CE429F"/>
    <w:rsid w:val="00CE4701"/>
    <w:rsid w:val="00CE4A59"/>
    <w:rsid w:val="00CE5162"/>
    <w:rsid w:val="00CE5276"/>
    <w:rsid w:val="00CE57E7"/>
    <w:rsid w:val="00CE5B97"/>
    <w:rsid w:val="00CE5D6D"/>
    <w:rsid w:val="00CE5F46"/>
    <w:rsid w:val="00CE6010"/>
    <w:rsid w:val="00CE620F"/>
    <w:rsid w:val="00CE6723"/>
    <w:rsid w:val="00CE693B"/>
    <w:rsid w:val="00CE6940"/>
    <w:rsid w:val="00CE6A30"/>
    <w:rsid w:val="00CE6E88"/>
    <w:rsid w:val="00CE6EAB"/>
    <w:rsid w:val="00CE7061"/>
    <w:rsid w:val="00CE7558"/>
    <w:rsid w:val="00CE78CD"/>
    <w:rsid w:val="00CE7956"/>
    <w:rsid w:val="00CE7AF8"/>
    <w:rsid w:val="00CE7D2A"/>
    <w:rsid w:val="00CE7D5E"/>
    <w:rsid w:val="00CF0194"/>
    <w:rsid w:val="00CF049D"/>
    <w:rsid w:val="00CF05BF"/>
    <w:rsid w:val="00CF06D3"/>
    <w:rsid w:val="00CF0B68"/>
    <w:rsid w:val="00CF163A"/>
    <w:rsid w:val="00CF169A"/>
    <w:rsid w:val="00CF181A"/>
    <w:rsid w:val="00CF19C2"/>
    <w:rsid w:val="00CF1D7C"/>
    <w:rsid w:val="00CF1E00"/>
    <w:rsid w:val="00CF1E9E"/>
    <w:rsid w:val="00CF25C3"/>
    <w:rsid w:val="00CF2BD6"/>
    <w:rsid w:val="00CF2BD9"/>
    <w:rsid w:val="00CF3730"/>
    <w:rsid w:val="00CF385F"/>
    <w:rsid w:val="00CF3903"/>
    <w:rsid w:val="00CF4064"/>
    <w:rsid w:val="00CF432F"/>
    <w:rsid w:val="00CF459F"/>
    <w:rsid w:val="00CF4634"/>
    <w:rsid w:val="00CF4B6C"/>
    <w:rsid w:val="00CF4DD0"/>
    <w:rsid w:val="00CF4F97"/>
    <w:rsid w:val="00CF514A"/>
    <w:rsid w:val="00CF5222"/>
    <w:rsid w:val="00CF526D"/>
    <w:rsid w:val="00CF527B"/>
    <w:rsid w:val="00CF529A"/>
    <w:rsid w:val="00CF530F"/>
    <w:rsid w:val="00CF5A0C"/>
    <w:rsid w:val="00CF5B86"/>
    <w:rsid w:val="00CF60D5"/>
    <w:rsid w:val="00CF6396"/>
    <w:rsid w:val="00CF657F"/>
    <w:rsid w:val="00CF661B"/>
    <w:rsid w:val="00CF6796"/>
    <w:rsid w:val="00CF6FAB"/>
    <w:rsid w:val="00CF7361"/>
    <w:rsid w:val="00CF77DC"/>
    <w:rsid w:val="00CF782F"/>
    <w:rsid w:val="00CF7A3A"/>
    <w:rsid w:val="00CF7C46"/>
    <w:rsid w:val="00CF7C6B"/>
    <w:rsid w:val="00CF7D13"/>
    <w:rsid w:val="00CF7E50"/>
    <w:rsid w:val="00CF7F71"/>
    <w:rsid w:val="00D00134"/>
    <w:rsid w:val="00D00221"/>
    <w:rsid w:val="00D00540"/>
    <w:rsid w:val="00D00662"/>
    <w:rsid w:val="00D0066D"/>
    <w:rsid w:val="00D006CC"/>
    <w:rsid w:val="00D00E94"/>
    <w:rsid w:val="00D01371"/>
    <w:rsid w:val="00D01603"/>
    <w:rsid w:val="00D01DA3"/>
    <w:rsid w:val="00D01ED0"/>
    <w:rsid w:val="00D022EC"/>
    <w:rsid w:val="00D0246D"/>
    <w:rsid w:val="00D025FD"/>
    <w:rsid w:val="00D02811"/>
    <w:rsid w:val="00D02B7C"/>
    <w:rsid w:val="00D02BDA"/>
    <w:rsid w:val="00D02CB7"/>
    <w:rsid w:val="00D02D0A"/>
    <w:rsid w:val="00D02D61"/>
    <w:rsid w:val="00D02EBA"/>
    <w:rsid w:val="00D0314F"/>
    <w:rsid w:val="00D032B6"/>
    <w:rsid w:val="00D03454"/>
    <w:rsid w:val="00D03496"/>
    <w:rsid w:val="00D0364D"/>
    <w:rsid w:val="00D0388D"/>
    <w:rsid w:val="00D038DF"/>
    <w:rsid w:val="00D038E9"/>
    <w:rsid w:val="00D0398D"/>
    <w:rsid w:val="00D0399C"/>
    <w:rsid w:val="00D039F0"/>
    <w:rsid w:val="00D04035"/>
    <w:rsid w:val="00D045A5"/>
    <w:rsid w:val="00D04A0F"/>
    <w:rsid w:val="00D04AE9"/>
    <w:rsid w:val="00D04CB8"/>
    <w:rsid w:val="00D05023"/>
    <w:rsid w:val="00D05155"/>
    <w:rsid w:val="00D056A1"/>
    <w:rsid w:val="00D05705"/>
    <w:rsid w:val="00D0590F"/>
    <w:rsid w:val="00D0598E"/>
    <w:rsid w:val="00D05B2F"/>
    <w:rsid w:val="00D05BA1"/>
    <w:rsid w:val="00D05EB8"/>
    <w:rsid w:val="00D05EFD"/>
    <w:rsid w:val="00D05FC7"/>
    <w:rsid w:val="00D05FCB"/>
    <w:rsid w:val="00D0601F"/>
    <w:rsid w:val="00D06039"/>
    <w:rsid w:val="00D0626E"/>
    <w:rsid w:val="00D062BB"/>
    <w:rsid w:val="00D0631D"/>
    <w:rsid w:val="00D0651B"/>
    <w:rsid w:val="00D06534"/>
    <w:rsid w:val="00D0674C"/>
    <w:rsid w:val="00D06D58"/>
    <w:rsid w:val="00D06DFF"/>
    <w:rsid w:val="00D06EEB"/>
    <w:rsid w:val="00D073C3"/>
    <w:rsid w:val="00D07408"/>
    <w:rsid w:val="00D078D2"/>
    <w:rsid w:val="00D1054A"/>
    <w:rsid w:val="00D10604"/>
    <w:rsid w:val="00D107AD"/>
    <w:rsid w:val="00D109DD"/>
    <w:rsid w:val="00D10EE0"/>
    <w:rsid w:val="00D11A41"/>
    <w:rsid w:val="00D11A44"/>
    <w:rsid w:val="00D12618"/>
    <w:rsid w:val="00D12760"/>
    <w:rsid w:val="00D127CA"/>
    <w:rsid w:val="00D1299A"/>
    <w:rsid w:val="00D12F31"/>
    <w:rsid w:val="00D13005"/>
    <w:rsid w:val="00D1310D"/>
    <w:rsid w:val="00D134AF"/>
    <w:rsid w:val="00D13598"/>
    <w:rsid w:val="00D137D0"/>
    <w:rsid w:val="00D13802"/>
    <w:rsid w:val="00D13815"/>
    <w:rsid w:val="00D13C08"/>
    <w:rsid w:val="00D13CD9"/>
    <w:rsid w:val="00D141D6"/>
    <w:rsid w:val="00D1423A"/>
    <w:rsid w:val="00D1444D"/>
    <w:rsid w:val="00D147E5"/>
    <w:rsid w:val="00D14826"/>
    <w:rsid w:val="00D14828"/>
    <w:rsid w:val="00D14979"/>
    <w:rsid w:val="00D14998"/>
    <w:rsid w:val="00D149F1"/>
    <w:rsid w:val="00D14A40"/>
    <w:rsid w:val="00D14CE9"/>
    <w:rsid w:val="00D14FC6"/>
    <w:rsid w:val="00D154A3"/>
    <w:rsid w:val="00D156D1"/>
    <w:rsid w:val="00D1588C"/>
    <w:rsid w:val="00D15A6A"/>
    <w:rsid w:val="00D15CB5"/>
    <w:rsid w:val="00D15FDF"/>
    <w:rsid w:val="00D1646F"/>
    <w:rsid w:val="00D164A0"/>
    <w:rsid w:val="00D16A8A"/>
    <w:rsid w:val="00D16AE8"/>
    <w:rsid w:val="00D16F01"/>
    <w:rsid w:val="00D17095"/>
    <w:rsid w:val="00D1716A"/>
    <w:rsid w:val="00D172BD"/>
    <w:rsid w:val="00D17436"/>
    <w:rsid w:val="00D1750E"/>
    <w:rsid w:val="00D1756C"/>
    <w:rsid w:val="00D175DD"/>
    <w:rsid w:val="00D178D7"/>
    <w:rsid w:val="00D1794D"/>
    <w:rsid w:val="00D17993"/>
    <w:rsid w:val="00D17CE4"/>
    <w:rsid w:val="00D17CEB"/>
    <w:rsid w:val="00D17FF0"/>
    <w:rsid w:val="00D201AD"/>
    <w:rsid w:val="00D2064A"/>
    <w:rsid w:val="00D208F4"/>
    <w:rsid w:val="00D20A69"/>
    <w:rsid w:val="00D20A6A"/>
    <w:rsid w:val="00D20B25"/>
    <w:rsid w:val="00D20B60"/>
    <w:rsid w:val="00D217FA"/>
    <w:rsid w:val="00D21835"/>
    <w:rsid w:val="00D21A77"/>
    <w:rsid w:val="00D21E7B"/>
    <w:rsid w:val="00D21FD1"/>
    <w:rsid w:val="00D220F4"/>
    <w:rsid w:val="00D22255"/>
    <w:rsid w:val="00D22354"/>
    <w:rsid w:val="00D22441"/>
    <w:rsid w:val="00D228F2"/>
    <w:rsid w:val="00D22C12"/>
    <w:rsid w:val="00D22CC2"/>
    <w:rsid w:val="00D22E8A"/>
    <w:rsid w:val="00D23455"/>
    <w:rsid w:val="00D2395C"/>
    <w:rsid w:val="00D23E70"/>
    <w:rsid w:val="00D2478C"/>
    <w:rsid w:val="00D24974"/>
    <w:rsid w:val="00D249D4"/>
    <w:rsid w:val="00D24AD5"/>
    <w:rsid w:val="00D24CE0"/>
    <w:rsid w:val="00D24D2F"/>
    <w:rsid w:val="00D24DA6"/>
    <w:rsid w:val="00D24F44"/>
    <w:rsid w:val="00D24F5A"/>
    <w:rsid w:val="00D25191"/>
    <w:rsid w:val="00D254E1"/>
    <w:rsid w:val="00D25C3A"/>
    <w:rsid w:val="00D25E88"/>
    <w:rsid w:val="00D2615B"/>
    <w:rsid w:val="00D26415"/>
    <w:rsid w:val="00D268F7"/>
    <w:rsid w:val="00D2696D"/>
    <w:rsid w:val="00D26A4D"/>
    <w:rsid w:val="00D26DCC"/>
    <w:rsid w:val="00D26FB9"/>
    <w:rsid w:val="00D27072"/>
    <w:rsid w:val="00D272B7"/>
    <w:rsid w:val="00D2741F"/>
    <w:rsid w:val="00D2744F"/>
    <w:rsid w:val="00D2748C"/>
    <w:rsid w:val="00D2763A"/>
    <w:rsid w:val="00D278B1"/>
    <w:rsid w:val="00D27969"/>
    <w:rsid w:val="00D27BCF"/>
    <w:rsid w:val="00D27DF8"/>
    <w:rsid w:val="00D27F11"/>
    <w:rsid w:val="00D3014E"/>
    <w:rsid w:val="00D303A2"/>
    <w:rsid w:val="00D303C5"/>
    <w:rsid w:val="00D303CD"/>
    <w:rsid w:val="00D3057A"/>
    <w:rsid w:val="00D30719"/>
    <w:rsid w:val="00D30A4C"/>
    <w:rsid w:val="00D30E5F"/>
    <w:rsid w:val="00D31366"/>
    <w:rsid w:val="00D31956"/>
    <w:rsid w:val="00D31EB5"/>
    <w:rsid w:val="00D31EB6"/>
    <w:rsid w:val="00D3208A"/>
    <w:rsid w:val="00D32188"/>
    <w:rsid w:val="00D324ED"/>
    <w:rsid w:val="00D32936"/>
    <w:rsid w:val="00D32A3D"/>
    <w:rsid w:val="00D32DA7"/>
    <w:rsid w:val="00D331A6"/>
    <w:rsid w:val="00D3321D"/>
    <w:rsid w:val="00D33233"/>
    <w:rsid w:val="00D337B3"/>
    <w:rsid w:val="00D33A2E"/>
    <w:rsid w:val="00D33DEA"/>
    <w:rsid w:val="00D33F8A"/>
    <w:rsid w:val="00D33FFC"/>
    <w:rsid w:val="00D3453B"/>
    <w:rsid w:val="00D34987"/>
    <w:rsid w:val="00D34B8E"/>
    <w:rsid w:val="00D34F74"/>
    <w:rsid w:val="00D35144"/>
    <w:rsid w:val="00D35554"/>
    <w:rsid w:val="00D3575E"/>
    <w:rsid w:val="00D357FB"/>
    <w:rsid w:val="00D35F7E"/>
    <w:rsid w:val="00D3602E"/>
    <w:rsid w:val="00D36050"/>
    <w:rsid w:val="00D3650A"/>
    <w:rsid w:val="00D3669F"/>
    <w:rsid w:val="00D3679A"/>
    <w:rsid w:val="00D36BF0"/>
    <w:rsid w:val="00D36FC1"/>
    <w:rsid w:val="00D374AA"/>
    <w:rsid w:val="00D37679"/>
    <w:rsid w:val="00D37BEA"/>
    <w:rsid w:val="00D37C76"/>
    <w:rsid w:val="00D37E03"/>
    <w:rsid w:val="00D37F11"/>
    <w:rsid w:val="00D4069D"/>
    <w:rsid w:val="00D4086B"/>
    <w:rsid w:val="00D40BF5"/>
    <w:rsid w:val="00D40E33"/>
    <w:rsid w:val="00D4122C"/>
    <w:rsid w:val="00D41621"/>
    <w:rsid w:val="00D416FD"/>
    <w:rsid w:val="00D419ED"/>
    <w:rsid w:val="00D41C9A"/>
    <w:rsid w:val="00D42071"/>
    <w:rsid w:val="00D424A7"/>
    <w:rsid w:val="00D428A6"/>
    <w:rsid w:val="00D42B7B"/>
    <w:rsid w:val="00D42C36"/>
    <w:rsid w:val="00D4367D"/>
    <w:rsid w:val="00D43834"/>
    <w:rsid w:val="00D43DF9"/>
    <w:rsid w:val="00D44094"/>
    <w:rsid w:val="00D444AC"/>
    <w:rsid w:val="00D445DC"/>
    <w:rsid w:val="00D44971"/>
    <w:rsid w:val="00D44979"/>
    <w:rsid w:val="00D44AAE"/>
    <w:rsid w:val="00D44D00"/>
    <w:rsid w:val="00D44FB3"/>
    <w:rsid w:val="00D45045"/>
    <w:rsid w:val="00D45061"/>
    <w:rsid w:val="00D45172"/>
    <w:rsid w:val="00D45210"/>
    <w:rsid w:val="00D45566"/>
    <w:rsid w:val="00D4575B"/>
    <w:rsid w:val="00D45B09"/>
    <w:rsid w:val="00D45D3D"/>
    <w:rsid w:val="00D4602D"/>
    <w:rsid w:val="00D465B8"/>
    <w:rsid w:val="00D465E3"/>
    <w:rsid w:val="00D46971"/>
    <w:rsid w:val="00D46C06"/>
    <w:rsid w:val="00D46FC9"/>
    <w:rsid w:val="00D46FDE"/>
    <w:rsid w:val="00D47085"/>
    <w:rsid w:val="00D471F8"/>
    <w:rsid w:val="00D47825"/>
    <w:rsid w:val="00D47BF7"/>
    <w:rsid w:val="00D47F09"/>
    <w:rsid w:val="00D47F61"/>
    <w:rsid w:val="00D50247"/>
    <w:rsid w:val="00D502CF"/>
    <w:rsid w:val="00D50429"/>
    <w:rsid w:val="00D50525"/>
    <w:rsid w:val="00D50742"/>
    <w:rsid w:val="00D507D9"/>
    <w:rsid w:val="00D5095A"/>
    <w:rsid w:val="00D50A41"/>
    <w:rsid w:val="00D50A5B"/>
    <w:rsid w:val="00D50AB4"/>
    <w:rsid w:val="00D50C7F"/>
    <w:rsid w:val="00D51108"/>
    <w:rsid w:val="00D511CC"/>
    <w:rsid w:val="00D5121C"/>
    <w:rsid w:val="00D51527"/>
    <w:rsid w:val="00D5161D"/>
    <w:rsid w:val="00D517D1"/>
    <w:rsid w:val="00D51B91"/>
    <w:rsid w:val="00D51BBF"/>
    <w:rsid w:val="00D51D5B"/>
    <w:rsid w:val="00D521FA"/>
    <w:rsid w:val="00D5243E"/>
    <w:rsid w:val="00D52530"/>
    <w:rsid w:val="00D5258F"/>
    <w:rsid w:val="00D52873"/>
    <w:rsid w:val="00D52B08"/>
    <w:rsid w:val="00D52B76"/>
    <w:rsid w:val="00D52CC3"/>
    <w:rsid w:val="00D53184"/>
    <w:rsid w:val="00D53186"/>
    <w:rsid w:val="00D5320A"/>
    <w:rsid w:val="00D535D7"/>
    <w:rsid w:val="00D537AC"/>
    <w:rsid w:val="00D53C20"/>
    <w:rsid w:val="00D53CFF"/>
    <w:rsid w:val="00D54719"/>
    <w:rsid w:val="00D54AF0"/>
    <w:rsid w:val="00D54BF7"/>
    <w:rsid w:val="00D54E0D"/>
    <w:rsid w:val="00D552B7"/>
    <w:rsid w:val="00D55634"/>
    <w:rsid w:val="00D558C9"/>
    <w:rsid w:val="00D55964"/>
    <w:rsid w:val="00D55A0A"/>
    <w:rsid w:val="00D55D88"/>
    <w:rsid w:val="00D55E26"/>
    <w:rsid w:val="00D56527"/>
    <w:rsid w:val="00D56539"/>
    <w:rsid w:val="00D5682C"/>
    <w:rsid w:val="00D5716E"/>
    <w:rsid w:val="00D57285"/>
    <w:rsid w:val="00D572A6"/>
    <w:rsid w:val="00D57417"/>
    <w:rsid w:val="00D574B8"/>
    <w:rsid w:val="00D5762B"/>
    <w:rsid w:val="00D579AA"/>
    <w:rsid w:val="00D57C21"/>
    <w:rsid w:val="00D57C70"/>
    <w:rsid w:val="00D57FC8"/>
    <w:rsid w:val="00D604DB"/>
    <w:rsid w:val="00D60883"/>
    <w:rsid w:val="00D60DDB"/>
    <w:rsid w:val="00D612E5"/>
    <w:rsid w:val="00D61325"/>
    <w:rsid w:val="00D616F6"/>
    <w:rsid w:val="00D61A85"/>
    <w:rsid w:val="00D61C74"/>
    <w:rsid w:val="00D61D1F"/>
    <w:rsid w:val="00D61F19"/>
    <w:rsid w:val="00D62055"/>
    <w:rsid w:val="00D620EE"/>
    <w:rsid w:val="00D62256"/>
    <w:rsid w:val="00D622E7"/>
    <w:rsid w:val="00D6249B"/>
    <w:rsid w:val="00D62582"/>
    <w:rsid w:val="00D625A7"/>
    <w:rsid w:val="00D6260C"/>
    <w:rsid w:val="00D626C9"/>
    <w:rsid w:val="00D62E73"/>
    <w:rsid w:val="00D63300"/>
    <w:rsid w:val="00D638AE"/>
    <w:rsid w:val="00D63A80"/>
    <w:rsid w:val="00D63CA0"/>
    <w:rsid w:val="00D640B3"/>
    <w:rsid w:val="00D64975"/>
    <w:rsid w:val="00D64B12"/>
    <w:rsid w:val="00D64B79"/>
    <w:rsid w:val="00D64CB9"/>
    <w:rsid w:val="00D64F44"/>
    <w:rsid w:val="00D65064"/>
    <w:rsid w:val="00D65347"/>
    <w:rsid w:val="00D658F1"/>
    <w:rsid w:val="00D65AF8"/>
    <w:rsid w:val="00D65CAE"/>
    <w:rsid w:val="00D65CDA"/>
    <w:rsid w:val="00D665CE"/>
    <w:rsid w:val="00D66984"/>
    <w:rsid w:val="00D66B6D"/>
    <w:rsid w:val="00D66B84"/>
    <w:rsid w:val="00D66CA5"/>
    <w:rsid w:val="00D66F86"/>
    <w:rsid w:val="00D67036"/>
    <w:rsid w:val="00D670BD"/>
    <w:rsid w:val="00D67354"/>
    <w:rsid w:val="00D6764B"/>
    <w:rsid w:val="00D67884"/>
    <w:rsid w:val="00D678EC"/>
    <w:rsid w:val="00D679CD"/>
    <w:rsid w:val="00D67B75"/>
    <w:rsid w:val="00D67BC1"/>
    <w:rsid w:val="00D67D06"/>
    <w:rsid w:val="00D67D5C"/>
    <w:rsid w:val="00D67E0B"/>
    <w:rsid w:val="00D7016A"/>
    <w:rsid w:val="00D704CC"/>
    <w:rsid w:val="00D70898"/>
    <w:rsid w:val="00D70CC5"/>
    <w:rsid w:val="00D7119B"/>
    <w:rsid w:val="00D7124C"/>
    <w:rsid w:val="00D71436"/>
    <w:rsid w:val="00D715BF"/>
    <w:rsid w:val="00D71765"/>
    <w:rsid w:val="00D71A78"/>
    <w:rsid w:val="00D71CF8"/>
    <w:rsid w:val="00D71D56"/>
    <w:rsid w:val="00D721A2"/>
    <w:rsid w:val="00D7257B"/>
    <w:rsid w:val="00D728FA"/>
    <w:rsid w:val="00D72994"/>
    <w:rsid w:val="00D72B06"/>
    <w:rsid w:val="00D72B25"/>
    <w:rsid w:val="00D72E91"/>
    <w:rsid w:val="00D72E9A"/>
    <w:rsid w:val="00D72EA1"/>
    <w:rsid w:val="00D72F27"/>
    <w:rsid w:val="00D734F1"/>
    <w:rsid w:val="00D73B18"/>
    <w:rsid w:val="00D73DEA"/>
    <w:rsid w:val="00D740B2"/>
    <w:rsid w:val="00D7415F"/>
    <w:rsid w:val="00D741DC"/>
    <w:rsid w:val="00D743F9"/>
    <w:rsid w:val="00D74492"/>
    <w:rsid w:val="00D744D6"/>
    <w:rsid w:val="00D744E3"/>
    <w:rsid w:val="00D74CD5"/>
    <w:rsid w:val="00D74CFE"/>
    <w:rsid w:val="00D74D1E"/>
    <w:rsid w:val="00D74DCB"/>
    <w:rsid w:val="00D7539D"/>
    <w:rsid w:val="00D756E4"/>
    <w:rsid w:val="00D75B29"/>
    <w:rsid w:val="00D75BBC"/>
    <w:rsid w:val="00D75C40"/>
    <w:rsid w:val="00D762E8"/>
    <w:rsid w:val="00D76485"/>
    <w:rsid w:val="00D766CA"/>
    <w:rsid w:val="00D76B02"/>
    <w:rsid w:val="00D76E53"/>
    <w:rsid w:val="00D7731B"/>
    <w:rsid w:val="00D77415"/>
    <w:rsid w:val="00D77694"/>
    <w:rsid w:val="00D77708"/>
    <w:rsid w:val="00D77BB1"/>
    <w:rsid w:val="00D77CA1"/>
    <w:rsid w:val="00D80037"/>
    <w:rsid w:val="00D800E0"/>
    <w:rsid w:val="00D802ED"/>
    <w:rsid w:val="00D803F9"/>
    <w:rsid w:val="00D8047E"/>
    <w:rsid w:val="00D804CE"/>
    <w:rsid w:val="00D80807"/>
    <w:rsid w:val="00D80872"/>
    <w:rsid w:val="00D80977"/>
    <w:rsid w:val="00D80ADE"/>
    <w:rsid w:val="00D80C05"/>
    <w:rsid w:val="00D80C16"/>
    <w:rsid w:val="00D812A8"/>
    <w:rsid w:val="00D81410"/>
    <w:rsid w:val="00D8162C"/>
    <w:rsid w:val="00D81A03"/>
    <w:rsid w:val="00D81C98"/>
    <w:rsid w:val="00D82104"/>
    <w:rsid w:val="00D82146"/>
    <w:rsid w:val="00D82583"/>
    <w:rsid w:val="00D82714"/>
    <w:rsid w:val="00D828A0"/>
    <w:rsid w:val="00D82AEF"/>
    <w:rsid w:val="00D82B23"/>
    <w:rsid w:val="00D82B35"/>
    <w:rsid w:val="00D82BA2"/>
    <w:rsid w:val="00D82DF3"/>
    <w:rsid w:val="00D83074"/>
    <w:rsid w:val="00D8317F"/>
    <w:rsid w:val="00D832D2"/>
    <w:rsid w:val="00D8330F"/>
    <w:rsid w:val="00D83934"/>
    <w:rsid w:val="00D83C7E"/>
    <w:rsid w:val="00D83ED5"/>
    <w:rsid w:val="00D84056"/>
    <w:rsid w:val="00D84137"/>
    <w:rsid w:val="00D84263"/>
    <w:rsid w:val="00D84323"/>
    <w:rsid w:val="00D84452"/>
    <w:rsid w:val="00D84AC7"/>
    <w:rsid w:val="00D84EAD"/>
    <w:rsid w:val="00D854B5"/>
    <w:rsid w:val="00D858C7"/>
    <w:rsid w:val="00D85E1C"/>
    <w:rsid w:val="00D860C8"/>
    <w:rsid w:val="00D863C3"/>
    <w:rsid w:val="00D8672D"/>
    <w:rsid w:val="00D8675A"/>
    <w:rsid w:val="00D867A2"/>
    <w:rsid w:val="00D86826"/>
    <w:rsid w:val="00D86832"/>
    <w:rsid w:val="00D86AEF"/>
    <w:rsid w:val="00D86C38"/>
    <w:rsid w:val="00D86EED"/>
    <w:rsid w:val="00D870A7"/>
    <w:rsid w:val="00D87305"/>
    <w:rsid w:val="00D8783E"/>
    <w:rsid w:val="00D87BAC"/>
    <w:rsid w:val="00D90015"/>
    <w:rsid w:val="00D9003F"/>
    <w:rsid w:val="00D90976"/>
    <w:rsid w:val="00D909F8"/>
    <w:rsid w:val="00D91234"/>
    <w:rsid w:val="00D91282"/>
    <w:rsid w:val="00D913CD"/>
    <w:rsid w:val="00D917A8"/>
    <w:rsid w:val="00D91E0B"/>
    <w:rsid w:val="00D920B8"/>
    <w:rsid w:val="00D92144"/>
    <w:rsid w:val="00D92760"/>
    <w:rsid w:val="00D928AB"/>
    <w:rsid w:val="00D929F6"/>
    <w:rsid w:val="00D9381D"/>
    <w:rsid w:val="00D93CF6"/>
    <w:rsid w:val="00D9414E"/>
    <w:rsid w:val="00D942F8"/>
    <w:rsid w:val="00D9436E"/>
    <w:rsid w:val="00D94379"/>
    <w:rsid w:val="00D94698"/>
    <w:rsid w:val="00D948A9"/>
    <w:rsid w:val="00D94B43"/>
    <w:rsid w:val="00D94D38"/>
    <w:rsid w:val="00D94E51"/>
    <w:rsid w:val="00D9527F"/>
    <w:rsid w:val="00D952FA"/>
    <w:rsid w:val="00D9536C"/>
    <w:rsid w:val="00D95609"/>
    <w:rsid w:val="00D9568E"/>
    <w:rsid w:val="00D9569E"/>
    <w:rsid w:val="00D958D4"/>
    <w:rsid w:val="00D95BD9"/>
    <w:rsid w:val="00D960BD"/>
    <w:rsid w:val="00D96136"/>
    <w:rsid w:val="00D9629D"/>
    <w:rsid w:val="00D96414"/>
    <w:rsid w:val="00D96675"/>
    <w:rsid w:val="00D967D6"/>
    <w:rsid w:val="00D96A88"/>
    <w:rsid w:val="00D96C07"/>
    <w:rsid w:val="00D96D8F"/>
    <w:rsid w:val="00D96E89"/>
    <w:rsid w:val="00D96FB9"/>
    <w:rsid w:val="00D97069"/>
    <w:rsid w:val="00D97215"/>
    <w:rsid w:val="00D972C9"/>
    <w:rsid w:val="00D97470"/>
    <w:rsid w:val="00D974CB"/>
    <w:rsid w:val="00D97558"/>
    <w:rsid w:val="00D978A2"/>
    <w:rsid w:val="00D97AA2"/>
    <w:rsid w:val="00D97ADE"/>
    <w:rsid w:val="00D97C8B"/>
    <w:rsid w:val="00D97EE4"/>
    <w:rsid w:val="00DA00B0"/>
    <w:rsid w:val="00DA0203"/>
    <w:rsid w:val="00DA0297"/>
    <w:rsid w:val="00DA03E4"/>
    <w:rsid w:val="00DA05C9"/>
    <w:rsid w:val="00DA05FE"/>
    <w:rsid w:val="00DA061A"/>
    <w:rsid w:val="00DA0A6E"/>
    <w:rsid w:val="00DA0F69"/>
    <w:rsid w:val="00DA10A0"/>
    <w:rsid w:val="00DA11CA"/>
    <w:rsid w:val="00DA12F4"/>
    <w:rsid w:val="00DA15FB"/>
    <w:rsid w:val="00DA1CE1"/>
    <w:rsid w:val="00DA1E1F"/>
    <w:rsid w:val="00DA1F2F"/>
    <w:rsid w:val="00DA2008"/>
    <w:rsid w:val="00DA26BA"/>
    <w:rsid w:val="00DA2A96"/>
    <w:rsid w:val="00DA3399"/>
    <w:rsid w:val="00DA33B0"/>
    <w:rsid w:val="00DA346E"/>
    <w:rsid w:val="00DA34EC"/>
    <w:rsid w:val="00DA3692"/>
    <w:rsid w:val="00DA3A22"/>
    <w:rsid w:val="00DA3AC2"/>
    <w:rsid w:val="00DA3BB2"/>
    <w:rsid w:val="00DA3BC8"/>
    <w:rsid w:val="00DA3E0E"/>
    <w:rsid w:val="00DA402C"/>
    <w:rsid w:val="00DA423A"/>
    <w:rsid w:val="00DA44BF"/>
    <w:rsid w:val="00DA4723"/>
    <w:rsid w:val="00DA4808"/>
    <w:rsid w:val="00DA4883"/>
    <w:rsid w:val="00DA4B12"/>
    <w:rsid w:val="00DA4D05"/>
    <w:rsid w:val="00DA4E88"/>
    <w:rsid w:val="00DA5069"/>
    <w:rsid w:val="00DA52C2"/>
    <w:rsid w:val="00DA54EF"/>
    <w:rsid w:val="00DA54F4"/>
    <w:rsid w:val="00DA56B4"/>
    <w:rsid w:val="00DA5A01"/>
    <w:rsid w:val="00DA5A02"/>
    <w:rsid w:val="00DA5CC7"/>
    <w:rsid w:val="00DA6455"/>
    <w:rsid w:val="00DA67F2"/>
    <w:rsid w:val="00DA6977"/>
    <w:rsid w:val="00DA69EF"/>
    <w:rsid w:val="00DA6AF0"/>
    <w:rsid w:val="00DA6F27"/>
    <w:rsid w:val="00DA7168"/>
    <w:rsid w:val="00DA74E5"/>
    <w:rsid w:val="00DA75A9"/>
    <w:rsid w:val="00DA792D"/>
    <w:rsid w:val="00DB00B6"/>
    <w:rsid w:val="00DB010A"/>
    <w:rsid w:val="00DB01C6"/>
    <w:rsid w:val="00DB0273"/>
    <w:rsid w:val="00DB0337"/>
    <w:rsid w:val="00DB06C6"/>
    <w:rsid w:val="00DB0736"/>
    <w:rsid w:val="00DB07A3"/>
    <w:rsid w:val="00DB07D7"/>
    <w:rsid w:val="00DB0811"/>
    <w:rsid w:val="00DB0BEC"/>
    <w:rsid w:val="00DB0CA5"/>
    <w:rsid w:val="00DB0CED"/>
    <w:rsid w:val="00DB0F83"/>
    <w:rsid w:val="00DB1472"/>
    <w:rsid w:val="00DB16A1"/>
    <w:rsid w:val="00DB199E"/>
    <w:rsid w:val="00DB1C5B"/>
    <w:rsid w:val="00DB208C"/>
    <w:rsid w:val="00DB2144"/>
    <w:rsid w:val="00DB22F2"/>
    <w:rsid w:val="00DB2B21"/>
    <w:rsid w:val="00DB2CB9"/>
    <w:rsid w:val="00DB30A0"/>
    <w:rsid w:val="00DB311B"/>
    <w:rsid w:val="00DB42A3"/>
    <w:rsid w:val="00DB4365"/>
    <w:rsid w:val="00DB44D0"/>
    <w:rsid w:val="00DB4501"/>
    <w:rsid w:val="00DB47DA"/>
    <w:rsid w:val="00DB49B7"/>
    <w:rsid w:val="00DB4DDD"/>
    <w:rsid w:val="00DB50B5"/>
    <w:rsid w:val="00DB5151"/>
    <w:rsid w:val="00DB5169"/>
    <w:rsid w:val="00DB51B1"/>
    <w:rsid w:val="00DB521E"/>
    <w:rsid w:val="00DB568E"/>
    <w:rsid w:val="00DB581A"/>
    <w:rsid w:val="00DB582B"/>
    <w:rsid w:val="00DB59DD"/>
    <w:rsid w:val="00DB5CAA"/>
    <w:rsid w:val="00DB64A7"/>
    <w:rsid w:val="00DB64BF"/>
    <w:rsid w:val="00DB65E5"/>
    <w:rsid w:val="00DB6777"/>
    <w:rsid w:val="00DB6A3B"/>
    <w:rsid w:val="00DB712E"/>
    <w:rsid w:val="00DB715A"/>
    <w:rsid w:val="00DB722E"/>
    <w:rsid w:val="00DB72D7"/>
    <w:rsid w:val="00DB73EB"/>
    <w:rsid w:val="00DB748E"/>
    <w:rsid w:val="00DB7711"/>
    <w:rsid w:val="00DB772B"/>
    <w:rsid w:val="00DB778B"/>
    <w:rsid w:val="00DB78B0"/>
    <w:rsid w:val="00DB78B9"/>
    <w:rsid w:val="00DB78BF"/>
    <w:rsid w:val="00DB78F1"/>
    <w:rsid w:val="00DB79AA"/>
    <w:rsid w:val="00DB79D8"/>
    <w:rsid w:val="00DC017B"/>
    <w:rsid w:val="00DC0414"/>
    <w:rsid w:val="00DC062D"/>
    <w:rsid w:val="00DC0BD0"/>
    <w:rsid w:val="00DC0EE4"/>
    <w:rsid w:val="00DC123F"/>
    <w:rsid w:val="00DC15CB"/>
    <w:rsid w:val="00DC165D"/>
    <w:rsid w:val="00DC1D9F"/>
    <w:rsid w:val="00DC21C1"/>
    <w:rsid w:val="00DC2CDC"/>
    <w:rsid w:val="00DC2F90"/>
    <w:rsid w:val="00DC2FCF"/>
    <w:rsid w:val="00DC3151"/>
    <w:rsid w:val="00DC3187"/>
    <w:rsid w:val="00DC3930"/>
    <w:rsid w:val="00DC3EF4"/>
    <w:rsid w:val="00DC43D3"/>
    <w:rsid w:val="00DC4688"/>
    <w:rsid w:val="00DC46F0"/>
    <w:rsid w:val="00DC4C2A"/>
    <w:rsid w:val="00DC4D22"/>
    <w:rsid w:val="00DC504E"/>
    <w:rsid w:val="00DC506A"/>
    <w:rsid w:val="00DC513B"/>
    <w:rsid w:val="00DC58D9"/>
    <w:rsid w:val="00DC5942"/>
    <w:rsid w:val="00DC5A7A"/>
    <w:rsid w:val="00DC5BF4"/>
    <w:rsid w:val="00DC5DFC"/>
    <w:rsid w:val="00DC5E6D"/>
    <w:rsid w:val="00DC5FFD"/>
    <w:rsid w:val="00DC61DE"/>
    <w:rsid w:val="00DC651F"/>
    <w:rsid w:val="00DC679D"/>
    <w:rsid w:val="00DC6CF3"/>
    <w:rsid w:val="00DC6DC3"/>
    <w:rsid w:val="00DC6EAA"/>
    <w:rsid w:val="00DC731F"/>
    <w:rsid w:val="00DC7331"/>
    <w:rsid w:val="00DC73FC"/>
    <w:rsid w:val="00DC75A2"/>
    <w:rsid w:val="00DC7693"/>
    <w:rsid w:val="00DC7901"/>
    <w:rsid w:val="00DC79A8"/>
    <w:rsid w:val="00DC79AF"/>
    <w:rsid w:val="00DC7A3B"/>
    <w:rsid w:val="00DC7CD1"/>
    <w:rsid w:val="00DC7DD3"/>
    <w:rsid w:val="00DD0828"/>
    <w:rsid w:val="00DD0A05"/>
    <w:rsid w:val="00DD0A49"/>
    <w:rsid w:val="00DD0DD4"/>
    <w:rsid w:val="00DD0EA6"/>
    <w:rsid w:val="00DD1959"/>
    <w:rsid w:val="00DD1A83"/>
    <w:rsid w:val="00DD1DD4"/>
    <w:rsid w:val="00DD1E5B"/>
    <w:rsid w:val="00DD2077"/>
    <w:rsid w:val="00DD208E"/>
    <w:rsid w:val="00DD2642"/>
    <w:rsid w:val="00DD2B96"/>
    <w:rsid w:val="00DD2CED"/>
    <w:rsid w:val="00DD2D41"/>
    <w:rsid w:val="00DD2E34"/>
    <w:rsid w:val="00DD3094"/>
    <w:rsid w:val="00DD31C8"/>
    <w:rsid w:val="00DD32C6"/>
    <w:rsid w:val="00DD333D"/>
    <w:rsid w:val="00DD35D0"/>
    <w:rsid w:val="00DD3693"/>
    <w:rsid w:val="00DD3B4C"/>
    <w:rsid w:val="00DD3C58"/>
    <w:rsid w:val="00DD3D9D"/>
    <w:rsid w:val="00DD3FC9"/>
    <w:rsid w:val="00DD4054"/>
    <w:rsid w:val="00DD436C"/>
    <w:rsid w:val="00DD4560"/>
    <w:rsid w:val="00DD4862"/>
    <w:rsid w:val="00DD49E3"/>
    <w:rsid w:val="00DD4A53"/>
    <w:rsid w:val="00DD4AE2"/>
    <w:rsid w:val="00DD4C3F"/>
    <w:rsid w:val="00DD4CB7"/>
    <w:rsid w:val="00DD4D7B"/>
    <w:rsid w:val="00DD5468"/>
    <w:rsid w:val="00DD54CA"/>
    <w:rsid w:val="00DD5670"/>
    <w:rsid w:val="00DD579A"/>
    <w:rsid w:val="00DD58B3"/>
    <w:rsid w:val="00DD5907"/>
    <w:rsid w:val="00DD59EC"/>
    <w:rsid w:val="00DD5ACD"/>
    <w:rsid w:val="00DD5C08"/>
    <w:rsid w:val="00DD5F3E"/>
    <w:rsid w:val="00DD60D0"/>
    <w:rsid w:val="00DD6359"/>
    <w:rsid w:val="00DD674E"/>
    <w:rsid w:val="00DD677B"/>
    <w:rsid w:val="00DD681A"/>
    <w:rsid w:val="00DD6993"/>
    <w:rsid w:val="00DD6F13"/>
    <w:rsid w:val="00DD78B1"/>
    <w:rsid w:val="00DD7A66"/>
    <w:rsid w:val="00DD7CA9"/>
    <w:rsid w:val="00DE00FE"/>
    <w:rsid w:val="00DE0632"/>
    <w:rsid w:val="00DE064C"/>
    <w:rsid w:val="00DE0677"/>
    <w:rsid w:val="00DE075B"/>
    <w:rsid w:val="00DE07FD"/>
    <w:rsid w:val="00DE0BC3"/>
    <w:rsid w:val="00DE0C67"/>
    <w:rsid w:val="00DE0F10"/>
    <w:rsid w:val="00DE0FCA"/>
    <w:rsid w:val="00DE1396"/>
    <w:rsid w:val="00DE1482"/>
    <w:rsid w:val="00DE14F8"/>
    <w:rsid w:val="00DE16A2"/>
    <w:rsid w:val="00DE196A"/>
    <w:rsid w:val="00DE1F74"/>
    <w:rsid w:val="00DE20E3"/>
    <w:rsid w:val="00DE20F5"/>
    <w:rsid w:val="00DE230E"/>
    <w:rsid w:val="00DE266B"/>
    <w:rsid w:val="00DE2681"/>
    <w:rsid w:val="00DE2698"/>
    <w:rsid w:val="00DE2EFE"/>
    <w:rsid w:val="00DE2FAF"/>
    <w:rsid w:val="00DE31EF"/>
    <w:rsid w:val="00DE36EF"/>
    <w:rsid w:val="00DE3B19"/>
    <w:rsid w:val="00DE406D"/>
    <w:rsid w:val="00DE40A2"/>
    <w:rsid w:val="00DE4194"/>
    <w:rsid w:val="00DE486D"/>
    <w:rsid w:val="00DE489E"/>
    <w:rsid w:val="00DE4AC8"/>
    <w:rsid w:val="00DE4CAB"/>
    <w:rsid w:val="00DE4D1F"/>
    <w:rsid w:val="00DE4E33"/>
    <w:rsid w:val="00DE4FBC"/>
    <w:rsid w:val="00DE4FF3"/>
    <w:rsid w:val="00DE512A"/>
    <w:rsid w:val="00DE51F9"/>
    <w:rsid w:val="00DE529D"/>
    <w:rsid w:val="00DE5434"/>
    <w:rsid w:val="00DE5898"/>
    <w:rsid w:val="00DE5EF8"/>
    <w:rsid w:val="00DE5FD5"/>
    <w:rsid w:val="00DE613D"/>
    <w:rsid w:val="00DE6994"/>
    <w:rsid w:val="00DE6A98"/>
    <w:rsid w:val="00DE6B61"/>
    <w:rsid w:val="00DE6CD9"/>
    <w:rsid w:val="00DE6DF6"/>
    <w:rsid w:val="00DE72E8"/>
    <w:rsid w:val="00DE73AF"/>
    <w:rsid w:val="00DE753D"/>
    <w:rsid w:val="00DE76E2"/>
    <w:rsid w:val="00DE7841"/>
    <w:rsid w:val="00DE7B12"/>
    <w:rsid w:val="00DE7E88"/>
    <w:rsid w:val="00DE7F62"/>
    <w:rsid w:val="00DF0372"/>
    <w:rsid w:val="00DF0422"/>
    <w:rsid w:val="00DF0593"/>
    <w:rsid w:val="00DF0706"/>
    <w:rsid w:val="00DF0A17"/>
    <w:rsid w:val="00DF0BA6"/>
    <w:rsid w:val="00DF0CD7"/>
    <w:rsid w:val="00DF0DE5"/>
    <w:rsid w:val="00DF0DF8"/>
    <w:rsid w:val="00DF0EC0"/>
    <w:rsid w:val="00DF0F51"/>
    <w:rsid w:val="00DF105F"/>
    <w:rsid w:val="00DF110E"/>
    <w:rsid w:val="00DF11CE"/>
    <w:rsid w:val="00DF18A3"/>
    <w:rsid w:val="00DF1955"/>
    <w:rsid w:val="00DF199F"/>
    <w:rsid w:val="00DF1A60"/>
    <w:rsid w:val="00DF1D17"/>
    <w:rsid w:val="00DF1E0E"/>
    <w:rsid w:val="00DF2160"/>
    <w:rsid w:val="00DF2658"/>
    <w:rsid w:val="00DF2672"/>
    <w:rsid w:val="00DF267A"/>
    <w:rsid w:val="00DF2681"/>
    <w:rsid w:val="00DF2910"/>
    <w:rsid w:val="00DF299E"/>
    <w:rsid w:val="00DF2AD1"/>
    <w:rsid w:val="00DF2AFA"/>
    <w:rsid w:val="00DF2CEC"/>
    <w:rsid w:val="00DF2E9B"/>
    <w:rsid w:val="00DF2ECA"/>
    <w:rsid w:val="00DF30B2"/>
    <w:rsid w:val="00DF30EC"/>
    <w:rsid w:val="00DF3180"/>
    <w:rsid w:val="00DF381F"/>
    <w:rsid w:val="00DF39DF"/>
    <w:rsid w:val="00DF3C99"/>
    <w:rsid w:val="00DF409D"/>
    <w:rsid w:val="00DF41D6"/>
    <w:rsid w:val="00DF428E"/>
    <w:rsid w:val="00DF43D9"/>
    <w:rsid w:val="00DF491D"/>
    <w:rsid w:val="00DF4AE1"/>
    <w:rsid w:val="00DF4D1C"/>
    <w:rsid w:val="00DF4D80"/>
    <w:rsid w:val="00DF4F39"/>
    <w:rsid w:val="00DF508D"/>
    <w:rsid w:val="00DF533F"/>
    <w:rsid w:val="00DF5367"/>
    <w:rsid w:val="00DF55EE"/>
    <w:rsid w:val="00DF5A39"/>
    <w:rsid w:val="00DF5C6C"/>
    <w:rsid w:val="00DF5DA1"/>
    <w:rsid w:val="00DF6010"/>
    <w:rsid w:val="00DF60AE"/>
    <w:rsid w:val="00DF616E"/>
    <w:rsid w:val="00DF6785"/>
    <w:rsid w:val="00DF6BDE"/>
    <w:rsid w:val="00DF6E34"/>
    <w:rsid w:val="00DF7296"/>
    <w:rsid w:val="00DF739E"/>
    <w:rsid w:val="00DF742C"/>
    <w:rsid w:val="00DF7502"/>
    <w:rsid w:val="00DF7609"/>
    <w:rsid w:val="00DF7698"/>
    <w:rsid w:val="00DF798D"/>
    <w:rsid w:val="00DF79EC"/>
    <w:rsid w:val="00DF7E0E"/>
    <w:rsid w:val="00DF7F96"/>
    <w:rsid w:val="00DF7FC6"/>
    <w:rsid w:val="00E00376"/>
    <w:rsid w:val="00E00726"/>
    <w:rsid w:val="00E008BE"/>
    <w:rsid w:val="00E008C8"/>
    <w:rsid w:val="00E00A54"/>
    <w:rsid w:val="00E00C56"/>
    <w:rsid w:val="00E010A7"/>
    <w:rsid w:val="00E010BF"/>
    <w:rsid w:val="00E01246"/>
    <w:rsid w:val="00E012CA"/>
    <w:rsid w:val="00E012D5"/>
    <w:rsid w:val="00E013A2"/>
    <w:rsid w:val="00E0144A"/>
    <w:rsid w:val="00E015AE"/>
    <w:rsid w:val="00E01A38"/>
    <w:rsid w:val="00E01AA4"/>
    <w:rsid w:val="00E01AE3"/>
    <w:rsid w:val="00E02645"/>
    <w:rsid w:val="00E028F6"/>
    <w:rsid w:val="00E02B34"/>
    <w:rsid w:val="00E02CB1"/>
    <w:rsid w:val="00E02E00"/>
    <w:rsid w:val="00E03154"/>
    <w:rsid w:val="00E032F8"/>
    <w:rsid w:val="00E033B6"/>
    <w:rsid w:val="00E03D66"/>
    <w:rsid w:val="00E0425D"/>
    <w:rsid w:val="00E0431B"/>
    <w:rsid w:val="00E04629"/>
    <w:rsid w:val="00E0464B"/>
    <w:rsid w:val="00E04F6A"/>
    <w:rsid w:val="00E05146"/>
    <w:rsid w:val="00E05341"/>
    <w:rsid w:val="00E06050"/>
    <w:rsid w:val="00E06124"/>
    <w:rsid w:val="00E0659D"/>
    <w:rsid w:val="00E06748"/>
    <w:rsid w:val="00E07085"/>
    <w:rsid w:val="00E07187"/>
    <w:rsid w:val="00E072C1"/>
    <w:rsid w:val="00E07724"/>
    <w:rsid w:val="00E10118"/>
    <w:rsid w:val="00E10172"/>
    <w:rsid w:val="00E11279"/>
    <w:rsid w:val="00E11339"/>
    <w:rsid w:val="00E1133F"/>
    <w:rsid w:val="00E11659"/>
    <w:rsid w:val="00E11688"/>
    <w:rsid w:val="00E117D5"/>
    <w:rsid w:val="00E11A4F"/>
    <w:rsid w:val="00E11B05"/>
    <w:rsid w:val="00E11C05"/>
    <w:rsid w:val="00E11C5B"/>
    <w:rsid w:val="00E11D2C"/>
    <w:rsid w:val="00E122DE"/>
    <w:rsid w:val="00E12451"/>
    <w:rsid w:val="00E126B5"/>
    <w:rsid w:val="00E12746"/>
    <w:rsid w:val="00E127F4"/>
    <w:rsid w:val="00E128D4"/>
    <w:rsid w:val="00E12A85"/>
    <w:rsid w:val="00E12BF0"/>
    <w:rsid w:val="00E12C68"/>
    <w:rsid w:val="00E13064"/>
    <w:rsid w:val="00E1360A"/>
    <w:rsid w:val="00E13851"/>
    <w:rsid w:val="00E13887"/>
    <w:rsid w:val="00E13B2E"/>
    <w:rsid w:val="00E13D8E"/>
    <w:rsid w:val="00E1406F"/>
    <w:rsid w:val="00E142B7"/>
    <w:rsid w:val="00E14490"/>
    <w:rsid w:val="00E14593"/>
    <w:rsid w:val="00E1459F"/>
    <w:rsid w:val="00E1481A"/>
    <w:rsid w:val="00E14CF3"/>
    <w:rsid w:val="00E14E64"/>
    <w:rsid w:val="00E15002"/>
    <w:rsid w:val="00E155E6"/>
    <w:rsid w:val="00E1563E"/>
    <w:rsid w:val="00E1572C"/>
    <w:rsid w:val="00E157C4"/>
    <w:rsid w:val="00E15820"/>
    <w:rsid w:val="00E15A43"/>
    <w:rsid w:val="00E15B16"/>
    <w:rsid w:val="00E15C98"/>
    <w:rsid w:val="00E15E2F"/>
    <w:rsid w:val="00E15FFC"/>
    <w:rsid w:val="00E16AC0"/>
    <w:rsid w:val="00E16EAE"/>
    <w:rsid w:val="00E16ED6"/>
    <w:rsid w:val="00E16FAA"/>
    <w:rsid w:val="00E171C3"/>
    <w:rsid w:val="00E175EE"/>
    <w:rsid w:val="00E1761D"/>
    <w:rsid w:val="00E176CA"/>
    <w:rsid w:val="00E179AE"/>
    <w:rsid w:val="00E17C02"/>
    <w:rsid w:val="00E17C19"/>
    <w:rsid w:val="00E17D10"/>
    <w:rsid w:val="00E17FFB"/>
    <w:rsid w:val="00E200C4"/>
    <w:rsid w:val="00E202B3"/>
    <w:rsid w:val="00E20903"/>
    <w:rsid w:val="00E2095C"/>
    <w:rsid w:val="00E20CF8"/>
    <w:rsid w:val="00E210E9"/>
    <w:rsid w:val="00E21145"/>
    <w:rsid w:val="00E2152D"/>
    <w:rsid w:val="00E21A2A"/>
    <w:rsid w:val="00E21A2B"/>
    <w:rsid w:val="00E21B1B"/>
    <w:rsid w:val="00E21C4B"/>
    <w:rsid w:val="00E21D6F"/>
    <w:rsid w:val="00E21F6A"/>
    <w:rsid w:val="00E221B8"/>
    <w:rsid w:val="00E2253F"/>
    <w:rsid w:val="00E2296A"/>
    <w:rsid w:val="00E22F66"/>
    <w:rsid w:val="00E232FD"/>
    <w:rsid w:val="00E23432"/>
    <w:rsid w:val="00E23535"/>
    <w:rsid w:val="00E23555"/>
    <w:rsid w:val="00E239C5"/>
    <w:rsid w:val="00E23BA5"/>
    <w:rsid w:val="00E23BBC"/>
    <w:rsid w:val="00E23D8D"/>
    <w:rsid w:val="00E249F8"/>
    <w:rsid w:val="00E24CE9"/>
    <w:rsid w:val="00E24E35"/>
    <w:rsid w:val="00E24F82"/>
    <w:rsid w:val="00E24FD3"/>
    <w:rsid w:val="00E25484"/>
    <w:rsid w:val="00E2594F"/>
    <w:rsid w:val="00E259B6"/>
    <w:rsid w:val="00E25AD6"/>
    <w:rsid w:val="00E25C5C"/>
    <w:rsid w:val="00E25F9D"/>
    <w:rsid w:val="00E2650B"/>
    <w:rsid w:val="00E2654F"/>
    <w:rsid w:val="00E265D0"/>
    <w:rsid w:val="00E26707"/>
    <w:rsid w:val="00E2685D"/>
    <w:rsid w:val="00E268E7"/>
    <w:rsid w:val="00E26A03"/>
    <w:rsid w:val="00E26DFB"/>
    <w:rsid w:val="00E26F58"/>
    <w:rsid w:val="00E27088"/>
    <w:rsid w:val="00E2715C"/>
    <w:rsid w:val="00E27385"/>
    <w:rsid w:val="00E273FA"/>
    <w:rsid w:val="00E274E9"/>
    <w:rsid w:val="00E2758F"/>
    <w:rsid w:val="00E27FC9"/>
    <w:rsid w:val="00E30032"/>
    <w:rsid w:val="00E302DD"/>
    <w:rsid w:val="00E3037F"/>
    <w:rsid w:val="00E30AF4"/>
    <w:rsid w:val="00E30B6D"/>
    <w:rsid w:val="00E30CEC"/>
    <w:rsid w:val="00E31000"/>
    <w:rsid w:val="00E310CB"/>
    <w:rsid w:val="00E31426"/>
    <w:rsid w:val="00E314A0"/>
    <w:rsid w:val="00E31702"/>
    <w:rsid w:val="00E317FA"/>
    <w:rsid w:val="00E31ADE"/>
    <w:rsid w:val="00E32045"/>
    <w:rsid w:val="00E320EF"/>
    <w:rsid w:val="00E32129"/>
    <w:rsid w:val="00E3236C"/>
    <w:rsid w:val="00E3285E"/>
    <w:rsid w:val="00E32A72"/>
    <w:rsid w:val="00E32AC9"/>
    <w:rsid w:val="00E32BE7"/>
    <w:rsid w:val="00E32CEF"/>
    <w:rsid w:val="00E32F2C"/>
    <w:rsid w:val="00E3363F"/>
    <w:rsid w:val="00E33867"/>
    <w:rsid w:val="00E33900"/>
    <w:rsid w:val="00E3399B"/>
    <w:rsid w:val="00E33A01"/>
    <w:rsid w:val="00E33AC0"/>
    <w:rsid w:val="00E33EF0"/>
    <w:rsid w:val="00E33FA4"/>
    <w:rsid w:val="00E34106"/>
    <w:rsid w:val="00E342FF"/>
    <w:rsid w:val="00E3434E"/>
    <w:rsid w:val="00E34D06"/>
    <w:rsid w:val="00E34E53"/>
    <w:rsid w:val="00E3540D"/>
    <w:rsid w:val="00E354B3"/>
    <w:rsid w:val="00E35CF0"/>
    <w:rsid w:val="00E362C6"/>
    <w:rsid w:val="00E364EC"/>
    <w:rsid w:val="00E36519"/>
    <w:rsid w:val="00E3688E"/>
    <w:rsid w:val="00E368C6"/>
    <w:rsid w:val="00E36C0E"/>
    <w:rsid w:val="00E36C53"/>
    <w:rsid w:val="00E36C78"/>
    <w:rsid w:val="00E36E02"/>
    <w:rsid w:val="00E36F20"/>
    <w:rsid w:val="00E36F7D"/>
    <w:rsid w:val="00E3720C"/>
    <w:rsid w:val="00E372DA"/>
    <w:rsid w:val="00E372DD"/>
    <w:rsid w:val="00E37387"/>
    <w:rsid w:val="00E37404"/>
    <w:rsid w:val="00E379AB"/>
    <w:rsid w:val="00E379F5"/>
    <w:rsid w:val="00E37D34"/>
    <w:rsid w:val="00E37DAE"/>
    <w:rsid w:val="00E401DD"/>
    <w:rsid w:val="00E40225"/>
    <w:rsid w:val="00E403B1"/>
    <w:rsid w:val="00E40428"/>
    <w:rsid w:val="00E4051A"/>
    <w:rsid w:val="00E40589"/>
    <w:rsid w:val="00E406B9"/>
    <w:rsid w:val="00E407D9"/>
    <w:rsid w:val="00E40897"/>
    <w:rsid w:val="00E40C08"/>
    <w:rsid w:val="00E40D6D"/>
    <w:rsid w:val="00E41AD0"/>
    <w:rsid w:val="00E41B53"/>
    <w:rsid w:val="00E41D27"/>
    <w:rsid w:val="00E41E0C"/>
    <w:rsid w:val="00E41FEA"/>
    <w:rsid w:val="00E42382"/>
    <w:rsid w:val="00E428B0"/>
    <w:rsid w:val="00E42ACF"/>
    <w:rsid w:val="00E42FA7"/>
    <w:rsid w:val="00E4304C"/>
    <w:rsid w:val="00E433F1"/>
    <w:rsid w:val="00E436F4"/>
    <w:rsid w:val="00E439BA"/>
    <w:rsid w:val="00E43B05"/>
    <w:rsid w:val="00E43C84"/>
    <w:rsid w:val="00E442F0"/>
    <w:rsid w:val="00E4436E"/>
    <w:rsid w:val="00E443F5"/>
    <w:rsid w:val="00E4470F"/>
    <w:rsid w:val="00E447CA"/>
    <w:rsid w:val="00E44A26"/>
    <w:rsid w:val="00E44B65"/>
    <w:rsid w:val="00E44BD5"/>
    <w:rsid w:val="00E44D34"/>
    <w:rsid w:val="00E44E91"/>
    <w:rsid w:val="00E44FD6"/>
    <w:rsid w:val="00E457D7"/>
    <w:rsid w:val="00E45B1F"/>
    <w:rsid w:val="00E45BEA"/>
    <w:rsid w:val="00E45E3C"/>
    <w:rsid w:val="00E45EB1"/>
    <w:rsid w:val="00E46017"/>
    <w:rsid w:val="00E4650A"/>
    <w:rsid w:val="00E46765"/>
    <w:rsid w:val="00E46B72"/>
    <w:rsid w:val="00E46E1A"/>
    <w:rsid w:val="00E46EFE"/>
    <w:rsid w:val="00E46F3E"/>
    <w:rsid w:val="00E475C1"/>
    <w:rsid w:val="00E477CE"/>
    <w:rsid w:val="00E478CC"/>
    <w:rsid w:val="00E47B0D"/>
    <w:rsid w:val="00E47DB3"/>
    <w:rsid w:val="00E47E77"/>
    <w:rsid w:val="00E47ECB"/>
    <w:rsid w:val="00E5012D"/>
    <w:rsid w:val="00E50259"/>
    <w:rsid w:val="00E504E5"/>
    <w:rsid w:val="00E50956"/>
    <w:rsid w:val="00E50A8F"/>
    <w:rsid w:val="00E50F7B"/>
    <w:rsid w:val="00E50FB6"/>
    <w:rsid w:val="00E513D8"/>
    <w:rsid w:val="00E513F8"/>
    <w:rsid w:val="00E519B9"/>
    <w:rsid w:val="00E51D54"/>
    <w:rsid w:val="00E52038"/>
    <w:rsid w:val="00E520E5"/>
    <w:rsid w:val="00E52442"/>
    <w:rsid w:val="00E52443"/>
    <w:rsid w:val="00E52919"/>
    <w:rsid w:val="00E52C77"/>
    <w:rsid w:val="00E52F83"/>
    <w:rsid w:val="00E533D0"/>
    <w:rsid w:val="00E536C0"/>
    <w:rsid w:val="00E5384D"/>
    <w:rsid w:val="00E539FD"/>
    <w:rsid w:val="00E53C27"/>
    <w:rsid w:val="00E53D81"/>
    <w:rsid w:val="00E53D89"/>
    <w:rsid w:val="00E53F68"/>
    <w:rsid w:val="00E53F83"/>
    <w:rsid w:val="00E5451E"/>
    <w:rsid w:val="00E54631"/>
    <w:rsid w:val="00E548A9"/>
    <w:rsid w:val="00E54CAC"/>
    <w:rsid w:val="00E54D51"/>
    <w:rsid w:val="00E54E0A"/>
    <w:rsid w:val="00E54E74"/>
    <w:rsid w:val="00E552FB"/>
    <w:rsid w:val="00E55474"/>
    <w:rsid w:val="00E559F7"/>
    <w:rsid w:val="00E55EBE"/>
    <w:rsid w:val="00E56410"/>
    <w:rsid w:val="00E564B7"/>
    <w:rsid w:val="00E564C0"/>
    <w:rsid w:val="00E564F4"/>
    <w:rsid w:val="00E565FF"/>
    <w:rsid w:val="00E56766"/>
    <w:rsid w:val="00E56B8F"/>
    <w:rsid w:val="00E56EEB"/>
    <w:rsid w:val="00E57304"/>
    <w:rsid w:val="00E57324"/>
    <w:rsid w:val="00E575BB"/>
    <w:rsid w:val="00E5764E"/>
    <w:rsid w:val="00E577DE"/>
    <w:rsid w:val="00E57A1A"/>
    <w:rsid w:val="00E57AB8"/>
    <w:rsid w:val="00E57D5A"/>
    <w:rsid w:val="00E600BF"/>
    <w:rsid w:val="00E6013F"/>
    <w:rsid w:val="00E60158"/>
    <w:rsid w:val="00E606E7"/>
    <w:rsid w:val="00E606F1"/>
    <w:rsid w:val="00E60929"/>
    <w:rsid w:val="00E60B3E"/>
    <w:rsid w:val="00E60EBE"/>
    <w:rsid w:val="00E60FA5"/>
    <w:rsid w:val="00E60FDF"/>
    <w:rsid w:val="00E61100"/>
    <w:rsid w:val="00E612E1"/>
    <w:rsid w:val="00E615F3"/>
    <w:rsid w:val="00E6191C"/>
    <w:rsid w:val="00E619ED"/>
    <w:rsid w:val="00E61E3D"/>
    <w:rsid w:val="00E61E66"/>
    <w:rsid w:val="00E62002"/>
    <w:rsid w:val="00E6211E"/>
    <w:rsid w:val="00E62270"/>
    <w:rsid w:val="00E623F5"/>
    <w:rsid w:val="00E625B9"/>
    <w:rsid w:val="00E62798"/>
    <w:rsid w:val="00E627F9"/>
    <w:rsid w:val="00E62D38"/>
    <w:rsid w:val="00E62D89"/>
    <w:rsid w:val="00E630DB"/>
    <w:rsid w:val="00E63314"/>
    <w:rsid w:val="00E63577"/>
    <w:rsid w:val="00E63712"/>
    <w:rsid w:val="00E63EDF"/>
    <w:rsid w:val="00E63FFE"/>
    <w:rsid w:val="00E642DE"/>
    <w:rsid w:val="00E64314"/>
    <w:rsid w:val="00E645C5"/>
    <w:rsid w:val="00E649B9"/>
    <w:rsid w:val="00E64F30"/>
    <w:rsid w:val="00E655E3"/>
    <w:rsid w:val="00E6574F"/>
    <w:rsid w:val="00E658A5"/>
    <w:rsid w:val="00E65906"/>
    <w:rsid w:val="00E65E60"/>
    <w:rsid w:val="00E6638A"/>
    <w:rsid w:val="00E663E1"/>
    <w:rsid w:val="00E66428"/>
    <w:rsid w:val="00E66466"/>
    <w:rsid w:val="00E6657A"/>
    <w:rsid w:val="00E66702"/>
    <w:rsid w:val="00E668BF"/>
    <w:rsid w:val="00E66ABD"/>
    <w:rsid w:val="00E66F90"/>
    <w:rsid w:val="00E67470"/>
    <w:rsid w:val="00E67507"/>
    <w:rsid w:val="00E67568"/>
    <w:rsid w:val="00E6790E"/>
    <w:rsid w:val="00E67A27"/>
    <w:rsid w:val="00E67D2F"/>
    <w:rsid w:val="00E70162"/>
    <w:rsid w:val="00E70213"/>
    <w:rsid w:val="00E7029C"/>
    <w:rsid w:val="00E703A0"/>
    <w:rsid w:val="00E704F9"/>
    <w:rsid w:val="00E705F2"/>
    <w:rsid w:val="00E7066E"/>
    <w:rsid w:val="00E70810"/>
    <w:rsid w:val="00E70E3C"/>
    <w:rsid w:val="00E70FD4"/>
    <w:rsid w:val="00E7106A"/>
    <w:rsid w:val="00E710B8"/>
    <w:rsid w:val="00E710F0"/>
    <w:rsid w:val="00E7118F"/>
    <w:rsid w:val="00E71685"/>
    <w:rsid w:val="00E71800"/>
    <w:rsid w:val="00E7192C"/>
    <w:rsid w:val="00E71984"/>
    <w:rsid w:val="00E71C9C"/>
    <w:rsid w:val="00E71D84"/>
    <w:rsid w:val="00E71F40"/>
    <w:rsid w:val="00E726BA"/>
    <w:rsid w:val="00E72938"/>
    <w:rsid w:val="00E72F76"/>
    <w:rsid w:val="00E72FA7"/>
    <w:rsid w:val="00E73025"/>
    <w:rsid w:val="00E731BD"/>
    <w:rsid w:val="00E731C8"/>
    <w:rsid w:val="00E7320A"/>
    <w:rsid w:val="00E73228"/>
    <w:rsid w:val="00E732C3"/>
    <w:rsid w:val="00E73301"/>
    <w:rsid w:val="00E736B0"/>
    <w:rsid w:val="00E736F7"/>
    <w:rsid w:val="00E738A7"/>
    <w:rsid w:val="00E738B6"/>
    <w:rsid w:val="00E738E2"/>
    <w:rsid w:val="00E73AF0"/>
    <w:rsid w:val="00E73C6C"/>
    <w:rsid w:val="00E73E78"/>
    <w:rsid w:val="00E7417F"/>
    <w:rsid w:val="00E74B5F"/>
    <w:rsid w:val="00E74FA2"/>
    <w:rsid w:val="00E7503A"/>
    <w:rsid w:val="00E7515D"/>
    <w:rsid w:val="00E7539A"/>
    <w:rsid w:val="00E754A6"/>
    <w:rsid w:val="00E75971"/>
    <w:rsid w:val="00E759E6"/>
    <w:rsid w:val="00E75B94"/>
    <w:rsid w:val="00E75BDD"/>
    <w:rsid w:val="00E75E3E"/>
    <w:rsid w:val="00E762A3"/>
    <w:rsid w:val="00E768D0"/>
    <w:rsid w:val="00E76B76"/>
    <w:rsid w:val="00E76DDD"/>
    <w:rsid w:val="00E77147"/>
    <w:rsid w:val="00E771D5"/>
    <w:rsid w:val="00E77234"/>
    <w:rsid w:val="00E77445"/>
    <w:rsid w:val="00E77449"/>
    <w:rsid w:val="00E77885"/>
    <w:rsid w:val="00E7792C"/>
    <w:rsid w:val="00E77E8E"/>
    <w:rsid w:val="00E77EE3"/>
    <w:rsid w:val="00E77FC4"/>
    <w:rsid w:val="00E80010"/>
    <w:rsid w:val="00E803E1"/>
    <w:rsid w:val="00E80806"/>
    <w:rsid w:val="00E808CC"/>
    <w:rsid w:val="00E80F2A"/>
    <w:rsid w:val="00E810EA"/>
    <w:rsid w:val="00E81245"/>
    <w:rsid w:val="00E8142C"/>
    <w:rsid w:val="00E816B4"/>
    <w:rsid w:val="00E81D10"/>
    <w:rsid w:val="00E81DF8"/>
    <w:rsid w:val="00E8295B"/>
    <w:rsid w:val="00E82B18"/>
    <w:rsid w:val="00E82DA7"/>
    <w:rsid w:val="00E82F07"/>
    <w:rsid w:val="00E83111"/>
    <w:rsid w:val="00E839CB"/>
    <w:rsid w:val="00E83A13"/>
    <w:rsid w:val="00E84146"/>
    <w:rsid w:val="00E841E2"/>
    <w:rsid w:val="00E8432D"/>
    <w:rsid w:val="00E84369"/>
    <w:rsid w:val="00E84578"/>
    <w:rsid w:val="00E84971"/>
    <w:rsid w:val="00E8499C"/>
    <w:rsid w:val="00E84B13"/>
    <w:rsid w:val="00E84BCF"/>
    <w:rsid w:val="00E84EC4"/>
    <w:rsid w:val="00E85A3B"/>
    <w:rsid w:val="00E85B0D"/>
    <w:rsid w:val="00E85D9E"/>
    <w:rsid w:val="00E85EEC"/>
    <w:rsid w:val="00E860A5"/>
    <w:rsid w:val="00E862CB"/>
    <w:rsid w:val="00E863DF"/>
    <w:rsid w:val="00E86600"/>
    <w:rsid w:val="00E8682D"/>
    <w:rsid w:val="00E86931"/>
    <w:rsid w:val="00E86BE2"/>
    <w:rsid w:val="00E86DCA"/>
    <w:rsid w:val="00E86E62"/>
    <w:rsid w:val="00E86F64"/>
    <w:rsid w:val="00E871F8"/>
    <w:rsid w:val="00E87265"/>
    <w:rsid w:val="00E8738C"/>
    <w:rsid w:val="00E875D4"/>
    <w:rsid w:val="00E876BA"/>
    <w:rsid w:val="00E876C3"/>
    <w:rsid w:val="00E87B71"/>
    <w:rsid w:val="00E87B94"/>
    <w:rsid w:val="00E87C75"/>
    <w:rsid w:val="00E9050B"/>
    <w:rsid w:val="00E905DF"/>
    <w:rsid w:val="00E907E3"/>
    <w:rsid w:val="00E90940"/>
    <w:rsid w:val="00E90CC2"/>
    <w:rsid w:val="00E90D37"/>
    <w:rsid w:val="00E91051"/>
    <w:rsid w:val="00E9110E"/>
    <w:rsid w:val="00E917D1"/>
    <w:rsid w:val="00E91804"/>
    <w:rsid w:val="00E91A55"/>
    <w:rsid w:val="00E91B3B"/>
    <w:rsid w:val="00E9212C"/>
    <w:rsid w:val="00E92436"/>
    <w:rsid w:val="00E925D2"/>
    <w:rsid w:val="00E92601"/>
    <w:rsid w:val="00E92A16"/>
    <w:rsid w:val="00E92B8A"/>
    <w:rsid w:val="00E92BA5"/>
    <w:rsid w:val="00E92D82"/>
    <w:rsid w:val="00E92E88"/>
    <w:rsid w:val="00E934FC"/>
    <w:rsid w:val="00E9364F"/>
    <w:rsid w:val="00E9384E"/>
    <w:rsid w:val="00E9390D"/>
    <w:rsid w:val="00E93F8C"/>
    <w:rsid w:val="00E9416F"/>
    <w:rsid w:val="00E9417F"/>
    <w:rsid w:val="00E941F1"/>
    <w:rsid w:val="00E94265"/>
    <w:rsid w:val="00E94547"/>
    <w:rsid w:val="00E94B50"/>
    <w:rsid w:val="00E94BF7"/>
    <w:rsid w:val="00E94C1C"/>
    <w:rsid w:val="00E95127"/>
    <w:rsid w:val="00E95198"/>
    <w:rsid w:val="00E95541"/>
    <w:rsid w:val="00E95878"/>
    <w:rsid w:val="00E95B93"/>
    <w:rsid w:val="00E95CA0"/>
    <w:rsid w:val="00E95E12"/>
    <w:rsid w:val="00E95F86"/>
    <w:rsid w:val="00E961C5"/>
    <w:rsid w:val="00E96324"/>
    <w:rsid w:val="00E96487"/>
    <w:rsid w:val="00E96495"/>
    <w:rsid w:val="00E968FD"/>
    <w:rsid w:val="00E96A80"/>
    <w:rsid w:val="00E96BC2"/>
    <w:rsid w:val="00E96D8B"/>
    <w:rsid w:val="00E9703B"/>
    <w:rsid w:val="00E970E7"/>
    <w:rsid w:val="00E971A6"/>
    <w:rsid w:val="00E9766A"/>
    <w:rsid w:val="00E9782B"/>
    <w:rsid w:val="00E97B59"/>
    <w:rsid w:val="00EA003F"/>
    <w:rsid w:val="00EA00F4"/>
    <w:rsid w:val="00EA02EE"/>
    <w:rsid w:val="00EA0426"/>
    <w:rsid w:val="00EA04F3"/>
    <w:rsid w:val="00EA0916"/>
    <w:rsid w:val="00EA0A6F"/>
    <w:rsid w:val="00EA0ACE"/>
    <w:rsid w:val="00EA0CC8"/>
    <w:rsid w:val="00EA1287"/>
    <w:rsid w:val="00EA129F"/>
    <w:rsid w:val="00EA1586"/>
    <w:rsid w:val="00EA17D8"/>
    <w:rsid w:val="00EA195E"/>
    <w:rsid w:val="00EA19B3"/>
    <w:rsid w:val="00EA1BC2"/>
    <w:rsid w:val="00EA1EA5"/>
    <w:rsid w:val="00EA2194"/>
    <w:rsid w:val="00EA2407"/>
    <w:rsid w:val="00EA2596"/>
    <w:rsid w:val="00EA282A"/>
    <w:rsid w:val="00EA2AA0"/>
    <w:rsid w:val="00EA2C2B"/>
    <w:rsid w:val="00EA2C94"/>
    <w:rsid w:val="00EA2CF0"/>
    <w:rsid w:val="00EA3032"/>
    <w:rsid w:val="00EA309D"/>
    <w:rsid w:val="00EA322E"/>
    <w:rsid w:val="00EA32BB"/>
    <w:rsid w:val="00EA3378"/>
    <w:rsid w:val="00EA340D"/>
    <w:rsid w:val="00EA353E"/>
    <w:rsid w:val="00EA382C"/>
    <w:rsid w:val="00EA3F94"/>
    <w:rsid w:val="00EA426D"/>
    <w:rsid w:val="00EA4481"/>
    <w:rsid w:val="00EA4490"/>
    <w:rsid w:val="00EA4681"/>
    <w:rsid w:val="00EA46C8"/>
    <w:rsid w:val="00EA493B"/>
    <w:rsid w:val="00EA4AD7"/>
    <w:rsid w:val="00EA4B45"/>
    <w:rsid w:val="00EA4BFF"/>
    <w:rsid w:val="00EA4E6E"/>
    <w:rsid w:val="00EA4FAE"/>
    <w:rsid w:val="00EA5065"/>
    <w:rsid w:val="00EA5278"/>
    <w:rsid w:val="00EA57EF"/>
    <w:rsid w:val="00EA5943"/>
    <w:rsid w:val="00EA5D3B"/>
    <w:rsid w:val="00EA618C"/>
    <w:rsid w:val="00EA64B0"/>
    <w:rsid w:val="00EA6B76"/>
    <w:rsid w:val="00EA6F08"/>
    <w:rsid w:val="00EA6F9E"/>
    <w:rsid w:val="00EA718F"/>
    <w:rsid w:val="00EA7399"/>
    <w:rsid w:val="00EA74A7"/>
    <w:rsid w:val="00EA7608"/>
    <w:rsid w:val="00EA776B"/>
    <w:rsid w:val="00EA7B9B"/>
    <w:rsid w:val="00EA7FA5"/>
    <w:rsid w:val="00EB0327"/>
    <w:rsid w:val="00EB0369"/>
    <w:rsid w:val="00EB0424"/>
    <w:rsid w:val="00EB0440"/>
    <w:rsid w:val="00EB081A"/>
    <w:rsid w:val="00EB0E1A"/>
    <w:rsid w:val="00EB1CF3"/>
    <w:rsid w:val="00EB2624"/>
    <w:rsid w:val="00EB268F"/>
    <w:rsid w:val="00EB274D"/>
    <w:rsid w:val="00EB29BE"/>
    <w:rsid w:val="00EB31C3"/>
    <w:rsid w:val="00EB338C"/>
    <w:rsid w:val="00EB3535"/>
    <w:rsid w:val="00EB356C"/>
    <w:rsid w:val="00EB39A4"/>
    <w:rsid w:val="00EB3B38"/>
    <w:rsid w:val="00EB42D7"/>
    <w:rsid w:val="00EB44D7"/>
    <w:rsid w:val="00EB479E"/>
    <w:rsid w:val="00EB4881"/>
    <w:rsid w:val="00EB4EC8"/>
    <w:rsid w:val="00EB4F78"/>
    <w:rsid w:val="00EB5011"/>
    <w:rsid w:val="00EB5103"/>
    <w:rsid w:val="00EB51F6"/>
    <w:rsid w:val="00EB53DA"/>
    <w:rsid w:val="00EB5457"/>
    <w:rsid w:val="00EB5640"/>
    <w:rsid w:val="00EB57E5"/>
    <w:rsid w:val="00EB58F2"/>
    <w:rsid w:val="00EB5A10"/>
    <w:rsid w:val="00EB5BB8"/>
    <w:rsid w:val="00EB602B"/>
    <w:rsid w:val="00EB6158"/>
    <w:rsid w:val="00EB6160"/>
    <w:rsid w:val="00EB6253"/>
    <w:rsid w:val="00EB6496"/>
    <w:rsid w:val="00EB6690"/>
    <w:rsid w:val="00EB684C"/>
    <w:rsid w:val="00EB6B79"/>
    <w:rsid w:val="00EB6CAA"/>
    <w:rsid w:val="00EB6CB1"/>
    <w:rsid w:val="00EB6D0E"/>
    <w:rsid w:val="00EB6E78"/>
    <w:rsid w:val="00EB724F"/>
    <w:rsid w:val="00EB7402"/>
    <w:rsid w:val="00EB751F"/>
    <w:rsid w:val="00EB774C"/>
    <w:rsid w:val="00EB7CDA"/>
    <w:rsid w:val="00EB7E66"/>
    <w:rsid w:val="00EB7FCE"/>
    <w:rsid w:val="00EC0103"/>
    <w:rsid w:val="00EC0144"/>
    <w:rsid w:val="00EC056A"/>
    <w:rsid w:val="00EC0904"/>
    <w:rsid w:val="00EC0DD1"/>
    <w:rsid w:val="00EC11CF"/>
    <w:rsid w:val="00EC138B"/>
    <w:rsid w:val="00EC13EF"/>
    <w:rsid w:val="00EC144F"/>
    <w:rsid w:val="00EC17F4"/>
    <w:rsid w:val="00EC19F1"/>
    <w:rsid w:val="00EC1B3F"/>
    <w:rsid w:val="00EC1D5F"/>
    <w:rsid w:val="00EC220D"/>
    <w:rsid w:val="00EC255A"/>
    <w:rsid w:val="00EC2A48"/>
    <w:rsid w:val="00EC2B92"/>
    <w:rsid w:val="00EC2C0A"/>
    <w:rsid w:val="00EC2CF7"/>
    <w:rsid w:val="00EC2E89"/>
    <w:rsid w:val="00EC2EA8"/>
    <w:rsid w:val="00EC31A2"/>
    <w:rsid w:val="00EC35F5"/>
    <w:rsid w:val="00EC3645"/>
    <w:rsid w:val="00EC38AA"/>
    <w:rsid w:val="00EC3DD3"/>
    <w:rsid w:val="00EC3F3B"/>
    <w:rsid w:val="00EC3F48"/>
    <w:rsid w:val="00EC4316"/>
    <w:rsid w:val="00EC4702"/>
    <w:rsid w:val="00EC49F3"/>
    <w:rsid w:val="00EC4AC4"/>
    <w:rsid w:val="00EC4F57"/>
    <w:rsid w:val="00EC50B5"/>
    <w:rsid w:val="00EC526A"/>
    <w:rsid w:val="00EC541A"/>
    <w:rsid w:val="00EC5480"/>
    <w:rsid w:val="00EC57B2"/>
    <w:rsid w:val="00EC5C9E"/>
    <w:rsid w:val="00EC5D16"/>
    <w:rsid w:val="00EC5D63"/>
    <w:rsid w:val="00EC5DE8"/>
    <w:rsid w:val="00EC5F70"/>
    <w:rsid w:val="00EC62D6"/>
    <w:rsid w:val="00EC6309"/>
    <w:rsid w:val="00EC633B"/>
    <w:rsid w:val="00EC63D9"/>
    <w:rsid w:val="00EC6937"/>
    <w:rsid w:val="00EC69E6"/>
    <w:rsid w:val="00EC7071"/>
    <w:rsid w:val="00EC7209"/>
    <w:rsid w:val="00EC73CD"/>
    <w:rsid w:val="00EC78C4"/>
    <w:rsid w:val="00EC7C79"/>
    <w:rsid w:val="00EC7E6D"/>
    <w:rsid w:val="00ED012F"/>
    <w:rsid w:val="00ED0286"/>
    <w:rsid w:val="00ED02FA"/>
    <w:rsid w:val="00ED03E9"/>
    <w:rsid w:val="00ED0403"/>
    <w:rsid w:val="00ED06FE"/>
    <w:rsid w:val="00ED0995"/>
    <w:rsid w:val="00ED0A5A"/>
    <w:rsid w:val="00ED0A7E"/>
    <w:rsid w:val="00ED0C42"/>
    <w:rsid w:val="00ED0D4B"/>
    <w:rsid w:val="00ED1597"/>
    <w:rsid w:val="00ED1615"/>
    <w:rsid w:val="00ED16D5"/>
    <w:rsid w:val="00ED18E0"/>
    <w:rsid w:val="00ED1DDE"/>
    <w:rsid w:val="00ED1DFF"/>
    <w:rsid w:val="00ED20B2"/>
    <w:rsid w:val="00ED247F"/>
    <w:rsid w:val="00ED2A58"/>
    <w:rsid w:val="00ED2B4A"/>
    <w:rsid w:val="00ED2CC8"/>
    <w:rsid w:val="00ED335B"/>
    <w:rsid w:val="00ED36B7"/>
    <w:rsid w:val="00ED3831"/>
    <w:rsid w:val="00ED386A"/>
    <w:rsid w:val="00ED3B8E"/>
    <w:rsid w:val="00ED3C10"/>
    <w:rsid w:val="00ED3CC8"/>
    <w:rsid w:val="00ED3D75"/>
    <w:rsid w:val="00ED484E"/>
    <w:rsid w:val="00ED4CA6"/>
    <w:rsid w:val="00ED4EE6"/>
    <w:rsid w:val="00ED5203"/>
    <w:rsid w:val="00ED5242"/>
    <w:rsid w:val="00ED5302"/>
    <w:rsid w:val="00ED53A5"/>
    <w:rsid w:val="00ED53C6"/>
    <w:rsid w:val="00ED5740"/>
    <w:rsid w:val="00ED57C9"/>
    <w:rsid w:val="00ED5ACD"/>
    <w:rsid w:val="00ED5B2E"/>
    <w:rsid w:val="00ED5BA4"/>
    <w:rsid w:val="00ED5C8B"/>
    <w:rsid w:val="00ED5F88"/>
    <w:rsid w:val="00ED63C4"/>
    <w:rsid w:val="00ED67CC"/>
    <w:rsid w:val="00ED6A5B"/>
    <w:rsid w:val="00ED6AA0"/>
    <w:rsid w:val="00ED6D32"/>
    <w:rsid w:val="00ED706C"/>
    <w:rsid w:val="00ED72D7"/>
    <w:rsid w:val="00ED764E"/>
    <w:rsid w:val="00ED76C2"/>
    <w:rsid w:val="00ED77E4"/>
    <w:rsid w:val="00ED7830"/>
    <w:rsid w:val="00ED7A05"/>
    <w:rsid w:val="00ED7C59"/>
    <w:rsid w:val="00ED7DC4"/>
    <w:rsid w:val="00EE0077"/>
    <w:rsid w:val="00EE0120"/>
    <w:rsid w:val="00EE0136"/>
    <w:rsid w:val="00EE02BF"/>
    <w:rsid w:val="00EE02EB"/>
    <w:rsid w:val="00EE0401"/>
    <w:rsid w:val="00EE04AC"/>
    <w:rsid w:val="00EE0613"/>
    <w:rsid w:val="00EE07B5"/>
    <w:rsid w:val="00EE10BB"/>
    <w:rsid w:val="00EE1298"/>
    <w:rsid w:val="00EE153E"/>
    <w:rsid w:val="00EE16C5"/>
    <w:rsid w:val="00EE1A51"/>
    <w:rsid w:val="00EE1AD8"/>
    <w:rsid w:val="00EE1D72"/>
    <w:rsid w:val="00EE217C"/>
    <w:rsid w:val="00EE2246"/>
    <w:rsid w:val="00EE2B97"/>
    <w:rsid w:val="00EE2E0B"/>
    <w:rsid w:val="00EE2ECC"/>
    <w:rsid w:val="00EE2F77"/>
    <w:rsid w:val="00EE35BC"/>
    <w:rsid w:val="00EE35D1"/>
    <w:rsid w:val="00EE36DD"/>
    <w:rsid w:val="00EE37B4"/>
    <w:rsid w:val="00EE3B16"/>
    <w:rsid w:val="00EE3EA2"/>
    <w:rsid w:val="00EE4064"/>
    <w:rsid w:val="00EE44C0"/>
    <w:rsid w:val="00EE476E"/>
    <w:rsid w:val="00EE49F8"/>
    <w:rsid w:val="00EE4AE9"/>
    <w:rsid w:val="00EE4C08"/>
    <w:rsid w:val="00EE4C48"/>
    <w:rsid w:val="00EE51A8"/>
    <w:rsid w:val="00EE566A"/>
    <w:rsid w:val="00EE5777"/>
    <w:rsid w:val="00EE5785"/>
    <w:rsid w:val="00EE59A8"/>
    <w:rsid w:val="00EE5C54"/>
    <w:rsid w:val="00EE5D20"/>
    <w:rsid w:val="00EE5DC6"/>
    <w:rsid w:val="00EE5EA0"/>
    <w:rsid w:val="00EE62C7"/>
    <w:rsid w:val="00EE637B"/>
    <w:rsid w:val="00EE688E"/>
    <w:rsid w:val="00EE68AE"/>
    <w:rsid w:val="00EE6AE5"/>
    <w:rsid w:val="00EE6B5D"/>
    <w:rsid w:val="00EE6E45"/>
    <w:rsid w:val="00EE7038"/>
    <w:rsid w:val="00EE708D"/>
    <w:rsid w:val="00EE7649"/>
    <w:rsid w:val="00EE7668"/>
    <w:rsid w:val="00EE7880"/>
    <w:rsid w:val="00EE7911"/>
    <w:rsid w:val="00EE7ABF"/>
    <w:rsid w:val="00EE7C2A"/>
    <w:rsid w:val="00EE7C33"/>
    <w:rsid w:val="00EE7C3D"/>
    <w:rsid w:val="00EE7CFC"/>
    <w:rsid w:val="00EE7D61"/>
    <w:rsid w:val="00EF038D"/>
    <w:rsid w:val="00EF0812"/>
    <w:rsid w:val="00EF0C69"/>
    <w:rsid w:val="00EF0E79"/>
    <w:rsid w:val="00EF125D"/>
    <w:rsid w:val="00EF16A8"/>
    <w:rsid w:val="00EF17F1"/>
    <w:rsid w:val="00EF1C81"/>
    <w:rsid w:val="00EF1ED2"/>
    <w:rsid w:val="00EF2146"/>
    <w:rsid w:val="00EF22F1"/>
    <w:rsid w:val="00EF279F"/>
    <w:rsid w:val="00EF27EF"/>
    <w:rsid w:val="00EF280A"/>
    <w:rsid w:val="00EF28E8"/>
    <w:rsid w:val="00EF2AF3"/>
    <w:rsid w:val="00EF2D17"/>
    <w:rsid w:val="00EF2D8C"/>
    <w:rsid w:val="00EF3049"/>
    <w:rsid w:val="00EF31A3"/>
    <w:rsid w:val="00EF32AF"/>
    <w:rsid w:val="00EF337F"/>
    <w:rsid w:val="00EF34D8"/>
    <w:rsid w:val="00EF34DE"/>
    <w:rsid w:val="00EF351E"/>
    <w:rsid w:val="00EF371D"/>
    <w:rsid w:val="00EF3C43"/>
    <w:rsid w:val="00EF3E59"/>
    <w:rsid w:val="00EF3F27"/>
    <w:rsid w:val="00EF4316"/>
    <w:rsid w:val="00EF433C"/>
    <w:rsid w:val="00EF4E8C"/>
    <w:rsid w:val="00EF4F5B"/>
    <w:rsid w:val="00EF4FEE"/>
    <w:rsid w:val="00EF5229"/>
    <w:rsid w:val="00EF527A"/>
    <w:rsid w:val="00EF54BA"/>
    <w:rsid w:val="00EF56DE"/>
    <w:rsid w:val="00EF5731"/>
    <w:rsid w:val="00EF5C88"/>
    <w:rsid w:val="00EF5E45"/>
    <w:rsid w:val="00EF5E46"/>
    <w:rsid w:val="00EF622B"/>
    <w:rsid w:val="00EF63D4"/>
    <w:rsid w:val="00EF671A"/>
    <w:rsid w:val="00EF6955"/>
    <w:rsid w:val="00EF696C"/>
    <w:rsid w:val="00EF6FD6"/>
    <w:rsid w:val="00EF710B"/>
    <w:rsid w:val="00EF7339"/>
    <w:rsid w:val="00EF7698"/>
    <w:rsid w:val="00EF7A60"/>
    <w:rsid w:val="00EF7AB2"/>
    <w:rsid w:val="00EF7BCE"/>
    <w:rsid w:val="00EF7CED"/>
    <w:rsid w:val="00F0003B"/>
    <w:rsid w:val="00F00435"/>
    <w:rsid w:val="00F00594"/>
    <w:rsid w:val="00F0068D"/>
    <w:rsid w:val="00F0075A"/>
    <w:rsid w:val="00F00D2B"/>
    <w:rsid w:val="00F01054"/>
    <w:rsid w:val="00F0112C"/>
    <w:rsid w:val="00F011DC"/>
    <w:rsid w:val="00F0128C"/>
    <w:rsid w:val="00F01437"/>
    <w:rsid w:val="00F015B9"/>
    <w:rsid w:val="00F019C7"/>
    <w:rsid w:val="00F01D87"/>
    <w:rsid w:val="00F01FC0"/>
    <w:rsid w:val="00F0205E"/>
    <w:rsid w:val="00F020E2"/>
    <w:rsid w:val="00F022CC"/>
    <w:rsid w:val="00F02452"/>
    <w:rsid w:val="00F0247A"/>
    <w:rsid w:val="00F02593"/>
    <w:rsid w:val="00F02865"/>
    <w:rsid w:val="00F02C9A"/>
    <w:rsid w:val="00F02DA4"/>
    <w:rsid w:val="00F030EA"/>
    <w:rsid w:val="00F03174"/>
    <w:rsid w:val="00F031DE"/>
    <w:rsid w:val="00F0321E"/>
    <w:rsid w:val="00F0333C"/>
    <w:rsid w:val="00F0380D"/>
    <w:rsid w:val="00F03936"/>
    <w:rsid w:val="00F03D4D"/>
    <w:rsid w:val="00F0401C"/>
    <w:rsid w:val="00F0404B"/>
    <w:rsid w:val="00F04397"/>
    <w:rsid w:val="00F0458A"/>
    <w:rsid w:val="00F0459C"/>
    <w:rsid w:val="00F047A0"/>
    <w:rsid w:val="00F04A66"/>
    <w:rsid w:val="00F0501D"/>
    <w:rsid w:val="00F05117"/>
    <w:rsid w:val="00F05311"/>
    <w:rsid w:val="00F05522"/>
    <w:rsid w:val="00F0556A"/>
    <w:rsid w:val="00F05791"/>
    <w:rsid w:val="00F05832"/>
    <w:rsid w:val="00F05910"/>
    <w:rsid w:val="00F05E24"/>
    <w:rsid w:val="00F0603A"/>
    <w:rsid w:val="00F063C7"/>
    <w:rsid w:val="00F066A7"/>
    <w:rsid w:val="00F066F3"/>
    <w:rsid w:val="00F06704"/>
    <w:rsid w:val="00F067B5"/>
    <w:rsid w:val="00F0698D"/>
    <w:rsid w:val="00F069E6"/>
    <w:rsid w:val="00F06A91"/>
    <w:rsid w:val="00F06BC0"/>
    <w:rsid w:val="00F06DEB"/>
    <w:rsid w:val="00F07103"/>
    <w:rsid w:val="00F0719D"/>
    <w:rsid w:val="00F071A5"/>
    <w:rsid w:val="00F07671"/>
    <w:rsid w:val="00F07820"/>
    <w:rsid w:val="00F0790A"/>
    <w:rsid w:val="00F07A6C"/>
    <w:rsid w:val="00F07B3C"/>
    <w:rsid w:val="00F07B99"/>
    <w:rsid w:val="00F100C7"/>
    <w:rsid w:val="00F1040E"/>
    <w:rsid w:val="00F10A14"/>
    <w:rsid w:val="00F10B32"/>
    <w:rsid w:val="00F10D93"/>
    <w:rsid w:val="00F10EDF"/>
    <w:rsid w:val="00F11071"/>
    <w:rsid w:val="00F1109A"/>
    <w:rsid w:val="00F11562"/>
    <w:rsid w:val="00F11741"/>
    <w:rsid w:val="00F11761"/>
    <w:rsid w:val="00F1176E"/>
    <w:rsid w:val="00F11986"/>
    <w:rsid w:val="00F11A9C"/>
    <w:rsid w:val="00F11AA8"/>
    <w:rsid w:val="00F11BB9"/>
    <w:rsid w:val="00F11EED"/>
    <w:rsid w:val="00F12152"/>
    <w:rsid w:val="00F12269"/>
    <w:rsid w:val="00F122F9"/>
    <w:rsid w:val="00F123E4"/>
    <w:rsid w:val="00F1252E"/>
    <w:rsid w:val="00F12855"/>
    <w:rsid w:val="00F12E7E"/>
    <w:rsid w:val="00F12FB4"/>
    <w:rsid w:val="00F1302F"/>
    <w:rsid w:val="00F1345D"/>
    <w:rsid w:val="00F13593"/>
    <w:rsid w:val="00F13883"/>
    <w:rsid w:val="00F13B21"/>
    <w:rsid w:val="00F13C72"/>
    <w:rsid w:val="00F13F3A"/>
    <w:rsid w:val="00F14170"/>
    <w:rsid w:val="00F145E2"/>
    <w:rsid w:val="00F14991"/>
    <w:rsid w:val="00F14A4E"/>
    <w:rsid w:val="00F14EF1"/>
    <w:rsid w:val="00F150CB"/>
    <w:rsid w:val="00F152C4"/>
    <w:rsid w:val="00F153F1"/>
    <w:rsid w:val="00F15661"/>
    <w:rsid w:val="00F15706"/>
    <w:rsid w:val="00F15842"/>
    <w:rsid w:val="00F15B16"/>
    <w:rsid w:val="00F15B74"/>
    <w:rsid w:val="00F15CA2"/>
    <w:rsid w:val="00F16042"/>
    <w:rsid w:val="00F16493"/>
    <w:rsid w:val="00F16652"/>
    <w:rsid w:val="00F16703"/>
    <w:rsid w:val="00F16A56"/>
    <w:rsid w:val="00F16BE4"/>
    <w:rsid w:val="00F16F46"/>
    <w:rsid w:val="00F17D66"/>
    <w:rsid w:val="00F204A6"/>
    <w:rsid w:val="00F2080A"/>
    <w:rsid w:val="00F20891"/>
    <w:rsid w:val="00F208B5"/>
    <w:rsid w:val="00F2098F"/>
    <w:rsid w:val="00F20ECB"/>
    <w:rsid w:val="00F20FE8"/>
    <w:rsid w:val="00F21452"/>
    <w:rsid w:val="00F21583"/>
    <w:rsid w:val="00F215D9"/>
    <w:rsid w:val="00F2187A"/>
    <w:rsid w:val="00F221C2"/>
    <w:rsid w:val="00F222A2"/>
    <w:rsid w:val="00F2264A"/>
    <w:rsid w:val="00F22AF5"/>
    <w:rsid w:val="00F22D9A"/>
    <w:rsid w:val="00F22F37"/>
    <w:rsid w:val="00F230F8"/>
    <w:rsid w:val="00F2333B"/>
    <w:rsid w:val="00F2340F"/>
    <w:rsid w:val="00F234D5"/>
    <w:rsid w:val="00F236CD"/>
    <w:rsid w:val="00F236F8"/>
    <w:rsid w:val="00F245C1"/>
    <w:rsid w:val="00F2468C"/>
    <w:rsid w:val="00F246C0"/>
    <w:rsid w:val="00F249F8"/>
    <w:rsid w:val="00F24BA9"/>
    <w:rsid w:val="00F250A5"/>
    <w:rsid w:val="00F25508"/>
    <w:rsid w:val="00F25674"/>
    <w:rsid w:val="00F2568A"/>
    <w:rsid w:val="00F25A46"/>
    <w:rsid w:val="00F25BEF"/>
    <w:rsid w:val="00F260CD"/>
    <w:rsid w:val="00F26199"/>
    <w:rsid w:val="00F2639A"/>
    <w:rsid w:val="00F26665"/>
    <w:rsid w:val="00F26893"/>
    <w:rsid w:val="00F27028"/>
    <w:rsid w:val="00F271BF"/>
    <w:rsid w:val="00F273FE"/>
    <w:rsid w:val="00F2758D"/>
    <w:rsid w:val="00F275F7"/>
    <w:rsid w:val="00F27665"/>
    <w:rsid w:val="00F2775A"/>
    <w:rsid w:val="00F277AC"/>
    <w:rsid w:val="00F277E6"/>
    <w:rsid w:val="00F27A7B"/>
    <w:rsid w:val="00F27A8B"/>
    <w:rsid w:val="00F27BC7"/>
    <w:rsid w:val="00F27CDD"/>
    <w:rsid w:val="00F27D51"/>
    <w:rsid w:val="00F27D57"/>
    <w:rsid w:val="00F27DE2"/>
    <w:rsid w:val="00F27F27"/>
    <w:rsid w:val="00F27FBA"/>
    <w:rsid w:val="00F30117"/>
    <w:rsid w:val="00F304F0"/>
    <w:rsid w:val="00F3051E"/>
    <w:rsid w:val="00F30647"/>
    <w:rsid w:val="00F306BD"/>
    <w:rsid w:val="00F30CE1"/>
    <w:rsid w:val="00F30E64"/>
    <w:rsid w:val="00F30F62"/>
    <w:rsid w:val="00F314E5"/>
    <w:rsid w:val="00F31660"/>
    <w:rsid w:val="00F31843"/>
    <w:rsid w:val="00F31859"/>
    <w:rsid w:val="00F319BF"/>
    <w:rsid w:val="00F32338"/>
    <w:rsid w:val="00F3252E"/>
    <w:rsid w:val="00F32E34"/>
    <w:rsid w:val="00F32E36"/>
    <w:rsid w:val="00F32E49"/>
    <w:rsid w:val="00F334AF"/>
    <w:rsid w:val="00F33628"/>
    <w:rsid w:val="00F3399E"/>
    <w:rsid w:val="00F33C92"/>
    <w:rsid w:val="00F33D07"/>
    <w:rsid w:val="00F33E88"/>
    <w:rsid w:val="00F33F4A"/>
    <w:rsid w:val="00F34088"/>
    <w:rsid w:val="00F3416C"/>
    <w:rsid w:val="00F345B7"/>
    <w:rsid w:val="00F34614"/>
    <w:rsid w:val="00F347E5"/>
    <w:rsid w:val="00F349F7"/>
    <w:rsid w:val="00F34BB4"/>
    <w:rsid w:val="00F34D2F"/>
    <w:rsid w:val="00F34F60"/>
    <w:rsid w:val="00F35074"/>
    <w:rsid w:val="00F3526A"/>
    <w:rsid w:val="00F35668"/>
    <w:rsid w:val="00F357D2"/>
    <w:rsid w:val="00F35882"/>
    <w:rsid w:val="00F35ABF"/>
    <w:rsid w:val="00F35F1E"/>
    <w:rsid w:val="00F35FD8"/>
    <w:rsid w:val="00F3602E"/>
    <w:rsid w:val="00F36132"/>
    <w:rsid w:val="00F362AD"/>
    <w:rsid w:val="00F362B1"/>
    <w:rsid w:val="00F36341"/>
    <w:rsid w:val="00F367BB"/>
    <w:rsid w:val="00F36A48"/>
    <w:rsid w:val="00F36C18"/>
    <w:rsid w:val="00F3748F"/>
    <w:rsid w:val="00F376D1"/>
    <w:rsid w:val="00F37BDA"/>
    <w:rsid w:val="00F37DAC"/>
    <w:rsid w:val="00F4021B"/>
    <w:rsid w:val="00F402AA"/>
    <w:rsid w:val="00F40363"/>
    <w:rsid w:val="00F40411"/>
    <w:rsid w:val="00F405D5"/>
    <w:rsid w:val="00F40836"/>
    <w:rsid w:val="00F40887"/>
    <w:rsid w:val="00F40C23"/>
    <w:rsid w:val="00F40C6D"/>
    <w:rsid w:val="00F4102E"/>
    <w:rsid w:val="00F4119D"/>
    <w:rsid w:val="00F41449"/>
    <w:rsid w:val="00F41829"/>
    <w:rsid w:val="00F41922"/>
    <w:rsid w:val="00F41E09"/>
    <w:rsid w:val="00F41EC7"/>
    <w:rsid w:val="00F42209"/>
    <w:rsid w:val="00F4232E"/>
    <w:rsid w:val="00F423E9"/>
    <w:rsid w:val="00F4240A"/>
    <w:rsid w:val="00F425D8"/>
    <w:rsid w:val="00F42A12"/>
    <w:rsid w:val="00F42CD6"/>
    <w:rsid w:val="00F42E6D"/>
    <w:rsid w:val="00F4322B"/>
    <w:rsid w:val="00F43434"/>
    <w:rsid w:val="00F43573"/>
    <w:rsid w:val="00F435FA"/>
    <w:rsid w:val="00F43631"/>
    <w:rsid w:val="00F43827"/>
    <w:rsid w:val="00F43A84"/>
    <w:rsid w:val="00F43D1C"/>
    <w:rsid w:val="00F4408B"/>
    <w:rsid w:val="00F440EA"/>
    <w:rsid w:val="00F4413E"/>
    <w:rsid w:val="00F4441E"/>
    <w:rsid w:val="00F4482C"/>
    <w:rsid w:val="00F44BC7"/>
    <w:rsid w:val="00F44FD5"/>
    <w:rsid w:val="00F45377"/>
    <w:rsid w:val="00F4540D"/>
    <w:rsid w:val="00F45412"/>
    <w:rsid w:val="00F454C9"/>
    <w:rsid w:val="00F459D0"/>
    <w:rsid w:val="00F45C26"/>
    <w:rsid w:val="00F4620D"/>
    <w:rsid w:val="00F463A7"/>
    <w:rsid w:val="00F466F2"/>
    <w:rsid w:val="00F46717"/>
    <w:rsid w:val="00F469AB"/>
    <w:rsid w:val="00F46A5F"/>
    <w:rsid w:val="00F46A94"/>
    <w:rsid w:val="00F47124"/>
    <w:rsid w:val="00F4712C"/>
    <w:rsid w:val="00F471EE"/>
    <w:rsid w:val="00F47671"/>
    <w:rsid w:val="00F47756"/>
    <w:rsid w:val="00F47875"/>
    <w:rsid w:val="00F47921"/>
    <w:rsid w:val="00F47ED7"/>
    <w:rsid w:val="00F47F3A"/>
    <w:rsid w:val="00F47F90"/>
    <w:rsid w:val="00F507B2"/>
    <w:rsid w:val="00F507C1"/>
    <w:rsid w:val="00F50C51"/>
    <w:rsid w:val="00F50DDB"/>
    <w:rsid w:val="00F5102E"/>
    <w:rsid w:val="00F510B1"/>
    <w:rsid w:val="00F5148D"/>
    <w:rsid w:val="00F51AB0"/>
    <w:rsid w:val="00F51E64"/>
    <w:rsid w:val="00F51EE4"/>
    <w:rsid w:val="00F51F01"/>
    <w:rsid w:val="00F520FF"/>
    <w:rsid w:val="00F522DD"/>
    <w:rsid w:val="00F52641"/>
    <w:rsid w:val="00F526C3"/>
    <w:rsid w:val="00F5271D"/>
    <w:rsid w:val="00F52782"/>
    <w:rsid w:val="00F5294C"/>
    <w:rsid w:val="00F529BE"/>
    <w:rsid w:val="00F52A6A"/>
    <w:rsid w:val="00F52BF9"/>
    <w:rsid w:val="00F52DE4"/>
    <w:rsid w:val="00F52E2D"/>
    <w:rsid w:val="00F53195"/>
    <w:rsid w:val="00F53260"/>
    <w:rsid w:val="00F5328A"/>
    <w:rsid w:val="00F53633"/>
    <w:rsid w:val="00F539D4"/>
    <w:rsid w:val="00F53D3A"/>
    <w:rsid w:val="00F5416B"/>
    <w:rsid w:val="00F54718"/>
    <w:rsid w:val="00F5476E"/>
    <w:rsid w:val="00F54C83"/>
    <w:rsid w:val="00F5512E"/>
    <w:rsid w:val="00F552BC"/>
    <w:rsid w:val="00F5549F"/>
    <w:rsid w:val="00F55567"/>
    <w:rsid w:val="00F55639"/>
    <w:rsid w:val="00F55687"/>
    <w:rsid w:val="00F56422"/>
    <w:rsid w:val="00F56525"/>
    <w:rsid w:val="00F56531"/>
    <w:rsid w:val="00F568F8"/>
    <w:rsid w:val="00F56AFE"/>
    <w:rsid w:val="00F56D52"/>
    <w:rsid w:val="00F571AF"/>
    <w:rsid w:val="00F571CD"/>
    <w:rsid w:val="00F572C9"/>
    <w:rsid w:val="00F57C94"/>
    <w:rsid w:val="00F601AC"/>
    <w:rsid w:val="00F602B2"/>
    <w:rsid w:val="00F607C9"/>
    <w:rsid w:val="00F60911"/>
    <w:rsid w:val="00F609E2"/>
    <w:rsid w:val="00F60ACB"/>
    <w:rsid w:val="00F60B98"/>
    <w:rsid w:val="00F60C4E"/>
    <w:rsid w:val="00F60E20"/>
    <w:rsid w:val="00F60F1F"/>
    <w:rsid w:val="00F610D3"/>
    <w:rsid w:val="00F61466"/>
    <w:rsid w:val="00F6147C"/>
    <w:rsid w:val="00F6190C"/>
    <w:rsid w:val="00F6192C"/>
    <w:rsid w:val="00F61A4C"/>
    <w:rsid w:val="00F62167"/>
    <w:rsid w:val="00F621C3"/>
    <w:rsid w:val="00F6238F"/>
    <w:rsid w:val="00F62509"/>
    <w:rsid w:val="00F63005"/>
    <w:rsid w:val="00F6347A"/>
    <w:rsid w:val="00F63544"/>
    <w:rsid w:val="00F6360A"/>
    <w:rsid w:val="00F63687"/>
    <w:rsid w:val="00F6381E"/>
    <w:rsid w:val="00F63F5B"/>
    <w:rsid w:val="00F64051"/>
    <w:rsid w:val="00F644E8"/>
    <w:rsid w:val="00F6473E"/>
    <w:rsid w:val="00F647F7"/>
    <w:rsid w:val="00F64D3F"/>
    <w:rsid w:val="00F64E10"/>
    <w:rsid w:val="00F64F45"/>
    <w:rsid w:val="00F6500A"/>
    <w:rsid w:val="00F6530A"/>
    <w:rsid w:val="00F65532"/>
    <w:rsid w:val="00F65639"/>
    <w:rsid w:val="00F656E7"/>
    <w:rsid w:val="00F656FD"/>
    <w:rsid w:val="00F657A5"/>
    <w:rsid w:val="00F657C3"/>
    <w:rsid w:val="00F658D5"/>
    <w:rsid w:val="00F65965"/>
    <w:rsid w:val="00F65DFC"/>
    <w:rsid w:val="00F65F80"/>
    <w:rsid w:val="00F65FF6"/>
    <w:rsid w:val="00F65FFA"/>
    <w:rsid w:val="00F66185"/>
    <w:rsid w:val="00F66704"/>
    <w:rsid w:val="00F66926"/>
    <w:rsid w:val="00F66A1F"/>
    <w:rsid w:val="00F66A24"/>
    <w:rsid w:val="00F66A87"/>
    <w:rsid w:val="00F66AD1"/>
    <w:rsid w:val="00F66CF8"/>
    <w:rsid w:val="00F66DB3"/>
    <w:rsid w:val="00F66FE8"/>
    <w:rsid w:val="00F6715A"/>
    <w:rsid w:val="00F673A4"/>
    <w:rsid w:val="00F673F8"/>
    <w:rsid w:val="00F674DB"/>
    <w:rsid w:val="00F6786F"/>
    <w:rsid w:val="00F6789B"/>
    <w:rsid w:val="00F678F5"/>
    <w:rsid w:val="00F67A1E"/>
    <w:rsid w:val="00F67A32"/>
    <w:rsid w:val="00F67B18"/>
    <w:rsid w:val="00F702E0"/>
    <w:rsid w:val="00F70458"/>
    <w:rsid w:val="00F705BB"/>
    <w:rsid w:val="00F708F8"/>
    <w:rsid w:val="00F70D51"/>
    <w:rsid w:val="00F70F41"/>
    <w:rsid w:val="00F71115"/>
    <w:rsid w:val="00F714A8"/>
    <w:rsid w:val="00F7150D"/>
    <w:rsid w:val="00F71AD9"/>
    <w:rsid w:val="00F71ADE"/>
    <w:rsid w:val="00F71E3C"/>
    <w:rsid w:val="00F72286"/>
    <w:rsid w:val="00F724BA"/>
    <w:rsid w:val="00F727D5"/>
    <w:rsid w:val="00F72BBA"/>
    <w:rsid w:val="00F72C8F"/>
    <w:rsid w:val="00F72E73"/>
    <w:rsid w:val="00F72F74"/>
    <w:rsid w:val="00F732FD"/>
    <w:rsid w:val="00F7348B"/>
    <w:rsid w:val="00F734D2"/>
    <w:rsid w:val="00F7390E"/>
    <w:rsid w:val="00F739CC"/>
    <w:rsid w:val="00F740F4"/>
    <w:rsid w:val="00F7454D"/>
    <w:rsid w:val="00F74885"/>
    <w:rsid w:val="00F74A0C"/>
    <w:rsid w:val="00F75213"/>
    <w:rsid w:val="00F759C4"/>
    <w:rsid w:val="00F75CB6"/>
    <w:rsid w:val="00F75E4C"/>
    <w:rsid w:val="00F765A9"/>
    <w:rsid w:val="00F765CA"/>
    <w:rsid w:val="00F76607"/>
    <w:rsid w:val="00F76F04"/>
    <w:rsid w:val="00F77040"/>
    <w:rsid w:val="00F771D5"/>
    <w:rsid w:val="00F77712"/>
    <w:rsid w:val="00F7781B"/>
    <w:rsid w:val="00F77BCB"/>
    <w:rsid w:val="00F77DDD"/>
    <w:rsid w:val="00F77E78"/>
    <w:rsid w:val="00F77F15"/>
    <w:rsid w:val="00F80230"/>
    <w:rsid w:val="00F802AA"/>
    <w:rsid w:val="00F8047E"/>
    <w:rsid w:val="00F807BA"/>
    <w:rsid w:val="00F808EB"/>
    <w:rsid w:val="00F80EAE"/>
    <w:rsid w:val="00F810A0"/>
    <w:rsid w:val="00F813CC"/>
    <w:rsid w:val="00F814E9"/>
    <w:rsid w:val="00F815BD"/>
    <w:rsid w:val="00F81644"/>
    <w:rsid w:val="00F81FF2"/>
    <w:rsid w:val="00F821AA"/>
    <w:rsid w:val="00F821EE"/>
    <w:rsid w:val="00F8225C"/>
    <w:rsid w:val="00F8243E"/>
    <w:rsid w:val="00F82505"/>
    <w:rsid w:val="00F8266F"/>
    <w:rsid w:val="00F827E0"/>
    <w:rsid w:val="00F82B1E"/>
    <w:rsid w:val="00F82B74"/>
    <w:rsid w:val="00F82FE2"/>
    <w:rsid w:val="00F83051"/>
    <w:rsid w:val="00F83576"/>
    <w:rsid w:val="00F837D9"/>
    <w:rsid w:val="00F83BE7"/>
    <w:rsid w:val="00F83CA2"/>
    <w:rsid w:val="00F84307"/>
    <w:rsid w:val="00F84962"/>
    <w:rsid w:val="00F84FA1"/>
    <w:rsid w:val="00F8550D"/>
    <w:rsid w:val="00F85AED"/>
    <w:rsid w:val="00F85D78"/>
    <w:rsid w:val="00F85E00"/>
    <w:rsid w:val="00F85E20"/>
    <w:rsid w:val="00F86687"/>
    <w:rsid w:val="00F86688"/>
    <w:rsid w:val="00F86AAC"/>
    <w:rsid w:val="00F86AE7"/>
    <w:rsid w:val="00F86C06"/>
    <w:rsid w:val="00F86D68"/>
    <w:rsid w:val="00F8713A"/>
    <w:rsid w:val="00F874F5"/>
    <w:rsid w:val="00F87664"/>
    <w:rsid w:val="00F9000A"/>
    <w:rsid w:val="00F901DD"/>
    <w:rsid w:val="00F90216"/>
    <w:rsid w:val="00F90999"/>
    <w:rsid w:val="00F90A77"/>
    <w:rsid w:val="00F90B1F"/>
    <w:rsid w:val="00F9171D"/>
    <w:rsid w:val="00F9191D"/>
    <w:rsid w:val="00F91B00"/>
    <w:rsid w:val="00F91B48"/>
    <w:rsid w:val="00F91CE3"/>
    <w:rsid w:val="00F921FE"/>
    <w:rsid w:val="00F92405"/>
    <w:rsid w:val="00F929EF"/>
    <w:rsid w:val="00F92C08"/>
    <w:rsid w:val="00F93355"/>
    <w:rsid w:val="00F9381F"/>
    <w:rsid w:val="00F93BF0"/>
    <w:rsid w:val="00F94205"/>
    <w:rsid w:val="00F9439D"/>
    <w:rsid w:val="00F9441C"/>
    <w:rsid w:val="00F946D5"/>
    <w:rsid w:val="00F94B51"/>
    <w:rsid w:val="00F94ECE"/>
    <w:rsid w:val="00F94FB6"/>
    <w:rsid w:val="00F951EB"/>
    <w:rsid w:val="00F9527D"/>
    <w:rsid w:val="00F9554C"/>
    <w:rsid w:val="00F95587"/>
    <w:rsid w:val="00F9596A"/>
    <w:rsid w:val="00F959D1"/>
    <w:rsid w:val="00F95C34"/>
    <w:rsid w:val="00F95C58"/>
    <w:rsid w:val="00F9618C"/>
    <w:rsid w:val="00F9647F"/>
    <w:rsid w:val="00F966DE"/>
    <w:rsid w:val="00F96C20"/>
    <w:rsid w:val="00F97292"/>
    <w:rsid w:val="00F974F9"/>
    <w:rsid w:val="00F9779B"/>
    <w:rsid w:val="00F97BE9"/>
    <w:rsid w:val="00FA021A"/>
    <w:rsid w:val="00FA0315"/>
    <w:rsid w:val="00FA056A"/>
    <w:rsid w:val="00FA08DE"/>
    <w:rsid w:val="00FA08E2"/>
    <w:rsid w:val="00FA0EE5"/>
    <w:rsid w:val="00FA1333"/>
    <w:rsid w:val="00FA14BF"/>
    <w:rsid w:val="00FA1594"/>
    <w:rsid w:val="00FA1780"/>
    <w:rsid w:val="00FA1A14"/>
    <w:rsid w:val="00FA1ACD"/>
    <w:rsid w:val="00FA1B25"/>
    <w:rsid w:val="00FA1D68"/>
    <w:rsid w:val="00FA1F15"/>
    <w:rsid w:val="00FA2B0E"/>
    <w:rsid w:val="00FA2BE0"/>
    <w:rsid w:val="00FA2DE0"/>
    <w:rsid w:val="00FA2FF5"/>
    <w:rsid w:val="00FA30E2"/>
    <w:rsid w:val="00FA31E4"/>
    <w:rsid w:val="00FA3248"/>
    <w:rsid w:val="00FA3293"/>
    <w:rsid w:val="00FA3328"/>
    <w:rsid w:val="00FA339A"/>
    <w:rsid w:val="00FA3506"/>
    <w:rsid w:val="00FA3598"/>
    <w:rsid w:val="00FA35E0"/>
    <w:rsid w:val="00FA384E"/>
    <w:rsid w:val="00FA3B1D"/>
    <w:rsid w:val="00FA3F50"/>
    <w:rsid w:val="00FA4203"/>
    <w:rsid w:val="00FA46BB"/>
    <w:rsid w:val="00FA4C7D"/>
    <w:rsid w:val="00FA4D79"/>
    <w:rsid w:val="00FA4EA1"/>
    <w:rsid w:val="00FA4F19"/>
    <w:rsid w:val="00FA52C9"/>
    <w:rsid w:val="00FA5722"/>
    <w:rsid w:val="00FA59A2"/>
    <w:rsid w:val="00FA5B85"/>
    <w:rsid w:val="00FA5FCD"/>
    <w:rsid w:val="00FA6057"/>
    <w:rsid w:val="00FA60AE"/>
    <w:rsid w:val="00FA6280"/>
    <w:rsid w:val="00FA669C"/>
    <w:rsid w:val="00FA66C1"/>
    <w:rsid w:val="00FA69B7"/>
    <w:rsid w:val="00FA732F"/>
    <w:rsid w:val="00FA7349"/>
    <w:rsid w:val="00FA77A8"/>
    <w:rsid w:val="00FA7A34"/>
    <w:rsid w:val="00FA7CA9"/>
    <w:rsid w:val="00FA7DEC"/>
    <w:rsid w:val="00FA7EEE"/>
    <w:rsid w:val="00FB002E"/>
    <w:rsid w:val="00FB00A7"/>
    <w:rsid w:val="00FB00AE"/>
    <w:rsid w:val="00FB03BC"/>
    <w:rsid w:val="00FB053E"/>
    <w:rsid w:val="00FB060E"/>
    <w:rsid w:val="00FB06FB"/>
    <w:rsid w:val="00FB07B6"/>
    <w:rsid w:val="00FB0B8D"/>
    <w:rsid w:val="00FB0F9D"/>
    <w:rsid w:val="00FB1023"/>
    <w:rsid w:val="00FB1265"/>
    <w:rsid w:val="00FB13A9"/>
    <w:rsid w:val="00FB1704"/>
    <w:rsid w:val="00FB176C"/>
    <w:rsid w:val="00FB179D"/>
    <w:rsid w:val="00FB183A"/>
    <w:rsid w:val="00FB189F"/>
    <w:rsid w:val="00FB1EF4"/>
    <w:rsid w:val="00FB2119"/>
    <w:rsid w:val="00FB237A"/>
    <w:rsid w:val="00FB24E5"/>
    <w:rsid w:val="00FB2D0F"/>
    <w:rsid w:val="00FB2E31"/>
    <w:rsid w:val="00FB2F76"/>
    <w:rsid w:val="00FB346F"/>
    <w:rsid w:val="00FB3875"/>
    <w:rsid w:val="00FB4065"/>
    <w:rsid w:val="00FB4170"/>
    <w:rsid w:val="00FB4783"/>
    <w:rsid w:val="00FB47E2"/>
    <w:rsid w:val="00FB492F"/>
    <w:rsid w:val="00FB4B3F"/>
    <w:rsid w:val="00FB4C8B"/>
    <w:rsid w:val="00FB4CA4"/>
    <w:rsid w:val="00FB4E13"/>
    <w:rsid w:val="00FB4E51"/>
    <w:rsid w:val="00FB4ECD"/>
    <w:rsid w:val="00FB535E"/>
    <w:rsid w:val="00FB54C1"/>
    <w:rsid w:val="00FB54E1"/>
    <w:rsid w:val="00FB594C"/>
    <w:rsid w:val="00FB5B69"/>
    <w:rsid w:val="00FB5EAD"/>
    <w:rsid w:val="00FB630B"/>
    <w:rsid w:val="00FB658D"/>
    <w:rsid w:val="00FB6886"/>
    <w:rsid w:val="00FB6BDF"/>
    <w:rsid w:val="00FB6DB5"/>
    <w:rsid w:val="00FB71C4"/>
    <w:rsid w:val="00FB73B4"/>
    <w:rsid w:val="00FB74D4"/>
    <w:rsid w:val="00FB75A8"/>
    <w:rsid w:val="00FB769C"/>
    <w:rsid w:val="00FB78E9"/>
    <w:rsid w:val="00FB7DFE"/>
    <w:rsid w:val="00FB7E41"/>
    <w:rsid w:val="00FB7F40"/>
    <w:rsid w:val="00FC0599"/>
    <w:rsid w:val="00FC07A8"/>
    <w:rsid w:val="00FC09DA"/>
    <w:rsid w:val="00FC0A5A"/>
    <w:rsid w:val="00FC0AAB"/>
    <w:rsid w:val="00FC110A"/>
    <w:rsid w:val="00FC113E"/>
    <w:rsid w:val="00FC12B6"/>
    <w:rsid w:val="00FC13C8"/>
    <w:rsid w:val="00FC1673"/>
    <w:rsid w:val="00FC18D1"/>
    <w:rsid w:val="00FC1FA5"/>
    <w:rsid w:val="00FC20E0"/>
    <w:rsid w:val="00FC21BE"/>
    <w:rsid w:val="00FC22ED"/>
    <w:rsid w:val="00FC2426"/>
    <w:rsid w:val="00FC2592"/>
    <w:rsid w:val="00FC292B"/>
    <w:rsid w:val="00FC2B95"/>
    <w:rsid w:val="00FC2C04"/>
    <w:rsid w:val="00FC2EE9"/>
    <w:rsid w:val="00FC3142"/>
    <w:rsid w:val="00FC3363"/>
    <w:rsid w:val="00FC3661"/>
    <w:rsid w:val="00FC3727"/>
    <w:rsid w:val="00FC3BD7"/>
    <w:rsid w:val="00FC3D70"/>
    <w:rsid w:val="00FC3EA1"/>
    <w:rsid w:val="00FC3EE1"/>
    <w:rsid w:val="00FC4097"/>
    <w:rsid w:val="00FC41F4"/>
    <w:rsid w:val="00FC461A"/>
    <w:rsid w:val="00FC4A93"/>
    <w:rsid w:val="00FC4B57"/>
    <w:rsid w:val="00FC5225"/>
    <w:rsid w:val="00FC5546"/>
    <w:rsid w:val="00FC59B8"/>
    <w:rsid w:val="00FC5A21"/>
    <w:rsid w:val="00FC5BF7"/>
    <w:rsid w:val="00FC5D4A"/>
    <w:rsid w:val="00FC6141"/>
    <w:rsid w:val="00FC677D"/>
    <w:rsid w:val="00FC67FD"/>
    <w:rsid w:val="00FC6800"/>
    <w:rsid w:val="00FC682F"/>
    <w:rsid w:val="00FC6A5A"/>
    <w:rsid w:val="00FC6CBE"/>
    <w:rsid w:val="00FC6FD0"/>
    <w:rsid w:val="00FC70CE"/>
    <w:rsid w:val="00FC7101"/>
    <w:rsid w:val="00FC753B"/>
    <w:rsid w:val="00FC78BB"/>
    <w:rsid w:val="00FC7A21"/>
    <w:rsid w:val="00FC7B1F"/>
    <w:rsid w:val="00FC7C61"/>
    <w:rsid w:val="00FC7DBC"/>
    <w:rsid w:val="00FC7EC1"/>
    <w:rsid w:val="00FC7EC7"/>
    <w:rsid w:val="00FD0538"/>
    <w:rsid w:val="00FD0610"/>
    <w:rsid w:val="00FD0620"/>
    <w:rsid w:val="00FD0783"/>
    <w:rsid w:val="00FD08F5"/>
    <w:rsid w:val="00FD08FA"/>
    <w:rsid w:val="00FD095F"/>
    <w:rsid w:val="00FD09E3"/>
    <w:rsid w:val="00FD118D"/>
    <w:rsid w:val="00FD1425"/>
    <w:rsid w:val="00FD15F8"/>
    <w:rsid w:val="00FD1772"/>
    <w:rsid w:val="00FD17B6"/>
    <w:rsid w:val="00FD180D"/>
    <w:rsid w:val="00FD1AEF"/>
    <w:rsid w:val="00FD1B94"/>
    <w:rsid w:val="00FD1E06"/>
    <w:rsid w:val="00FD215A"/>
    <w:rsid w:val="00FD21B3"/>
    <w:rsid w:val="00FD23FF"/>
    <w:rsid w:val="00FD24A5"/>
    <w:rsid w:val="00FD2519"/>
    <w:rsid w:val="00FD25D8"/>
    <w:rsid w:val="00FD269B"/>
    <w:rsid w:val="00FD2965"/>
    <w:rsid w:val="00FD2C98"/>
    <w:rsid w:val="00FD2D20"/>
    <w:rsid w:val="00FD2D92"/>
    <w:rsid w:val="00FD2DEB"/>
    <w:rsid w:val="00FD31E0"/>
    <w:rsid w:val="00FD3445"/>
    <w:rsid w:val="00FD347D"/>
    <w:rsid w:val="00FD3B4A"/>
    <w:rsid w:val="00FD3C0E"/>
    <w:rsid w:val="00FD442F"/>
    <w:rsid w:val="00FD4509"/>
    <w:rsid w:val="00FD497A"/>
    <w:rsid w:val="00FD4C38"/>
    <w:rsid w:val="00FD4ECA"/>
    <w:rsid w:val="00FD5009"/>
    <w:rsid w:val="00FD5260"/>
    <w:rsid w:val="00FD53A7"/>
    <w:rsid w:val="00FD5492"/>
    <w:rsid w:val="00FD5501"/>
    <w:rsid w:val="00FD5B1D"/>
    <w:rsid w:val="00FD5CA4"/>
    <w:rsid w:val="00FD5DAA"/>
    <w:rsid w:val="00FD617B"/>
    <w:rsid w:val="00FD6922"/>
    <w:rsid w:val="00FD694A"/>
    <w:rsid w:val="00FD6B05"/>
    <w:rsid w:val="00FD6CB8"/>
    <w:rsid w:val="00FD726A"/>
    <w:rsid w:val="00FD77FC"/>
    <w:rsid w:val="00FD7B5D"/>
    <w:rsid w:val="00FD7C00"/>
    <w:rsid w:val="00FE011D"/>
    <w:rsid w:val="00FE01AC"/>
    <w:rsid w:val="00FE072F"/>
    <w:rsid w:val="00FE0954"/>
    <w:rsid w:val="00FE0E0F"/>
    <w:rsid w:val="00FE11A0"/>
    <w:rsid w:val="00FE12DB"/>
    <w:rsid w:val="00FE1676"/>
    <w:rsid w:val="00FE18FB"/>
    <w:rsid w:val="00FE195A"/>
    <w:rsid w:val="00FE1A3B"/>
    <w:rsid w:val="00FE1B6D"/>
    <w:rsid w:val="00FE1DCF"/>
    <w:rsid w:val="00FE2051"/>
    <w:rsid w:val="00FE212E"/>
    <w:rsid w:val="00FE27E8"/>
    <w:rsid w:val="00FE2C62"/>
    <w:rsid w:val="00FE3086"/>
    <w:rsid w:val="00FE3107"/>
    <w:rsid w:val="00FE35DC"/>
    <w:rsid w:val="00FE36DC"/>
    <w:rsid w:val="00FE3A1C"/>
    <w:rsid w:val="00FE3DD5"/>
    <w:rsid w:val="00FE4A3E"/>
    <w:rsid w:val="00FE4ABD"/>
    <w:rsid w:val="00FE4B26"/>
    <w:rsid w:val="00FE4D1D"/>
    <w:rsid w:val="00FE4ED8"/>
    <w:rsid w:val="00FE5A91"/>
    <w:rsid w:val="00FE5B58"/>
    <w:rsid w:val="00FE5CB3"/>
    <w:rsid w:val="00FE6009"/>
    <w:rsid w:val="00FE63B7"/>
    <w:rsid w:val="00FE6B88"/>
    <w:rsid w:val="00FE6C18"/>
    <w:rsid w:val="00FE7036"/>
    <w:rsid w:val="00FE76E7"/>
    <w:rsid w:val="00FE79E5"/>
    <w:rsid w:val="00FE7C3F"/>
    <w:rsid w:val="00FE7E2F"/>
    <w:rsid w:val="00FF0476"/>
    <w:rsid w:val="00FF04B5"/>
    <w:rsid w:val="00FF0906"/>
    <w:rsid w:val="00FF0B3B"/>
    <w:rsid w:val="00FF0C1D"/>
    <w:rsid w:val="00FF0FE3"/>
    <w:rsid w:val="00FF10B9"/>
    <w:rsid w:val="00FF1199"/>
    <w:rsid w:val="00FF1D24"/>
    <w:rsid w:val="00FF1EE4"/>
    <w:rsid w:val="00FF201E"/>
    <w:rsid w:val="00FF2199"/>
    <w:rsid w:val="00FF21FC"/>
    <w:rsid w:val="00FF222C"/>
    <w:rsid w:val="00FF2B18"/>
    <w:rsid w:val="00FF2EF8"/>
    <w:rsid w:val="00FF2F74"/>
    <w:rsid w:val="00FF2FB7"/>
    <w:rsid w:val="00FF366C"/>
    <w:rsid w:val="00FF3DA2"/>
    <w:rsid w:val="00FF4424"/>
    <w:rsid w:val="00FF4709"/>
    <w:rsid w:val="00FF499B"/>
    <w:rsid w:val="00FF49DC"/>
    <w:rsid w:val="00FF5012"/>
    <w:rsid w:val="00FF5176"/>
    <w:rsid w:val="00FF53EC"/>
    <w:rsid w:val="00FF558B"/>
    <w:rsid w:val="00FF5598"/>
    <w:rsid w:val="00FF57DE"/>
    <w:rsid w:val="00FF57FA"/>
    <w:rsid w:val="00FF5953"/>
    <w:rsid w:val="00FF5C50"/>
    <w:rsid w:val="00FF5D34"/>
    <w:rsid w:val="00FF5DBE"/>
    <w:rsid w:val="00FF5E12"/>
    <w:rsid w:val="00FF5F69"/>
    <w:rsid w:val="00FF5FA3"/>
    <w:rsid w:val="00FF6301"/>
    <w:rsid w:val="00FF64C7"/>
    <w:rsid w:val="00FF6704"/>
    <w:rsid w:val="00FF6898"/>
    <w:rsid w:val="00FF694A"/>
    <w:rsid w:val="00FF6CEC"/>
    <w:rsid w:val="00FF6D80"/>
    <w:rsid w:val="00FF6FA9"/>
    <w:rsid w:val="00FF7282"/>
    <w:rsid w:val="00FF747A"/>
    <w:rsid w:val="00FF76A0"/>
    <w:rsid w:val="00FF7A90"/>
    <w:rsid w:val="00FF7B4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4D95"/>
  <w15:docId w15:val="{EB4367A6-BD5D-4536-99FD-32F0BDF4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paragraph" w:customStyle="1" w:styleId="FSNoteNumbered">
    <w:name w:val="FS Note Numbered"/>
    <w:basedOn w:val="Normal"/>
    <w:next w:val="Normal"/>
    <w:qFormat/>
    <w:rsid w:val="009727D8"/>
    <w:pPr>
      <w:numPr>
        <w:numId w:val="5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FSNoteDetail">
    <w:name w:val="FS Note Detail"/>
    <w:basedOn w:val="Normal"/>
    <w:qFormat/>
    <w:rsid w:val="009727D8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normaltextrun">
    <w:name w:val="normaltextrun"/>
    <w:basedOn w:val="DefaultParagraphFont"/>
    <w:rsid w:val="008B6D86"/>
  </w:style>
  <w:style w:type="character" w:customStyle="1" w:styleId="spellingerror">
    <w:name w:val="spellingerror"/>
    <w:basedOn w:val="DefaultParagraphFont"/>
    <w:rsid w:val="008B6D86"/>
  </w:style>
  <w:style w:type="paragraph" w:customStyle="1" w:styleId="1">
    <w:name w:val="เนื้อเรื่อง1"/>
    <w:basedOn w:val="Normal"/>
    <w:rsid w:val="00D97470"/>
    <w:pPr>
      <w:widowControl w:val="0"/>
      <w:ind w:right="386"/>
    </w:pPr>
    <w:rPr>
      <w:rFonts w:eastAsia="Times New Roman" w:hAnsi="CordiaUPC" w:cs="CordiaUPC"/>
      <w:color w:val="800080"/>
      <w:sz w:val="28"/>
    </w:rPr>
  </w:style>
  <w:style w:type="table" w:customStyle="1" w:styleId="TableGrid3">
    <w:name w:val="Table Grid3"/>
    <w:basedOn w:val="TableNormal"/>
    <w:next w:val="TableGrid"/>
    <w:uiPriority w:val="59"/>
    <w:rsid w:val="002022A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31CE0"/>
  </w:style>
  <w:style w:type="numbering" w:customStyle="1" w:styleId="CurrentList1">
    <w:name w:val="Current List1"/>
    <w:uiPriority w:val="99"/>
    <w:rsid w:val="009205F5"/>
    <w:pPr>
      <w:numPr>
        <w:numId w:val="15"/>
      </w:numPr>
    </w:p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1550C"/>
    <w:rPr>
      <w:rFonts w:ascii="Angsana New" w:hAnsi="Angsana New"/>
      <w:b/>
      <w:bCs/>
      <w:caps/>
      <w:sz w:val="32"/>
      <w:szCs w:val="32"/>
    </w:rPr>
  </w:style>
  <w:style w:type="paragraph" w:customStyle="1" w:styleId="Style1">
    <w:name w:val="Style1"/>
    <w:next w:val="Normal"/>
    <w:qFormat/>
    <w:rsid w:val="004A6F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FD053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0538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79DA065A-54E6-4C97-B0EF-FBC1E856CCAF}"/>
</file>

<file path=customXml/itemProps5.xml><?xml version="1.0" encoding="utf-8"?>
<ds:datastoreItem xmlns:ds="http://schemas.openxmlformats.org/officeDocument/2006/customXml" ds:itemID="{CD58BBE5-82BC-4501-B879-ABE12C9C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1441</TotalTime>
  <Pages>1</Pages>
  <Words>18702</Words>
  <Characters>106603</Characters>
  <Application>Microsoft Office Word</Application>
  <DocSecurity>4</DocSecurity>
  <Lines>888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125055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Sasikarn Bandasak</cp:lastModifiedBy>
  <cp:revision>822</cp:revision>
  <cp:lastPrinted>2025-02-27T21:01:00Z</cp:lastPrinted>
  <dcterms:created xsi:type="dcterms:W3CDTF">2025-03-04T02:01:00Z</dcterms:created>
  <dcterms:modified xsi:type="dcterms:W3CDTF">2025-02-27T06:51:00Z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GrammarlyDocumentId">
    <vt:lpwstr>7cc44d70736d85af8b3a3bfa03900ee8a74bbc0146be4f7ecc6a589fe31d47dd</vt:lpwstr>
  </property>
  <property fmtid="{D5CDD505-2E9C-101B-9397-08002B2CF9AE}" pid="6" name="MediaServiceImageTags">
    <vt:lpwstr/>
  </property>
</Properties>
</file>