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6375B5" w14:paraId="10F0A996" w14:textId="77777777" w:rsidTr="004979F0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8AC1EE" w14:textId="240E37E5" w:rsidR="0009267B" w:rsidRPr="006375B5" w:rsidRDefault="00313F64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51798427"/>
            <w:r w:rsidRPr="006375B5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 w:rsidR="0009267B" w:rsidRPr="006375B5">
              <w:rPr>
                <w:rFonts w:ascii="Angsana New" w:hAnsi="Angsana New" w:cs="Angsana New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EA280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58ECD693" w14:textId="77777777" w:rsidR="0009267B" w:rsidRPr="006375B5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93AA2" w14:paraId="2E4F3B1C" w14:textId="77777777" w:rsidTr="00093A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  <w:tblHeader/>
        </w:trPr>
        <w:tc>
          <w:tcPr>
            <w:tcW w:w="1274" w:type="dxa"/>
          </w:tcPr>
          <w:p w14:paraId="7BA68D58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96F77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68603DF" w14:textId="77777777" w:rsidR="0009267B" w:rsidRPr="003E20D4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A4327" w:rsidRPr="006375B5" w14:paraId="41A932E1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35E3DFB6" w14:textId="77777777" w:rsidR="00AA4327" w:rsidRPr="006375B5" w:rsidRDefault="00AA4327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A1D0A" w14:textId="77777777" w:rsidR="00AA4327" w:rsidRPr="006375B5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908CCE4" w14:textId="0175891F" w:rsidR="00AA4327" w:rsidRPr="006375B5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156DB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44214" w:rsidRPr="006375B5" w14:paraId="69A426A6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4BC7BA1" w14:textId="77777777" w:rsidR="00E44214" w:rsidRPr="006375B5" w:rsidRDefault="00E44214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FC2CE" w14:textId="77777777" w:rsidR="00E44214" w:rsidRPr="006375B5" w:rsidRDefault="00E44214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C412137" w14:textId="05BEF5BA" w:rsidR="00E44214" w:rsidRPr="006375B5" w:rsidRDefault="0060497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E5345" w:rsidRPr="006375B5" w14:paraId="3D9CB8A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9B70F28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D480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4500A01" w14:textId="18FED1E4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อสังหาริมทรัพย์พัฒนา</w:t>
            </w:r>
            <w:r w:rsidR="006574D8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เพื่อ</w:t>
            </w:r>
            <w:r w:rsidR="00C34409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</w:tc>
      </w:tr>
      <w:tr w:rsidR="001E5345" w:rsidRPr="006375B5" w14:paraId="4CB0094A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04B8E7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490A5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D4DCCA1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E5345" w:rsidRPr="006375B5" w14:paraId="683FF31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8613CB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1FD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06CC7F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E5345" w:rsidRPr="006375B5" w14:paraId="4EEA85DB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A4E1C2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59D67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244EA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E5345" w:rsidRPr="006375B5" w14:paraId="151AA1D9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99AA946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CDE96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ED3F995" w14:textId="77777777" w:rsidR="001E5345" w:rsidRPr="006375B5" w:rsidRDefault="001E5345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6375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04CE6" w:rsidRPr="006375B5" w14:paraId="5F336D72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7ED709E8" w14:textId="77777777" w:rsidR="00804CE6" w:rsidRPr="006375B5" w:rsidRDefault="00804CE6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40524" w14:textId="77777777" w:rsidR="00804CE6" w:rsidRPr="006375B5" w:rsidRDefault="00804CE6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165F34C" w14:textId="6B519361" w:rsidR="00804CE6" w:rsidRPr="006375B5" w:rsidRDefault="00804CE6" w:rsidP="00CA706F">
            <w:pPr>
              <w:pStyle w:val="Heading6"/>
              <w:tabs>
                <w:tab w:val="left" w:pos="540"/>
              </w:tabs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E5345" w:rsidRPr="006375B5" w14:paraId="4D8641DE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274" w:type="dxa"/>
          </w:tcPr>
          <w:p w14:paraId="45D5C05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E229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383111D7" w14:textId="6073F70F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1C083A"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5345" w:rsidRPr="006375B5" w14:paraId="4A8C79F5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A703620" w14:textId="04AE2C88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34A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0C4D782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E5345" w:rsidRPr="006375B5" w14:paraId="778EF87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EFA0E11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A6F5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78EACFB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E5345" w:rsidRPr="006375B5" w14:paraId="05B3F46D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42DFD569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AFCAE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8C6963" w14:textId="014D71B5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 w:rsidR="00B22E81" w:rsidRPr="006375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1E5345" w:rsidRPr="006375B5" w14:paraId="60A6F298" w14:textId="77777777" w:rsidTr="00497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3B4BDEE" w14:textId="77777777" w:rsidR="001E5345" w:rsidRPr="006375B5" w:rsidRDefault="001E5345" w:rsidP="00936843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E7467A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E878930" w14:textId="77777777" w:rsidR="001E5345" w:rsidRPr="006375B5" w:rsidRDefault="001E534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75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80682B7" w14:textId="736D7394" w:rsidR="00C8500E" w:rsidRPr="00093AA2" w:rsidRDefault="0009267B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375B5">
        <w:rPr>
          <w:b/>
          <w:bCs/>
          <w:color w:val="2E74B5"/>
          <w:cs/>
        </w:rPr>
        <w:br w:type="page"/>
      </w:r>
      <w:r w:rsidR="00A46F43" w:rsidRPr="00093AA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093AA2">
        <w:rPr>
          <w:rFonts w:ascii="Angsana New" w:hAnsi="Angsana New"/>
          <w:sz w:val="30"/>
          <w:szCs w:val="30"/>
          <w:cs/>
        </w:rPr>
        <w:t>นี้</w:t>
      </w:r>
    </w:p>
    <w:p w14:paraId="0CD19B72" w14:textId="77777777" w:rsidR="00F10F29" w:rsidRPr="00093AA2" w:rsidRDefault="00F10F29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F9BA6E" w14:textId="3E5FA79D" w:rsidR="00C8500E" w:rsidRPr="00093AA2" w:rsidRDefault="00A46F43" w:rsidP="004C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งบการเงิน</w:t>
      </w:r>
      <w:r w:rsidR="009E4F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93AA2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Pr="00DE55BA">
        <w:rPr>
          <w:rFonts w:ascii="Angsana New" w:hAnsi="Angsana New"/>
          <w:sz w:val="30"/>
          <w:szCs w:val="30"/>
          <w:cs/>
        </w:rPr>
        <w:t>คณะกรรมการ</w:t>
      </w:r>
      <w:r w:rsidR="00C8500E" w:rsidRPr="00DE55BA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DE55BA">
        <w:rPr>
          <w:rFonts w:ascii="Angsana New" w:hAnsi="Angsana New"/>
          <w:sz w:val="30"/>
          <w:szCs w:val="30"/>
          <w:cs/>
        </w:rPr>
        <w:t xml:space="preserve"> </w:t>
      </w:r>
      <w:r w:rsidR="000F14B6">
        <w:rPr>
          <w:rFonts w:ascii="Angsana New" w:hAnsi="Angsana New"/>
          <w:sz w:val="30"/>
          <w:szCs w:val="30"/>
        </w:rPr>
        <w:t>4</w:t>
      </w:r>
      <w:r w:rsidR="005910CD">
        <w:rPr>
          <w:rFonts w:ascii="Angsana New" w:hAnsi="Angsana New"/>
          <w:sz w:val="30"/>
          <w:szCs w:val="30"/>
        </w:rPr>
        <w:t xml:space="preserve"> </w:t>
      </w:r>
      <w:r w:rsidR="001F588F">
        <w:rPr>
          <w:rFonts w:ascii="Angsana New" w:hAnsi="Angsana New" w:hint="cs"/>
          <w:sz w:val="30"/>
          <w:szCs w:val="30"/>
          <w:cs/>
        </w:rPr>
        <w:t>กุมภาพันธ์</w:t>
      </w:r>
      <w:r w:rsidR="0062672E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1F588F">
        <w:rPr>
          <w:rFonts w:ascii="Angsana New" w:hAnsi="Angsana New"/>
          <w:sz w:val="30"/>
          <w:szCs w:val="30"/>
        </w:rPr>
        <w:t>8</w:t>
      </w:r>
    </w:p>
    <w:p w14:paraId="6F929598" w14:textId="77777777" w:rsidR="00541701" w:rsidRPr="00093AA2" w:rsidRDefault="00541701" w:rsidP="00093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p w14:paraId="5939F6D8" w14:textId="44FF2EA7" w:rsidR="00C8500E" w:rsidRPr="00093AA2" w:rsidRDefault="00C8500E" w:rsidP="00A40C6A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93AA2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156DBE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4CB1F0B" w14:textId="77777777" w:rsidR="00A25DEB" w:rsidRPr="00093AA2" w:rsidRDefault="00A25DEB" w:rsidP="00093AA2">
      <w:pPr>
        <w:spacing w:line="240" w:lineRule="auto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CF759DE" w14:textId="73CE41C1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F25D2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</w:t>
      </w:r>
      <w:r w:rsidR="00C83A44">
        <w:rPr>
          <w:rFonts w:ascii="Angsana New" w:hAnsi="Angsana New" w:hint="cs"/>
          <w:sz w:val="30"/>
          <w:szCs w:val="30"/>
          <w:cs/>
        </w:rPr>
        <w:t>น</w:t>
      </w:r>
      <w:r w:rsidRPr="00CF25D2">
        <w:rPr>
          <w:rFonts w:ascii="Angsana New" w:hAnsi="Angsana New" w:hint="cs"/>
          <w:sz w:val="30"/>
          <w:szCs w:val="30"/>
          <w:cs/>
        </w:rPr>
        <w:t>ประจำปีและจัดทำ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(“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CF25D2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ตามมาตรฐานการบัญชี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ฉบับที่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34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เรื่อง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F25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pacing w:val="-2"/>
          <w:sz w:val="30"/>
          <w:szCs w:val="30"/>
          <w:cs/>
        </w:rPr>
        <w:t>โดยงบการเงินระหว่างกาลนี้</w:t>
      </w:r>
      <w:r w:rsidRPr="00CF25D2">
        <w:rPr>
          <w:rFonts w:ascii="Angsana New" w:hAnsi="Angsana New" w:hint="cs"/>
          <w:sz w:val="30"/>
          <w:szCs w:val="30"/>
          <w:cs/>
        </w:rPr>
        <w:t>เน้นการให้ข้อมูลที่เกี่ยวกับกิจกรรม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AA31BC">
        <w:rPr>
          <w:rFonts w:ascii="Angsana New" w:hAnsi="Angsana New"/>
          <w:sz w:val="30"/>
          <w:szCs w:val="30"/>
        </w:rPr>
        <w:t>7</w:t>
      </w:r>
    </w:p>
    <w:p w14:paraId="583F6A1F" w14:textId="77777777" w:rsidR="00CF25D2" w:rsidRPr="00CF25D2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E0F4A05" w14:textId="0A60D966" w:rsidR="004474D7" w:rsidRDefault="00CF25D2" w:rsidP="00CF2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CF25D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ทั้งนี้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30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Pr="00CF25D2">
        <w:rPr>
          <w:rFonts w:ascii="Angsana New" w:hAnsi="Angsana New" w:hint="cs"/>
          <w:sz w:val="30"/>
          <w:szCs w:val="30"/>
          <w:cs/>
        </w:rPr>
        <w:t>กันยายน</w:t>
      </w:r>
      <w:r w:rsidRPr="00CF25D2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AA31BC">
        <w:rPr>
          <w:rFonts w:ascii="Angsana New" w:hAnsi="Angsana New"/>
          <w:sz w:val="30"/>
          <w:szCs w:val="30"/>
        </w:rPr>
        <w:t>7</w:t>
      </w:r>
    </w:p>
    <w:p w14:paraId="0BD1C054" w14:textId="77777777" w:rsidR="004474D7" w:rsidRPr="005F5E23" w:rsidRDefault="004474D7" w:rsidP="00A25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D3CE4F1" w14:textId="02AAA9BE" w:rsidR="00CE419F" w:rsidRPr="00F826E8" w:rsidRDefault="00247B11" w:rsidP="00EF6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496C3" w14:textId="4B5DA41B" w:rsidR="005B4060" w:rsidRPr="006375B5" w:rsidRDefault="005B4060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478B53F" w14:textId="77777777" w:rsidR="00C8500E" w:rsidRPr="00D50DC7" w:rsidRDefault="00C8500E" w:rsidP="00C8500E">
      <w:pPr>
        <w:spacing w:line="240" w:lineRule="auto"/>
        <w:ind w:right="-133"/>
        <w:rPr>
          <w:rFonts w:ascii="Angsana New" w:hAnsi="Angsana New"/>
          <w:sz w:val="30"/>
          <w:szCs w:val="30"/>
          <w:cs/>
          <w:lang w:val="th-TH"/>
        </w:rPr>
      </w:pPr>
    </w:p>
    <w:p w14:paraId="606AB170" w14:textId="18C8B8CA" w:rsidR="00CE78DF" w:rsidRDefault="00CE78DF" w:rsidP="00CE78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</w:t>
      </w:r>
      <w:r w:rsidR="002911C6">
        <w:rPr>
          <w:rFonts w:ascii="Angsana New" w:hAnsi="Angsana New" w:hint="cs"/>
          <w:b/>
          <w:sz w:val="30"/>
          <w:szCs w:val="30"/>
          <w:cs/>
        </w:rPr>
        <w:t>ย่อย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911C6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 w:rsidR="002911C6">
        <w:rPr>
          <w:rFonts w:ascii="Angsana New" w:hAnsi="Angsana New" w:hint="cs"/>
          <w:b/>
          <w:sz w:val="30"/>
          <w:szCs w:val="30"/>
          <w:cs/>
        </w:rPr>
        <w:t>การร่วมค้าที่มีการเปลี่ยนแปลงอย่างมีสาระสำคัญ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>ได้เปิดเผย</w:t>
      </w:r>
      <w:r w:rsidR="002911C6">
        <w:rPr>
          <w:rFonts w:ascii="Angsana New" w:hAnsi="Angsana New"/>
          <w:b/>
          <w:sz w:val="30"/>
          <w:szCs w:val="30"/>
          <w:cs/>
        </w:rPr>
        <w:br/>
      </w:r>
      <w:r>
        <w:rPr>
          <w:rFonts w:ascii="Angsana New" w:hAnsi="Angsana New" w:hint="cs"/>
          <w:b/>
          <w:sz w:val="30"/>
          <w:szCs w:val="30"/>
          <w:cs/>
        </w:rPr>
        <w:t xml:space="preserve">ในหมายเหตุข้อ </w:t>
      </w:r>
      <w:r w:rsidR="004C2839">
        <w:rPr>
          <w:rFonts w:ascii="Angsana New" w:hAnsi="Angsana New"/>
          <w:bCs/>
          <w:sz w:val="30"/>
          <w:szCs w:val="30"/>
        </w:rPr>
        <w:t>4</w:t>
      </w:r>
      <w:r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4C2839">
        <w:rPr>
          <w:rFonts w:ascii="Angsana New" w:hAnsi="Angsana New"/>
          <w:bCs/>
          <w:sz w:val="30"/>
          <w:szCs w:val="30"/>
        </w:rPr>
        <w:t>5</w:t>
      </w:r>
      <w:r>
        <w:rPr>
          <w:rFonts w:ascii="Angsana New" w:hAnsi="Angsana New" w:hint="cs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2911C6">
        <w:rPr>
          <w:rFonts w:ascii="Angsana New" w:hAnsi="Angsana New" w:hint="cs"/>
          <w:b/>
          <w:sz w:val="30"/>
          <w:szCs w:val="30"/>
          <w:cs/>
        </w:rPr>
        <w:t>บุคคลหรือ</w:t>
      </w:r>
      <w:r>
        <w:rPr>
          <w:rFonts w:ascii="Angsana New" w:hAnsi="Angsana New" w:hint="cs"/>
          <w:b/>
          <w:sz w:val="30"/>
          <w:szCs w:val="30"/>
          <w:cs/>
        </w:rPr>
        <w:t>กิจกา</w:t>
      </w:r>
      <w:r w:rsidR="002911C6">
        <w:rPr>
          <w:rFonts w:ascii="Angsana New" w:hAnsi="Angsana New" w:hint="cs"/>
          <w:b/>
          <w:sz w:val="30"/>
          <w:szCs w:val="30"/>
          <w:cs/>
        </w:rPr>
        <w:t>ร</w:t>
      </w:r>
      <w:r>
        <w:rPr>
          <w:rFonts w:ascii="Angsana New" w:hAnsi="Angsana New" w:hint="cs"/>
          <w:b/>
          <w:sz w:val="30"/>
          <w:szCs w:val="30"/>
          <w:cs/>
        </w:rPr>
        <w:t>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403645AD" w14:textId="7D1BE76B" w:rsidR="00177F04" w:rsidRPr="0090072E" w:rsidRDefault="00177F04" w:rsidP="00E01A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9" w:type="dxa"/>
        <w:tblInd w:w="396" w:type="dxa"/>
        <w:tblLook w:val="04A0" w:firstRow="1" w:lastRow="0" w:firstColumn="1" w:lastColumn="0" w:noHBand="0" w:noVBand="1"/>
      </w:tblPr>
      <w:tblGrid>
        <w:gridCol w:w="4065"/>
        <w:gridCol w:w="1155"/>
        <w:gridCol w:w="269"/>
        <w:gridCol w:w="1107"/>
        <w:gridCol w:w="248"/>
        <w:gridCol w:w="1106"/>
        <w:gridCol w:w="270"/>
        <w:gridCol w:w="1099"/>
      </w:tblGrid>
      <w:tr w:rsidR="00177F04" w:rsidRPr="009E2F97" w14:paraId="6370B2B9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2DF5D378" w14:textId="6765E310" w:rsidR="00177F04" w:rsidRPr="009A5C90" w:rsidRDefault="00177F04" w:rsidP="009A5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4ABE6B0D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shd w:val="clear" w:color="auto" w:fill="auto"/>
          </w:tcPr>
          <w:p w14:paraId="061D9E01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39433C65" w14:textId="77777777" w:rsidR="00177F04" w:rsidRPr="009E2F97" w:rsidRDefault="00177F04" w:rsidP="0036098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F04" w:rsidRPr="009E2F97" w14:paraId="3269110C" w14:textId="77777777" w:rsidTr="005F630B">
        <w:trPr>
          <w:tblHeader/>
        </w:trPr>
        <w:tc>
          <w:tcPr>
            <w:tcW w:w="4065" w:type="dxa"/>
            <w:shd w:val="clear" w:color="auto" w:fill="auto"/>
          </w:tcPr>
          <w:p w14:paraId="758560B5" w14:textId="20A1203D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AA31B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สาม</w:t>
            </w:r>
            <w:r w:rsidRPr="009E2F97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AA31BC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1</w:t>
            </w:r>
            <w:r w:rsidR="00AA31BC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5" w:type="dxa"/>
            <w:shd w:val="clear" w:color="auto" w:fill="auto"/>
          </w:tcPr>
          <w:p w14:paraId="18DC097A" w14:textId="65B7B7E0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AA31B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4C643B67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C47AD18" w14:textId="69A8E112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AA31B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24C840EC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6F50FD" w14:textId="42ABEF7C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AA31B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82B6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A6F09A" w14:textId="3B5C3C3F" w:rsidR="00177F04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pacing w:val="-4"/>
                <w:sz w:val="30"/>
                <w:szCs w:val="30"/>
              </w:rPr>
              <w:t>256</w:t>
            </w:r>
            <w:r w:rsidR="00AA31B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177F04" w:rsidRPr="009E2F97" w14:paraId="397D960E" w14:textId="77777777" w:rsidTr="000F0539">
        <w:trPr>
          <w:trHeight w:val="362"/>
          <w:tblHeader/>
        </w:trPr>
        <w:tc>
          <w:tcPr>
            <w:tcW w:w="4065" w:type="dxa"/>
            <w:shd w:val="clear" w:color="auto" w:fill="auto"/>
          </w:tcPr>
          <w:p w14:paraId="03BFCFAE" w14:textId="77777777" w:rsidR="00177F04" w:rsidRPr="009E2F97" w:rsidRDefault="00177F04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54" w:type="dxa"/>
            <w:gridSpan w:val="7"/>
            <w:shd w:val="clear" w:color="auto" w:fill="auto"/>
          </w:tcPr>
          <w:p w14:paraId="708F0346" w14:textId="77777777" w:rsidR="00177F04" w:rsidRPr="009E2F97" w:rsidRDefault="00177F04" w:rsidP="0036098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77F04" w:rsidRPr="009E2F97" w14:paraId="6196534F" w14:textId="77777777" w:rsidTr="005F630B">
        <w:tc>
          <w:tcPr>
            <w:tcW w:w="4065" w:type="dxa"/>
            <w:shd w:val="clear" w:color="auto" w:fill="auto"/>
          </w:tcPr>
          <w:p w14:paraId="21F27A38" w14:textId="3BAD93D3" w:rsidR="00177F04" w:rsidRPr="009E2F97" w:rsidRDefault="00B74DD7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4D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55" w:type="dxa"/>
            <w:shd w:val="clear" w:color="auto" w:fill="auto"/>
          </w:tcPr>
          <w:p w14:paraId="6E4775BB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7C7A66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0707173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64BD0CC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3A15EB4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BB02BF" w14:textId="77777777" w:rsidR="00177F04" w:rsidRPr="009E2F97" w:rsidRDefault="00177F04" w:rsidP="00177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1652DAE" w14:textId="77777777" w:rsidR="00177F04" w:rsidRPr="009E2F97" w:rsidRDefault="00177F04" w:rsidP="00177F0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CE202B" w:rsidRPr="009E2F97" w14:paraId="4A5DA12C" w14:textId="77777777" w:rsidTr="005F630B">
        <w:tc>
          <w:tcPr>
            <w:tcW w:w="4065" w:type="dxa"/>
            <w:shd w:val="clear" w:color="auto" w:fill="auto"/>
          </w:tcPr>
          <w:p w14:paraId="5F06FB81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9EB5CBB" w14:textId="68F34600" w:rsidR="00CE202B" w:rsidRPr="00B2072F" w:rsidRDefault="002D1C01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55135BE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87A29F" w14:textId="50984913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09769D7C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6844ADB" w14:textId="58ACDA6D" w:rsidR="00CE202B" w:rsidRPr="002A471A" w:rsidRDefault="002D1C01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387EDD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67ACD0" w14:textId="543D2E9A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E202B" w:rsidRPr="009E2F97" w14:paraId="78EBF5F2" w14:textId="77777777" w:rsidTr="005F630B">
        <w:tc>
          <w:tcPr>
            <w:tcW w:w="4065" w:type="dxa"/>
            <w:shd w:val="clear" w:color="auto" w:fill="auto"/>
          </w:tcPr>
          <w:p w14:paraId="04FCE742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75409362" w14:textId="57D14C69" w:rsidR="00CE202B" w:rsidRPr="009E2F97" w:rsidRDefault="002D1C01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9631096" w14:textId="77777777" w:rsidR="00CE202B" w:rsidRPr="009E2F97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880193D" w14:textId="081A518B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55535B0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0F99CF2" w14:textId="2DC7E6F0" w:rsidR="00CE202B" w:rsidRPr="002A471A" w:rsidRDefault="002D1C01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306BAFE" w14:textId="77777777" w:rsidR="00CE202B" w:rsidRPr="002A471A" w:rsidRDefault="00CE202B" w:rsidP="00CE2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4407C43" w14:textId="2DB328E3" w:rsidR="00CE202B" w:rsidRPr="002A471A" w:rsidRDefault="00CE202B" w:rsidP="00CE2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AF7746" w:rsidRPr="009E2F97" w14:paraId="169418AB" w14:textId="77777777" w:rsidTr="005F630B">
        <w:tc>
          <w:tcPr>
            <w:tcW w:w="4065" w:type="dxa"/>
            <w:shd w:val="clear" w:color="auto" w:fill="auto"/>
          </w:tcPr>
          <w:p w14:paraId="0F473C6E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AE5F0A6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24DDBFC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FFD178F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B7D879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9C7800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86592A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6E177FF0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1FF388C6" w14:textId="77777777" w:rsidTr="005F630B">
        <w:tc>
          <w:tcPr>
            <w:tcW w:w="4065" w:type="dxa"/>
            <w:shd w:val="clear" w:color="auto" w:fill="auto"/>
          </w:tcPr>
          <w:p w14:paraId="4A8322F9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55" w:type="dxa"/>
            <w:shd w:val="clear" w:color="auto" w:fill="auto"/>
          </w:tcPr>
          <w:p w14:paraId="23E195E8" w14:textId="77777777" w:rsidR="00AF7746" w:rsidRPr="009E2F97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40AAE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BE8BCD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AA1D0BC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D19889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58A3F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E2581DC" w14:textId="77777777" w:rsidR="00AF7746" w:rsidRPr="002A471A" w:rsidRDefault="00AF7746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F7746" w:rsidRPr="009E2F97" w14:paraId="73317CDB" w14:textId="77777777" w:rsidTr="005F630B">
        <w:tc>
          <w:tcPr>
            <w:tcW w:w="4065" w:type="dxa"/>
            <w:shd w:val="clear" w:color="auto" w:fill="auto"/>
          </w:tcPr>
          <w:p w14:paraId="5CD2E214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2138046A" w14:textId="10638B2C" w:rsidR="00AF7746" w:rsidRPr="009E2F97" w:rsidRDefault="003D1BF1" w:rsidP="009E4FC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0E269A" w14:textId="77777777" w:rsidR="00AF7746" w:rsidRPr="009E2F97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2EBE8D1" w14:textId="40AF0706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F4F71F7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5D3FAFB" w14:textId="20C7B72C" w:rsidR="00AF7746" w:rsidRPr="002A471A" w:rsidRDefault="002D1C01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20503864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0901990" w14:textId="2688EC6F" w:rsidR="00AF7746" w:rsidRPr="002A471A" w:rsidRDefault="00D3399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</w:tr>
      <w:tr w:rsidR="00AF7746" w:rsidRPr="009E2F97" w14:paraId="14169965" w14:textId="77777777" w:rsidTr="005F630B">
        <w:tc>
          <w:tcPr>
            <w:tcW w:w="4065" w:type="dxa"/>
            <w:shd w:val="clear" w:color="auto" w:fill="auto"/>
          </w:tcPr>
          <w:p w14:paraId="04D90365" w14:textId="77777777" w:rsidR="00AF7746" w:rsidRPr="00923B0A" w:rsidRDefault="00AF7746" w:rsidP="00AF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</w:tcPr>
          <w:p w14:paraId="1463E4EE" w14:textId="5F408015" w:rsidR="00AF7746" w:rsidRPr="00923B0A" w:rsidRDefault="003D1BF1" w:rsidP="00AF774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522A85" w14:textId="77777777" w:rsidR="00AF7746" w:rsidRPr="00923B0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63602AB" w14:textId="361DB9BA" w:rsidR="00AF7746" w:rsidRPr="002A471A" w:rsidRDefault="00AF7746" w:rsidP="00AF774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110FF22" w14:textId="77777777" w:rsidR="00AF7746" w:rsidRPr="002A471A" w:rsidRDefault="00AF7746" w:rsidP="00AF77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418B136" w14:textId="60FB5AED" w:rsidR="00AF7746" w:rsidRPr="002A471A" w:rsidRDefault="002D1C01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22535A1B" w14:textId="77777777" w:rsidR="00AF7746" w:rsidRPr="002A471A" w:rsidRDefault="00AF7746" w:rsidP="00F91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2B49074" w14:textId="3AF8487F" w:rsidR="00AF7746" w:rsidRPr="002A471A" w:rsidRDefault="00D3399D" w:rsidP="00AF774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138</w:t>
            </w:r>
          </w:p>
        </w:tc>
      </w:tr>
      <w:tr w:rsidR="00C4310E" w:rsidRPr="00EB0CEB" w14:paraId="473E563F" w14:textId="77777777" w:rsidTr="005F630B">
        <w:tc>
          <w:tcPr>
            <w:tcW w:w="4065" w:type="dxa"/>
            <w:shd w:val="clear" w:color="auto" w:fill="auto"/>
          </w:tcPr>
          <w:p w14:paraId="556EB5CD" w14:textId="418B4BDB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ต้นทุนค่า</w:t>
            </w:r>
            <w:r w:rsidR="002911C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155" w:type="dxa"/>
            <w:shd w:val="clear" w:color="auto" w:fill="auto"/>
          </w:tcPr>
          <w:p w14:paraId="1341533D" w14:textId="379F53C2" w:rsidR="00C4310E" w:rsidRDefault="003D1BF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C2315DD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90A9CCB" w14:textId="642970E3" w:rsidR="00C4310E" w:rsidRPr="002A471A" w:rsidRDefault="00C4310E" w:rsidP="00C4310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72E0BF6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C8DABB8" w14:textId="0B5E422F" w:rsidR="00C4310E" w:rsidRPr="00C4310E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2017308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CA6D4CC" w14:textId="0922396C" w:rsidR="00C4310E" w:rsidRPr="007037FE" w:rsidRDefault="00E33C74" w:rsidP="00E33C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4310E" w:rsidRPr="009E2F97" w14:paraId="05C1F800" w14:textId="77777777" w:rsidTr="005F630B">
        <w:tc>
          <w:tcPr>
            <w:tcW w:w="4065" w:type="dxa"/>
            <w:shd w:val="clear" w:color="auto" w:fill="auto"/>
          </w:tcPr>
          <w:p w14:paraId="3B68CAD6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E3A4D6F" w14:textId="765D0F0B" w:rsidR="00C4310E" w:rsidRPr="00923B0A" w:rsidRDefault="003D1BF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DB95F0F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B80A415" w14:textId="7AC1BE62" w:rsidR="00C4310E" w:rsidRPr="002A471A" w:rsidRDefault="00C4310E" w:rsidP="00C4310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123871C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02E99B" w14:textId="3A1DBB8C" w:rsidR="00C4310E" w:rsidRPr="002A471A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9C8AE22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2CD36F4" w14:textId="62020F4B" w:rsidR="00C4310E" w:rsidRPr="002A471A" w:rsidRDefault="00D3399D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4310E" w:rsidRPr="009E2F97" w14:paraId="799F884C" w14:textId="77777777" w:rsidTr="005F630B">
        <w:tc>
          <w:tcPr>
            <w:tcW w:w="4065" w:type="dxa"/>
            <w:shd w:val="clear" w:color="auto" w:fill="auto"/>
          </w:tcPr>
          <w:p w14:paraId="7D53C4CE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11B20481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563917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7D082D0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370D5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C07FA7C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110C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48DA929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310E" w:rsidRPr="009E2F97" w14:paraId="6CFE7115" w14:textId="77777777" w:rsidTr="005F630B">
        <w:tc>
          <w:tcPr>
            <w:tcW w:w="4065" w:type="dxa"/>
            <w:shd w:val="clear" w:color="auto" w:fill="auto"/>
          </w:tcPr>
          <w:p w14:paraId="783CB5EE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23B0A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55" w:type="dxa"/>
            <w:shd w:val="clear" w:color="auto" w:fill="auto"/>
          </w:tcPr>
          <w:p w14:paraId="4C1C6212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7EB3B0E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6458538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4147603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FFFFB34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4B084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047B63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310E" w:rsidRPr="009E2F97" w14:paraId="38A9ED43" w14:textId="77777777" w:rsidTr="005F630B">
        <w:tc>
          <w:tcPr>
            <w:tcW w:w="4065" w:type="dxa"/>
            <w:shd w:val="clear" w:color="auto" w:fill="auto"/>
          </w:tcPr>
          <w:p w14:paraId="784536F3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25A0017" w14:textId="409551A2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</w:tcPr>
          <w:p w14:paraId="21C236EB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C19091" w14:textId="28B73A14" w:rsidR="00C4310E" w:rsidRPr="002A471A" w:rsidRDefault="00D329D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48" w:type="dxa"/>
            <w:shd w:val="clear" w:color="auto" w:fill="auto"/>
          </w:tcPr>
          <w:p w14:paraId="46D3D12F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70CCEFE" w14:textId="21B0C5B9" w:rsidR="00C4310E" w:rsidRPr="002A471A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6DB4B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BAFDDD" w14:textId="1600043B" w:rsidR="00C4310E" w:rsidRPr="002A471A" w:rsidRDefault="00D329D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4310E" w:rsidRPr="009E2F97" w14:paraId="3AE52427" w14:textId="77777777" w:rsidTr="005F630B">
        <w:tc>
          <w:tcPr>
            <w:tcW w:w="4065" w:type="dxa"/>
            <w:shd w:val="clear" w:color="auto" w:fill="auto"/>
          </w:tcPr>
          <w:p w14:paraId="585C206E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61550B61" w14:textId="598AA6B3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69" w:type="dxa"/>
            <w:shd w:val="clear" w:color="auto" w:fill="auto"/>
          </w:tcPr>
          <w:p w14:paraId="16A265E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F2C0457" w14:textId="4D0DFBB4" w:rsidR="00C4310E" w:rsidRPr="002A471A" w:rsidRDefault="00D329D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48" w:type="dxa"/>
            <w:shd w:val="clear" w:color="auto" w:fill="auto"/>
          </w:tcPr>
          <w:p w14:paraId="06AF6B01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A8C056" w14:textId="159E1836" w:rsidR="00C4310E" w:rsidRPr="002A471A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E754D8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AEC5C0" w14:textId="19AEF89E" w:rsidR="00C4310E" w:rsidRPr="002A471A" w:rsidRDefault="00D329D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C4310E" w:rsidRPr="009E2F97" w14:paraId="7BE3A54C" w14:textId="77777777" w:rsidTr="005F630B">
        <w:tc>
          <w:tcPr>
            <w:tcW w:w="4065" w:type="dxa"/>
            <w:shd w:val="clear" w:color="auto" w:fill="auto"/>
          </w:tcPr>
          <w:p w14:paraId="03A8B800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55" w:type="dxa"/>
            <w:shd w:val="clear" w:color="auto" w:fill="auto"/>
          </w:tcPr>
          <w:p w14:paraId="7AA78494" w14:textId="11AEB980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9" w:type="dxa"/>
            <w:shd w:val="clear" w:color="auto" w:fill="auto"/>
          </w:tcPr>
          <w:p w14:paraId="079624E5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61213E0" w14:textId="79731FBD" w:rsidR="00C4310E" w:rsidRPr="002A471A" w:rsidRDefault="00D329D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48" w:type="dxa"/>
            <w:shd w:val="clear" w:color="auto" w:fill="auto"/>
          </w:tcPr>
          <w:p w14:paraId="1E913212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33AB122" w14:textId="6D138676" w:rsidR="00C4310E" w:rsidRPr="002A471A" w:rsidRDefault="002D1C0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A41F7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7B167B0" w14:textId="2A31ABF6" w:rsidR="00C4310E" w:rsidRPr="002A471A" w:rsidRDefault="00AB0BEC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4310E" w:rsidRPr="009E2F97" w14:paraId="14FB3619" w14:textId="77777777" w:rsidTr="005F630B">
        <w:tc>
          <w:tcPr>
            <w:tcW w:w="4065" w:type="dxa"/>
            <w:shd w:val="clear" w:color="auto" w:fill="auto"/>
          </w:tcPr>
          <w:p w14:paraId="6749570F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39DBD6F" w14:textId="29DE127C" w:rsidR="00C4310E" w:rsidRPr="00923B0A" w:rsidRDefault="003D1BF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578FCC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8633A4" w14:textId="5F6A8F15" w:rsidR="00C4310E" w:rsidRPr="002A471A" w:rsidRDefault="00D329DE" w:rsidP="00C4310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71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077C9C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E84E821" w14:textId="1E2C1AFD" w:rsidR="00C4310E" w:rsidRPr="002A471A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C283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CA1819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30B5650" w14:textId="7E487EA2" w:rsidR="00C4310E" w:rsidRPr="002A471A" w:rsidRDefault="00AB0BEC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</w:p>
        </w:tc>
      </w:tr>
      <w:tr w:rsidR="00C4310E" w:rsidRPr="009E2F97" w14:paraId="44AEA3E0" w14:textId="77777777" w:rsidTr="005F630B">
        <w:tc>
          <w:tcPr>
            <w:tcW w:w="4065" w:type="dxa"/>
            <w:shd w:val="clear" w:color="auto" w:fill="auto"/>
          </w:tcPr>
          <w:p w14:paraId="04571A74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B0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9E7E8D" w14:textId="1E543597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0769B9B9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E06A128" w14:textId="50959D5B" w:rsidR="00C4310E" w:rsidRPr="002A471A" w:rsidRDefault="00D329D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5F616926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70BCD1E" w14:textId="772E8410" w:rsidR="00C4310E" w:rsidRPr="002A471A" w:rsidRDefault="002D1C0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8CA78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40C3DE0" w14:textId="4E9ECCC4" w:rsidR="00C4310E" w:rsidRPr="002A471A" w:rsidRDefault="00AB0BEC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4310E" w:rsidRPr="009E2F97" w14:paraId="3A38CD8F" w14:textId="77777777" w:rsidTr="005F630B">
        <w:tc>
          <w:tcPr>
            <w:tcW w:w="4065" w:type="dxa"/>
            <w:shd w:val="clear" w:color="auto" w:fill="auto"/>
          </w:tcPr>
          <w:p w14:paraId="7AD1989F" w14:textId="77777777" w:rsidR="00C4310E" w:rsidRPr="00923B0A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5D8FA34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00039335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330477" w14:textId="622F60EC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43F0327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068C022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9F82C3" w14:textId="77777777" w:rsidR="00C4310E" w:rsidRPr="002A471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B684557" w14:textId="77777777" w:rsidR="00C4310E" w:rsidRPr="002A471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4310E" w:rsidRPr="009E2F97" w14:paraId="6BAFD36B" w14:textId="77777777" w:rsidTr="005F630B">
        <w:tc>
          <w:tcPr>
            <w:tcW w:w="4065" w:type="dxa"/>
            <w:shd w:val="clear" w:color="auto" w:fill="auto"/>
          </w:tcPr>
          <w:p w14:paraId="64E4D260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5" w:type="dxa"/>
            <w:shd w:val="clear" w:color="auto" w:fill="auto"/>
          </w:tcPr>
          <w:p w14:paraId="39678A9C" w14:textId="77777777" w:rsidR="00C4310E" w:rsidRPr="009E2F97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543D656D" w14:textId="77777777" w:rsidR="00C4310E" w:rsidRPr="009E2F97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268EFDF" w14:textId="77777777" w:rsidR="00C4310E" w:rsidRPr="00CD6F9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1EC71FB8" w14:textId="77777777" w:rsidR="00C4310E" w:rsidRPr="00CD6F9E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818AA49" w14:textId="77777777" w:rsidR="00C4310E" w:rsidRPr="00CD6F9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49A78F" w14:textId="77777777" w:rsidR="00C4310E" w:rsidRPr="00CD6F9E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ADE826" w14:textId="77777777" w:rsidR="00C4310E" w:rsidRPr="00CD6F9E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C4310E" w:rsidRPr="009E2F97" w14:paraId="1F96C31C" w14:textId="77777777" w:rsidTr="005F630B">
        <w:tc>
          <w:tcPr>
            <w:tcW w:w="4065" w:type="dxa"/>
            <w:shd w:val="clear" w:color="auto" w:fill="auto"/>
          </w:tcPr>
          <w:p w14:paraId="534E9300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86A4CD5" w14:textId="3D265960" w:rsidR="00C4310E" w:rsidRPr="00285691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85691">
              <w:rPr>
                <w:rFonts w:ascii="Angsana New" w:hAnsi="Angsana New" w:hint="cs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71123515" w14:textId="77777777" w:rsidR="00C4310E" w:rsidRPr="009E2F97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8B5F30" w14:textId="6E3DF007" w:rsidR="00C4310E" w:rsidRPr="00B425BB" w:rsidRDefault="00AB0BEC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8" w:type="dxa"/>
            <w:shd w:val="clear" w:color="auto" w:fill="auto"/>
          </w:tcPr>
          <w:p w14:paraId="17CF9852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2133A23" w14:textId="0D2549EF" w:rsidR="00C4310E" w:rsidRPr="00B425BB" w:rsidRDefault="002D1C0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A1AF9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D97628" w14:textId="629FA095" w:rsidR="00C4310E" w:rsidRPr="00B425BB" w:rsidRDefault="00C4310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265D520A" w14:textId="77777777" w:rsidTr="005F630B">
        <w:tc>
          <w:tcPr>
            <w:tcW w:w="4065" w:type="dxa"/>
            <w:shd w:val="clear" w:color="auto" w:fill="auto"/>
          </w:tcPr>
          <w:p w14:paraId="75C7D632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0E7131E1" w14:textId="3B88F0D8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27934601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7F14FDB" w14:textId="5D2B0526" w:rsidR="00C4310E" w:rsidRPr="00B425BB" w:rsidRDefault="00AB0BEC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48" w:type="dxa"/>
            <w:shd w:val="clear" w:color="auto" w:fill="auto"/>
          </w:tcPr>
          <w:p w14:paraId="5F9166F0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26F1FB" w14:textId="6A9213A3" w:rsidR="00C4310E" w:rsidRPr="00B425BB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1E207F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D17AB5" w14:textId="42433B50" w:rsidR="00C4310E" w:rsidRPr="00B425BB" w:rsidRDefault="00373695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C4310E" w:rsidRPr="009E2F97" w14:paraId="18743CE7" w14:textId="77777777" w:rsidTr="005F630B">
        <w:tc>
          <w:tcPr>
            <w:tcW w:w="4065" w:type="dxa"/>
            <w:shd w:val="clear" w:color="auto" w:fill="auto"/>
          </w:tcPr>
          <w:p w14:paraId="65210CC4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3FF3B1D1" w14:textId="1A3617E2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02F96703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F18787" w14:textId="3EA86908" w:rsidR="00C4310E" w:rsidRPr="00B425BB" w:rsidRDefault="006D457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30E90AAE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74B8E5F" w14:textId="01084ECD" w:rsidR="00C4310E" w:rsidRPr="00B425BB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8A1D88F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FDBE23" w14:textId="17F7C852" w:rsidR="00C4310E" w:rsidRPr="00B425BB" w:rsidRDefault="006D457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4310E" w:rsidRPr="009E2F97" w14:paraId="244A0C8E" w14:textId="77777777" w:rsidTr="005F630B">
        <w:tc>
          <w:tcPr>
            <w:tcW w:w="4065" w:type="dxa"/>
            <w:shd w:val="clear" w:color="auto" w:fill="auto"/>
          </w:tcPr>
          <w:p w14:paraId="3E512AE2" w14:textId="0552528D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4AE6E616" w14:textId="60BDA5FE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1715A67F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4A11B12" w14:textId="6571CB0C" w:rsidR="00C4310E" w:rsidRPr="00B425BB" w:rsidRDefault="006D457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8" w:type="dxa"/>
            <w:shd w:val="clear" w:color="auto" w:fill="auto"/>
          </w:tcPr>
          <w:p w14:paraId="23985F93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9762AB" w14:textId="36C3C83E" w:rsidR="00C4310E" w:rsidRPr="00B425BB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B112E8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52F57DA" w14:textId="17CCAA36" w:rsidR="00C4310E" w:rsidRPr="00B425BB" w:rsidRDefault="006D457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C4310E" w:rsidRPr="009E2F97" w14:paraId="2542CA30" w14:textId="77777777" w:rsidTr="005F630B">
        <w:tc>
          <w:tcPr>
            <w:tcW w:w="4065" w:type="dxa"/>
            <w:shd w:val="clear" w:color="auto" w:fill="auto"/>
          </w:tcPr>
          <w:p w14:paraId="2B542F8C" w14:textId="3B44EA54" w:rsidR="00C4310E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7B0E4A0" w14:textId="4773EB64" w:rsidR="00C4310E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83FB501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F0FA9E5" w14:textId="59876CC4" w:rsidR="00C4310E" w:rsidRDefault="006D457E" w:rsidP="006D45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16F5C1C9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17FEC7" w14:textId="0FE5CE17" w:rsidR="00C4310E" w:rsidRDefault="002D1C01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6126D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44DBC6F" w14:textId="44DD1D91" w:rsidR="00C4310E" w:rsidRDefault="006D457E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C71AC" w:rsidRPr="009E2F97" w14:paraId="19A8EE1E" w14:textId="77777777" w:rsidTr="005F630B">
        <w:tc>
          <w:tcPr>
            <w:tcW w:w="4065" w:type="dxa"/>
            <w:shd w:val="clear" w:color="auto" w:fill="auto"/>
          </w:tcPr>
          <w:p w14:paraId="4A5B8105" w14:textId="00C3BFD5" w:rsidR="005C71AC" w:rsidRDefault="005C71AC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Cs/>
                <w:sz w:val="30"/>
                <w:szCs w:val="30"/>
                <w:cs/>
              </w:rPr>
              <w:lastRenderedPageBreak/>
              <w:t>การร่วมค้า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627A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55" w:type="dxa"/>
            <w:shd w:val="clear" w:color="auto" w:fill="auto"/>
          </w:tcPr>
          <w:p w14:paraId="33718651" w14:textId="77777777" w:rsidR="005C71AC" w:rsidRDefault="005C71AC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53AA1AD" w14:textId="77777777" w:rsidR="005C71AC" w:rsidRPr="00923B0A" w:rsidRDefault="005C71AC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5931ED" w14:textId="77777777" w:rsidR="005C71AC" w:rsidRDefault="005C71AC" w:rsidP="006D457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9DD4742" w14:textId="77777777" w:rsidR="005C71AC" w:rsidRPr="00B425BB" w:rsidRDefault="005C71AC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90399FA" w14:textId="77777777" w:rsidR="005C71AC" w:rsidRDefault="005C71AC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36CDFC" w14:textId="77777777" w:rsidR="005C71AC" w:rsidRPr="00B425BB" w:rsidRDefault="005C71AC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88FEEE" w14:textId="77777777" w:rsidR="005C71AC" w:rsidRPr="00B425BB" w:rsidRDefault="005C71AC" w:rsidP="00C4310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310E" w:rsidRPr="009E2F97" w14:paraId="496A509D" w14:textId="77777777" w:rsidTr="005F630B">
        <w:tc>
          <w:tcPr>
            <w:tcW w:w="4065" w:type="dxa"/>
            <w:shd w:val="clear" w:color="auto" w:fill="auto"/>
          </w:tcPr>
          <w:p w14:paraId="47D06C91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</w:tcPr>
          <w:p w14:paraId="21E1CD5F" w14:textId="7D26EF54" w:rsidR="00C4310E" w:rsidRPr="00923B0A" w:rsidRDefault="003D1BF1" w:rsidP="003D1BF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E906F0E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601591C" w14:textId="3B647A23" w:rsidR="00C4310E" w:rsidRPr="00B425BB" w:rsidRDefault="006D457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6CC445BC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0B430D6" w14:textId="7E2005F1" w:rsidR="00C4310E" w:rsidRPr="00B425BB" w:rsidRDefault="002D1C01" w:rsidP="002D1C01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25F2D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ACA2E98" w14:textId="71C424DB" w:rsidR="00C4310E" w:rsidRPr="00B425BB" w:rsidRDefault="006D457E" w:rsidP="006D457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25B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310E" w:rsidRPr="009E2F97" w14:paraId="7ECA0E1C" w14:textId="77777777" w:rsidTr="005F630B">
        <w:tc>
          <w:tcPr>
            <w:tcW w:w="4065" w:type="dxa"/>
            <w:shd w:val="clear" w:color="auto" w:fill="auto"/>
          </w:tcPr>
          <w:p w14:paraId="0EA3773F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3022680E" w14:textId="196B04D0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32FEB575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0841135" w14:textId="18AE6FE0" w:rsidR="00C4310E" w:rsidRPr="00B425BB" w:rsidRDefault="006D457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8" w:type="dxa"/>
            <w:shd w:val="clear" w:color="auto" w:fill="auto"/>
          </w:tcPr>
          <w:p w14:paraId="159517F1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3C42B6E" w14:textId="2D90FA98" w:rsidR="00C4310E" w:rsidRPr="00B425BB" w:rsidRDefault="002D1C01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7C2DB3F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961FA3F" w14:textId="21AAAAD7" w:rsidR="00C4310E" w:rsidRPr="00B425BB" w:rsidRDefault="006D457E" w:rsidP="00C4310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4310E" w:rsidRPr="009E2F97" w14:paraId="43FDB7B7" w14:textId="77777777" w:rsidTr="005F630B">
        <w:tc>
          <w:tcPr>
            <w:tcW w:w="4065" w:type="dxa"/>
            <w:shd w:val="clear" w:color="auto" w:fill="auto"/>
          </w:tcPr>
          <w:p w14:paraId="288C5676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2ADDC44F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8C0E391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AE6F57D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49647EA6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F5B6FA9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D77990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F7AFB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4310E" w:rsidRPr="009E2F97" w14:paraId="79890A08" w14:textId="77777777" w:rsidTr="005F630B">
        <w:tc>
          <w:tcPr>
            <w:tcW w:w="4065" w:type="dxa"/>
            <w:shd w:val="clear" w:color="auto" w:fill="auto"/>
          </w:tcPr>
          <w:p w14:paraId="777DBAB9" w14:textId="78884682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E2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55" w:type="dxa"/>
            <w:shd w:val="clear" w:color="auto" w:fill="auto"/>
          </w:tcPr>
          <w:p w14:paraId="2D7143D8" w14:textId="77777777" w:rsidR="00C4310E" w:rsidRPr="00923B0A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447A07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70A4019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49EC1A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1F38660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76DE0D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9317601" w14:textId="77777777" w:rsidR="00C4310E" w:rsidRPr="00B425BB" w:rsidRDefault="00C4310E" w:rsidP="00C4310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4310E" w:rsidRPr="009E2F97" w14:paraId="4D73A31B" w14:textId="77777777" w:rsidTr="005F630B">
        <w:tc>
          <w:tcPr>
            <w:tcW w:w="4065" w:type="dxa"/>
            <w:shd w:val="clear" w:color="auto" w:fill="auto"/>
          </w:tcPr>
          <w:p w14:paraId="1952D6E9" w14:textId="77777777" w:rsidR="00C4310E" w:rsidRPr="009E2F97" w:rsidRDefault="00C4310E" w:rsidP="00C43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1A0B61D1" w14:textId="18E66C3C" w:rsidR="00C4310E" w:rsidRPr="00923B0A" w:rsidRDefault="005634BB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9" w:type="dxa"/>
            <w:shd w:val="clear" w:color="auto" w:fill="auto"/>
          </w:tcPr>
          <w:p w14:paraId="41B4591B" w14:textId="77777777" w:rsidR="00C4310E" w:rsidRPr="00923B0A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ECB33E8" w14:textId="22F7C23A" w:rsidR="00C4310E" w:rsidRPr="00B425BB" w:rsidRDefault="00843BBF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48" w:type="dxa"/>
            <w:shd w:val="clear" w:color="auto" w:fill="auto"/>
          </w:tcPr>
          <w:p w14:paraId="14930F9E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8CAED0C" w14:textId="721861D5" w:rsidR="00C4310E" w:rsidRPr="00B425BB" w:rsidRDefault="000070FA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BF4DE98" w14:textId="77777777" w:rsidR="00C4310E" w:rsidRPr="00B425BB" w:rsidRDefault="00C4310E" w:rsidP="00C431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C0C4304" w14:textId="738BE470" w:rsidR="00C4310E" w:rsidRPr="00B425BB" w:rsidRDefault="002A136F" w:rsidP="00C4310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A678C5" w:rsidRPr="009E2F97" w14:paraId="1271C300" w14:textId="77777777" w:rsidTr="003C40F7">
        <w:tc>
          <w:tcPr>
            <w:tcW w:w="4065" w:type="dxa"/>
            <w:shd w:val="clear" w:color="auto" w:fill="auto"/>
          </w:tcPr>
          <w:p w14:paraId="2DC79E76" w14:textId="77777777" w:rsidR="00A678C5" w:rsidRPr="009E2F97" w:rsidRDefault="00A678C5" w:rsidP="00A6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5" w:type="dxa"/>
            <w:shd w:val="clear" w:color="auto" w:fill="auto"/>
          </w:tcPr>
          <w:p w14:paraId="5E16F021" w14:textId="7FB4EAB5" w:rsidR="00A678C5" w:rsidRPr="00923B0A" w:rsidRDefault="005634BB" w:rsidP="00A678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69" w:type="dxa"/>
            <w:shd w:val="clear" w:color="auto" w:fill="auto"/>
          </w:tcPr>
          <w:p w14:paraId="310704F8" w14:textId="77777777" w:rsidR="00A678C5" w:rsidRPr="00923B0A" w:rsidRDefault="00A678C5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5675E8" w14:textId="6B225502" w:rsidR="00A678C5" w:rsidRPr="00B425BB" w:rsidRDefault="00A678C5" w:rsidP="00A678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10F640FE" w14:textId="77777777" w:rsidR="00A678C5" w:rsidRPr="00B425BB" w:rsidRDefault="00A678C5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5227FF8D" w14:textId="2720310D" w:rsidR="00A678C5" w:rsidRPr="00B425BB" w:rsidRDefault="002911C6" w:rsidP="00A678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383B5AA" w14:textId="77777777" w:rsidR="00A678C5" w:rsidRPr="00B425BB" w:rsidRDefault="00A678C5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EDD14BF" w14:textId="014B9190" w:rsidR="00A678C5" w:rsidRPr="00B425BB" w:rsidRDefault="00A678C5" w:rsidP="00A678C5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A678C5" w:rsidRPr="009E2F97" w14:paraId="781F8A8C" w14:textId="77777777" w:rsidTr="003C40F7">
        <w:tc>
          <w:tcPr>
            <w:tcW w:w="4065" w:type="dxa"/>
            <w:shd w:val="clear" w:color="auto" w:fill="auto"/>
          </w:tcPr>
          <w:p w14:paraId="315281C9" w14:textId="77777777" w:rsidR="00A678C5" w:rsidRPr="009E2F97" w:rsidRDefault="00A678C5" w:rsidP="00A6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5" w:type="dxa"/>
            <w:shd w:val="clear" w:color="auto" w:fill="auto"/>
          </w:tcPr>
          <w:p w14:paraId="4549CAFE" w14:textId="5DAC8BCD" w:rsidR="00A678C5" w:rsidRPr="00923B0A" w:rsidRDefault="00EF29DE" w:rsidP="00EF29D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AFD5D59" w14:textId="77777777" w:rsidR="00A678C5" w:rsidRPr="00923B0A" w:rsidRDefault="00A678C5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4F2E877" w14:textId="1F240BD7" w:rsidR="00A678C5" w:rsidRPr="00B425BB" w:rsidRDefault="00A678C5" w:rsidP="00A678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15CCDB80" w14:textId="77777777" w:rsidR="00A678C5" w:rsidRPr="00B425BB" w:rsidRDefault="00A678C5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F0D6ECD" w14:textId="77C66C7E" w:rsidR="00A678C5" w:rsidRPr="00B425BB" w:rsidRDefault="000070FA" w:rsidP="00A678C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09C3D" w14:textId="77777777" w:rsidR="00A678C5" w:rsidRPr="00B425BB" w:rsidRDefault="00A678C5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256D469" w14:textId="4B1BF683" w:rsidR="00A678C5" w:rsidRPr="00B425BB" w:rsidRDefault="00A678C5" w:rsidP="007A282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27A4" w:rsidRPr="009E2F97" w14:paraId="6C7D0B5F" w14:textId="77777777" w:rsidTr="003C40F7">
        <w:tc>
          <w:tcPr>
            <w:tcW w:w="4065" w:type="dxa"/>
            <w:shd w:val="clear" w:color="auto" w:fill="auto"/>
          </w:tcPr>
          <w:p w14:paraId="74BD4AE4" w14:textId="727092B7" w:rsidR="009627A4" w:rsidRPr="009E2F97" w:rsidRDefault="009627A4" w:rsidP="00A67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155" w:type="dxa"/>
            <w:shd w:val="clear" w:color="auto" w:fill="auto"/>
          </w:tcPr>
          <w:p w14:paraId="1CEF1580" w14:textId="5D5885E7" w:rsidR="009627A4" w:rsidRDefault="009627A4" w:rsidP="007A282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B188EF8" w14:textId="77777777" w:rsidR="009627A4" w:rsidRPr="00923B0A" w:rsidRDefault="009627A4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8316DCE" w14:textId="42459965" w:rsidR="009627A4" w:rsidRDefault="009627A4" w:rsidP="00A678C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8" w:type="dxa"/>
            <w:shd w:val="clear" w:color="auto" w:fill="auto"/>
          </w:tcPr>
          <w:p w14:paraId="3B4E23AB" w14:textId="77777777" w:rsidR="009627A4" w:rsidRPr="00B425BB" w:rsidRDefault="009627A4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FBB3AED" w14:textId="0E1EDCC4" w:rsidR="009627A4" w:rsidRDefault="009627A4" w:rsidP="00A678C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06DD8" w14:textId="77777777" w:rsidR="009627A4" w:rsidRPr="00B425BB" w:rsidRDefault="009627A4" w:rsidP="00A67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3129F7B" w14:textId="3AF8C86D" w:rsidR="009627A4" w:rsidRDefault="009627A4" w:rsidP="009627A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7A2826" w:rsidRPr="009E2F97" w14:paraId="09273A7F" w14:textId="77777777" w:rsidTr="001626F9">
        <w:tc>
          <w:tcPr>
            <w:tcW w:w="4065" w:type="dxa"/>
            <w:shd w:val="clear" w:color="auto" w:fill="auto"/>
          </w:tcPr>
          <w:p w14:paraId="13ADFA69" w14:textId="77777777" w:rsidR="007A2826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กำไรจากการจำหน่ายอสังหาริมทรัพย์</w:t>
            </w:r>
          </w:p>
          <w:p w14:paraId="42A0FBCF" w14:textId="38155808" w:rsidR="007A2826" w:rsidRDefault="003E092D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A2826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="007502B3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4E91EF9" w14:textId="694609E3" w:rsidR="007A2826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69" w:type="dxa"/>
            <w:shd w:val="clear" w:color="auto" w:fill="auto"/>
          </w:tcPr>
          <w:p w14:paraId="6E560A13" w14:textId="77777777" w:rsidR="007A2826" w:rsidRPr="00923B0A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5CD7003" w14:textId="1883B075" w:rsidR="007A2826" w:rsidRDefault="007A2826" w:rsidP="007A2826">
            <w:pPr>
              <w:pStyle w:val="acctfourfigures"/>
              <w:tabs>
                <w:tab w:val="clear" w:pos="765"/>
                <w:tab w:val="decimal" w:pos="220"/>
                <w:tab w:val="left" w:pos="660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54F1FB2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77FCC34" w14:textId="4EA03BA9" w:rsidR="007A2826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6CC9A6E1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F13E43A" w14:textId="61177580" w:rsidR="007A2826" w:rsidRDefault="007A2826" w:rsidP="007A2826">
            <w:pPr>
              <w:pStyle w:val="acctfourfigures"/>
              <w:tabs>
                <w:tab w:val="clear" w:pos="765"/>
                <w:tab w:val="decimal" w:pos="220"/>
                <w:tab w:val="left" w:pos="640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</w:tr>
      <w:tr w:rsidR="007A2826" w:rsidRPr="009E2F97" w14:paraId="009259E3" w14:textId="77777777" w:rsidTr="005F630B">
        <w:tc>
          <w:tcPr>
            <w:tcW w:w="4065" w:type="dxa"/>
            <w:shd w:val="clear" w:color="auto" w:fill="auto"/>
          </w:tcPr>
          <w:p w14:paraId="6D1304DB" w14:textId="184CC2E8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ต้นทุนการให้</w:t>
            </w:r>
            <w:r w:rsidRPr="006263D0">
              <w:rPr>
                <w:rFonts w:asciiTheme="majorBidi" w:hAnsiTheme="majorBidi" w:cstheme="majorBidi"/>
                <w:sz w:val="30"/>
                <w:szCs w:val="30"/>
                <w:cs/>
              </w:rPr>
              <w:t>เช่าและบริการที่เกี่ยวข้อง</w:t>
            </w:r>
          </w:p>
        </w:tc>
        <w:tc>
          <w:tcPr>
            <w:tcW w:w="1155" w:type="dxa"/>
            <w:shd w:val="clear" w:color="auto" w:fill="auto"/>
          </w:tcPr>
          <w:p w14:paraId="0DAE4A43" w14:textId="024BB644" w:rsidR="007A2826" w:rsidRPr="00923B0A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9" w:type="dxa"/>
            <w:shd w:val="clear" w:color="auto" w:fill="auto"/>
          </w:tcPr>
          <w:p w14:paraId="726393D3" w14:textId="77777777" w:rsidR="007A2826" w:rsidRPr="00923B0A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12AFB49" w14:textId="6A911E7D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48" w:type="dxa"/>
            <w:shd w:val="clear" w:color="auto" w:fill="auto"/>
          </w:tcPr>
          <w:p w14:paraId="18F7269E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C91420E" w14:textId="55B7AA99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9FF7F0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F79EC2" w14:textId="0ACCD816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7A2826" w:rsidRPr="009E2F97" w14:paraId="3C8A8347" w14:textId="77777777" w:rsidTr="005F630B">
        <w:tc>
          <w:tcPr>
            <w:tcW w:w="4065" w:type="dxa"/>
            <w:shd w:val="clear" w:color="auto" w:fill="auto"/>
          </w:tcPr>
          <w:p w14:paraId="098F120A" w14:textId="64FAE48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1155" w:type="dxa"/>
            <w:shd w:val="clear" w:color="auto" w:fill="auto"/>
          </w:tcPr>
          <w:p w14:paraId="50B3C26E" w14:textId="6C1003A1" w:rsidR="007A2826" w:rsidRPr="00923B0A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9" w:type="dxa"/>
            <w:shd w:val="clear" w:color="auto" w:fill="auto"/>
          </w:tcPr>
          <w:p w14:paraId="1B36CF2A" w14:textId="77777777" w:rsidR="007A2826" w:rsidRPr="00923B0A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0B64E49" w14:textId="5839C71C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8" w:type="dxa"/>
            <w:shd w:val="clear" w:color="auto" w:fill="auto"/>
          </w:tcPr>
          <w:p w14:paraId="0CE5F9B3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DA8FDD3" w14:textId="02189E7B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71E7188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5F614D8" w14:textId="6F8A706C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A2826" w:rsidRPr="009E2F97" w14:paraId="5EB6E442" w14:textId="77777777" w:rsidTr="005F630B">
        <w:tc>
          <w:tcPr>
            <w:tcW w:w="4065" w:type="dxa"/>
            <w:shd w:val="clear" w:color="auto" w:fill="auto"/>
          </w:tcPr>
          <w:p w14:paraId="28DB0858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5DBF1BB" w14:textId="60ECACB3" w:rsidR="007A2826" w:rsidRPr="00923B0A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1D58401" w14:textId="77777777" w:rsidR="007A2826" w:rsidRPr="00923B0A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35D196" w14:textId="3B9857E9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76B63C4F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48349437" w14:textId="476B69F3" w:rsidR="007A2826" w:rsidRPr="00B425BB" w:rsidRDefault="007A2826" w:rsidP="007A282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6E304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DFCC8D" w14:textId="2D07D46C" w:rsidR="007A2826" w:rsidRPr="00B425BB" w:rsidRDefault="007A2826" w:rsidP="007A282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A2826" w:rsidRPr="009E2F97" w14:paraId="651FC055" w14:textId="77777777" w:rsidTr="005F630B">
        <w:tc>
          <w:tcPr>
            <w:tcW w:w="4065" w:type="dxa"/>
            <w:shd w:val="clear" w:color="auto" w:fill="auto"/>
          </w:tcPr>
          <w:p w14:paraId="295FAA2C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5" w:type="dxa"/>
            <w:shd w:val="clear" w:color="auto" w:fill="auto"/>
          </w:tcPr>
          <w:p w14:paraId="56101D92" w14:textId="065E8DC5" w:rsidR="007A2826" w:rsidRPr="00923B0A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34BB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434B3DBC" w14:textId="77777777" w:rsidR="007A2826" w:rsidRPr="00923B0A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88C2B04" w14:textId="418558BB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48" w:type="dxa"/>
            <w:shd w:val="clear" w:color="auto" w:fill="auto"/>
          </w:tcPr>
          <w:p w14:paraId="745B0A7F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3AEA65E" w14:textId="032576D9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E314448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31559B9" w14:textId="206D105F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7A2826" w:rsidRPr="009E2F97" w14:paraId="74BCCDF5" w14:textId="77777777" w:rsidTr="005F630B">
        <w:tc>
          <w:tcPr>
            <w:tcW w:w="4065" w:type="dxa"/>
            <w:shd w:val="clear" w:color="auto" w:fill="auto"/>
          </w:tcPr>
          <w:p w14:paraId="0E226A94" w14:textId="5761CE2E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595F773F" w14:textId="77777777" w:rsidR="007A2826" w:rsidRPr="009E2F97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E6E90AA" w14:textId="77777777" w:rsidR="007A2826" w:rsidRPr="009E2F97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2B0AF5D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3F4441F3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38A2E5D6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58256C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CA0828A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2826" w:rsidRPr="009E2F97" w14:paraId="0267092C" w14:textId="77777777" w:rsidTr="005F630B">
        <w:tc>
          <w:tcPr>
            <w:tcW w:w="4065" w:type="dxa"/>
            <w:shd w:val="clear" w:color="auto" w:fill="auto"/>
          </w:tcPr>
          <w:p w14:paraId="0A362A71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5B06DD08" w14:textId="77777777" w:rsidR="007A2826" w:rsidRPr="009E2F97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15A6DA6" w14:textId="77777777" w:rsidR="007A2826" w:rsidRPr="009E2F97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752D48CD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654ED5F5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C731104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08758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334F9FB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2826" w:rsidRPr="009E2F97" w14:paraId="0C2547F6" w14:textId="77777777" w:rsidTr="005F630B">
        <w:tc>
          <w:tcPr>
            <w:tcW w:w="4065" w:type="dxa"/>
            <w:shd w:val="clear" w:color="auto" w:fill="auto"/>
          </w:tcPr>
          <w:p w14:paraId="45D7A18B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5" w:type="dxa"/>
            <w:shd w:val="clear" w:color="auto" w:fill="auto"/>
          </w:tcPr>
          <w:p w14:paraId="7C5D330D" w14:textId="77777777" w:rsidR="007A2826" w:rsidRPr="009E2F97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E7C7D99" w14:textId="77777777" w:rsidR="007A2826" w:rsidRPr="009E2F97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8EB246F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5FE18599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9CF1F2A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B6D44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CBAFD4" w14:textId="77777777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2826" w:rsidRPr="009E2F97" w14:paraId="4FD354DB" w14:textId="77777777" w:rsidTr="005F630B">
        <w:tc>
          <w:tcPr>
            <w:tcW w:w="4065" w:type="dxa"/>
            <w:shd w:val="clear" w:color="auto" w:fill="auto"/>
          </w:tcPr>
          <w:p w14:paraId="0D466A15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55" w:type="dxa"/>
            <w:shd w:val="clear" w:color="auto" w:fill="auto"/>
          </w:tcPr>
          <w:p w14:paraId="61606691" w14:textId="4AA3497F" w:rsidR="007A2826" w:rsidRPr="005C0C61" w:rsidRDefault="005C0C61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69" w:type="dxa"/>
            <w:shd w:val="clear" w:color="auto" w:fill="auto"/>
          </w:tcPr>
          <w:p w14:paraId="4A4BB8B1" w14:textId="77777777" w:rsidR="007A2826" w:rsidRPr="005C0C61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5F94D58" w14:textId="708F3D42" w:rsidR="007A2826" w:rsidRPr="005C0C61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8" w:type="dxa"/>
            <w:shd w:val="clear" w:color="auto" w:fill="auto"/>
          </w:tcPr>
          <w:p w14:paraId="58190A26" w14:textId="77777777" w:rsidR="007A2826" w:rsidRPr="005C0C61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3A74432" w14:textId="3DD5FA7C" w:rsidR="007A2826" w:rsidRPr="005C0C61" w:rsidRDefault="005C0C61" w:rsidP="0097671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2F01DAF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AFB583" w14:textId="08E02079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7A2826" w:rsidRPr="009E2F97" w14:paraId="22594987" w14:textId="77777777" w:rsidTr="005F630B">
        <w:tc>
          <w:tcPr>
            <w:tcW w:w="4065" w:type="dxa"/>
            <w:shd w:val="clear" w:color="auto" w:fill="auto"/>
          </w:tcPr>
          <w:p w14:paraId="796B2F78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0090D99" w14:textId="50B08632" w:rsidR="007A2826" w:rsidRPr="005C0C61" w:rsidRDefault="005C0C61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65B7BEE" w14:textId="77777777" w:rsidR="007A2826" w:rsidRPr="005C0C61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EAE08AA" w14:textId="422DF307" w:rsidR="007A2826" w:rsidRPr="005C0C61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058F4C3C" w14:textId="77777777" w:rsidR="007A2826" w:rsidRPr="005C0C61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518B" w14:textId="2C199ACB" w:rsidR="007A2826" w:rsidRPr="005C0C61" w:rsidRDefault="005C0C61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78120BC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17A99" w14:textId="194A6840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A2826" w:rsidRPr="009E2F97" w14:paraId="14EF8D6D" w14:textId="77777777" w:rsidTr="005F630B">
        <w:tc>
          <w:tcPr>
            <w:tcW w:w="4065" w:type="dxa"/>
            <w:shd w:val="clear" w:color="auto" w:fill="auto"/>
          </w:tcPr>
          <w:p w14:paraId="566682F4" w14:textId="77777777" w:rsidR="007A2826" w:rsidRPr="009E2F97" w:rsidRDefault="007A2826" w:rsidP="007A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AAC59" w14:textId="2977F74B" w:rsidR="007A2826" w:rsidRPr="005C0C61" w:rsidRDefault="005C0C61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C0C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69" w:type="dxa"/>
            <w:shd w:val="clear" w:color="auto" w:fill="auto"/>
          </w:tcPr>
          <w:p w14:paraId="5572A6C6" w14:textId="77777777" w:rsidR="007A2826" w:rsidRPr="005C0C61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EEF8" w14:textId="77D13CAA" w:rsidR="007A2826" w:rsidRPr="005C0C61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C0C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48" w:type="dxa"/>
            <w:shd w:val="clear" w:color="auto" w:fill="auto"/>
          </w:tcPr>
          <w:p w14:paraId="63006F4B" w14:textId="77777777" w:rsidR="007A2826" w:rsidRPr="005C0C61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69DD" w14:textId="608D53BD" w:rsidR="007A2826" w:rsidRPr="005C0C61" w:rsidRDefault="005C0C61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C0C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647C000D" w14:textId="77777777" w:rsidR="007A2826" w:rsidRPr="00B425BB" w:rsidRDefault="007A2826" w:rsidP="007A2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AD87B" w14:textId="568E0BC2" w:rsidR="007A2826" w:rsidRPr="00B425BB" w:rsidRDefault="007A2826" w:rsidP="007A28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</w:tbl>
    <w:p w14:paraId="78C7BF00" w14:textId="77777777" w:rsidR="007502B3" w:rsidRDefault="007502B3" w:rsidP="00A30CEE">
      <w:pPr>
        <w:rPr>
          <w:rFonts w:asciiTheme="majorBidi" w:hAnsiTheme="majorBidi" w:cstheme="majorBidi"/>
          <w:sz w:val="30"/>
          <w:szCs w:val="30"/>
        </w:rPr>
      </w:pPr>
    </w:p>
    <w:p w14:paraId="7E7C9B63" w14:textId="77777777" w:rsidR="00D540C6" w:rsidRDefault="007502B3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0821E0FE" w14:textId="77777777" w:rsidR="00D540C6" w:rsidRDefault="00D540C6" w:rsidP="00A30CEE">
      <w:pPr>
        <w:rPr>
          <w:rFonts w:asciiTheme="majorBidi" w:hAnsiTheme="majorBidi" w:cstheme="majorBidi"/>
          <w:sz w:val="30"/>
          <w:szCs w:val="30"/>
        </w:rPr>
      </w:pPr>
    </w:p>
    <w:p w14:paraId="214046A1" w14:textId="77777777" w:rsidR="00D540C6" w:rsidRDefault="00D540C6" w:rsidP="00A30CEE">
      <w:pPr>
        <w:rPr>
          <w:rFonts w:asciiTheme="majorBidi" w:hAnsiTheme="majorBidi" w:cstheme="majorBidi"/>
          <w:sz w:val="30"/>
          <w:szCs w:val="30"/>
        </w:rPr>
      </w:pPr>
    </w:p>
    <w:p w14:paraId="3A2E79B4" w14:textId="77777777" w:rsidR="00D540C6" w:rsidRDefault="00D540C6" w:rsidP="00A30CEE">
      <w:pPr>
        <w:rPr>
          <w:rFonts w:asciiTheme="majorBidi" w:hAnsiTheme="majorBidi" w:cstheme="majorBidi"/>
          <w:sz w:val="30"/>
          <w:szCs w:val="30"/>
        </w:rPr>
      </w:pPr>
    </w:p>
    <w:p w14:paraId="23A65428" w14:textId="77777777" w:rsidR="00D540C6" w:rsidRDefault="00D540C6" w:rsidP="00A30CEE">
      <w:pPr>
        <w:rPr>
          <w:rFonts w:asciiTheme="majorBidi" w:hAnsiTheme="majorBidi" w:cstheme="majorBidi"/>
          <w:sz w:val="30"/>
          <w:szCs w:val="30"/>
        </w:rPr>
      </w:pPr>
    </w:p>
    <w:p w14:paraId="1B042A7F" w14:textId="23FFB3ED" w:rsidR="00CD6744" w:rsidRDefault="007502B3" w:rsidP="00A30CE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* </w:t>
      </w:r>
      <w:r>
        <w:rPr>
          <w:rFonts w:asciiTheme="majorBidi" w:hAnsiTheme="majorBidi" w:cstheme="majorBidi" w:hint="cs"/>
          <w:sz w:val="30"/>
          <w:szCs w:val="30"/>
          <w:cs/>
        </w:rPr>
        <w:t>ดูสัญญาสำคัญที่ทำกับกิจการที่เกี่ยวข้องกัน</w:t>
      </w:r>
    </w:p>
    <w:p w14:paraId="3099FED0" w14:textId="77777777" w:rsidR="00F704AA" w:rsidRDefault="00F704AA">
      <w:r>
        <w:br w:type="page"/>
      </w:r>
    </w:p>
    <w:tbl>
      <w:tblPr>
        <w:tblW w:w="9382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047"/>
        <w:gridCol w:w="1160"/>
        <w:gridCol w:w="283"/>
        <w:gridCol w:w="1116"/>
        <w:gridCol w:w="270"/>
        <w:gridCol w:w="1080"/>
        <w:gridCol w:w="262"/>
        <w:gridCol w:w="8"/>
        <w:gridCol w:w="1156"/>
      </w:tblGrid>
      <w:tr w:rsidR="007D378E" w:rsidRPr="003A3205" w14:paraId="33A30818" w14:textId="77777777" w:rsidTr="00F80891">
        <w:trPr>
          <w:trHeight w:val="60"/>
          <w:tblHeader/>
        </w:trPr>
        <w:tc>
          <w:tcPr>
            <w:tcW w:w="4047" w:type="dxa"/>
            <w:shd w:val="clear" w:color="auto" w:fill="auto"/>
          </w:tcPr>
          <w:p w14:paraId="4051A361" w14:textId="5A41FD29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59" w:type="dxa"/>
            <w:gridSpan w:val="3"/>
            <w:shd w:val="clear" w:color="auto" w:fill="auto"/>
          </w:tcPr>
          <w:p w14:paraId="16F591FD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5EE50E7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4"/>
            <w:shd w:val="clear" w:color="auto" w:fill="auto"/>
          </w:tcPr>
          <w:p w14:paraId="02A29E64" w14:textId="77777777" w:rsidR="007D378E" w:rsidRPr="003A3205" w:rsidRDefault="007D378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562" w:rsidRPr="003A3205" w14:paraId="43B97EBB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107A492E" w14:textId="47DE4C95" w:rsidR="00356562" w:rsidRPr="003A3205" w:rsidRDefault="00477830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E5626A1" w14:textId="07E7C538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072D7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9128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072D7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14:paraId="0A14BBD1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7605C9" w14:textId="5CC3A263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42C8C716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8A7361" w14:textId="0C6AA73F" w:rsidR="00356562" w:rsidRPr="003A3205" w:rsidRDefault="00072D7A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14:paraId="797928A7" w14:textId="77777777" w:rsidR="00356562" w:rsidRPr="003A3205" w:rsidRDefault="00356562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38197565" w14:textId="36D7E26D" w:rsidR="00356562" w:rsidRPr="003A3205" w:rsidRDefault="007037FE" w:rsidP="00356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356562"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3A3205" w:rsidRPr="003A3205" w14:paraId="1CE6F8E9" w14:textId="77777777" w:rsidTr="00F80891">
        <w:trPr>
          <w:tblHeader/>
        </w:trPr>
        <w:tc>
          <w:tcPr>
            <w:tcW w:w="4047" w:type="dxa"/>
            <w:shd w:val="clear" w:color="auto" w:fill="auto"/>
          </w:tcPr>
          <w:p w14:paraId="635F3E18" w14:textId="77D2A1F8" w:rsidR="003A3205" w:rsidRPr="003A3205" w:rsidRDefault="00582522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F0C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F0C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7DE0093" w14:textId="0E487472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AC8E9C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BD8A75" w14:textId="565CC13B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77746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75541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7C8ED" w14:textId="22BBC70B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3B540C6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226BCEBD" w14:textId="7360FBA8" w:rsidR="003A3205" w:rsidRPr="003A3205" w:rsidRDefault="007037FE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77746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3A3205" w:rsidRPr="003A3205" w14:paraId="1EBBF281" w14:textId="77777777" w:rsidTr="003A3205">
        <w:trPr>
          <w:tblHeader/>
        </w:trPr>
        <w:tc>
          <w:tcPr>
            <w:tcW w:w="4047" w:type="dxa"/>
            <w:shd w:val="clear" w:color="auto" w:fill="auto"/>
          </w:tcPr>
          <w:p w14:paraId="3E3F9A02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5" w:type="dxa"/>
            <w:gridSpan w:val="8"/>
            <w:shd w:val="clear" w:color="auto" w:fill="auto"/>
          </w:tcPr>
          <w:p w14:paraId="290422E8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205" w:rsidRPr="003A3205" w14:paraId="3028DE1B" w14:textId="77777777" w:rsidTr="00F80891">
        <w:tc>
          <w:tcPr>
            <w:tcW w:w="4047" w:type="dxa"/>
            <w:shd w:val="clear" w:color="auto" w:fill="auto"/>
          </w:tcPr>
          <w:p w14:paraId="5AA6E821" w14:textId="0FAAD7D6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0" w:type="dxa"/>
            <w:shd w:val="clear" w:color="auto" w:fill="auto"/>
          </w:tcPr>
          <w:p w14:paraId="50241673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37E192A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7981C80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A35D6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403CB1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16525FF" w14:textId="77777777" w:rsidR="003A3205" w:rsidRPr="003A3205" w:rsidRDefault="003A3205" w:rsidP="003A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06F7D5A" w14:textId="77777777" w:rsidR="003A3205" w:rsidRPr="003A3205" w:rsidRDefault="003A3205" w:rsidP="003A32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D6917" w:rsidRPr="003A3205" w14:paraId="5BF5060E" w14:textId="77777777" w:rsidTr="00F80891">
        <w:tc>
          <w:tcPr>
            <w:tcW w:w="4047" w:type="dxa"/>
            <w:shd w:val="clear" w:color="auto" w:fill="auto"/>
          </w:tcPr>
          <w:p w14:paraId="10748136" w14:textId="558339E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60" w:type="dxa"/>
            <w:shd w:val="clear" w:color="auto" w:fill="auto"/>
          </w:tcPr>
          <w:p w14:paraId="608DA56E" w14:textId="3EE7D8FA" w:rsidR="009D6917" w:rsidRPr="003A3205" w:rsidRDefault="00D4618E" w:rsidP="009D691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51066FC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4B90A3" w14:textId="6BC48BBB" w:rsidR="009D6917" w:rsidRPr="003A3205" w:rsidRDefault="009D6917" w:rsidP="009D691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F894CE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189A4" w14:textId="56F0E6D3" w:rsidR="009D6917" w:rsidRPr="003A3205" w:rsidRDefault="00D4618E" w:rsidP="009D691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7BA1425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8A3B8CB" w14:textId="70EB490F" w:rsidR="009D6917" w:rsidRPr="003A3205" w:rsidRDefault="009D6917" w:rsidP="009D691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9D6917" w:rsidRPr="003A3205" w14:paraId="716BDC06" w14:textId="77777777" w:rsidTr="00F80891">
        <w:tc>
          <w:tcPr>
            <w:tcW w:w="4047" w:type="dxa"/>
            <w:shd w:val="clear" w:color="auto" w:fill="auto"/>
          </w:tcPr>
          <w:p w14:paraId="2B52F8A2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29193A6A" w14:textId="5F7BC057" w:rsidR="009D6917" w:rsidRPr="003A3205" w:rsidRDefault="00D4618E" w:rsidP="009D6917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7E2CCFF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2DF4054" w14:textId="177EDF2F" w:rsidR="009D6917" w:rsidRPr="003A3205" w:rsidRDefault="009D6917" w:rsidP="009D691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3D3B9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CE27B0" w14:textId="0C4D6F75" w:rsidR="009D6917" w:rsidRPr="003A3205" w:rsidRDefault="00D4618E" w:rsidP="009D691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119</w:t>
            </w:r>
          </w:p>
        </w:tc>
        <w:tc>
          <w:tcPr>
            <w:tcW w:w="262" w:type="dxa"/>
            <w:shd w:val="clear" w:color="auto" w:fill="auto"/>
          </w:tcPr>
          <w:p w14:paraId="69D56FB7" w14:textId="77777777" w:rsidR="009D6917" w:rsidRPr="003A3205" w:rsidRDefault="009D6917" w:rsidP="009D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C2BA529" w14:textId="02FC626C" w:rsidR="009D6917" w:rsidRPr="003A3205" w:rsidRDefault="009D6917" w:rsidP="009D691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147</w:t>
            </w:r>
          </w:p>
        </w:tc>
      </w:tr>
      <w:tr w:rsidR="00A16910" w:rsidRPr="003A3205" w14:paraId="108540FD" w14:textId="77777777" w:rsidTr="00F80891">
        <w:tc>
          <w:tcPr>
            <w:tcW w:w="4047" w:type="dxa"/>
            <w:shd w:val="clear" w:color="auto" w:fill="auto"/>
          </w:tcPr>
          <w:p w14:paraId="385BAB46" w14:textId="53D2F7DB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15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2FC66BA1" w14:textId="5F7B60C7" w:rsidR="00A16910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83" w:type="dxa"/>
            <w:shd w:val="clear" w:color="auto" w:fill="auto"/>
          </w:tcPr>
          <w:p w14:paraId="6A1BD91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9649D93" w14:textId="1B3C926E" w:rsidR="00A16910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8552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8552F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3FDF62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D929A2" w14:textId="7DCA3B28" w:rsidR="00A16910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62" w:type="dxa"/>
            <w:shd w:val="clear" w:color="auto" w:fill="auto"/>
          </w:tcPr>
          <w:p w14:paraId="161F022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EA30F0D" w14:textId="524C6C62" w:rsidR="00A16910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552FA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A16910" w:rsidRPr="003A3205" w14:paraId="7EC50940" w14:textId="77777777" w:rsidTr="00F80891">
        <w:tc>
          <w:tcPr>
            <w:tcW w:w="4047" w:type="dxa"/>
            <w:shd w:val="clear" w:color="auto" w:fill="auto"/>
          </w:tcPr>
          <w:p w14:paraId="51E4D2FB" w14:textId="0DAA689A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160" w:type="dxa"/>
            <w:shd w:val="clear" w:color="auto" w:fill="auto"/>
          </w:tcPr>
          <w:p w14:paraId="527ECA50" w14:textId="49906865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83" w:type="dxa"/>
            <w:shd w:val="clear" w:color="auto" w:fill="auto"/>
          </w:tcPr>
          <w:p w14:paraId="652444D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B70D307" w14:textId="124F4BAB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A250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725C89D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1A05A" w14:textId="11B98551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1C11780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536B4DA" w14:textId="094A9176" w:rsidR="00A16910" w:rsidRPr="003A3205" w:rsidRDefault="006653BD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A16910" w:rsidRPr="003A3205" w14:paraId="3615F4E5" w14:textId="77777777" w:rsidTr="00F80891">
        <w:tc>
          <w:tcPr>
            <w:tcW w:w="4047" w:type="dxa"/>
            <w:shd w:val="clear" w:color="auto" w:fill="auto"/>
          </w:tcPr>
          <w:p w14:paraId="6931EB2B" w14:textId="77005566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17B314" w14:textId="1D4F8CD9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173DD3A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9EE12F3" w14:textId="3F6799DF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6653BD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59C73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CB277" w14:textId="4B00620C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B977AA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89F5A" w14:textId="6A109978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16910" w:rsidRPr="003A3205" w14:paraId="77DB903E" w14:textId="77777777" w:rsidTr="00367199">
        <w:trPr>
          <w:trHeight w:val="50"/>
        </w:trPr>
        <w:tc>
          <w:tcPr>
            <w:tcW w:w="4047" w:type="dxa"/>
            <w:shd w:val="clear" w:color="auto" w:fill="auto"/>
          </w:tcPr>
          <w:p w14:paraId="0360CDB0" w14:textId="34FC0EBD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F79E8" w14:textId="2936C374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83" w:type="dxa"/>
            <w:shd w:val="clear" w:color="auto" w:fill="auto"/>
          </w:tcPr>
          <w:p w14:paraId="53B4901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E31B" w14:textId="1333361D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6653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5A679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4CB18" w14:textId="64CEA06A" w:rsidR="00A16910" w:rsidRPr="00A6477A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62" w:type="dxa"/>
            <w:shd w:val="clear" w:color="auto" w:fill="auto"/>
          </w:tcPr>
          <w:p w14:paraId="70303D3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7873" w14:textId="7E290192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 w:rsidR="006653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A16910" w:rsidRPr="003A3205" w14:paraId="6F971F27" w14:textId="77777777" w:rsidTr="00713A37">
        <w:trPr>
          <w:trHeight w:val="50"/>
        </w:trPr>
        <w:tc>
          <w:tcPr>
            <w:tcW w:w="4047" w:type="dxa"/>
            <w:shd w:val="clear" w:color="auto" w:fill="auto"/>
          </w:tcPr>
          <w:p w14:paraId="2FE5E38C" w14:textId="73E6430A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E7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</w:t>
            </w:r>
            <w:r w:rsidRPr="00480E7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ะ</w:t>
            </w:r>
            <w:r w:rsidRPr="00480E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4BED" w14:textId="6D0C08D2" w:rsidR="00A16910" w:rsidRPr="00D4618E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618E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83" w:type="dxa"/>
            <w:shd w:val="clear" w:color="auto" w:fill="auto"/>
          </w:tcPr>
          <w:p w14:paraId="2D08835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6117" w14:textId="20BBE64A" w:rsidR="00A16910" w:rsidRPr="008552FA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02737EB5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0A6F2" w14:textId="10D7A31E" w:rsidR="00A16910" w:rsidRPr="00D4618E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4618E">
              <w:rPr>
                <w:rFonts w:ascii="Angsana New" w:hAnsi="Angsana New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62" w:type="dxa"/>
            <w:shd w:val="clear" w:color="auto" w:fill="auto"/>
          </w:tcPr>
          <w:p w14:paraId="16A1467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183431" w14:textId="058C33E2" w:rsidR="00A16910" w:rsidRPr="007037FE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A16910" w:rsidRPr="003A3205" w14:paraId="68E1A10F" w14:textId="77777777" w:rsidTr="00713A37">
        <w:trPr>
          <w:trHeight w:val="50"/>
        </w:trPr>
        <w:tc>
          <w:tcPr>
            <w:tcW w:w="4047" w:type="dxa"/>
            <w:shd w:val="clear" w:color="auto" w:fill="auto"/>
          </w:tcPr>
          <w:p w14:paraId="2785F31B" w14:textId="00F51E85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C1CE9" w14:textId="33A1D583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83" w:type="dxa"/>
            <w:shd w:val="clear" w:color="auto" w:fill="auto"/>
          </w:tcPr>
          <w:p w14:paraId="297E092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14C2B" w14:textId="2686EAD4" w:rsidR="00A16910" w:rsidRPr="008552FA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6653B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44004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AE0BB" w14:textId="4D889494" w:rsidR="00A16910" w:rsidRPr="00A6477A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62" w:type="dxa"/>
            <w:shd w:val="clear" w:color="auto" w:fill="auto"/>
          </w:tcPr>
          <w:p w14:paraId="1E1C506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583E4" w14:textId="3589F41E" w:rsidR="00A16910" w:rsidRPr="007037FE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2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</w:t>
            </w:r>
            <w:r w:rsidR="006653B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A16910" w:rsidRPr="003A3205" w14:paraId="28335281" w14:textId="77777777" w:rsidTr="00EB047F">
        <w:trPr>
          <w:trHeight w:val="53"/>
        </w:trPr>
        <w:tc>
          <w:tcPr>
            <w:tcW w:w="4047" w:type="dxa"/>
            <w:shd w:val="clear" w:color="auto" w:fill="auto"/>
          </w:tcPr>
          <w:p w14:paraId="1AC18719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0D6879AA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7C102F58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13F532D7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AC1CED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5DE7A21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63000925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136BC362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A16910" w:rsidRPr="003A3205" w14:paraId="3A6CF04E" w14:textId="77777777" w:rsidTr="00044197">
        <w:tc>
          <w:tcPr>
            <w:tcW w:w="4047" w:type="dxa"/>
            <w:shd w:val="clear" w:color="auto" w:fill="auto"/>
          </w:tcPr>
          <w:p w14:paraId="6A064904" w14:textId="1E552644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160" w:type="dxa"/>
            <w:shd w:val="clear" w:color="auto" w:fill="auto"/>
          </w:tcPr>
          <w:p w14:paraId="0E2C07E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A370C05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CD4E805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D5D73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F2DA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7842F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0BAE57DA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6910" w:rsidRPr="003A3205" w14:paraId="22B6D478" w14:textId="77777777" w:rsidTr="00044197">
        <w:tc>
          <w:tcPr>
            <w:tcW w:w="4047" w:type="dxa"/>
            <w:shd w:val="clear" w:color="auto" w:fill="auto"/>
          </w:tcPr>
          <w:p w14:paraId="2CE8EC7F" w14:textId="43A9C3A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1160" w:type="dxa"/>
            <w:shd w:val="clear" w:color="auto" w:fill="auto"/>
          </w:tcPr>
          <w:p w14:paraId="7EC58826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B051F2C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E89E77A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81FCF9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D2CB81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5D5CEAF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666D99B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6910" w:rsidRPr="003A3205" w14:paraId="64C7A360" w14:textId="77777777" w:rsidTr="00044197">
        <w:tc>
          <w:tcPr>
            <w:tcW w:w="4047" w:type="dxa"/>
            <w:shd w:val="clear" w:color="auto" w:fill="auto"/>
          </w:tcPr>
          <w:p w14:paraId="4FF2ECAC" w14:textId="01424561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A9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356E6FA8" w14:textId="1C7F7E52" w:rsidR="00A16910" w:rsidRPr="008546B8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14:paraId="68BE4C75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678808D5" w14:textId="5221FEBC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8C7B588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08C20A9" w14:textId="49599F54" w:rsidR="00A16910" w:rsidRPr="008546B8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62" w:type="dxa"/>
            <w:shd w:val="clear" w:color="auto" w:fill="auto"/>
          </w:tcPr>
          <w:p w14:paraId="2ACDCFB5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4A62434" w14:textId="28B479A3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A16910" w:rsidRPr="003A3205" w14:paraId="7406F41D" w14:textId="77777777" w:rsidTr="00EB047F">
        <w:tc>
          <w:tcPr>
            <w:tcW w:w="4047" w:type="dxa"/>
            <w:shd w:val="clear" w:color="auto" w:fill="auto"/>
          </w:tcPr>
          <w:p w14:paraId="35BECFC8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4360CE9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89A3E01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04993D7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B97307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7E97CE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D927F86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16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832E850" w14:textId="77777777" w:rsidR="00A16910" w:rsidRPr="00EB047F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A16910" w:rsidRPr="003A3205" w14:paraId="3DD80112" w14:textId="77777777" w:rsidTr="00F80891">
        <w:tc>
          <w:tcPr>
            <w:tcW w:w="4047" w:type="dxa"/>
            <w:shd w:val="clear" w:color="auto" w:fill="auto"/>
          </w:tcPr>
          <w:p w14:paraId="497487EF" w14:textId="172804A6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0" w:type="dxa"/>
            <w:shd w:val="clear" w:color="auto" w:fill="auto"/>
          </w:tcPr>
          <w:p w14:paraId="168FC19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40217D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5A75F6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6C682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E4C83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4E2696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5CF1A872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16910" w:rsidRPr="003A3205" w14:paraId="1D8E432C" w14:textId="77777777" w:rsidTr="00F80891">
        <w:tc>
          <w:tcPr>
            <w:tcW w:w="4047" w:type="dxa"/>
            <w:shd w:val="clear" w:color="auto" w:fill="auto"/>
          </w:tcPr>
          <w:p w14:paraId="6F598202" w14:textId="064353CD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57DD7013" w14:textId="5FF290EC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83" w:type="dxa"/>
            <w:shd w:val="clear" w:color="auto" w:fill="auto"/>
          </w:tcPr>
          <w:p w14:paraId="65217D1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C9B72C" w14:textId="77AEA970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584F39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0E0B0" w14:textId="02A7299F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3387FB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987E5F8" w14:textId="61F47D05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16910" w:rsidRPr="003A3205" w14:paraId="764E649A" w14:textId="77777777" w:rsidTr="00F80891">
        <w:tc>
          <w:tcPr>
            <w:tcW w:w="4047" w:type="dxa"/>
            <w:shd w:val="clear" w:color="auto" w:fill="auto"/>
          </w:tcPr>
          <w:p w14:paraId="212741BB" w14:textId="62A98649" w:rsidR="00A16910" w:rsidRPr="006375B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7A11664A" w14:textId="3962E4B3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8E306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E39B49" w14:textId="44C857D0" w:rsidR="00A16910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C91E6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9F476D" w14:textId="2BA21053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8418C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8B797FC" w14:textId="5D8E6BAA" w:rsidR="00A16910" w:rsidRPr="007037FE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910" w:rsidRPr="003A3205" w14:paraId="602795EA" w14:textId="77777777" w:rsidTr="00F80891">
        <w:tc>
          <w:tcPr>
            <w:tcW w:w="4047" w:type="dxa"/>
            <w:shd w:val="clear" w:color="auto" w:fill="auto"/>
          </w:tcPr>
          <w:p w14:paraId="458593C9" w14:textId="47FD2BD8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0836840" w14:textId="1F9C4429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52</w:t>
            </w:r>
          </w:p>
        </w:tc>
        <w:tc>
          <w:tcPr>
            <w:tcW w:w="283" w:type="dxa"/>
            <w:shd w:val="clear" w:color="auto" w:fill="auto"/>
          </w:tcPr>
          <w:p w14:paraId="3C433E1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AB2905C" w14:textId="3A134F16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2F59119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054EA3" w14:textId="09391A20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71A6893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A3608" w14:textId="5F24FABA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A16910" w:rsidRPr="003A3205" w14:paraId="79E0922B" w14:textId="77777777" w:rsidTr="00F80891">
        <w:tc>
          <w:tcPr>
            <w:tcW w:w="4047" w:type="dxa"/>
            <w:shd w:val="clear" w:color="auto" w:fill="auto"/>
          </w:tcPr>
          <w:p w14:paraId="69AF1702" w14:textId="1420CC5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A23B" w14:textId="2A1C7C59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83" w:type="dxa"/>
            <w:shd w:val="clear" w:color="auto" w:fill="auto"/>
          </w:tcPr>
          <w:p w14:paraId="4EE6B0F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FAD34" w14:textId="21772FE1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7144639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D0DBE" w14:textId="6EABF90A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4F50ED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7E9C8" w14:textId="2D739ACD" w:rsidR="00A16910" w:rsidRPr="003A3205" w:rsidRDefault="00A16910" w:rsidP="00A1691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A16910" w:rsidRPr="003A3205" w14:paraId="11C1A626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6673D384" w14:textId="33A82A04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60" w:type="dxa"/>
          </w:tcPr>
          <w:p w14:paraId="04866113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3246BB84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</w:tcPr>
          <w:p w14:paraId="5E9497D5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91C144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AFFCFC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1891AA0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6" w:type="dxa"/>
          </w:tcPr>
          <w:p w14:paraId="13CF461E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16910" w:rsidRPr="003A3205" w14:paraId="6D2F0987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349173E2" w14:textId="5560B01F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0" w:type="dxa"/>
          </w:tcPr>
          <w:p w14:paraId="4B177CE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018B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0FA0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588D5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F319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5D478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8D638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6910" w:rsidRPr="003A3205" w14:paraId="6881E4F9" w14:textId="77777777" w:rsidTr="00F80891">
        <w:tblPrEx>
          <w:tblLook w:val="0000" w:firstRow="0" w:lastRow="0" w:firstColumn="0" w:lastColumn="0" w:noHBand="0" w:noVBand="0"/>
        </w:tblPrEx>
        <w:trPr>
          <w:trHeight w:val="71"/>
        </w:trPr>
        <w:tc>
          <w:tcPr>
            <w:tcW w:w="4047" w:type="dxa"/>
          </w:tcPr>
          <w:p w14:paraId="2F87538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</w:tcPr>
          <w:p w14:paraId="759C8BC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1AA54E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4E885AC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EEF2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9EF8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67F78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8EA5F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6910" w:rsidRPr="003A3205" w14:paraId="305160E9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A3A020B" w14:textId="5BF57AB7" w:rsidR="00A16910" w:rsidRPr="003A3205" w:rsidRDefault="00A16910" w:rsidP="00A169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0" w:type="dxa"/>
          </w:tcPr>
          <w:p w14:paraId="7E6D34D0" w14:textId="0051FDDF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3E90011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863D4C" w14:textId="7AAAAB3F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9EA6F1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AC94" w14:textId="21DB28C4" w:rsidR="00A16910" w:rsidRPr="003A3205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4F075A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7DEFB09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16910" w:rsidRPr="003A3205" w14:paraId="629314B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CFF9FEA" w14:textId="7006349D" w:rsidR="00A16910" w:rsidRPr="003A3205" w:rsidRDefault="00A16910" w:rsidP="00A169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35A6A29C" w14:textId="0A2FCB4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3" w:type="dxa"/>
          </w:tcPr>
          <w:p w14:paraId="54B902E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8B135A7" w14:textId="2C8750BE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21642A6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BC5A83" w14:textId="6FB7B726" w:rsidR="00A16910" w:rsidRPr="003A3205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6E90EE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5EEBB44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16910" w:rsidRPr="003A3205" w14:paraId="67CB292C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F8F8C5F" w14:textId="65ED7DDA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01090011" w14:textId="6949F139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83" w:type="dxa"/>
          </w:tcPr>
          <w:p w14:paraId="515440B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42F988" w14:textId="24159EB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14:paraId="2C6BA7E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1620EA" w14:textId="75FA25BC" w:rsidR="00A16910" w:rsidRPr="003A3205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F9877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FCF1E53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1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A16910" w:rsidRPr="003A3205" w14:paraId="4324EF8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243BF5C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C10EA89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00279DE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6A09FA02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C9200E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DF8032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45C01A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58E7794A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6910" w:rsidRPr="003A3205" w14:paraId="456EBA2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4BD6FB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5683407C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44DC512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368DE5DB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CB7E3BD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5A8BA0E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F6703F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1D3CED77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6910" w:rsidRPr="003A3205" w14:paraId="1767D6E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4DA8EED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2FAA1548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AFF3650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1BD355A9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589E986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6D064D6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B9578E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5860DF6A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6910" w:rsidRPr="003A3205" w14:paraId="6383A1A3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3D8F686A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41A56D45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25DC3D7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622EC56D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58DAE4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6D223B5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B0D084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683C11CC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6910" w:rsidRPr="003A3205" w14:paraId="4487366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C2D1124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67F7811F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D216399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24F69630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2EC6C5B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6305AC62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B316D2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507F73B8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6910" w:rsidRPr="003A3205" w14:paraId="7DD43C2D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8803A3D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1A471ED6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76C811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6" w:type="dxa"/>
            <w:shd w:val="clear" w:color="auto" w:fill="auto"/>
          </w:tcPr>
          <w:p w14:paraId="28E6033A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1693C0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C2EF1C2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FD847B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shd w:val="clear" w:color="auto" w:fill="auto"/>
          </w:tcPr>
          <w:p w14:paraId="7BD036D3" w14:textId="77777777" w:rsidR="00A16910" w:rsidRPr="00EB047F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6910" w:rsidRPr="003A3205" w14:paraId="535EAD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9071C44" w14:textId="74B2CFB1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</w:p>
        </w:tc>
        <w:tc>
          <w:tcPr>
            <w:tcW w:w="1160" w:type="dxa"/>
            <w:shd w:val="clear" w:color="auto" w:fill="auto"/>
          </w:tcPr>
          <w:p w14:paraId="70D423C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6EA48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0A9965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F991A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5470E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7D311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4D0A53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910" w:rsidRPr="003A3205" w14:paraId="15D1B2B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4D7C4EF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0" w:type="dxa"/>
            <w:shd w:val="clear" w:color="auto" w:fill="auto"/>
          </w:tcPr>
          <w:p w14:paraId="34EE21B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E91187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F65628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81BD3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43ED1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EAB77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68C0CB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910" w:rsidRPr="003A3205" w14:paraId="585CAAD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28C0BF5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057A19D2" w14:textId="4BDCE4F2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83D484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09E3F2" w14:textId="6BEAD91F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7A77D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3F3B5" w14:textId="0B79F27B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B92B9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ACAFD19" w14:textId="0251BFA0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9,497</w:t>
            </w:r>
          </w:p>
        </w:tc>
      </w:tr>
      <w:tr w:rsidR="00A16910" w:rsidRPr="003A3205" w14:paraId="7646E53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61285DE" w14:textId="2770A890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0" w:type="dxa"/>
            <w:shd w:val="clear" w:color="auto" w:fill="auto"/>
          </w:tcPr>
          <w:p w14:paraId="3FA68358" w14:textId="0A1A67DF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14:paraId="72099DC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F7FC0B" w14:textId="6BF0FFEA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58D16E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4F59" w14:textId="60580437" w:rsidR="00A16910" w:rsidRPr="003A3205" w:rsidRDefault="00A16910" w:rsidP="00285DD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B1ED9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46EAF" w14:textId="4DF1287C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6910" w:rsidRPr="003A3205" w14:paraId="6CD72EF1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B8AD8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BE5E61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DB8D63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6FF28B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C8DBE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9F3D5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FBF8F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48AD340" w14:textId="77777777" w:rsidR="00A16910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6910" w:rsidRPr="003A3205" w14:paraId="098C7335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8D497A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60" w:type="dxa"/>
            <w:shd w:val="clear" w:color="auto" w:fill="auto"/>
          </w:tcPr>
          <w:p w14:paraId="2ECA80E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C0610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57497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A9769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6CF4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BAA385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F1FFF2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910" w:rsidRPr="003A3205" w14:paraId="5545E2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2C6B6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7F22371F" w14:textId="5C00FF66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A98A4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92AED42" w14:textId="69CE2C02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58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F903CC" w14:textId="79CDD932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137BE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A85421C" w14:textId="289B5D39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A16910" w:rsidRPr="003A3205" w14:paraId="09EB40B7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5202F4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shd w:val="clear" w:color="auto" w:fill="auto"/>
          </w:tcPr>
          <w:p w14:paraId="6EC2E765" w14:textId="2A9DDD8C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3" w:type="dxa"/>
            <w:shd w:val="clear" w:color="auto" w:fill="auto"/>
          </w:tcPr>
          <w:p w14:paraId="463412D7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C39367" w14:textId="57F60B42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27FAB355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BE8058" w14:textId="25E97EE8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EA03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D651533" w14:textId="4DD607FC" w:rsidR="00A16910" w:rsidRPr="003A3205" w:rsidRDefault="00A16910" w:rsidP="00081CF7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16910" w:rsidRPr="003A3205" w14:paraId="0A8A82D0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CD4F26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06337D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9634E8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1C8C685" w14:textId="77777777" w:rsidR="00A16910" w:rsidRPr="007037FE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74B39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1B3299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7109F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F99637E" w14:textId="77777777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910" w:rsidRPr="003A3205" w14:paraId="60BDA0B4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2EB1A2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6056101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0B54E9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6944B0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EF50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DBE5B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07755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6E2D73B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910" w:rsidRPr="003A3205" w14:paraId="0F7B403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65CAF63A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0" w:type="dxa"/>
            <w:shd w:val="clear" w:color="auto" w:fill="auto"/>
          </w:tcPr>
          <w:p w14:paraId="3654EAEF" w14:textId="054914DC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C5A0D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2B79BDE" w14:textId="20CEBFB2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E3459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2EAE2" w14:textId="099325A4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29BF56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1F9E1AEA" w14:textId="597CE204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A16910" w:rsidRPr="003A3205" w14:paraId="59D9CEE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65BB3E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 xml:space="preserve">   - </w:t>
            </w: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711A606" w14:textId="4A423651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14:paraId="4B1AE66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2050BE6" w14:textId="5C247BD8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6A66FA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5AE6F" w14:textId="42CF4DD3" w:rsidR="00A16910" w:rsidRPr="003A3205" w:rsidRDefault="00A16910" w:rsidP="00285DD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D1B9A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4CC39FF" w14:textId="6EC09D6C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910" w:rsidRPr="003A3205" w14:paraId="5AFDBA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3E3DAC6" w14:textId="2CE64AC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274CA9C2" w14:textId="376310C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83" w:type="dxa"/>
            <w:shd w:val="clear" w:color="auto" w:fill="auto"/>
          </w:tcPr>
          <w:p w14:paraId="43194A6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C48EDFF" w14:textId="3D24350E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4DF248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894788" w14:textId="7CF40491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89E2E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4D1AD99" w14:textId="227D0904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9,668</w:t>
            </w:r>
          </w:p>
        </w:tc>
      </w:tr>
      <w:tr w:rsidR="00A16910" w:rsidRPr="003A3205" w14:paraId="0B95DD8F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5059AAF7" w14:textId="483F6C6C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3A320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B00A57E" w14:textId="0D1A9CB9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83" w:type="dxa"/>
            <w:shd w:val="clear" w:color="auto" w:fill="auto"/>
          </w:tcPr>
          <w:p w14:paraId="02D98B80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6EC94DDE" w14:textId="02840175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70" w:type="dxa"/>
            <w:shd w:val="clear" w:color="auto" w:fill="auto"/>
          </w:tcPr>
          <w:p w14:paraId="3BBD297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ECE00C" w14:textId="3322C227" w:rsidR="00A16910" w:rsidRPr="003A3205" w:rsidRDefault="00A16910" w:rsidP="00285DD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C051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93B8624" w14:textId="526DBF88" w:rsidR="00A16910" w:rsidRPr="003A3205" w:rsidRDefault="00A16910" w:rsidP="00A1691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910" w:rsidRPr="003A3205" w14:paraId="5554CDF6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F617F8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744CD" w14:textId="4F52DC30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14:paraId="56C73A9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D0E9" w14:textId="3887E98C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9FB4ABE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F3B87" w14:textId="5BF08B1F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BA873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A07AB" w14:textId="2C91FD62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9,668</w:t>
            </w:r>
          </w:p>
        </w:tc>
      </w:tr>
      <w:tr w:rsidR="00A16910" w:rsidRPr="003A3205" w14:paraId="314C0208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146B055B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bookmarkStart w:id="1" w:name="_Hlk110521800"/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8B92D00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3005B01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5FAFEE75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5BE813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FE31E7C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7153F02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</w:tcPr>
          <w:p w14:paraId="251EFFE7" w14:textId="77777777" w:rsidR="00A16910" w:rsidRPr="00D50DC7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"/>
      <w:tr w:rsidR="00A16910" w:rsidRPr="003A3205" w14:paraId="60F0ADF2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775D089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60" w:type="dxa"/>
            <w:shd w:val="clear" w:color="auto" w:fill="auto"/>
          </w:tcPr>
          <w:p w14:paraId="471ECA11" w14:textId="66253389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33ABFED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FE1A117" w14:textId="262403F6" w:rsidR="00A16910" w:rsidRPr="003A3205" w:rsidRDefault="00A16910" w:rsidP="00A16910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EDDFD4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84C7" w14:textId="202D16B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2D26A" w14:textId="6CB8ED30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AED366" w14:textId="2122ABEE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9,563</w:t>
            </w:r>
          </w:p>
        </w:tc>
      </w:tr>
      <w:tr w:rsidR="00A16910" w:rsidRPr="003A3205" w14:paraId="51E6F42A" w14:textId="77777777" w:rsidTr="00F80891">
        <w:tblPrEx>
          <w:tblLook w:val="0000" w:firstRow="0" w:lastRow="0" w:firstColumn="0" w:lastColumn="0" w:noHBand="0" w:noVBand="0"/>
        </w:tblPrEx>
        <w:tc>
          <w:tcPr>
            <w:tcW w:w="4047" w:type="dxa"/>
          </w:tcPr>
          <w:p w14:paraId="0C4DF81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633D976" w14:textId="49A5603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83" w:type="dxa"/>
            <w:shd w:val="clear" w:color="auto" w:fill="auto"/>
          </w:tcPr>
          <w:p w14:paraId="2E2A3971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4EA7905" w14:textId="7E7A2ABC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52318DE8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DD5FF" w14:textId="64F6FFEE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A773DF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C1522DA" w14:textId="5BDC8B4A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A16910" w:rsidRPr="003A3205" w14:paraId="39320836" w14:textId="77777777" w:rsidTr="00F80891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4047" w:type="dxa"/>
          </w:tcPr>
          <w:p w14:paraId="2431C98C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2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DD4FB" w14:textId="5A8740C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83" w:type="dxa"/>
            <w:shd w:val="clear" w:color="auto" w:fill="auto"/>
          </w:tcPr>
          <w:p w14:paraId="1EB061D9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6924D" w14:textId="4879D933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64479752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50EAA" w14:textId="3792962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905C7B" w14:textId="77777777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8DAE2" w14:textId="287C5B4B" w:rsidR="00A16910" w:rsidRPr="003A3205" w:rsidRDefault="00A16910" w:rsidP="00A16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19,668</w:t>
            </w:r>
          </w:p>
        </w:tc>
      </w:tr>
    </w:tbl>
    <w:p w14:paraId="6F34EA58" w14:textId="77777777" w:rsidR="00F27D97" w:rsidRPr="00D50DC7" w:rsidRDefault="00F27D97">
      <w:pPr>
        <w:rPr>
          <w:sz w:val="24"/>
          <w:szCs w:val="24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359"/>
        <w:gridCol w:w="1081"/>
        <w:gridCol w:w="270"/>
        <w:gridCol w:w="1071"/>
        <w:gridCol w:w="270"/>
        <w:gridCol w:w="1179"/>
      </w:tblGrid>
      <w:tr w:rsidR="009F3B1A" w:rsidRPr="006375B5" w14:paraId="2B793567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3C56FA07" w14:textId="581D32AC" w:rsidR="009F3B1A" w:rsidRPr="006375B5" w:rsidRDefault="009F3B1A" w:rsidP="001F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FC2A6B2" w14:textId="3C88C946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81F7CC" w14:textId="77777777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A0C0DC6" w14:textId="335246D0" w:rsidR="009F3B1A" w:rsidRPr="006375B5" w:rsidRDefault="009F3B1A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3B1A" w:rsidRPr="006375B5" w14:paraId="067DFB5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64028D67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79237" w14:textId="36AE44A8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59" w:type="dxa"/>
          </w:tcPr>
          <w:p w14:paraId="44B1341A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D28A767" w14:textId="4F575F25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AB1213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CE1662D" w14:textId="6F2C1737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19AF2E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A6241AA" w14:textId="7C83C018" w:rsidR="009F3B1A" w:rsidRPr="006375B5" w:rsidRDefault="007037FE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F3B1A" w:rsidRPr="006375B5" w14:paraId="48E06081" w14:textId="77777777" w:rsidTr="00447623">
        <w:trPr>
          <w:tblHeader/>
        </w:trPr>
        <w:tc>
          <w:tcPr>
            <w:tcW w:w="4140" w:type="dxa"/>
            <w:shd w:val="clear" w:color="auto" w:fill="auto"/>
          </w:tcPr>
          <w:p w14:paraId="49F0B072" w14:textId="77777777" w:rsidR="009F3B1A" w:rsidRPr="006375B5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center"/>
          </w:tcPr>
          <w:p w14:paraId="3EBF3851" w14:textId="6AE3580B" w:rsidR="009F3B1A" w:rsidRPr="000E564C" w:rsidRDefault="009F3B1A" w:rsidP="003D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2569" w:rsidRPr="006375B5" w14:paraId="47667735" w14:textId="77777777" w:rsidTr="00447623">
        <w:tblPrEx>
          <w:tblLook w:val="0000" w:firstRow="0" w:lastRow="0" w:firstColumn="0" w:lastColumn="0" w:noHBand="0" w:noVBand="0"/>
        </w:tblPrEx>
        <w:trPr>
          <w:trHeight w:val="442"/>
        </w:trPr>
        <w:tc>
          <w:tcPr>
            <w:tcW w:w="4140" w:type="dxa"/>
          </w:tcPr>
          <w:p w14:paraId="14C6EB1F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FF0CF1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  <w:p w14:paraId="2E36AFCC" w14:textId="77777777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จากเงินให้กู้ยืมและดอกเบี้ยค้างรับ</w:t>
            </w:r>
          </w:p>
          <w:p w14:paraId="0302ED0B" w14:textId="5FDE3ACD" w:rsidR="00FF0CF1" w:rsidRPr="00FF0CF1" w:rsidRDefault="00FF0CF1" w:rsidP="00FF0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</w:t>
            </w:r>
            <w:r w:rsidR="0031415A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6EC4158C" w14:textId="052E7BF4" w:rsidR="00AC2569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0CF1"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วันที่ </w:t>
            </w:r>
            <w:r w:rsidR="00E21657">
              <w:rPr>
                <w:rFonts w:ascii="Angsana New" w:hAnsi="Angsana New"/>
                <w:sz w:val="30"/>
                <w:szCs w:val="30"/>
              </w:rPr>
              <w:t>3</w:t>
            </w:r>
            <w:r w:rsidR="0031415A">
              <w:rPr>
                <w:rFonts w:ascii="Angsana New" w:hAnsi="Angsana New"/>
                <w:sz w:val="30"/>
                <w:szCs w:val="30"/>
              </w:rPr>
              <w:t>1</w:t>
            </w:r>
            <w:r w:rsidR="0031415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36624D" w14:textId="77777777" w:rsidR="00AC2569" w:rsidRPr="00E33C7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29370131" w14:textId="77777777" w:rsidR="00C77E2C" w:rsidRPr="00E33C74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2685E893" w14:textId="77777777" w:rsidR="00C77E2C" w:rsidRPr="00E33C74" w:rsidRDefault="00C77E2C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737B93E4" w14:textId="420F078E" w:rsidR="00C77E2C" w:rsidRPr="00E33C74" w:rsidRDefault="0070026D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E33C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59" w:type="dxa"/>
            <w:shd w:val="clear" w:color="auto" w:fill="auto"/>
          </w:tcPr>
          <w:p w14:paraId="66E591BB" w14:textId="77777777" w:rsidR="00AC2569" w:rsidRPr="00E33C7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EEC757F" w14:textId="77777777" w:rsidR="00FF0CF1" w:rsidRPr="00E33C74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  <w:p w14:paraId="433944E5" w14:textId="77777777" w:rsidR="00FF0CF1" w:rsidRPr="00E33C74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  <w:p w14:paraId="4439248C" w14:textId="77777777" w:rsidR="00FF0CF1" w:rsidRPr="00E33C74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</w:p>
          <w:p w14:paraId="10148F2C" w14:textId="777D6BEA" w:rsidR="00AC2569" w:rsidRPr="00E33C74" w:rsidRDefault="00E56F0D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72"/>
              <w:rPr>
                <w:rFonts w:ascii="Angsana New" w:hAnsi="Angsana New"/>
                <w:sz w:val="30"/>
                <w:szCs w:val="30"/>
              </w:rPr>
            </w:pPr>
            <w:r w:rsidRPr="00E33C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C55576" w14:textId="77777777" w:rsidR="00AC2569" w:rsidRPr="00E33C7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585EB2EF" w14:textId="77777777" w:rsidR="00AC2569" w:rsidRPr="00E33C7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sz w:val="30"/>
                <w:szCs w:val="30"/>
              </w:rPr>
            </w:pPr>
          </w:p>
          <w:p w14:paraId="4E669458" w14:textId="77777777" w:rsidR="00153A67" w:rsidRPr="00E33C74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sz w:val="30"/>
                <w:szCs w:val="30"/>
              </w:rPr>
            </w:pPr>
          </w:p>
          <w:p w14:paraId="072CCB38" w14:textId="77777777" w:rsidR="00153A67" w:rsidRPr="00E33C74" w:rsidRDefault="00153A67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3"/>
              <w:rPr>
                <w:rFonts w:ascii="Angsana New" w:hAnsi="Angsana New"/>
                <w:sz w:val="30"/>
                <w:szCs w:val="30"/>
              </w:rPr>
            </w:pPr>
          </w:p>
          <w:p w14:paraId="506C7ED6" w14:textId="55A1AC0D" w:rsidR="00153A67" w:rsidRPr="00E33C74" w:rsidRDefault="0070026D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E33C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AB207" w14:textId="77777777" w:rsidR="00AC2569" w:rsidRPr="00E33C74" w:rsidRDefault="00AC2569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18A5A957" w14:textId="77777777" w:rsidR="00FF0CF1" w:rsidRPr="00E33C74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sz w:val="30"/>
                <w:szCs w:val="30"/>
              </w:rPr>
            </w:pPr>
          </w:p>
          <w:p w14:paraId="056DC45F" w14:textId="77777777" w:rsidR="00FF0CF1" w:rsidRPr="00E33C74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sz w:val="30"/>
                <w:szCs w:val="30"/>
              </w:rPr>
            </w:pPr>
          </w:p>
          <w:p w14:paraId="7DC2A249" w14:textId="77777777" w:rsidR="00FF0CF1" w:rsidRPr="00E33C74" w:rsidRDefault="00FF0CF1" w:rsidP="00AC2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3"/>
              <w:rPr>
                <w:rFonts w:ascii="Angsana New" w:hAnsi="Angsana New"/>
                <w:sz w:val="30"/>
                <w:szCs w:val="30"/>
              </w:rPr>
            </w:pPr>
          </w:p>
          <w:p w14:paraId="659CB206" w14:textId="5F132D6D" w:rsidR="00AC2569" w:rsidRPr="00E33C74" w:rsidRDefault="00AC2569" w:rsidP="00235FF1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 w:rsidRPr="00E33C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0B01BD" w14:textId="77777777" w:rsidR="0041780B" w:rsidRDefault="00417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78"/>
        <w:gridCol w:w="365"/>
        <w:gridCol w:w="1078"/>
        <w:gridCol w:w="9"/>
        <w:gridCol w:w="266"/>
        <w:gridCol w:w="1069"/>
        <w:gridCol w:w="8"/>
        <w:gridCol w:w="266"/>
        <w:gridCol w:w="1177"/>
      </w:tblGrid>
      <w:tr w:rsidR="00956E34" w:rsidRPr="006375B5" w14:paraId="1914CEB4" w14:textId="77777777" w:rsidTr="00B178CE">
        <w:trPr>
          <w:trHeight w:val="60"/>
          <w:tblHeader/>
        </w:trPr>
        <w:tc>
          <w:tcPr>
            <w:tcW w:w="4134" w:type="dxa"/>
          </w:tcPr>
          <w:p w14:paraId="12494394" w14:textId="6F55F078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  <w:shd w:val="clear" w:color="auto" w:fill="auto"/>
          </w:tcPr>
          <w:p w14:paraId="158E4CF1" w14:textId="1DF9F79D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90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F2A7D97" w14:textId="77777777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50D511B3" w14:textId="27CA1C46" w:rsidR="00956E34" w:rsidRPr="007F6663" w:rsidRDefault="00956E34" w:rsidP="007F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C908479" w14:textId="77777777" w:rsidTr="00B178CE">
        <w:trPr>
          <w:trHeight w:val="60"/>
          <w:tblHeader/>
        </w:trPr>
        <w:tc>
          <w:tcPr>
            <w:tcW w:w="4134" w:type="dxa"/>
          </w:tcPr>
          <w:p w14:paraId="655725E1" w14:textId="51FAFCC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B5503A0" w14:textId="5745BFCF" w:rsidR="00050EBD" w:rsidRPr="005B6A2A" w:rsidRDefault="005B6A2A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B6A2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5B6A2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5" w:type="dxa"/>
            <w:shd w:val="clear" w:color="auto" w:fill="auto"/>
          </w:tcPr>
          <w:p w14:paraId="6778F7A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6C0A18C" w14:textId="7396C99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024B5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3E10BCB1" w14:textId="342D1341" w:rsidR="00050EBD" w:rsidRPr="005B6A2A" w:rsidRDefault="005B6A2A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6A2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5B6A2A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323B0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B3F0ADD" w14:textId="5E9DC52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A320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50EBD" w:rsidRPr="006375B5" w14:paraId="78BB369B" w14:textId="77777777" w:rsidTr="00B178CE">
        <w:trPr>
          <w:trHeight w:val="60"/>
          <w:tblHeader/>
        </w:trPr>
        <w:tc>
          <w:tcPr>
            <w:tcW w:w="4134" w:type="dxa"/>
          </w:tcPr>
          <w:p w14:paraId="32E7B001" w14:textId="0163DE5B" w:rsidR="00050EBD" w:rsidRPr="007F6663" w:rsidRDefault="00582522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87F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7F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57F359" w14:textId="190B6CA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365" w:type="dxa"/>
            <w:shd w:val="clear" w:color="auto" w:fill="auto"/>
          </w:tcPr>
          <w:p w14:paraId="321F87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E8FE91B" w14:textId="7F488AEF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5B6A2A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1EEB5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DA7AACC" w14:textId="3D5BE38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4503F0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58EF78A" w14:textId="2B81498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5B6A2A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050EBD" w:rsidRPr="006375B5" w14:paraId="68394F16" w14:textId="77777777" w:rsidTr="00B178CE">
        <w:trPr>
          <w:trHeight w:val="60"/>
          <w:tblHeader/>
        </w:trPr>
        <w:tc>
          <w:tcPr>
            <w:tcW w:w="4134" w:type="dxa"/>
          </w:tcPr>
          <w:p w14:paraId="4AE7971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9"/>
            <w:shd w:val="clear" w:color="auto" w:fill="auto"/>
          </w:tcPr>
          <w:p w14:paraId="5325B263" w14:textId="09DDD562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2E498EFF" w14:textId="77777777" w:rsidTr="00B178CE">
        <w:trPr>
          <w:trHeight w:val="442"/>
        </w:trPr>
        <w:tc>
          <w:tcPr>
            <w:tcW w:w="4134" w:type="dxa"/>
          </w:tcPr>
          <w:p w14:paraId="295F51A2" w14:textId="023FA34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8CB783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0CE961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060C33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B2E5D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CD3C04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52851BB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785423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2A6C" w:rsidRPr="006375B5" w14:paraId="1CCF5A3D" w14:textId="77777777" w:rsidTr="00B178CE">
        <w:trPr>
          <w:trHeight w:val="60"/>
        </w:trPr>
        <w:tc>
          <w:tcPr>
            <w:tcW w:w="4134" w:type="dxa"/>
          </w:tcPr>
          <w:p w14:paraId="5DDC3329" w14:textId="1F371D86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373D55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78" w:type="dxa"/>
            <w:shd w:val="clear" w:color="auto" w:fill="auto"/>
          </w:tcPr>
          <w:p w14:paraId="63A387AE" w14:textId="640F6BB1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5" w:type="dxa"/>
            <w:shd w:val="clear" w:color="auto" w:fill="auto"/>
          </w:tcPr>
          <w:p w14:paraId="13990B9C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15F1AA3" w14:textId="369FA5A6" w:rsidR="003A2A6C" w:rsidRPr="00D4618E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8DDD8B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57900EE" w14:textId="54B803E7" w:rsidR="003A2A6C" w:rsidRPr="00BD2781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E255F5D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AC82F66" w14:textId="4ABE329C" w:rsidR="003A2A6C" w:rsidRPr="007F6663" w:rsidRDefault="00B215C4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A2A6C" w:rsidRPr="006375B5" w14:paraId="131E3C86" w14:textId="77777777" w:rsidTr="00B178CE">
        <w:trPr>
          <w:trHeight w:val="60"/>
        </w:trPr>
        <w:tc>
          <w:tcPr>
            <w:tcW w:w="4134" w:type="dxa"/>
          </w:tcPr>
          <w:p w14:paraId="6396FFD9" w14:textId="0F0B4480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32E2142E" w14:textId="1A497C44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365" w:type="dxa"/>
            <w:shd w:val="clear" w:color="auto" w:fill="auto"/>
          </w:tcPr>
          <w:p w14:paraId="262CF537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5C803EB" w14:textId="00218065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54B060C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A33AC43" w14:textId="327A99D9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645F22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4A25831" w14:textId="45E813C6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A2A6C" w:rsidRPr="006375B5" w14:paraId="5C1F1BC9" w14:textId="77777777" w:rsidTr="00B178CE">
        <w:trPr>
          <w:trHeight w:val="60"/>
        </w:trPr>
        <w:tc>
          <w:tcPr>
            <w:tcW w:w="4134" w:type="dxa"/>
          </w:tcPr>
          <w:p w14:paraId="2FDDC85A" w14:textId="53913B10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5BE31C" w14:textId="43550589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365" w:type="dxa"/>
            <w:shd w:val="clear" w:color="auto" w:fill="auto"/>
          </w:tcPr>
          <w:p w14:paraId="62248EC6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F862775" w14:textId="6A854F85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8A49210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6C84527E" w14:textId="246CE703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B5D8E15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F207B18" w14:textId="327E31E0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A2A6C" w:rsidRPr="006375B5" w14:paraId="53472956" w14:textId="77777777" w:rsidTr="00B178CE">
        <w:trPr>
          <w:trHeight w:val="50"/>
        </w:trPr>
        <w:tc>
          <w:tcPr>
            <w:tcW w:w="4134" w:type="dxa"/>
          </w:tcPr>
          <w:p w14:paraId="711EFE63" w14:textId="47125B12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20949" w14:textId="46677000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365" w:type="dxa"/>
            <w:shd w:val="clear" w:color="auto" w:fill="auto"/>
          </w:tcPr>
          <w:p w14:paraId="47FB0FF5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00D10" w14:textId="53B1F34E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821D73B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AEA04" w14:textId="3C1DF366" w:rsidR="003A2A6C" w:rsidRPr="007F6663" w:rsidRDefault="00D4618E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60097C2" w14:textId="77777777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AD480" w14:textId="4204D1AA" w:rsidR="003A2A6C" w:rsidRPr="007F6663" w:rsidRDefault="003A2A6C" w:rsidP="003A2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215C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050EBD" w:rsidRPr="006375B5" w14:paraId="3CD59F5D" w14:textId="77777777" w:rsidTr="00416C18">
        <w:trPr>
          <w:trHeight w:val="50"/>
        </w:trPr>
        <w:tc>
          <w:tcPr>
            <w:tcW w:w="4134" w:type="dxa"/>
          </w:tcPr>
          <w:p w14:paraId="1AD971B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2ED2A7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F81EF2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6C10E5A" w14:textId="77777777" w:rsidR="00050EBD" w:rsidRPr="00FF6508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50625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1D9A70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25E9A85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0FEAC6B4" w14:textId="77777777" w:rsidR="00050EBD" w:rsidRPr="00FF6508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EBD" w:rsidRPr="006375B5" w14:paraId="3D4E97B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21BDA0BD" w14:textId="24F6DFBC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  <w:shd w:val="clear" w:color="auto" w:fill="auto"/>
          </w:tcPr>
          <w:p w14:paraId="02CC27F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24DB4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9FD42B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3F5EE2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CBE2F6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372E399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36463A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36575DA7" w14:textId="77777777" w:rsidTr="00B178CE">
        <w:tblPrEx>
          <w:tblLook w:val="01E0" w:firstRow="1" w:lastRow="1" w:firstColumn="1" w:lastColumn="1" w:noHBand="0" w:noVBand="0"/>
        </w:tblPrEx>
        <w:trPr>
          <w:trHeight w:val="60"/>
        </w:trPr>
        <w:tc>
          <w:tcPr>
            <w:tcW w:w="4134" w:type="dxa"/>
            <w:shd w:val="clear" w:color="auto" w:fill="auto"/>
          </w:tcPr>
          <w:p w14:paraId="38676503" w14:textId="2BF3700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719AFFF3" w14:textId="25C44C9F" w:rsidR="00050EBD" w:rsidRPr="007F6663" w:rsidRDefault="005F4A3F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625A01A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1FDCDDD" w14:textId="2A85F375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0CF769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0580DB" w14:textId="68C1C7D2" w:rsidR="00050EBD" w:rsidRPr="007F6663" w:rsidRDefault="005F4A3F" w:rsidP="0051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82D311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8C12FE6" w14:textId="4B670404" w:rsidR="00050EBD" w:rsidRPr="007F6663" w:rsidRDefault="003A2A6C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50EBD" w:rsidRPr="006375B5" w14:paraId="1ED84694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B09400" w14:textId="06E1EFF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12AB704" w14:textId="2BEB3DF6" w:rsidR="00050EBD" w:rsidRPr="007F6663" w:rsidRDefault="005F4A3F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365" w:type="dxa"/>
            <w:shd w:val="clear" w:color="auto" w:fill="auto"/>
          </w:tcPr>
          <w:p w14:paraId="7EBBE75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9A630F3" w14:textId="0581308E" w:rsidR="00050EBD" w:rsidRPr="007F6663" w:rsidRDefault="003A2A6C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7B08D01" w14:textId="77777777" w:rsidR="00050EBD" w:rsidRPr="006C6D97" w:rsidRDefault="00050EBD" w:rsidP="006C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B1E3814" w14:textId="6D1BBEEB" w:rsidR="00050EBD" w:rsidRPr="006C6D97" w:rsidRDefault="005F4A3F" w:rsidP="005F4A3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5A338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6C76A657" w14:textId="7207A46F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44287422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A184FB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60E6B" w14:textId="05F37AFC" w:rsidR="00050EBD" w:rsidRPr="007F6663" w:rsidRDefault="005F4A3F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365" w:type="dxa"/>
            <w:shd w:val="clear" w:color="auto" w:fill="auto"/>
          </w:tcPr>
          <w:p w14:paraId="005405E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31907" w14:textId="6E5CFA75" w:rsidR="00050EBD" w:rsidRPr="007F6663" w:rsidRDefault="003A2A6C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493FE8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793A" w14:textId="5C783255" w:rsidR="00050EBD" w:rsidRPr="007F6663" w:rsidRDefault="005F4A3F" w:rsidP="0051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06F8D6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480A" w14:textId="2E474C3C" w:rsidR="00050EBD" w:rsidRPr="007F6663" w:rsidRDefault="003A2A6C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50EBD" w:rsidRPr="006375B5" w14:paraId="2637340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5D944B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B2CF73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714ECA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8C8475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665D20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6B377FA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B29287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501842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271874FB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8A72AAD" w14:textId="0CD9C784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911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dxa"/>
            <w:shd w:val="clear" w:color="auto" w:fill="auto"/>
          </w:tcPr>
          <w:p w14:paraId="401D1A9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7921AD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B1CEAA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1F639B4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B48E80E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6FB453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9A360E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23FF" w:rsidRPr="006375B5" w14:paraId="68EDC8D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6E80781A" w14:textId="6E2D3704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18C5DE1" w14:textId="758699AA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0FA51E4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244070" w14:textId="1296F364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FC8F3C2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3C490B" w14:textId="631834C9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2CB16AB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43178A3" w14:textId="40B0DD75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D23FF" w:rsidRPr="006375B5" w14:paraId="531D1F3C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0DD6151" w14:textId="1ABCD496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57EB4E45" w14:textId="7843C1E0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5" w:type="dxa"/>
            <w:shd w:val="clear" w:color="auto" w:fill="auto"/>
          </w:tcPr>
          <w:p w14:paraId="792691D7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7B5F112" w14:textId="486A4CFF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9EE2510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10DBBC" w14:textId="638D41F0" w:rsidR="008D23FF" w:rsidRPr="007F6663" w:rsidRDefault="005F4A3F" w:rsidP="008D23F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1CA9E20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121DE" w14:textId="58612B0C" w:rsidR="008D23FF" w:rsidRPr="004D356F" w:rsidRDefault="008D23FF" w:rsidP="008D23F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23FF" w:rsidRPr="006375B5" w14:paraId="059C1F2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7EC7AE77" w14:textId="20A48ED0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D7CF853" w14:textId="7BC1BBE3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21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5" w:type="dxa"/>
            <w:shd w:val="clear" w:color="auto" w:fill="auto"/>
          </w:tcPr>
          <w:p w14:paraId="4E4F73F9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920FFE8" w14:textId="1B8956DB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2064910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62DC63A" w14:textId="4D57D8A9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51A69A0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2152EEB3" w14:textId="52A7209A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8D23FF" w:rsidRPr="006375B5" w14:paraId="59DC8C3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2DB3E87C" w14:textId="751E460A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A9A69" w14:textId="2E1D2BF0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2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65" w:type="dxa"/>
            <w:shd w:val="clear" w:color="auto" w:fill="auto"/>
          </w:tcPr>
          <w:p w14:paraId="6832A547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B8DA6" w14:textId="697CE3E1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27618FC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942CE" w14:textId="5DC54F78" w:rsidR="008D23FF" w:rsidRPr="007F6663" w:rsidRDefault="005F4A3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374A8B6" w14:textId="77777777" w:rsidR="008D23FF" w:rsidRPr="007F6663" w:rsidRDefault="008D23FF" w:rsidP="008D2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919B8" w14:textId="772C67EF" w:rsidR="008D23FF" w:rsidRPr="007F6663" w:rsidRDefault="008D23FF" w:rsidP="008D23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  <w:tr w:rsidR="00050EBD" w:rsidRPr="006375B5" w14:paraId="6606E260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3A0E0DF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483B652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A42C2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A3EF411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C25FB7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82D663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0B71F3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6C35C65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2C36FA71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11C59740" w14:textId="20E1087C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6448368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160054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BB7256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C2375A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65643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7C2053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94FFA0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7A9F13EF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5271FABC" w14:textId="0636A77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9ACD4D6" w14:textId="5BE5178E" w:rsidR="00050EBD" w:rsidRPr="007F6663" w:rsidRDefault="001F290B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365" w:type="dxa"/>
            <w:shd w:val="clear" w:color="auto" w:fill="auto"/>
          </w:tcPr>
          <w:p w14:paraId="766E0E1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71EE450" w14:textId="30313186" w:rsidR="00050EBD" w:rsidRPr="007F6663" w:rsidRDefault="008D23FF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29C32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183187C4" w14:textId="333928BE" w:rsidR="00050EBD" w:rsidRPr="007F6663" w:rsidRDefault="001F290B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F322BC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</w:tcPr>
          <w:p w14:paraId="02C5D593" w14:textId="27DDD8E0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050EBD" w:rsidRPr="006375B5" w14:paraId="383590E6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4ABBF70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8015F8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7BA062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68AA651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01B21F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F368A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401EF8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94E343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4145B91D" w14:textId="77777777" w:rsidTr="00B178CE">
        <w:tblPrEx>
          <w:tblLook w:val="01E0" w:firstRow="1" w:lastRow="1" w:firstColumn="1" w:lastColumn="1" w:noHBand="0" w:noVBand="0"/>
        </w:tblPrEx>
        <w:tc>
          <w:tcPr>
            <w:tcW w:w="4134" w:type="dxa"/>
            <w:shd w:val="clear" w:color="auto" w:fill="auto"/>
          </w:tcPr>
          <w:p w14:paraId="0F154D72" w14:textId="736293AD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8" w:type="dxa"/>
            <w:shd w:val="clear" w:color="auto" w:fill="auto"/>
          </w:tcPr>
          <w:p w14:paraId="3F48D27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7BE5CE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CFF86B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1E061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817426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F5AA76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D519A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10BA2E21" w14:textId="77777777" w:rsidTr="00B178CE">
        <w:tc>
          <w:tcPr>
            <w:tcW w:w="4134" w:type="dxa"/>
          </w:tcPr>
          <w:p w14:paraId="3E9AEBAA" w14:textId="0C836EED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8" w:type="dxa"/>
            <w:shd w:val="clear" w:color="auto" w:fill="auto"/>
          </w:tcPr>
          <w:p w14:paraId="584FA40F" w14:textId="7A5DAE7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255C25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F0D7D37" w14:textId="0AABC2D2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3389794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FD8E07" w14:textId="7577A96D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93E6D1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AEC27A8" w14:textId="5188502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7A8A5275" w14:textId="77777777" w:rsidTr="00B178CE">
        <w:tc>
          <w:tcPr>
            <w:tcW w:w="4134" w:type="dxa"/>
          </w:tcPr>
          <w:p w14:paraId="3FD12B34" w14:textId="1057FC2A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shd w:val="clear" w:color="auto" w:fill="auto"/>
          </w:tcPr>
          <w:p w14:paraId="567340F5" w14:textId="342630D3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1E8FD36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EAD7BBF" w14:textId="72DA3132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0710EC0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C4FB6B6" w14:textId="5F0043AE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1519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E43CFDE" w14:textId="3AF0A541" w:rsidR="00050EBD" w:rsidRPr="007F6663" w:rsidRDefault="00AE3794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050EBD" w:rsidRPr="006375B5" w14:paraId="69534D0C" w14:textId="77777777" w:rsidTr="00B178CE">
        <w:tc>
          <w:tcPr>
            <w:tcW w:w="4134" w:type="dxa"/>
          </w:tcPr>
          <w:p w14:paraId="6049375E" w14:textId="1A7198D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8" w:type="dxa"/>
            <w:shd w:val="clear" w:color="auto" w:fill="auto"/>
          </w:tcPr>
          <w:p w14:paraId="73DDF2C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4B7B02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5ECDB4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AA5CF5F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611446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F7A1BE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A8D49C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608B4AE1" w14:textId="77777777" w:rsidTr="00B178CE">
        <w:tc>
          <w:tcPr>
            <w:tcW w:w="4134" w:type="dxa"/>
          </w:tcPr>
          <w:p w14:paraId="5D44A9DD" w14:textId="23C6B765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E356511" w14:textId="314EA276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365" w:type="dxa"/>
            <w:shd w:val="clear" w:color="auto" w:fill="auto"/>
          </w:tcPr>
          <w:p w14:paraId="5173189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7832369" w14:textId="184A0006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F242B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4F662F0" w14:textId="2831568F" w:rsidR="00050EBD" w:rsidRPr="007F6663" w:rsidRDefault="00595FFE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B3E5FB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2EAB0BE" w14:textId="6717CB03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EBD" w:rsidRPr="006375B5" w14:paraId="2EC9DED6" w14:textId="77777777" w:rsidTr="00B178CE">
        <w:tc>
          <w:tcPr>
            <w:tcW w:w="4134" w:type="dxa"/>
          </w:tcPr>
          <w:p w14:paraId="64EBF5D9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B43855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85FFA1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50AB5E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6F20FF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5AC8BA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8D34D2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D44ADBC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7BD" w:rsidRPr="006375B5" w14:paraId="4EB9B7A8" w14:textId="77777777" w:rsidTr="00B178CE">
        <w:tc>
          <w:tcPr>
            <w:tcW w:w="4134" w:type="dxa"/>
          </w:tcPr>
          <w:p w14:paraId="0DB4683A" w14:textId="77777777" w:rsidR="002E57BD" w:rsidRPr="007F6663" w:rsidRDefault="002E57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D0F29D9" w14:textId="77777777" w:rsidR="002E57BD" w:rsidRPr="007F6663" w:rsidRDefault="002E57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9C54D30" w14:textId="77777777" w:rsidR="002E57BD" w:rsidRPr="007F6663" w:rsidRDefault="002E57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12EFEBC" w14:textId="77777777" w:rsidR="002E57BD" w:rsidRPr="007F6663" w:rsidRDefault="002E57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2EF3309" w14:textId="77777777" w:rsidR="002E57BD" w:rsidRPr="007F6663" w:rsidRDefault="002E57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D85B7B6" w14:textId="77777777" w:rsidR="002E57BD" w:rsidRPr="007F6663" w:rsidRDefault="002E57BD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DE599FB" w14:textId="77777777" w:rsidR="002E57BD" w:rsidRPr="007F6663" w:rsidRDefault="002E57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C511C5B" w14:textId="77777777" w:rsidR="002E57BD" w:rsidRPr="007F6663" w:rsidRDefault="002E57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32E1894A" w14:textId="77777777" w:rsidTr="00B178CE">
        <w:tc>
          <w:tcPr>
            <w:tcW w:w="4134" w:type="dxa"/>
          </w:tcPr>
          <w:p w14:paraId="3876A357" w14:textId="7719AE78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78" w:type="dxa"/>
            <w:shd w:val="clear" w:color="auto" w:fill="auto"/>
          </w:tcPr>
          <w:p w14:paraId="3A650C5C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197F16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D14B6F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EBAE9B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3A49A65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406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72C2057" w14:textId="77777777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6CED5215" w14:textId="77777777" w:rsidTr="00B178CE">
        <w:tc>
          <w:tcPr>
            <w:tcW w:w="4134" w:type="dxa"/>
          </w:tcPr>
          <w:p w14:paraId="413E63C6" w14:textId="19765F8E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118670EF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6DA737A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30F99D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88D137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7316219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8D420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22BFF49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EBD" w:rsidRPr="006375B5" w14:paraId="0DEC32CD" w14:textId="77777777" w:rsidTr="00B178CE">
        <w:tc>
          <w:tcPr>
            <w:tcW w:w="4134" w:type="dxa"/>
          </w:tcPr>
          <w:p w14:paraId="4BCFE918" w14:textId="7225AC2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22E098D" w14:textId="7D2B3963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365" w:type="dxa"/>
            <w:shd w:val="clear" w:color="auto" w:fill="auto"/>
          </w:tcPr>
          <w:p w14:paraId="3B3112C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4AB4599" w14:textId="589B154B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</w:t>
            </w:r>
            <w:r w:rsidR="00AE3794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999EA7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0C539BD" w14:textId="7E458219" w:rsidR="00050EBD" w:rsidRPr="007F6663" w:rsidRDefault="00595FFE" w:rsidP="00050E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44E55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31E5694" w14:textId="520FCE78" w:rsidR="00050EBD" w:rsidRPr="007F6663" w:rsidRDefault="00050EBD" w:rsidP="00050EBD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EBD" w:rsidRPr="006375B5" w14:paraId="0DB9262D" w14:textId="77777777" w:rsidTr="00B178CE">
        <w:tc>
          <w:tcPr>
            <w:tcW w:w="4134" w:type="dxa"/>
          </w:tcPr>
          <w:p w14:paraId="47A0F0A9" w14:textId="3B172251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D5E70" w14:textId="6DFD2836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365" w:type="dxa"/>
            <w:shd w:val="clear" w:color="auto" w:fill="auto"/>
          </w:tcPr>
          <w:p w14:paraId="415C966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2AB3D" w14:textId="48E12E3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E3794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96FF10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E0697" w14:textId="3063BF13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BCF840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9E593" w14:textId="7006A837" w:rsidR="00050EBD" w:rsidRPr="007F6663" w:rsidRDefault="00AE3794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050EBD" w:rsidRPr="006375B5" w14:paraId="21EF302C" w14:textId="77777777" w:rsidTr="00B178CE">
        <w:tc>
          <w:tcPr>
            <w:tcW w:w="4134" w:type="dxa"/>
          </w:tcPr>
          <w:p w14:paraId="114DA7E5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B2EB030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792A23E2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0AF9E72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C5E534E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59AEB3A5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2EB8C1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0172889A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50EBD" w:rsidRPr="006375B5" w14:paraId="662F73E2" w14:textId="77777777" w:rsidTr="00B178CE">
        <w:tc>
          <w:tcPr>
            <w:tcW w:w="4134" w:type="dxa"/>
          </w:tcPr>
          <w:p w14:paraId="72389B04" w14:textId="47BBC166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8" w:type="dxa"/>
            <w:shd w:val="clear" w:color="auto" w:fill="auto"/>
          </w:tcPr>
          <w:p w14:paraId="009FDD58" w14:textId="23FC9BA0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5" w:type="dxa"/>
            <w:shd w:val="clear" w:color="auto" w:fill="auto"/>
          </w:tcPr>
          <w:p w14:paraId="0FFB3A3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3F5CB4B" w14:textId="4B1CC12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84C3C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570B49" w14:textId="683DE473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558BFE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8C77064" w14:textId="18280873" w:rsidR="00050EBD" w:rsidRPr="007F6663" w:rsidRDefault="00464E16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050EBD" w:rsidRPr="006375B5" w14:paraId="12253587" w14:textId="77777777" w:rsidTr="00B178CE">
        <w:tc>
          <w:tcPr>
            <w:tcW w:w="4134" w:type="dxa"/>
          </w:tcPr>
          <w:p w14:paraId="425E1135" w14:textId="3F7B267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DC6EC41" w14:textId="2EA3493D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365" w:type="dxa"/>
            <w:shd w:val="clear" w:color="auto" w:fill="auto"/>
          </w:tcPr>
          <w:p w14:paraId="436256D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EA9B4FF" w14:textId="0361CFBE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  <w:r w:rsidR="00464E16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F915408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455195FE" w14:textId="29720F15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5F3F80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B7E2A2F" w14:textId="100652F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F65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EBD" w:rsidRPr="006375B5" w14:paraId="5F5805A3" w14:textId="77777777" w:rsidTr="00B178CE">
        <w:trPr>
          <w:trHeight w:val="442"/>
        </w:trPr>
        <w:tc>
          <w:tcPr>
            <w:tcW w:w="4134" w:type="dxa"/>
          </w:tcPr>
          <w:p w14:paraId="3883377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38548" w14:textId="2D4F7E03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365" w:type="dxa"/>
            <w:shd w:val="clear" w:color="auto" w:fill="auto"/>
          </w:tcPr>
          <w:p w14:paraId="454CE5B6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546B1" w14:textId="734C7CC4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64E16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545CA6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5338" w14:textId="3E277143" w:rsidR="00050EBD" w:rsidRPr="007F6663" w:rsidRDefault="00595FFE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EF4C9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AB82B" w14:textId="6D5E80D3" w:rsidR="00050EBD" w:rsidRPr="007F6663" w:rsidRDefault="00464E16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050EBD" w:rsidRPr="006375B5" w14:paraId="01550E25" w14:textId="77777777" w:rsidTr="00537B75">
        <w:trPr>
          <w:trHeight w:val="125"/>
        </w:trPr>
        <w:tc>
          <w:tcPr>
            <w:tcW w:w="4134" w:type="dxa"/>
          </w:tcPr>
          <w:p w14:paraId="2A9F4E28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C862AC6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223CA65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32183DB7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70451B9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BC0188D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37A93BF" w14:textId="77777777" w:rsidR="00050EBD" w:rsidRPr="00642BDA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1082B48C" w14:textId="77777777" w:rsidR="00050EBD" w:rsidRPr="00642BDA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0EBD" w:rsidRPr="006375B5" w14:paraId="4D9C3405" w14:textId="77777777" w:rsidTr="00B178CE">
        <w:trPr>
          <w:trHeight w:val="442"/>
        </w:trPr>
        <w:tc>
          <w:tcPr>
            <w:tcW w:w="4134" w:type="dxa"/>
          </w:tcPr>
          <w:p w14:paraId="3B8424A9" w14:textId="77E2140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078" w:type="dxa"/>
            <w:shd w:val="clear" w:color="auto" w:fill="auto"/>
          </w:tcPr>
          <w:p w14:paraId="577F429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482A2A2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49F8305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672056C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46D95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C0C1DDD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7E2A9E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4B606391" w14:textId="77777777" w:rsidTr="00B178CE">
        <w:trPr>
          <w:trHeight w:val="442"/>
        </w:trPr>
        <w:tc>
          <w:tcPr>
            <w:tcW w:w="4134" w:type="dxa"/>
          </w:tcPr>
          <w:p w14:paraId="06334F45" w14:textId="0AA26410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  <w:shd w:val="clear" w:color="auto" w:fill="auto"/>
          </w:tcPr>
          <w:p w14:paraId="7974CA5A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1083D90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D2AB964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5B16F9DB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7C402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08B683E5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CEEAC99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D2939" w:rsidRPr="006375B5" w14:paraId="54A1E12E" w14:textId="77777777" w:rsidTr="00B178CE">
        <w:trPr>
          <w:trHeight w:val="442"/>
        </w:trPr>
        <w:tc>
          <w:tcPr>
            <w:tcW w:w="4134" w:type="dxa"/>
          </w:tcPr>
          <w:p w14:paraId="335C040C" w14:textId="12E5656D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ส่วนที่จะรับรู้ภายในหนึ่งปี  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C13FEC6" w14:textId="60006F8B" w:rsidR="00BD2939" w:rsidRPr="007F6663" w:rsidRDefault="00E57FE2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5" w:type="dxa"/>
            <w:shd w:val="clear" w:color="auto" w:fill="auto"/>
          </w:tcPr>
          <w:p w14:paraId="5621D788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6B5661EF" w14:textId="282F6A6F" w:rsidR="00BD2939" w:rsidRPr="007F6663" w:rsidRDefault="00BD2939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6BF7EC62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  <w:shd w:val="clear" w:color="auto" w:fill="auto"/>
          </w:tcPr>
          <w:p w14:paraId="21344E6F" w14:textId="4C2E2D37" w:rsidR="00BD2939" w:rsidRPr="007F6663" w:rsidRDefault="00E57FE2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EB1C247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34770259" w14:textId="59FEF4CA" w:rsidR="00BD2939" w:rsidRPr="007F6663" w:rsidRDefault="00BD2939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2939" w:rsidRPr="006375B5" w14:paraId="5832A0AB" w14:textId="77777777" w:rsidTr="00B178CE">
        <w:trPr>
          <w:trHeight w:val="442"/>
        </w:trPr>
        <w:tc>
          <w:tcPr>
            <w:tcW w:w="4134" w:type="dxa"/>
          </w:tcPr>
          <w:p w14:paraId="4698215C" w14:textId="23BB48C2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ส่วนที่จะรับรู้หลังจากหนึ่งปี 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44A86D" w14:textId="17F5EC4C" w:rsidR="00BD2939" w:rsidRPr="007F6663" w:rsidRDefault="00E57FE2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365" w:type="dxa"/>
            <w:shd w:val="clear" w:color="auto" w:fill="auto"/>
          </w:tcPr>
          <w:p w14:paraId="45FE4DEA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47FFEE90" w14:textId="76F8A218" w:rsidR="00BD2939" w:rsidRPr="007F6663" w:rsidRDefault="00BD2939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06FDB03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31CD9F" w14:textId="73AA9DC9" w:rsidR="00BD2939" w:rsidRPr="007F6663" w:rsidRDefault="00E57FE2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77AA03D5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5061EFA0" w14:textId="52A7D0FA" w:rsidR="00BD2939" w:rsidRPr="007F6663" w:rsidRDefault="00BD2939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BD2939" w:rsidRPr="006375B5" w14:paraId="4DA71EE8" w14:textId="77777777" w:rsidTr="00B178CE">
        <w:trPr>
          <w:trHeight w:val="442"/>
        </w:trPr>
        <w:tc>
          <w:tcPr>
            <w:tcW w:w="4134" w:type="dxa"/>
          </w:tcPr>
          <w:p w14:paraId="3E21085D" w14:textId="30F60441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6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A9DC5" w14:textId="62E59E58" w:rsidR="00BD2939" w:rsidRPr="007F6663" w:rsidRDefault="00E57FE2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365" w:type="dxa"/>
            <w:shd w:val="clear" w:color="auto" w:fill="auto"/>
          </w:tcPr>
          <w:p w14:paraId="0D935B12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98679" w14:textId="3CE3818E" w:rsidR="00BD2939" w:rsidRPr="007F6663" w:rsidRDefault="00BD2939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348ADFF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7C189" w14:textId="5D66138D" w:rsidR="00BD2939" w:rsidRPr="007F6663" w:rsidRDefault="00E57FE2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D8A3EC" w14:textId="77777777" w:rsidR="00BD2939" w:rsidRPr="007F6663" w:rsidRDefault="00BD2939" w:rsidP="00BD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577F1" w14:textId="7100E9A6" w:rsidR="00BD2939" w:rsidRPr="007F6663" w:rsidRDefault="00BD2939" w:rsidP="00BD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  <w:tr w:rsidR="00050EBD" w:rsidRPr="006375B5" w14:paraId="72E2F3CB" w14:textId="77777777" w:rsidTr="00537B75">
        <w:trPr>
          <w:trHeight w:val="125"/>
        </w:trPr>
        <w:tc>
          <w:tcPr>
            <w:tcW w:w="4134" w:type="dxa"/>
          </w:tcPr>
          <w:p w14:paraId="2B8E5829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0ED8F7A3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34A0DA6B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19E8092C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5B4AFB4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shd w:val="clear" w:color="auto" w:fill="auto"/>
          </w:tcPr>
          <w:p w14:paraId="2FC57A9D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5FD9401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</w:tcPr>
          <w:p w14:paraId="2C23C255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0EBD" w:rsidRPr="006375B5" w14:paraId="44A5339A" w14:textId="77777777" w:rsidTr="00B178CE">
        <w:trPr>
          <w:trHeight w:val="442"/>
        </w:trPr>
        <w:tc>
          <w:tcPr>
            <w:tcW w:w="4134" w:type="dxa"/>
          </w:tcPr>
          <w:p w14:paraId="3226FF2C" w14:textId="323C858B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D181307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F9EB76E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6EFC02A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76ABF6D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E2A031B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CC5EAAA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FC85D03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0EBD" w:rsidRPr="006375B5" w14:paraId="133A7DD7" w14:textId="77777777" w:rsidTr="00B178CE">
        <w:trPr>
          <w:trHeight w:val="442"/>
        </w:trPr>
        <w:tc>
          <w:tcPr>
            <w:tcW w:w="4134" w:type="dxa"/>
          </w:tcPr>
          <w:p w14:paraId="46C08452" w14:textId="2227642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3FE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6E34">
              <w:rPr>
                <w:rFonts w:ascii="Angsana New" w:hAnsi="Angsana New"/>
                <w:sz w:val="30"/>
                <w:szCs w:val="30"/>
                <w:cs/>
              </w:rPr>
              <w:t>ที่จะรับรู้ภายในหนึ่งปี</w:t>
            </w:r>
          </w:p>
        </w:tc>
        <w:tc>
          <w:tcPr>
            <w:tcW w:w="1078" w:type="dxa"/>
          </w:tcPr>
          <w:p w14:paraId="62A106D8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56906A2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D444FC6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40B54C53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63DED7D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CC8604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3E045F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0C45" w:rsidRPr="006375B5" w14:paraId="25C5769F" w14:textId="77777777" w:rsidTr="00B178CE">
        <w:trPr>
          <w:trHeight w:val="442"/>
        </w:trPr>
        <w:tc>
          <w:tcPr>
            <w:tcW w:w="4134" w:type="dxa"/>
          </w:tcPr>
          <w:p w14:paraId="01B828B7" w14:textId="26BD13FD" w:rsidR="00520C45" w:rsidRPr="007F6663" w:rsidRDefault="002911C6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520C45"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10FE9933" w14:textId="58C38420" w:rsidR="00520C45" w:rsidRPr="0050010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365" w:type="dxa"/>
            <w:shd w:val="clear" w:color="auto" w:fill="auto"/>
          </w:tcPr>
          <w:p w14:paraId="1247ED29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C61E7C7" w14:textId="15C1DD10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305ABBE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B9A419D" w14:textId="07BAA0B0" w:rsidR="00520C45" w:rsidRPr="0050010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7D3D03F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E8D1CD" w14:textId="0F9DA856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520C45" w:rsidRPr="006375B5" w14:paraId="2E79B063" w14:textId="77777777" w:rsidTr="00B178CE">
        <w:trPr>
          <w:trHeight w:val="442"/>
        </w:trPr>
        <w:tc>
          <w:tcPr>
            <w:tcW w:w="4134" w:type="dxa"/>
          </w:tcPr>
          <w:p w14:paraId="516C7B74" w14:textId="67FCBABE" w:rsidR="00520C45" w:rsidRPr="007F6663" w:rsidRDefault="002911C6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="00520C45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49C8F745" w14:textId="144FC3AA" w:rsidR="00520C45" w:rsidRPr="0050010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365" w:type="dxa"/>
            <w:shd w:val="clear" w:color="auto" w:fill="auto"/>
          </w:tcPr>
          <w:p w14:paraId="3DC2DBA5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7713104" w14:textId="4678793E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724BC1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7D11B21" w14:textId="0088A702" w:rsidR="00520C45" w:rsidRPr="0050010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0C0AB009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1100417" w14:textId="433D5FD7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20C45" w:rsidRPr="006375B5" w14:paraId="4E70693E" w14:textId="77777777" w:rsidTr="00B178CE">
        <w:trPr>
          <w:trHeight w:val="442"/>
        </w:trPr>
        <w:tc>
          <w:tcPr>
            <w:tcW w:w="4134" w:type="dxa"/>
          </w:tcPr>
          <w:p w14:paraId="24E3E1C0" w14:textId="46D8307C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7AA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078" w:type="dxa"/>
            <w:shd w:val="clear" w:color="auto" w:fill="auto"/>
          </w:tcPr>
          <w:p w14:paraId="55583819" w14:textId="77777777" w:rsidR="00520C45" w:rsidRPr="0050010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346CFD83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44649AE" w14:textId="77777777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27856FCE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51EF246" w14:textId="77777777" w:rsidR="00520C45" w:rsidRPr="0050010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F41495C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6A837C6" w14:textId="77777777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20C45" w:rsidRPr="006375B5" w14:paraId="7916B8ED" w14:textId="77777777" w:rsidTr="00B178CE">
        <w:trPr>
          <w:trHeight w:val="442"/>
        </w:trPr>
        <w:tc>
          <w:tcPr>
            <w:tcW w:w="4134" w:type="dxa"/>
          </w:tcPr>
          <w:p w14:paraId="6224F24E" w14:textId="7693ABFB" w:rsidR="00520C45" w:rsidRPr="007F6663" w:rsidRDefault="002911C6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="00520C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0C45" w:rsidRPr="006375B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E70954B" w14:textId="630CC79A" w:rsidR="00520C45" w:rsidRPr="0050010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365" w:type="dxa"/>
            <w:shd w:val="clear" w:color="auto" w:fill="auto"/>
          </w:tcPr>
          <w:p w14:paraId="001C3ADD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60AD0E1" w14:textId="4C761CC7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7FC221A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EB529EC" w14:textId="45B6EC4E" w:rsidR="00520C45" w:rsidRPr="0050010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715FA8F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1139FFCB" w14:textId="2283447A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20C45" w:rsidRPr="006375B5" w14:paraId="049F1722" w14:textId="77777777" w:rsidTr="00B178CE">
        <w:trPr>
          <w:trHeight w:val="442"/>
        </w:trPr>
        <w:tc>
          <w:tcPr>
            <w:tcW w:w="4134" w:type="dxa"/>
          </w:tcPr>
          <w:p w14:paraId="46BF151C" w14:textId="512DFD1F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A046" w14:textId="7A8CDADA" w:rsidR="00520C45" w:rsidRPr="007F666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365" w:type="dxa"/>
            <w:shd w:val="clear" w:color="auto" w:fill="auto"/>
          </w:tcPr>
          <w:p w14:paraId="3FA673BF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49D0" w14:textId="6CC7B5F0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C23B230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BE92" w14:textId="18535C21" w:rsidR="00520C45" w:rsidRPr="007F6663" w:rsidRDefault="00120C31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5CD6A66D" w14:textId="77777777" w:rsidR="00520C45" w:rsidRPr="007F6663" w:rsidRDefault="00520C45" w:rsidP="0052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9710" w14:textId="4EA7E320" w:rsidR="00520C45" w:rsidRPr="007F6663" w:rsidRDefault="00520C45" w:rsidP="00520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050EBD" w:rsidRPr="006375B5" w14:paraId="58F57D0F" w14:textId="77777777" w:rsidTr="00537B75">
        <w:trPr>
          <w:trHeight w:val="80"/>
        </w:trPr>
        <w:tc>
          <w:tcPr>
            <w:tcW w:w="4134" w:type="dxa"/>
          </w:tcPr>
          <w:p w14:paraId="537F9BBD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8686D0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auto"/>
          </w:tcPr>
          <w:p w14:paraId="00EEBBA6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1A179DD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ACCF3B9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3AEB661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0978D98" w14:textId="77777777" w:rsidR="00050EBD" w:rsidRPr="00955600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14:paraId="211FB87E" w14:textId="77777777" w:rsidR="00050EBD" w:rsidRPr="00955600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0EBD" w:rsidRPr="006375B5" w14:paraId="52BB645D" w14:textId="77777777" w:rsidTr="00955600">
        <w:trPr>
          <w:trHeight w:val="442"/>
        </w:trPr>
        <w:tc>
          <w:tcPr>
            <w:tcW w:w="4134" w:type="dxa"/>
          </w:tcPr>
          <w:p w14:paraId="79F370F7" w14:textId="0B4519A3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0B41B2AA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726FCBD7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EBFE20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0980F7C2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3AD70B2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FC91E61" w14:textId="77777777" w:rsidR="00050EBD" w:rsidRPr="007F6663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19F2E2F" w14:textId="77777777" w:rsidR="00050EBD" w:rsidRPr="007F6663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6194" w:rsidRPr="006375B5" w14:paraId="60636F28" w14:textId="77777777" w:rsidTr="00636B87">
        <w:trPr>
          <w:trHeight w:val="442"/>
        </w:trPr>
        <w:tc>
          <w:tcPr>
            <w:tcW w:w="4134" w:type="dxa"/>
          </w:tcPr>
          <w:p w14:paraId="03372A9F" w14:textId="3EDB1C8E" w:rsidR="002D6194" w:rsidRPr="006375B5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shd w:val="clear" w:color="auto" w:fill="auto"/>
          </w:tcPr>
          <w:p w14:paraId="766AC902" w14:textId="46045BF9" w:rsidR="002D6194" w:rsidRPr="00636B87" w:rsidRDefault="00120C31" w:rsidP="00140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65" w:type="dxa"/>
            <w:shd w:val="clear" w:color="auto" w:fill="auto"/>
          </w:tcPr>
          <w:p w14:paraId="79AE5B38" w14:textId="77777777" w:rsidR="002D6194" w:rsidRPr="007F6663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EE701A" w14:textId="2C9A62A5" w:rsidR="002D6194" w:rsidRPr="00636B87" w:rsidRDefault="002D6194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64F598E" w14:textId="77777777" w:rsidR="002D6194" w:rsidRPr="00636B87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D2B7AB2" w14:textId="08B4CA12" w:rsidR="002D6194" w:rsidRPr="00636B87" w:rsidRDefault="00120C31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80EDDE6" w14:textId="77777777" w:rsidR="002D6194" w:rsidRPr="00636B87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D63954D" w14:textId="3228585E" w:rsidR="002D6194" w:rsidRPr="00636B87" w:rsidRDefault="002D6194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6194" w:rsidRPr="006375B5" w14:paraId="3F2189F3" w14:textId="77777777" w:rsidTr="00636B87">
        <w:trPr>
          <w:trHeight w:val="442"/>
        </w:trPr>
        <w:tc>
          <w:tcPr>
            <w:tcW w:w="4134" w:type="dxa"/>
          </w:tcPr>
          <w:p w14:paraId="286444CC" w14:textId="1D3FCF6B" w:rsidR="002D6194" w:rsidRPr="006375B5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29B00CD8" w14:textId="04DA2244" w:rsidR="002D6194" w:rsidRPr="00636B87" w:rsidRDefault="00120C31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365" w:type="dxa"/>
            <w:shd w:val="clear" w:color="auto" w:fill="auto"/>
          </w:tcPr>
          <w:p w14:paraId="61E97FED" w14:textId="77777777" w:rsidR="002D6194" w:rsidRPr="007F6663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5DD8F8C" w14:textId="290EC503" w:rsidR="002D6194" w:rsidRPr="00636B87" w:rsidRDefault="002D6194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FD8CFA4" w14:textId="77777777" w:rsidR="002D6194" w:rsidRPr="00636B87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2BA2A1FE" w14:textId="1AB8C52C" w:rsidR="002D6194" w:rsidRPr="00636B87" w:rsidRDefault="00120C31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92D57D4" w14:textId="77777777" w:rsidR="002D6194" w:rsidRPr="00636B87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7B8F2F96" w14:textId="21041C8F" w:rsidR="002D6194" w:rsidRPr="00636B87" w:rsidRDefault="002D6194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6B8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2D6194" w:rsidRPr="006375B5" w14:paraId="2D6C43AB" w14:textId="77777777" w:rsidTr="00636B87">
        <w:trPr>
          <w:trHeight w:val="442"/>
        </w:trPr>
        <w:tc>
          <w:tcPr>
            <w:tcW w:w="4134" w:type="dxa"/>
          </w:tcPr>
          <w:p w14:paraId="5DF501BD" w14:textId="3F1CD3A9" w:rsidR="002D6194" w:rsidRPr="007F6663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B509BA2" w14:textId="127E26A9" w:rsidR="002D6194" w:rsidRPr="00636B87" w:rsidRDefault="00120C31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365" w:type="dxa"/>
          </w:tcPr>
          <w:p w14:paraId="7E6F65DF" w14:textId="77777777" w:rsidR="002D6194" w:rsidRPr="007F6663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A41BEB" w14:textId="03CD4DE0" w:rsidR="002D6194" w:rsidRPr="007F6663" w:rsidRDefault="002D6194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5" w:type="dxa"/>
            <w:gridSpan w:val="2"/>
          </w:tcPr>
          <w:p w14:paraId="3CCFBC3F" w14:textId="77777777" w:rsidR="002D6194" w:rsidRPr="007F6663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875875F" w14:textId="3D70D80A" w:rsidR="002D6194" w:rsidRPr="007F6663" w:rsidRDefault="00120C31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14:paraId="1FD6E9C2" w14:textId="77777777" w:rsidR="002D6194" w:rsidRPr="007F6663" w:rsidRDefault="002D6194" w:rsidP="002D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2D26B54" w14:textId="32C42571" w:rsidR="002D6194" w:rsidRPr="007F6663" w:rsidRDefault="002D6194" w:rsidP="002D6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36B87" w:rsidRPr="00CD0E61" w14:paraId="7CAA20D3" w14:textId="77777777" w:rsidTr="00955600">
        <w:trPr>
          <w:tblHeader/>
        </w:trPr>
        <w:tc>
          <w:tcPr>
            <w:tcW w:w="4134" w:type="dxa"/>
          </w:tcPr>
          <w:p w14:paraId="0A2B541C" w14:textId="77777777" w:rsidR="00B215C4" w:rsidRDefault="00B215C4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F22E6E" w14:textId="302B5A13" w:rsidR="00636B87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1078" w:type="dxa"/>
          </w:tcPr>
          <w:p w14:paraId="13EBEFEE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</w:tcPr>
          <w:p w14:paraId="5D603941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814A81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14132D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33076CB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54A3499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D085D0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B87" w:rsidRPr="00CD0E61" w14:paraId="15F903AE" w14:textId="77777777" w:rsidTr="00B178CE">
        <w:trPr>
          <w:tblHeader/>
        </w:trPr>
        <w:tc>
          <w:tcPr>
            <w:tcW w:w="4134" w:type="dxa"/>
          </w:tcPr>
          <w:p w14:paraId="2EC95A4D" w14:textId="0D0EE269" w:rsidR="00636B87" w:rsidRPr="006F1263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ภาระผ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ูก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ัน</w:t>
            </w:r>
            <w:r w:rsidRPr="006F1263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ตามสัญญาเช่าระยะสั้นหรือมีมูลค่าต่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7D9A09E5" w14:textId="19F91854" w:rsidR="00636B87" w:rsidRPr="00F82E8A" w:rsidRDefault="00120C31" w:rsidP="00140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215C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5" w:type="dxa"/>
          </w:tcPr>
          <w:p w14:paraId="197A92CD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bottom w:val="double" w:sz="4" w:space="0" w:color="auto"/>
            </w:tcBorders>
          </w:tcPr>
          <w:p w14:paraId="0E5E78A6" w14:textId="1F03554B" w:rsidR="00636B87" w:rsidRPr="00F82E8A" w:rsidRDefault="00636B87" w:rsidP="00140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D61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5947384B" w14:textId="77777777" w:rsidR="00636B87" w:rsidRPr="006375B5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double" w:sz="4" w:space="0" w:color="auto"/>
            </w:tcBorders>
          </w:tcPr>
          <w:p w14:paraId="1C4773BC" w14:textId="49A66D7A" w:rsidR="00636B87" w:rsidRPr="00CD0E61" w:rsidRDefault="00B215C4" w:rsidP="00140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C2FA8A4" w14:textId="77777777" w:rsidR="00636B87" w:rsidRPr="00CD0E61" w:rsidRDefault="00636B87" w:rsidP="00636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B65A85E" w14:textId="2F748C82" w:rsidR="00636B87" w:rsidRDefault="00636B87" w:rsidP="00140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89952D1" w14:textId="02EB3E17" w:rsidR="0048611F" w:rsidRPr="00072519" w:rsidRDefault="0048611F" w:rsidP="00072519">
      <w:pPr>
        <w:rPr>
          <w:rFonts w:asciiTheme="majorBidi" w:hAnsiTheme="majorBidi" w:cstheme="majorBidi"/>
          <w:sz w:val="30"/>
          <w:szCs w:val="30"/>
        </w:rPr>
      </w:pPr>
    </w:p>
    <w:p w14:paraId="15714A60" w14:textId="77777777" w:rsidR="00156FEE" w:rsidRPr="00E33C74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3C7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3BF1FD82" w14:textId="77777777" w:rsidR="00D600F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19DFC465" w14:textId="0FDD682B" w:rsidR="00D600F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สัญญาเงินกู้ยืม</w:t>
      </w:r>
      <w:r w:rsidRPr="006375B5">
        <w:rPr>
          <w:rFonts w:ascii="Angsana New" w:hAnsi="Angsana New" w:hint="cs"/>
          <w:i/>
          <w:iCs/>
          <w:sz w:val="30"/>
          <w:szCs w:val="30"/>
          <w:cs/>
        </w:rPr>
        <w:t>ระหว่างกัน</w:t>
      </w:r>
    </w:p>
    <w:p w14:paraId="387E24D8" w14:textId="77777777" w:rsidR="00D600F7" w:rsidRPr="006375B5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5A583740" w14:textId="77777777" w:rsidR="00D600F7" w:rsidRPr="00BF6303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630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บริษัทได้ทำสัญญาเงินให้กู้ยืมระยะสั้นประเภทไม่มีหลักประกันกับบริษัทย่อยหลายแห่ง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BF6303">
        <w:rPr>
          <w:rFonts w:ascii="Angsana New" w:hAnsi="Angsana New" w:hint="cs"/>
          <w:sz w:val="30"/>
          <w:szCs w:val="30"/>
          <w:cs/>
        </w:rPr>
        <w:t>ร้อยละ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3.07 </w:t>
      </w:r>
      <w:r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>
        <w:rPr>
          <w:rFonts w:ascii="Angsana New" w:hAnsi="Angsana New"/>
          <w:sz w:val="30"/>
          <w:szCs w:val="30"/>
        </w:rPr>
        <w:t xml:space="preserve">3.09 </w:t>
      </w:r>
      <w:r w:rsidRPr="00BF6303">
        <w:rPr>
          <w:rFonts w:ascii="Angsana New" w:hAnsi="Angsana New" w:hint="cs"/>
          <w:sz w:val="30"/>
          <w:szCs w:val="30"/>
          <w:cs/>
        </w:rPr>
        <w:t>ต่อปี</w:t>
      </w:r>
      <w:r w:rsidRPr="00BF6303">
        <w:rPr>
          <w:rFonts w:ascii="Angsana New" w:hAnsi="Angsana New"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  <w:cs/>
        </w:rPr>
        <w:t>(</w:t>
      </w:r>
      <w:r w:rsidRPr="005634BB">
        <w:rPr>
          <w:rFonts w:ascii="Angsana New" w:hAnsi="Angsana New"/>
          <w:i/>
          <w:iCs/>
          <w:sz w:val="30"/>
          <w:szCs w:val="30"/>
        </w:rPr>
        <w:t>31</w:t>
      </w:r>
      <w:r w:rsidRPr="00CA6C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A6CD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CA6C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2566: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BF630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2.88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>
        <w:rPr>
          <w:rFonts w:ascii="Angsana New" w:hAnsi="Angsana New"/>
          <w:i/>
          <w:iCs/>
          <w:sz w:val="30"/>
          <w:szCs w:val="30"/>
        </w:rPr>
        <w:t>2.89</w:t>
      </w:r>
      <w:r w:rsidRPr="00BF6303">
        <w:rPr>
          <w:rFonts w:ascii="Angsana New" w:hAnsi="Angsana New"/>
          <w:i/>
          <w:iCs/>
          <w:sz w:val="30"/>
          <w:szCs w:val="30"/>
        </w:rPr>
        <w:t xml:space="preserve"> </w:t>
      </w:r>
      <w:r w:rsidRPr="00BF630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BF630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54C88B7" w14:textId="77777777" w:rsidR="00D600F7" w:rsidRPr="00DE7037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4258E9F" w14:textId="77777777" w:rsidR="00D600F7" w:rsidRPr="00A507A2" w:rsidRDefault="00D600F7" w:rsidP="00D600F7">
      <w:pPr>
        <w:tabs>
          <w:tab w:val="clear" w:pos="227"/>
          <w:tab w:val="clear" w:pos="454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123613">
        <w:rPr>
          <w:rFonts w:ascii="Angsana New" w:hAnsi="Angsana New" w:hint="cs"/>
          <w:sz w:val="30"/>
          <w:szCs w:val="30"/>
          <w:cs/>
        </w:rPr>
        <w:t>บริษัทได้ทำสัญญาเงินให้กู้ยืมระยะยาวประเภทไม่มีหลักประกันกับบริษัทย่อยหลายแห่ง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โดยมีอัตราดอกเบี้ย</w:t>
      </w:r>
      <w:r>
        <w:rPr>
          <w:rFonts w:ascii="Angsana New" w:hAnsi="Angsana New"/>
          <w:sz w:val="30"/>
          <w:szCs w:val="30"/>
        </w:rPr>
        <w:br/>
      </w:r>
      <w:r w:rsidRPr="00123613">
        <w:rPr>
          <w:rFonts w:ascii="Angsana New" w:hAnsi="Angsana New" w:hint="cs"/>
          <w:sz w:val="30"/>
          <w:szCs w:val="30"/>
          <w:cs/>
        </w:rPr>
        <w:t>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3.11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ถึงร้อยละ</w:t>
      </w:r>
      <w:r w:rsidRPr="00123613">
        <w:rPr>
          <w:rFonts w:ascii="Angsana New" w:hAnsi="Angsana New" w:hint="eastAsia"/>
          <w:sz w:val="30"/>
          <w:szCs w:val="30"/>
        </w:rPr>
        <w:t> </w:t>
      </w:r>
      <w:r>
        <w:rPr>
          <w:rFonts w:ascii="Angsana New" w:hAnsi="Angsana New"/>
          <w:sz w:val="30"/>
          <w:szCs w:val="30"/>
        </w:rPr>
        <w:t>3.13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sz w:val="30"/>
          <w:szCs w:val="30"/>
          <w:cs/>
        </w:rPr>
        <w:t>ต่อปี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  <w:r w:rsidRPr="00123613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23613">
        <w:rPr>
          <w:rFonts w:ascii="Angsana New" w:hAnsi="Angsana New"/>
          <w:i/>
          <w:iCs/>
          <w:sz w:val="30"/>
          <w:szCs w:val="30"/>
        </w:rPr>
        <w:t>2566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123613">
        <w:rPr>
          <w:rFonts w:ascii="Angsana New" w:hAnsi="Angsana New" w:hint="eastAsia"/>
          <w:i/>
          <w:iCs/>
          <w:sz w:val="30"/>
          <w:szCs w:val="30"/>
        </w:rPr>
        <w:t> </w:t>
      </w:r>
      <w:r>
        <w:rPr>
          <w:rFonts w:ascii="Angsana New" w:hAnsi="Angsana New"/>
          <w:i/>
          <w:iCs/>
          <w:sz w:val="30"/>
          <w:szCs w:val="30"/>
        </w:rPr>
        <w:t>2.92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123613">
        <w:rPr>
          <w:rFonts w:ascii="Angsana New" w:hAnsi="Angsana New" w:hint="eastAsia"/>
          <w:i/>
          <w:iCs/>
          <w:sz w:val="30"/>
          <w:szCs w:val="30"/>
        </w:rPr>
        <w:t> </w:t>
      </w:r>
      <w:r>
        <w:rPr>
          <w:rFonts w:ascii="Angsana New" w:hAnsi="Angsana New"/>
          <w:i/>
          <w:iCs/>
          <w:sz w:val="30"/>
          <w:szCs w:val="30"/>
        </w:rPr>
        <w:t>2.93</w:t>
      </w:r>
      <w:r w:rsidRPr="00123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2361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123613">
        <w:rPr>
          <w:rFonts w:ascii="Angsana New" w:hAnsi="Angsana New"/>
          <w:i/>
          <w:iCs/>
          <w:sz w:val="30"/>
          <w:szCs w:val="30"/>
          <w:cs/>
        </w:rPr>
        <w:t>)</w:t>
      </w:r>
      <w:r w:rsidRPr="00123613">
        <w:rPr>
          <w:rFonts w:ascii="Angsana New" w:hAnsi="Angsana New"/>
          <w:sz w:val="30"/>
          <w:szCs w:val="30"/>
          <w:cs/>
        </w:rPr>
        <w:t xml:space="preserve"> </w:t>
      </w:r>
    </w:p>
    <w:p w14:paraId="3D10EE73" w14:textId="77777777" w:rsidR="000B65DE" w:rsidRDefault="000B65D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FA5C1A" w14:textId="77777777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10AC236C" w14:textId="77777777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D78EC5" w14:textId="77777777" w:rsidR="000B65DE" w:rsidRPr="006375B5" w:rsidRDefault="000B65DE" w:rsidP="000B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บริษัทย่อยแห่งหนึ่งมี</w:t>
      </w:r>
      <w:r w:rsidRPr="006375B5">
        <w:rPr>
          <w:rFonts w:ascii="Angsana New" w:hAnsi="Angsana New"/>
          <w:sz w:val="30"/>
          <w:szCs w:val="30"/>
          <w:cs/>
        </w:rPr>
        <w:t>เงินกู้ยืมระยะยาวจาก</w:t>
      </w:r>
      <w:r w:rsidRPr="006375B5">
        <w:rPr>
          <w:rFonts w:ascii="Angsana New" w:hAnsi="Angsana New" w:hint="cs"/>
          <w:sz w:val="30"/>
          <w:szCs w:val="30"/>
          <w:cs/>
        </w:rPr>
        <w:t>ผู้</w:t>
      </w:r>
      <w:r w:rsidRPr="006375B5">
        <w:rPr>
          <w:rFonts w:ascii="Angsana New" w:hAnsi="Angsana New"/>
          <w:sz w:val="30"/>
          <w:szCs w:val="30"/>
          <w:cs/>
        </w:rPr>
        <w:t>ถือหุ้นของบริษัทย่อย</w:t>
      </w:r>
      <w:r w:rsidRPr="006375B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</w:t>
      </w:r>
      <w:r w:rsidRPr="006375B5">
        <w:rPr>
          <w:rFonts w:ascii="Angsana New" w:hAnsi="Angsana New"/>
          <w:sz w:val="30"/>
          <w:szCs w:val="30"/>
          <w:cs/>
        </w:rPr>
        <w:t>มีเงื่อนไขการเรียกชำระคืนเมื่อทวงถาม เงินกู้ยืมระยะยาวถูกจัด</w:t>
      </w:r>
      <w:r w:rsidRPr="006375B5">
        <w:rPr>
          <w:rFonts w:ascii="Angsana New" w:hAnsi="Angsana New"/>
          <w:spacing w:val="-4"/>
          <w:sz w:val="30"/>
          <w:szCs w:val="30"/>
          <w:cs/>
        </w:rPr>
        <w:t>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</w:t>
      </w:r>
      <w:r w:rsidRPr="006375B5">
        <w:rPr>
          <w:rFonts w:ascii="Angsana New" w:hAnsi="Angsana New" w:hint="cs"/>
          <w:spacing w:val="-4"/>
          <w:sz w:val="30"/>
          <w:szCs w:val="30"/>
          <w:cs/>
        </w:rPr>
        <w:t>ปี</w:t>
      </w:r>
    </w:p>
    <w:p w14:paraId="363EFA26" w14:textId="0A1E5BA0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  <w:cs/>
        </w:rPr>
      </w:pPr>
    </w:p>
    <w:p w14:paraId="290F6344" w14:textId="77777777" w:rsidR="00156FEE" w:rsidRPr="005810B8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10B8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หนี้สินที่อาจจะเกิดขึ้นกับกิจการที่เกี่ยวข้องกัน </w:t>
      </w:r>
    </w:p>
    <w:p w14:paraId="4E5FEAEA" w14:textId="77777777" w:rsidR="00156FEE" w:rsidRPr="00657B05" w:rsidRDefault="00156FEE" w:rsidP="0015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0C3EA39" w14:textId="40E29C52" w:rsidR="00156FEE" w:rsidRPr="007502B3" w:rsidRDefault="00156FEE" w:rsidP="00140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02B3">
        <w:rPr>
          <w:rFonts w:ascii="Angsana New" w:hAnsi="Angsana New" w:hint="cs"/>
          <w:sz w:val="30"/>
          <w:szCs w:val="30"/>
          <w:cs/>
        </w:rPr>
        <w:t>ณ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 w:hint="cs"/>
          <w:sz w:val="30"/>
          <w:szCs w:val="30"/>
          <w:cs/>
        </w:rPr>
        <w:t>วันที่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/>
          <w:sz w:val="30"/>
          <w:szCs w:val="30"/>
        </w:rPr>
        <w:t>31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 w:hint="cs"/>
          <w:sz w:val="30"/>
          <w:szCs w:val="30"/>
          <w:cs/>
        </w:rPr>
        <w:t>ธันวาคม</w:t>
      </w:r>
      <w:r w:rsidR="004E118C" w:rsidRPr="007502B3">
        <w:rPr>
          <w:rFonts w:ascii="Angsana New" w:hAnsi="Angsana New"/>
          <w:sz w:val="30"/>
          <w:szCs w:val="30"/>
          <w:cs/>
        </w:rPr>
        <w:t xml:space="preserve"> </w:t>
      </w:r>
      <w:r w:rsidR="004E118C" w:rsidRPr="007502B3">
        <w:rPr>
          <w:rFonts w:ascii="Angsana New" w:hAnsi="Angsana New"/>
          <w:sz w:val="30"/>
          <w:szCs w:val="30"/>
        </w:rPr>
        <w:t>2567</w:t>
      </w:r>
      <w:r w:rsidR="004E118C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และบริษัท</w:t>
      </w:r>
      <w:r w:rsidRPr="007502B3">
        <w:rPr>
          <w:rFonts w:ascii="Angsana New" w:hAnsi="Angsana New"/>
          <w:sz w:val="30"/>
          <w:szCs w:val="30"/>
          <w:cs/>
        </w:rPr>
        <w:t>มี</w:t>
      </w:r>
      <w:r w:rsidRPr="007502B3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Pr="007502B3">
        <w:rPr>
          <w:rFonts w:ascii="Angsana New" w:hAnsi="Angsana New"/>
          <w:sz w:val="30"/>
          <w:szCs w:val="30"/>
          <w:cs/>
        </w:rPr>
        <w:t>จากการค้ำประกันหนี้สินที่มีภาระดอกเบี้ยและหนังสือค้ำประกันของบริษัทย่อย</w:t>
      </w:r>
      <w:r w:rsidR="000E6FF6" w:rsidRPr="007502B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7502B3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7502B3">
        <w:rPr>
          <w:rFonts w:ascii="Angsana New" w:hAnsi="Angsana New"/>
          <w:sz w:val="30"/>
          <w:szCs w:val="30"/>
          <w:cs/>
        </w:rPr>
        <w:t>ที่เบิกใช้แล้ว</w:t>
      </w:r>
      <w:r w:rsidR="007502B3">
        <w:rPr>
          <w:rFonts w:ascii="Angsana New" w:hAnsi="Angsana New"/>
          <w:sz w:val="30"/>
          <w:szCs w:val="30"/>
          <w:cs/>
        </w:rPr>
        <w:br/>
      </w:r>
      <w:r w:rsidRPr="007502B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5E42D2" w:rsidRPr="007502B3">
        <w:rPr>
          <w:rFonts w:ascii="Angsana New" w:hAnsi="Angsana New"/>
          <w:sz w:val="30"/>
          <w:szCs w:val="30"/>
        </w:rPr>
        <w:t>4,</w:t>
      </w:r>
      <w:r w:rsidR="00B215C4" w:rsidRPr="007502B3">
        <w:rPr>
          <w:rFonts w:ascii="Angsana New" w:hAnsi="Angsana New"/>
          <w:sz w:val="30"/>
          <w:szCs w:val="30"/>
        </w:rPr>
        <w:t>1</w:t>
      </w:r>
      <w:r w:rsidR="005E42D2" w:rsidRPr="007502B3">
        <w:rPr>
          <w:rFonts w:ascii="Angsana New" w:hAnsi="Angsana New"/>
          <w:sz w:val="30"/>
          <w:szCs w:val="30"/>
        </w:rPr>
        <w:t>97.08</w:t>
      </w:r>
      <w:r w:rsidRPr="007502B3">
        <w:rPr>
          <w:rFonts w:ascii="Angsana New" w:hAnsi="Angsana New" w:hint="cs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E42D2" w:rsidRPr="007502B3">
        <w:rPr>
          <w:rFonts w:ascii="Angsana New" w:hAnsi="Angsana New" w:hint="cs"/>
          <w:sz w:val="30"/>
          <w:szCs w:val="30"/>
          <w:cs/>
        </w:rPr>
        <w:t>และ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B215C4" w:rsidRPr="007502B3">
        <w:rPr>
          <w:rFonts w:ascii="Angsana New" w:hAnsi="Angsana New"/>
          <w:sz w:val="30"/>
          <w:szCs w:val="30"/>
        </w:rPr>
        <w:t>2</w:t>
      </w:r>
      <w:r w:rsidR="005E42D2" w:rsidRPr="007502B3">
        <w:rPr>
          <w:rFonts w:ascii="Angsana New" w:hAnsi="Angsana New"/>
          <w:sz w:val="30"/>
          <w:szCs w:val="30"/>
        </w:rPr>
        <w:t>,</w:t>
      </w:r>
      <w:r w:rsidR="00B215C4" w:rsidRPr="007502B3">
        <w:rPr>
          <w:rFonts w:ascii="Angsana New" w:hAnsi="Angsana New"/>
          <w:sz w:val="30"/>
          <w:szCs w:val="30"/>
        </w:rPr>
        <w:t>8</w:t>
      </w:r>
      <w:r w:rsidR="005E42D2" w:rsidRPr="007502B3">
        <w:rPr>
          <w:rFonts w:ascii="Angsana New" w:hAnsi="Angsana New"/>
          <w:sz w:val="30"/>
          <w:szCs w:val="30"/>
        </w:rPr>
        <w:t xml:space="preserve">20.83 </w:t>
      </w:r>
      <w:r w:rsidR="005E42D2"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7502B3" w:rsidRPr="007502B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256</w:t>
      </w:r>
      <w:r w:rsidR="004E118C" w:rsidRPr="001408CA">
        <w:rPr>
          <w:rFonts w:ascii="Angsana New" w:hAnsi="Angsana New"/>
          <w:i/>
          <w:iCs/>
          <w:sz w:val="30"/>
          <w:szCs w:val="30"/>
        </w:rPr>
        <w:t>7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3,403.06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F0248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502B3" w:rsidRPr="001408CA">
        <w:rPr>
          <w:rFonts w:ascii="Angsana New" w:hAnsi="Angsana New"/>
          <w:i/>
          <w:iCs/>
          <w:sz w:val="30"/>
          <w:szCs w:val="30"/>
          <w:cs/>
        </w:rPr>
        <w:br/>
      </w:r>
      <w:r w:rsidR="00EF0248" w:rsidRPr="001408CA">
        <w:rPr>
          <w:rFonts w:ascii="Angsana New" w:hAnsi="Angsana New"/>
          <w:i/>
          <w:iCs/>
          <w:sz w:val="30"/>
          <w:szCs w:val="30"/>
        </w:rPr>
        <w:t xml:space="preserve">1,986.70 </w:t>
      </w:r>
      <w:r w:rsidR="00EF0248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502B3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1408CA">
        <w:rPr>
          <w:rFonts w:ascii="Angsana New" w:hAnsi="Angsana New" w:hint="cs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และที่ยังไม่ได้เบิกใช้จำนวนเงิน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="005E42D2" w:rsidRPr="007502B3">
        <w:rPr>
          <w:rFonts w:ascii="Angsana New" w:hAnsi="Angsana New"/>
          <w:sz w:val="30"/>
          <w:szCs w:val="30"/>
        </w:rPr>
        <w:t>3,</w:t>
      </w:r>
      <w:r w:rsidR="00B215C4" w:rsidRPr="007502B3">
        <w:rPr>
          <w:rFonts w:ascii="Angsana New" w:hAnsi="Angsana New"/>
          <w:sz w:val="30"/>
          <w:szCs w:val="30"/>
        </w:rPr>
        <w:t>2</w:t>
      </w:r>
      <w:r w:rsidR="005E42D2" w:rsidRPr="007502B3">
        <w:rPr>
          <w:rFonts w:ascii="Angsana New" w:hAnsi="Angsana New"/>
          <w:sz w:val="30"/>
          <w:szCs w:val="30"/>
        </w:rPr>
        <w:t>23.14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ล้านบาท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E42D2" w:rsidRPr="007502B3">
        <w:rPr>
          <w:rFonts w:ascii="Angsana New" w:hAnsi="Angsana New"/>
          <w:sz w:val="30"/>
          <w:szCs w:val="30"/>
        </w:rPr>
        <w:t>1,</w:t>
      </w:r>
      <w:r w:rsidR="00B215C4" w:rsidRPr="007502B3">
        <w:rPr>
          <w:rFonts w:ascii="Angsana New" w:hAnsi="Angsana New"/>
          <w:sz w:val="30"/>
          <w:szCs w:val="30"/>
        </w:rPr>
        <w:t>7</w:t>
      </w:r>
      <w:r w:rsidR="005E42D2" w:rsidRPr="007502B3">
        <w:rPr>
          <w:rFonts w:ascii="Angsana New" w:hAnsi="Angsana New"/>
          <w:sz w:val="30"/>
          <w:szCs w:val="30"/>
        </w:rPr>
        <w:t>23.14</w:t>
      </w:r>
      <w:r w:rsidR="005E42D2" w:rsidRPr="007502B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502B3">
        <w:rPr>
          <w:rFonts w:ascii="Angsana New" w:hAnsi="Angsana New" w:hint="cs"/>
          <w:sz w:val="30"/>
          <w:szCs w:val="30"/>
          <w:cs/>
        </w:rPr>
        <w:t xml:space="preserve"> </w:t>
      </w:r>
      <w:r w:rsidR="007502B3" w:rsidRPr="007502B3">
        <w:rPr>
          <w:rFonts w:ascii="Angsana New" w:hAnsi="Angsana New" w:hint="cs"/>
          <w:sz w:val="30"/>
          <w:szCs w:val="30"/>
          <w:cs/>
        </w:rPr>
        <w:t>ตามลำดับ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1408CA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30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408CA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37FE" w:rsidRPr="001408CA">
        <w:rPr>
          <w:rFonts w:ascii="Angsana New" w:hAnsi="Angsana New"/>
          <w:i/>
          <w:iCs/>
          <w:sz w:val="30"/>
          <w:szCs w:val="30"/>
        </w:rPr>
        <w:t>256</w:t>
      </w:r>
      <w:r w:rsidR="000F1857" w:rsidRPr="001408CA">
        <w:rPr>
          <w:rFonts w:ascii="Angsana New" w:hAnsi="Angsana New"/>
          <w:i/>
          <w:iCs/>
          <w:sz w:val="30"/>
          <w:szCs w:val="30"/>
        </w:rPr>
        <w:t>7</w:t>
      </w:r>
      <w:r w:rsidRPr="001408C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3,331.53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97442D" w:rsidRPr="001408C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7442D" w:rsidRPr="001408CA">
        <w:rPr>
          <w:rFonts w:ascii="Angsana New" w:hAnsi="Angsana New"/>
          <w:i/>
          <w:iCs/>
          <w:sz w:val="30"/>
          <w:szCs w:val="30"/>
        </w:rPr>
        <w:t xml:space="preserve">1,831.53 </w:t>
      </w:r>
      <w:r w:rsidR="0097442D" w:rsidRPr="001408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23886" w:rsidRPr="001408C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1408CA">
        <w:rPr>
          <w:rFonts w:ascii="Angsana New" w:hAnsi="Angsana New"/>
          <w:i/>
          <w:iCs/>
          <w:sz w:val="30"/>
          <w:szCs w:val="30"/>
          <w:cs/>
        </w:rPr>
        <w:t>)</w:t>
      </w:r>
      <w:r w:rsidRPr="007502B3">
        <w:rPr>
          <w:rFonts w:ascii="Angsana New" w:hAnsi="Angsana New"/>
          <w:sz w:val="30"/>
          <w:szCs w:val="30"/>
          <w:cs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โดยทั่วไป</w:t>
      </w:r>
      <w:r w:rsidR="000B65DE" w:rsidRPr="007502B3">
        <w:rPr>
          <w:rFonts w:ascii="Angsana New" w:hAnsi="Angsana New"/>
          <w:sz w:val="30"/>
          <w:szCs w:val="30"/>
        </w:rPr>
        <w:t xml:space="preserve"> </w:t>
      </w:r>
      <w:r w:rsidRPr="007502B3">
        <w:rPr>
          <w:rFonts w:ascii="Angsana New" w:hAnsi="Angsana New" w:hint="cs"/>
          <w:sz w:val="30"/>
          <w:szCs w:val="30"/>
          <w:cs/>
        </w:rPr>
        <w:t>การค้ำประกันนี้มีผลผูกพันต่อบริษัทนานเท่าที่ภาระหนี้สินยังไม่ได้ชำระ</w:t>
      </w:r>
    </w:p>
    <w:p w14:paraId="793617AA" w14:textId="77777777" w:rsidR="000B65DE" w:rsidRPr="0096404F" w:rsidRDefault="000B65DE" w:rsidP="000E6FF7">
      <w:pPr>
        <w:tabs>
          <w:tab w:val="clear" w:pos="227"/>
          <w:tab w:val="clear" w:pos="454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BFB37D7" w14:textId="77777777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B7AE193" w14:textId="1B440832" w:rsidR="00D600F7" w:rsidRPr="009123CF" w:rsidRDefault="00D600F7" w:rsidP="00D60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3C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สัญญาขายอสังหาริมทรัพย์เพื่อการลงทุน</w:t>
      </w:r>
    </w:p>
    <w:p w14:paraId="342CB240" w14:textId="77777777" w:rsidR="00D600F7" w:rsidRPr="00D600F7" w:rsidRDefault="00D600F7" w:rsidP="00D600F7">
      <w:pPr>
        <w:rPr>
          <w:sz w:val="22"/>
          <w:szCs w:val="22"/>
          <w:lang w:val="x-none" w:eastAsia="x-none"/>
        </w:rPr>
      </w:pPr>
      <w:r w:rsidRPr="00D600F7">
        <w:rPr>
          <w:sz w:val="22"/>
          <w:szCs w:val="22"/>
          <w:lang w:val="x-none" w:eastAsia="x-none"/>
        </w:rPr>
        <w:t xml:space="preserve"> </w:t>
      </w:r>
    </w:p>
    <w:p w14:paraId="31BEFFD1" w14:textId="4DDB8802" w:rsidR="00D600F7" w:rsidRPr="009123CF" w:rsidRDefault="00D600F7" w:rsidP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28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พฤศจิกายน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2567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บริษัทขายที่ดินให้กับกิจการที่เกี่ยวข้องกันแห่งหนึ่ง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157.50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>52.42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68C21B" w14:textId="77777777" w:rsidR="00D600F7" w:rsidRPr="00D600F7" w:rsidRDefault="00D600F7" w:rsidP="00D600F7">
      <w:pPr>
        <w:rPr>
          <w:sz w:val="22"/>
          <w:szCs w:val="22"/>
          <w:lang w:val="x-none" w:eastAsia="x-none"/>
        </w:rPr>
      </w:pPr>
      <w:r w:rsidRPr="00D600F7">
        <w:rPr>
          <w:sz w:val="22"/>
          <w:szCs w:val="22"/>
          <w:lang w:val="x-none" w:eastAsia="x-none"/>
        </w:rPr>
        <w:t xml:space="preserve"> </w:t>
      </w:r>
    </w:p>
    <w:p w14:paraId="15B99E46" w14:textId="79FD8B44" w:rsidR="00156FEE" w:rsidRDefault="00D600F7" w:rsidP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123C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23 </w:t>
      </w:r>
      <w:r w:rsidRPr="009123CF">
        <w:rPr>
          <w:rFonts w:ascii="Angsana New" w:hAnsi="Angsana New" w:hint="cs"/>
          <w:sz w:val="30"/>
          <w:szCs w:val="30"/>
          <w:cs/>
        </w:rPr>
        <w:t>ธันวาคม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2567 </w:t>
      </w:r>
      <w:r w:rsidRPr="009123CF">
        <w:rPr>
          <w:rFonts w:ascii="Angsana New" w:hAnsi="Angsana New" w:hint="cs"/>
          <w:sz w:val="30"/>
          <w:szCs w:val="30"/>
          <w:cs/>
        </w:rPr>
        <w:t>บริษัทขายที่ดินและสิ่งปลูกสร้างให้กับกิจการที่เกี่ยวข้องกันแห่งหนึ่ง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มูลค่ารวมทั้งสิ้นประมาณ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487.52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 w:hint="cs"/>
          <w:sz w:val="30"/>
          <w:szCs w:val="30"/>
          <w:cs/>
        </w:rPr>
        <w:t>โดยมีการโอนกรรมสิทธิ์ในวันเดียวกันและเกิดกำไรจากการขายอสังหาริมทรัพย์เพื่อการลงทุนจำนวน</w:t>
      </w:r>
      <w:r w:rsidRPr="009123CF">
        <w:rPr>
          <w:rFonts w:ascii="Angsana New" w:hAnsi="Angsana New"/>
          <w:sz w:val="30"/>
          <w:szCs w:val="30"/>
          <w:cs/>
        </w:rPr>
        <w:t xml:space="preserve"> </w:t>
      </w:r>
      <w:r w:rsidRPr="009123CF">
        <w:rPr>
          <w:rFonts w:ascii="Angsana New" w:hAnsi="Angsana New"/>
          <w:sz w:val="30"/>
          <w:szCs w:val="30"/>
        </w:rPr>
        <w:t xml:space="preserve">89.82 </w:t>
      </w:r>
      <w:r w:rsidRPr="009123CF">
        <w:rPr>
          <w:rFonts w:ascii="Angsana New" w:hAnsi="Angsana New" w:hint="cs"/>
          <w:sz w:val="30"/>
          <w:szCs w:val="30"/>
          <w:cs/>
        </w:rPr>
        <w:t>ล้านบาท</w:t>
      </w:r>
    </w:p>
    <w:p w14:paraId="656D4EA1" w14:textId="77777777" w:rsidR="009123CF" w:rsidRPr="009123CF" w:rsidRDefault="009123CF" w:rsidP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F7B49A" w14:textId="6C4FF80A" w:rsidR="00006DA1" w:rsidRPr="000160C6" w:rsidRDefault="00006DA1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</w:rPr>
      </w:pPr>
      <w:r w:rsidRPr="000160C6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7201A1" w:rsidRPr="000160C6">
        <w:rPr>
          <w:rFonts w:ascii="Angsana New" w:hAnsi="Angsana New" w:hint="cs"/>
          <w:sz w:val="30"/>
          <w:szCs w:val="30"/>
          <w:cs/>
        </w:rPr>
        <w:t>เพื่อ</w:t>
      </w:r>
      <w:r w:rsidR="00C34409" w:rsidRPr="000160C6">
        <w:rPr>
          <w:rFonts w:ascii="Angsana New" w:hAnsi="Angsana New" w:hint="cs"/>
          <w:sz w:val="30"/>
          <w:szCs w:val="30"/>
          <w:cs/>
        </w:rPr>
        <w:t>ขาย</w:t>
      </w:r>
    </w:p>
    <w:p w14:paraId="2C83A0F6" w14:textId="50C2CCA4" w:rsidR="006C41CB" w:rsidRPr="00657B05" w:rsidRDefault="006C41CB" w:rsidP="006C41CB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4887" w:type="pct"/>
        <w:tblInd w:w="423" w:type="dxa"/>
        <w:tblLayout w:type="fixed"/>
        <w:tblLook w:val="01E0" w:firstRow="1" w:lastRow="1" w:firstColumn="1" w:lastColumn="1" w:noHBand="0" w:noVBand="0"/>
      </w:tblPr>
      <w:tblGrid>
        <w:gridCol w:w="3185"/>
        <w:gridCol w:w="898"/>
        <w:gridCol w:w="1082"/>
        <w:gridCol w:w="361"/>
        <w:gridCol w:w="1081"/>
        <w:gridCol w:w="270"/>
        <w:gridCol w:w="1081"/>
        <w:gridCol w:w="270"/>
        <w:gridCol w:w="1160"/>
      </w:tblGrid>
      <w:tr w:rsidR="00153639" w:rsidRPr="006375B5" w14:paraId="4966856E" w14:textId="77777777" w:rsidTr="00855CEA">
        <w:trPr>
          <w:tblHeader/>
        </w:trPr>
        <w:tc>
          <w:tcPr>
            <w:tcW w:w="1696" w:type="pct"/>
          </w:tcPr>
          <w:p w14:paraId="4685B504" w14:textId="77777777" w:rsidR="006C41CB" w:rsidRPr="006375B5" w:rsidRDefault="006C41CB" w:rsidP="00222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27E2323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344" w:type="pct"/>
            <w:gridSpan w:val="3"/>
          </w:tcPr>
          <w:p w14:paraId="0C16B089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D7F41CC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760C1AA1" w14:textId="77777777" w:rsidR="006C41CB" w:rsidRPr="006375B5" w:rsidRDefault="006C41CB" w:rsidP="00222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EBD" w:rsidRPr="006375B5" w14:paraId="26A84B09" w14:textId="77777777" w:rsidTr="00855CEA">
        <w:trPr>
          <w:tblHeader/>
        </w:trPr>
        <w:tc>
          <w:tcPr>
            <w:tcW w:w="1696" w:type="pct"/>
          </w:tcPr>
          <w:p w14:paraId="7D199902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5A0FEFF0" w14:textId="1A322DF5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074C11A" w14:textId="4DF360E3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7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97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2" w:type="pct"/>
            <w:shd w:val="clear" w:color="auto" w:fill="auto"/>
          </w:tcPr>
          <w:p w14:paraId="0A20C00A" w14:textId="388A19B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2573FEF3" w14:textId="442108C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087668" w14:textId="4A83B05B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55B37495" w14:textId="75D92B4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744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974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608C5B42" w14:textId="6685959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19" w:type="pct"/>
            <w:shd w:val="clear" w:color="auto" w:fill="auto"/>
          </w:tcPr>
          <w:p w14:paraId="0395D8BC" w14:textId="3E4CCC89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616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050EBD" w:rsidRPr="006375B5" w14:paraId="33E57B93" w14:textId="77777777" w:rsidTr="00855CEA">
        <w:trPr>
          <w:tblHeader/>
        </w:trPr>
        <w:tc>
          <w:tcPr>
            <w:tcW w:w="1696" w:type="pct"/>
          </w:tcPr>
          <w:p w14:paraId="61F1B87C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13F4A69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4165E0F" w14:textId="60DFFA7C" w:rsidR="00050EBD" w:rsidRPr="000E564C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2" w:type="pct"/>
            <w:shd w:val="clear" w:color="auto" w:fill="auto"/>
          </w:tcPr>
          <w:p w14:paraId="29233CF8" w14:textId="6E01F9CC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47E6AF90" w14:textId="3C52853C" w:rsidR="00050EBD" w:rsidRPr="00D6167E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44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77EA0D5D" w14:textId="0CD21BA0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576" w:type="pct"/>
            <w:shd w:val="clear" w:color="auto" w:fill="auto"/>
          </w:tcPr>
          <w:p w14:paraId="690F91C2" w14:textId="114F96A8" w:rsidR="00050EBD" w:rsidRPr="000E564C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557ABC0" w14:textId="3B2AE73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619" w:type="pct"/>
            <w:shd w:val="clear" w:color="auto" w:fill="auto"/>
          </w:tcPr>
          <w:p w14:paraId="5F64AA48" w14:textId="30481170" w:rsidR="00050EBD" w:rsidRPr="00D6167E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67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44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50EBD" w:rsidRPr="006375B5" w14:paraId="70059C9D" w14:textId="77777777" w:rsidTr="00855CEA">
        <w:trPr>
          <w:tblHeader/>
        </w:trPr>
        <w:tc>
          <w:tcPr>
            <w:tcW w:w="1696" w:type="pct"/>
          </w:tcPr>
          <w:p w14:paraId="21536E9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" w:type="pct"/>
          </w:tcPr>
          <w:p w14:paraId="18C653ED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0B8E6000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EBD" w:rsidRPr="006375B5" w14:paraId="181E6E52" w14:textId="77777777" w:rsidTr="00855CEA">
        <w:tc>
          <w:tcPr>
            <w:tcW w:w="1696" w:type="pct"/>
          </w:tcPr>
          <w:p w14:paraId="22563137" w14:textId="77777777" w:rsidR="00050EBD" w:rsidRPr="006375B5" w:rsidRDefault="00050EBD" w:rsidP="00050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478" w:type="pct"/>
          </w:tcPr>
          <w:p w14:paraId="5FAAE052" w14:textId="77777777" w:rsidR="00050EBD" w:rsidRPr="006375B5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396CA5B9" w14:textId="77777777" w:rsidR="00050EBD" w:rsidRPr="009E6BC2" w:rsidRDefault="00050EBD" w:rsidP="00050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55CEA" w:rsidRPr="006375B5" w14:paraId="4B7403FA" w14:textId="77777777" w:rsidTr="00855CEA">
        <w:tc>
          <w:tcPr>
            <w:tcW w:w="1696" w:type="pct"/>
          </w:tcPr>
          <w:p w14:paraId="627AF789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78" w:type="pct"/>
          </w:tcPr>
          <w:p w14:paraId="22772201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605508" w14:textId="0677D0AC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17,906</w:t>
            </w:r>
          </w:p>
        </w:tc>
        <w:tc>
          <w:tcPr>
            <w:tcW w:w="192" w:type="pct"/>
          </w:tcPr>
          <w:p w14:paraId="3DAAF77D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E5393F" w14:textId="005E0BB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18,258</w:t>
            </w:r>
          </w:p>
        </w:tc>
        <w:tc>
          <w:tcPr>
            <w:tcW w:w="144" w:type="pct"/>
          </w:tcPr>
          <w:p w14:paraId="0ED200A1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6ED2B1" w14:textId="7A9DCF2A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59E9A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5F24CAA" w14:textId="77777777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CEA" w:rsidRPr="006375B5" w14:paraId="18898B97" w14:textId="77777777" w:rsidTr="00855CEA">
        <w:tc>
          <w:tcPr>
            <w:tcW w:w="1696" w:type="pct"/>
          </w:tcPr>
          <w:p w14:paraId="3CC96F14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78" w:type="pct"/>
          </w:tcPr>
          <w:p w14:paraId="16B72344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AD0A8BF" w14:textId="3932E002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</w:t>
            </w:r>
            <w:r w:rsidR="009627A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92" w:type="pct"/>
          </w:tcPr>
          <w:p w14:paraId="01E64DFB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B4A3833" w14:textId="59269C41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6,52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95AE833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F8ADE0B" w14:textId="132181AF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52CF3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34A6821" w14:textId="77777777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CEA" w:rsidRPr="006375B5" w14:paraId="4FE64E47" w14:textId="77777777" w:rsidTr="00855CEA">
        <w:tc>
          <w:tcPr>
            <w:tcW w:w="1696" w:type="pct"/>
          </w:tcPr>
          <w:p w14:paraId="6FBCCBE9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78" w:type="pct"/>
          </w:tcPr>
          <w:p w14:paraId="38E7A25B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4C4883" w14:textId="7C7767FB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</w:t>
            </w:r>
            <w:r w:rsidR="009627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92" w:type="pct"/>
          </w:tcPr>
          <w:p w14:paraId="6E86A00E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72A74" w14:textId="34EB4044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3,97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6E4773D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BF237E" w14:textId="0778E122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C18BCA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1C9754" w14:textId="77777777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CEA" w:rsidRPr="006375B5" w14:paraId="01335FAA" w14:textId="77777777" w:rsidTr="00855CEA">
        <w:tc>
          <w:tcPr>
            <w:tcW w:w="1696" w:type="pct"/>
          </w:tcPr>
          <w:p w14:paraId="5155CEB0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78" w:type="pct"/>
          </w:tcPr>
          <w:p w14:paraId="63E7080F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12D0449" w14:textId="761DC89F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</w:t>
            </w:r>
            <w:r w:rsidR="00455A6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2" w:type="pct"/>
          </w:tcPr>
          <w:p w14:paraId="270A4062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54BD9A" w14:textId="56E93F93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144" w:type="pct"/>
          </w:tcPr>
          <w:p w14:paraId="00FA9A29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8F8C8E0" w14:textId="43617E90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B3EF2C5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8F45A26" w14:textId="77777777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CEA" w:rsidRPr="006375B5" w14:paraId="1E7C027E" w14:textId="77777777" w:rsidTr="00855CEA">
        <w:tc>
          <w:tcPr>
            <w:tcW w:w="1696" w:type="pct"/>
          </w:tcPr>
          <w:p w14:paraId="2AE9B9E7" w14:textId="77777777" w:rsidR="00855CEA" w:rsidRPr="006375B5" w:rsidRDefault="00855CEA" w:rsidP="00855C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8" w:type="pct"/>
          </w:tcPr>
          <w:p w14:paraId="638D8EC9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8AB9F61" w14:textId="1B5CE98B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</w:t>
            </w:r>
            <w:r w:rsidR="009627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D3A5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2" w:type="pct"/>
          </w:tcPr>
          <w:p w14:paraId="7B0E3309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AC8E890" w14:textId="1848939E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30,3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88EC5BD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844AD04" w14:textId="0E413069" w:rsidR="00855CEA" w:rsidRPr="00DD04FD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AE459F" w14:textId="77777777" w:rsidR="00855CEA" w:rsidRPr="00DD04FD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1B1D66F" w14:textId="77777777" w:rsidR="00855CEA" w:rsidRPr="00DD04FD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55CEA" w:rsidRPr="006375B5" w14:paraId="4920244E" w14:textId="77777777" w:rsidTr="00855CEA">
        <w:tc>
          <w:tcPr>
            <w:tcW w:w="1696" w:type="pct"/>
          </w:tcPr>
          <w:p w14:paraId="16786F06" w14:textId="77777777" w:rsidR="00855CEA" w:rsidRPr="006375B5" w:rsidRDefault="00855CEA" w:rsidP="00855CE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ที่พัฒนาเสร็จแล้ว</w:t>
            </w:r>
          </w:p>
        </w:tc>
        <w:tc>
          <w:tcPr>
            <w:tcW w:w="478" w:type="pct"/>
          </w:tcPr>
          <w:p w14:paraId="2547FC18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9EE010" w14:textId="7262A357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4,519</w:t>
            </w:r>
          </w:p>
        </w:tc>
        <w:tc>
          <w:tcPr>
            <w:tcW w:w="192" w:type="pct"/>
          </w:tcPr>
          <w:p w14:paraId="4B069A42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758A4A6" w14:textId="3194BDA0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4,69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EB169DD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7374342" w14:textId="75EAD44E" w:rsidR="00855CEA" w:rsidRPr="006375B5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1C4479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D7B956C" w14:textId="77777777" w:rsidR="00855CEA" w:rsidRPr="006375B5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CEA" w:rsidRPr="006375B5" w14:paraId="27ADBFDD" w14:textId="77777777" w:rsidTr="00855CEA">
        <w:tc>
          <w:tcPr>
            <w:tcW w:w="1696" w:type="pct"/>
          </w:tcPr>
          <w:p w14:paraId="711D9688" w14:textId="77777777" w:rsidR="00855CEA" w:rsidRPr="006375B5" w:rsidRDefault="00855CEA" w:rsidP="00855C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รวมอสังหาริมทรัพย์</w:t>
            </w:r>
            <w:r w:rsidRPr="006375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478" w:type="pct"/>
          </w:tcPr>
          <w:p w14:paraId="1724C337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861C65B" w14:textId="5EC916F1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</w:t>
            </w:r>
            <w:r w:rsidR="002D42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D3A5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2" w:type="pct"/>
          </w:tcPr>
          <w:p w14:paraId="5A0385CC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430BCF3" w14:textId="2B72ECBA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35,0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021D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CCD87F2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23E54EAB" w14:textId="4CDF9BF6" w:rsidR="00855CEA" w:rsidRPr="00DD04FD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07C46C" w14:textId="77777777" w:rsidR="00855CEA" w:rsidRPr="00DD04FD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80735F4" w14:textId="77777777" w:rsidR="00855CEA" w:rsidRPr="00DD04FD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0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55CEA" w:rsidRPr="006375B5" w14:paraId="613AF2F4" w14:textId="77777777" w:rsidTr="00855CEA">
        <w:tc>
          <w:tcPr>
            <w:tcW w:w="1696" w:type="pct"/>
          </w:tcPr>
          <w:p w14:paraId="4FA63C2E" w14:textId="77777777" w:rsidR="00855CEA" w:rsidRPr="006375B5" w:rsidRDefault="00855CEA" w:rsidP="00855C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478" w:type="pct"/>
          </w:tcPr>
          <w:p w14:paraId="375F81B6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5FFE427" w14:textId="54803F3F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455A6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2" w:type="pct"/>
          </w:tcPr>
          <w:p w14:paraId="24E09F7C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853206D" w14:textId="0DAFB080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21D3B">
              <w:rPr>
                <w:rFonts w:ascii="Angsana New" w:hAnsi="Angsana New"/>
                <w:sz w:val="30"/>
                <w:szCs w:val="30"/>
              </w:rPr>
              <w:t>(49)</w:t>
            </w:r>
          </w:p>
        </w:tc>
        <w:tc>
          <w:tcPr>
            <w:tcW w:w="144" w:type="pct"/>
          </w:tcPr>
          <w:p w14:paraId="080FE146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441EE94" w14:textId="396F0E4D" w:rsidR="00855CEA" w:rsidRPr="006375B5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6A8DCA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2CE590C" w14:textId="77777777" w:rsidR="00855CEA" w:rsidRPr="00DD6C07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6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5CEA" w:rsidRPr="006375B5" w14:paraId="7D7D7D13" w14:textId="77777777" w:rsidTr="00855CEA">
        <w:tc>
          <w:tcPr>
            <w:tcW w:w="1696" w:type="pct"/>
          </w:tcPr>
          <w:p w14:paraId="2D87736D" w14:textId="77777777" w:rsidR="00855CEA" w:rsidRPr="006375B5" w:rsidRDefault="00855CEA" w:rsidP="00855C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8" w:type="pct"/>
          </w:tcPr>
          <w:p w14:paraId="4063EEF2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D2854A" w14:textId="0E3691E8" w:rsidR="00855CEA" w:rsidRPr="006375B5" w:rsidRDefault="004A7F4F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2D422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BD3A5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2" w:type="pct"/>
          </w:tcPr>
          <w:p w14:paraId="2B505DBF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5293783" w14:textId="77475BE2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4" w:type="pct"/>
          </w:tcPr>
          <w:p w14:paraId="59436F3C" w14:textId="77777777" w:rsidR="00855CEA" w:rsidRPr="006375B5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B0F380D" w14:textId="748462F5" w:rsidR="00855CEA" w:rsidRPr="00DD04FD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E609BC" w14:textId="77777777" w:rsidR="00855CEA" w:rsidRPr="00DD04FD" w:rsidRDefault="00855CEA" w:rsidP="00855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1106848" w14:textId="77777777" w:rsidR="00855CEA" w:rsidRPr="00DD04FD" w:rsidRDefault="00855CEA" w:rsidP="00855C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1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D92E91" w14:textId="77777777" w:rsidR="00455A64" w:rsidRDefault="00455A64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AE40D2" w14:textId="57073DC2" w:rsidR="00724193" w:rsidRDefault="00642EF4" w:rsidP="00EE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</w:t>
      </w:r>
      <w:r w:rsidR="00764F0D" w:rsidRPr="006375B5">
        <w:rPr>
          <w:rFonts w:ascii="Angsana New" w:eastAsia="Times New Roman" w:hAnsi="Angsana New" w:hint="cs"/>
          <w:sz w:val="30"/>
          <w:szCs w:val="30"/>
          <w:cs/>
        </w:rPr>
        <w:t>เพื่อ</w:t>
      </w:r>
      <w:r w:rsidR="00C34409" w:rsidRPr="006375B5">
        <w:rPr>
          <w:rFonts w:ascii="Angsana New" w:eastAsia="Times New Roman" w:hAnsi="Angsana New" w:hint="cs"/>
          <w:sz w:val="30"/>
          <w:szCs w:val="30"/>
          <w:cs/>
        </w:rPr>
        <w:t>ขาย</w:t>
      </w:r>
      <w:r w:rsidR="003D05CE" w:rsidRPr="006375B5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ประกอบด้วย บ้านเดี่ยว บ้านแฝด 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2</w:t>
      </w:r>
      <w:r w:rsidRPr="006375B5">
        <w:rPr>
          <w:rFonts w:ascii="Angsana New" w:eastAsia="Times New Roman" w:hAnsi="Angsana New"/>
          <w:sz w:val="30"/>
          <w:szCs w:val="30"/>
          <w:cs/>
        </w:rPr>
        <w:t xml:space="preserve"> ชั้น</w:t>
      </w:r>
      <w:r w:rsidR="00F81176" w:rsidRPr="006375B5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ทาวน์เฮ้าส์ </w:t>
      </w:r>
      <w:r w:rsidR="007037FE" w:rsidRPr="007037FE">
        <w:rPr>
          <w:rFonts w:ascii="Angsana New" w:eastAsia="Times New Roman" w:hAnsi="Angsana New"/>
          <w:sz w:val="30"/>
          <w:szCs w:val="30"/>
        </w:rPr>
        <w:t>3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ชั้น อาคารพาณิชย์ และห้องชุดซึ่งเป็นโครงการบ้านที่ดำเนินการและ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เริ่มขายแล้วรวม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7</w:t>
      </w:r>
      <w:r w:rsidR="0010582B" w:rsidRPr="0010582B">
        <w:rPr>
          <w:rFonts w:ascii="Angsana New" w:eastAsia="Times New Roman" w:hAnsi="Angsana New"/>
          <w:sz w:val="30"/>
          <w:szCs w:val="30"/>
        </w:rPr>
        <w:t>5</w:t>
      </w:r>
      <w:r w:rsidR="00EE023A" w:rsidRPr="0010582B">
        <w:rPr>
          <w:rFonts w:ascii="Angsana New" w:eastAsia="Times New Roman" w:hAnsi="Angsana New"/>
          <w:sz w:val="30"/>
          <w:szCs w:val="30"/>
        </w:rPr>
        <w:t xml:space="preserve"> </w:t>
      </w:r>
      <w:r w:rsidR="00006DA1" w:rsidRPr="0010582B">
        <w:rPr>
          <w:rFonts w:ascii="Angsana New" w:eastAsia="Times New Roman" w:hAnsi="Angsana New"/>
          <w:sz w:val="30"/>
          <w:szCs w:val="30"/>
          <w:cs/>
        </w:rPr>
        <w:t>โครงการ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 xml:space="preserve"> และส่วนหนึ่งเป็น</w:t>
      </w:r>
      <w:r w:rsidR="00322FAD" w:rsidRPr="006375B5">
        <w:rPr>
          <w:rFonts w:ascii="Angsana New" w:eastAsia="Times New Roman" w:hAnsi="Angsana New" w:hint="cs"/>
          <w:sz w:val="30"/>
          <w:szCs w:val="30"/>
          <w:cs/>
        </w:rPr>
        <w:t>อสังหาริมทรัพย์</w:t>
      </w:r>
      <w:r w:rsidR="00006DA1" w:rsidRPr="006375B5">
        <w:rPr>
          <w:rFonts w:ascii="Angsana New" w:eastAsia="Times New Roman" w:hAnsi="Angsana New"/>
          <w:sz w:val="30"/>
          <w:szCs w:val="30"/>
          <w:cs/>
        </w:rPr>
        <w:t>ระหว่างพัฒนา</w:t>
      </w:r>
    </w:p>
    <w:p w14:paraId="1C8626C3" w14:textId="2CCD2344" w:rsidR="00D50DC7" w:rsidRPr="003511B4" w:rsidRDefault="00D5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22"/>
          <w:szCs w:val="22"/>
          <w:cs/>
        </w:rPr>
      </w:pPr>
    </w:p>
    <w:p w14:paraId="0F3F56AF" w14:textId="77777777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490A866E" w14:textId="0ED4A80B" w:rsidR="00006DA1" w:rsidRPr="006375B5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375B5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สินทรัพย์ที่ใช้เป็นหลักประกัน</w:t>
      </w:r>
    </w:p>
    <w:p w14:paraId="2180F21E" w14:textId="77777777" w:rsidR="00400B7B" w:rsidRPr="003511B4" w:rsidRDefault="00400B7B" w:rsidP="00006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eastAsia="Times New Roman" w:hAnsi="Angsana New"/>
          <w:sz w:val="22"/>
          <w:szCs w:val="22"/>
          <w:cs/>
          <w:lang w:val="en-GB"/>
        </w:rPr>
      </w:pPr>
    </w:p>
    <w:p w14:paraId="38CD3835" w14:textId="43CB3357" w:rsidR="009953F6" w:rsidRPr="009953F6" w:rsidRDefault="009953F6" w:rsidP="009953F6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D6BCB">
        <w:rPr>
          <w:rFonts w:ascii="Angsana New" w:eastAsia="Times New Roman" w:hAnsi="Angsana New"/>
          <w:sz w:val="30"/>
          <w:szCs w:val="30"/>
          <w:cs/>
        </w:rPr>
        <w:t>บริษัทย่อย</w:t>
      </w:r>
      <w:r w:rsidR="00455A64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2D6BCB">
        <w:rPr>
          <w:rFonts w:ascii="Angsana New" w:eastAsia="Times New Roman" w:hAnsi="Angsana New"/>
          <w:sz w:val="30"/>
          <w:szCs w:val="30"/>
          <w:cs/>
        </w:rPr>
        <w:t>ได้นำที่ดินพร้อมสิ่งปลูกสร้างส่วนใหญ่และสิ่งปลูกสร้างที่มีในภายหน้าไปจดจำนองเพื่อใช้เป็นหลักประกันเงินกู้ยืมจากสถาบันการเงินเป็นจำนวนเงิน</w:t>
      </w:r>
      <w:r w:rsidRPr="002D6BCB">
        <w:rPr>
          <w:rFonts w:ascii="Angsana New" w:eastAsia="Times New Roman" w:hAnsi="Angsana New"/>
          <w:sz w:val="30"/>
          <w:szCs w:val="30"/>
        </w:rPr>
        <w:t xml:space="preserve"> </w:t>
      </w:r>
      <w:r w:rsidR="00650E7C">
        <w:rPr>
          <w:rFonts w:ascii="Angsana New" w:hAnsi="Angsana New"/>
          <w:spacing w:val="-2"/>
          <w:sz w:val="30"/>
          <w:szCs w:val="30"/>
        </w:rPr>
        <w:t>14,0</w:t>
      </w:r>
      <w:r w:rsidR="002D4228">
        <w:rPr>
          <w:rFonts w:ascii="Angsana New" w:hAnsi="Angsana New"/>
          <w:spacing w:val="-2"/>
          <w:sz w:val="30"/>
          <w:szCs w:val="30"/>
        </w:rPr>
        <w:t>36</w:t>
      </w:r>
      <w:r w:rsidR="00650E7C">
        <w:rPr>
          <w:rFonts w:ascii="Angsana New" w:hAnsi="Angsana New"/>
          <w:spacing w:val="-2"/>
          <w:sz w:val="30"/>
          <w:szCs w:val="30"/>
        </w:rPr>
        <w:t>.8</w:t>
      </w:r>
      <w:r w:rsidR="002D4228">
        <w:rPr>
          <w:rFonts w:ascii="Angsana New" w:hAnsi="Angsana New"/>
          <w:spacing w:val="-2"/>
          <w:sz w:val="30"/>
          <w:szCs w:val="30"/>
        </w:rPr>
        <w:t>5</w:t>
      </w:r>
      <w:r w:rsidR="002D6BCB">
        <w:rPr>
          <w:rFonts w:ascii="Angsana New" w:hAnsi="Angsana New"/>
          <w:spacing w:val="-2"/>
          <w:sz w:val="30"/>
          <w:szCs w:val="30"/>
        </w:rPr>
        <w:t xml:space="preserve"> </w:t>
      </w:r>
      <w:r w:rsidRPr="002D6BCB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2D6BCB">
        <w:rPr>
          <w:rFonts w:ascii="Angsana New" w:eastAsia="Times New Roman" w:hAnsi="Angsana New"/>
          <w:sz w:val="30"/>
          <w:szCs w:val="30"/>
        </w:rPr>
        <w:t xml:space="preserve"> 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(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30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กันยายน </w:t>
      </w:r>
      <w:r w:rsidR="007037FE" w:rsidRPr="00DF6B47">
        <w:rPr>
          <w:rFonts w:ascii="Angsana New" w:eastAsia="Times New Roman" w:hAnsi="Angsana New"/>
          <w:i/>
          <w:iCs/>
          <w:sz w:val="30"/>
          <w:szCs w:val="30"/>
        </w:rPr>
        <w:t>256</w:t>
      </w:r>
      <w:r w:rsidR="00B77757" w:rsidRPr="00DF6B47">
        <w:rPr>
          <w:rFonts w:ascii="Angsana New" w:eastAsia="Times New Roman" w:hAnsi="Angsana New"/>
          <w:i/>
          <w:iCs/>
          <w:sz w:val="30"/>
          <w:szCs w:val="30"/>
        </w:rPr>
        <w:t>7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 xml:space="preserve">: </w:t>
      </w:r>
      <w:r w:rsidR="00F25B9A">
        <w:rPr>
          <w:rFonts w:asciiTheme="majorBidi" w:hAnsiTheme="majorBidi" w:cstheme="majorBidi"/>
          <w:i/>
          <w:iCs/>
          <w:spacing w:val="-2"/>
          <w:sz w:val="30"/>
          <w:szCs w:val="30"/>
        </w:rPr>
        <w:t>14,759.52</w:t>
      </w:r>
      <w:r w:rsidR="005417ED" w:rsidRPr="00DF6B4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455A6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Pr="00DF6B47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</w:t>
      </w:r>
      <w:r w:rsidRPr="00DF6B47">
        <w:rPr>
          <w:rFonts w:ascii="Angsana New" w:eastAsia="Times New Roman" w:hAnsi="Angsana New"/>
          <w:i/>
          <w:iCs/>
          <w:sz w:val="30"/>
          <w:szCs w:val="30"/>
        </w:rPr>
        <w:t>)</w:t>
      </w:r>
    </w:p>
    <w:p w14:paraId="1BAA947D" w14:textId="7A0F5340" w:rsidR="00AB6386" w:rsidRPr="003511B4" w:rsidRDefault="00AB6386" w:rsidP="004859A0">
      <w:pPr>
        <w:autoSpaceDE w:val="0"/>
        <w:autoSpaceDN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22"/>
          <w:szCs w:val="22"/>
        </w:rPr>
      </w:pPr>
    </w:p>
    <w:p w14:paraId="3F810B79" w14:textId="1EA45A7F" w:rsidR="009B073D" w:rsidRDefault="00263B5E" w:rsidP="004267BB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hAnsi="Angsana New"/>
          <w:spacing w:val="-2"/>
          <w:sz w:val="30"/>
          <w:szCs w:val="30"/>
        </w:rPr>
      </w:pPr>
      <w:r w:rsidRPr="00537B7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50EBD">
        <w:rPr>
          <w:rFonts w:ascii="Angsana New" w:hAnsi="Angsana New"/>
          <w:spacing w:val="-2"/>
          <w:sz w:val="30"/>
          <w:szCs w:val="30"/>
        </w:rPr>
        <w:t>3</w:t>
      </w:r>
      <w:r w:rsidR="00AE7249">
        <w:rPr>
          <w:rFonts w:ascii="Angsana New" w:hAnsi="Angsana New"/>
          <w:spacing w:val="-2"/>
          <w:sz w:val="30"/>
          <w:szCs w:val="30"/>
        </w:rPr>
        <w:t xml:space="preserve">1 </w:t>
      </w:r>
      <w:r w:rsidR="00AE7249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pacing w:val="-2"/>
          <w:sz w:val="30"/>
          <w:szCs w:val="30"/>
        </w:rPr>
        <w:t>2567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ที่ดินพัฒนาเพื่อขายของกลุ่มบริษัทจำนว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="00A8397C" w:rsidRPr="005A07CC">
        <w:rPr>
          <w:rFonts w:ascii="Angsana New" w:hAnsi="Angsana New"/>
          <w:spacing w:val="-2"/>
          <w:sz w:val="30"/>
          <w:szCs w:val="30"/>
        </w:rPr>
        <w:t xml:space="preserve"> </w:t>
      </w:r>
      <w:r w:rsidR="004B0CC9">
        <w:rPr>
          <w:rFonts w:ascii="Angsana New" w:hAnsi="Angsana New"/>
          <w:spacing w:val="-2"/>
          <w:sz w:val="30"/>
          <w:szCs w:val="30"/>
        </w:rPr>
        <w:t>2,567.12</w:t>
      </w:r>
      <w:r w:rsidRPr="005A07CC">
        <w:rPr>
          <w:rFonts w:ascii="Angsana New" w:hAnsi="Angsana New" w:hint="cs"/>
          <w:spacing w:val="-2"/>
          <w:sz w:val="30"/>
          <w:szCs w:val="30"/>
          <w:cs/>
        </w:rPr>
        <w:t xml:space="preserve"> ล้าน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30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กันยายน </w:t>
      </w:r>
      <w:r w:rsidR="007037FE" w:rsidRPr="007037F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AE7249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F25B9A">
        <w:rPr>
          <w:rFonts w:asciiTheme="majorBidi" w:hAnsiTheme="majorBidi" w:cstheme="majorBidi"/>
          <w:i/>
          <w:iCs/>
          <w:spacing w:val="-2"/>
          <w:sz w:val="30"/>
          <w:szCs w:val="30"/>
        </w:rPr>
        <w:t>2,305.34</w:t>
      </w:r>
      <w:r w:rsidR="005417ED" w:rsidRPr="00000D8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5417ED" w:rsidRPr="006263D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537B7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 xml:space="preserve">คาดว่าจะมีแผนพัฒนาในระยะเวลาเกินกว่า </w:t>
      </w:r>
      <w:r w:rsidR="007037FE" w:rsidRPr="007037FE">
        <w:rPr>
          <w:rFonts w:ascii="Angsana New" w:hAnsi="Angsana New"/>
          <w:spacing w:val="-2"/>
          <w:sz w:val="30"/>
          <w:szCs w:val="30"/>
        </w:rPr>
        <w:t>1</w:t>
      </w:r>
      <w:r w:rsidRPr="00537B75">
        <w:rPr>
          <w:rFonts w:ascii="Angsana New" w:hAnsi="Angsana New"/>
          <w:spacing w:val="-2"/>
          <w:sz w:val="30"/>
          <w:szCs w:val="30"/>
        </w:rPr>
        <w:t xml:space="preserve"> </w:t>
      </w:r>
      <w:r w:rsidRPr="00537B75">
        <w:rPr>
          <w:rFonts w:ascii="Angsana New" w:hAnsi="Angsana New" w:hint="cs"/>
          <w:spacing w:val="-2"/>
          <w:sz w:val="30"/>
          <w:szCs w:val="30"/>
          <w:cs/>
        </w:rPr>
        <w:t>ปี นับจากรอบระยะเวลารายงาน</w:t>
      </w:r>
    </w:p>
    <w:p w14:paraId="6BABD251" w14:textId="623C777A" w:rsidR="00537B75" w:rsidRPr="003511B4" w:rsidRDefault="00537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x-none" w:eastAsia="x-none"/>
        </w:rPr>
      </w:pPr>
    </w:p>
    <w:p w14:paraId="3EF999C9" w14:textId="657D62E0" w:rsidR="00EF0F6D" w:rsidRPr="006375B5" w:rsidRDefault="00EF0F6D" w:rsidP="004C2839">
      <w:pPr>
        <w:pStyle w:val="Heading6"/>
        <w:numPr>
          <w:ilvl w:val="0"/>
          <w:numId w:val="20"/>
        </w:numPr>
        <w:ind w:left="540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6375B5">
        <w:rPr>
          <w:rFonts w:ascii="Angsana New" w:hAnsi="Angsana New" w:hint="cs"/>
          <w:sz w:val="30"/>
          <w:szCs w:val="30"/>
          <w:cs/>
        </w:rPr>
        <w:t>เงินลงทุนในบริษัทร่วมและการร่วมค้</w:t>
      </w:r>
      <w:r w:rsidRPr="006375B5">
        <w:rPr>
          <w:rFonts w:ascii="Angsana New" w:hAnsi="Angsana New" w:hint="cs"/>
          <w:sz w:val="30"/>
          <w:szCs w:val="30"/>
          <w:cs/>
          <w:lang w:val="en-US"/>
        </w:rPr>
        <w:t xml:space="preserve">า </w:t>
      </w:r>
    </w:p>
    <w:p w14:paraId="3762FB4C" w14:textId="3D329136" w:rsidR="00EF0F6D" w:rsidRPr="003511B4" w:rsidRDefault="00EF0F6D" w:rsidP="00EF0F6D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8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284"/>
        <w:gridCol w:w="1083"/>
        <w:gridCol w:w="238"/>
        <w:gridCol w:w="1073"/>
        <w:gridCol w:w="270"/>
        <w:gridCol w:w="1047"/>
        <w:gridCol w:w="240"/>
        <w:gridCol w:w="1047"/>
      </w:tblGrid>
      <w:tr w:rsidR="00457FEC" w:rsidRPr="009E2F97" w14:paraId="6546C299" w14:textId="77777777" w:rsidTr="00B86FF0">
        <w:trPr>
          <w:trHeight w:val="307"/>
          <w:tblHeader/>
        </w:trPr>
        <w:tc>
          <w:tcPr>
            <w:tcW w:w="4284" w:type="dxa"/>
          </w:tcPr>
          <w:p w14:paraId="1B77E040" w14:textId="431E15CA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60E2C2DA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5A0999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shd w:val="clear" w:color="auto" w:fill="auto"/>
            <w:vAlign w:val="bottom"/>
          </w:tcPr>
          <w:p w14:paraId="772F1BB4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FEC" w:rsidRPr="009E2F97" w14:paraId="518A5A71" w14:textId="77777777" w:rsidTr="00537B75">
        <w:trPr>
          <w:trHeight w:val="307"/>
          <w:tblHeader/>
        </w:trPr>
        <w:tc>
          <w:tcPr>
            <w:tcW w:w="4284" w:type="dxa"/>
          </w:tcPr>
          <w:p w14:paraId="66A44B4F" w14:textId="2FAE1584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7EA0CD6" w14:textId="59235469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FB403C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9DC3D79" w14:textId="1BE3CF88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F3893" w14:textId="77777777" w:rsidR="00457FEC" w:rsidRPr="009E2F97" w:rsidRDefault="00457FEC" w:rsidP="0036098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B9A55A4" w14:textId="7376078E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D44055" w14:textId="77777777" w:rsidR="00457FEC" w:rsidRPr="009E2F97" w:rsidRDefault="00457FEC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BB4C8DC" w14:textId="28ACDBC7" w:rsidR="00457FEC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57FEC" w:rsidRPr="009E2F97" w14:paraId="3A1FFFA7" w14:textId="77777777" w:rsidTr="00537B75">
        <w:trPr>
          <w:trHeight w:val="307"/>
          <w:tblHeader/>
        </w:trPr>
        <w:tc>
          <w:tcPr>
            <w:tcW w:w="4284" w:type="dxa"/>
          </w:tcPr>
          <w:p w14:paraId="43BC7592" w14:textId="77777777" w:rsidR="00457FEC" w:rsidRPr="009E2F97" w:rsidRDefault="00457FEC" w:rsidP="00360984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8" w:type="dxa"/>
            <w:gridSpan w:val="7"/>
            <w:shd w:val="clear" w:color="auto" w:fill="auto"/>
            <w:vAlign w:val="bottom"/>
          </w:tcPr>
          <w:p w14:paraId="2FF737AF" w14:textId="77777777" w:rsidR="00457FEC" w:rsidRPr="009E2F97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Pr="009E2F97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9E2F9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457FEC" w:rsidRPr="009E2F97" w14:paraId="083DF4EE" w14:textId="77777777" w:rsidTr="00537B75">
        <w:trPr>
          <w:trHeight w:val="71"/>
        </w:trPr>
        <w:tc>
          <w:tcPr>
            <w:tcW w:w="4284" w:type="dxa"/>
          </w:tcPr>
          <w:p w14:paraId="789F83A7" w14:textId="77777777" w:rsidR="00457FEC" w:rsidRPr="00631DD0" w:rsidRDefault="00457FEC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1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  <w:shd w:val="clear" w:color="auto" w:fill="auto"/>
          </w:tcPr>
          <w:p w14:paraId="1A8AA3A4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B49BB9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2C6FD8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F9A892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2C4B22C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F4003F" w14:textId="77777777" w:rsidR="00457FEC" w:rsidRPr="009E2F97" w:rsidRDefault="00457FEC" w:rsidP="00B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1BA6EEB" w14:textId="77777777" w:rsidR="00457FEC" w:rsidRPr="009E2F97" w:rsidRDefault="00457FEC" w:rsidP="00B8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before="4"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E05" w:rsidRPr="009E2F97" w14:paraId="1903060C" w14:textId="77777777" w:rsidTr="00537B75">
        <w:trPr>
          <w:trHeight w:val="307"/>
        </w:trPr>
        <w:tc>
          <w:tcPr>
            <w:tcW w:w="4284" w:type="dxa"/>
          </w:tcPr>
          <w:p w14:paraId="4BEA13D8" w14:textId="4029836D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6E0826F3" w14:textId="1BF9CB13" w:rsidR="00295E05" w:rsidRPr="00E44210" w:rsidRDefault="00E44210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E44210"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CB1E2E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51A5C1" w14:textId="44FA4934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2F312D">
              <w:rPr>
                <w:rFonts w:ascii="Angsana New" w:hAnsi="Angsana New" w:hint="cs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5084D4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70476D5" w14:textId="67DDFA75" w:rsidR="00295E05" w:rsidRPr="003713B3" w:rsidRDefault="003713B3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3713B3">
              <w:rPr>
                <w:rFonts w:ascii="Angsana New" w:hAnsi="Angsana New"/>
                <w:sz w:val="30"/>
                <w:szCs w:val="30"/>
              </w:rPr>
              <w:t>6,893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4F9D99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65DD6B7" w14:textId="2847881F" w:rsidR="00295E05" w:rsidRPr="004A58C5" w:rsidRDefault="00295E05" w:rsidP="00175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A58C5">
              <w:rPr>
                <w:rFonts w:ascii="Angsana New" w:hAnsi="Angsana New"/>
                <w:sz w:val="30"/>
                <w:szCs w:val="30"/>
              </w:rPr>
              <w:t>,</w:t>
            </w:r>
            <w:r w:rsidRPr="007037FE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295E05" w:rsidRPr="009E2F97" w14:paraId="38A1ED78" w14:textId="77777777" w:rsidTr="00537B75">
        <w:trPr>
          <w:trHeight w:val="307"/>
        </w:trPr>
        <w:tc>
          <w:tcPr>
            <w:tcW w:w="4284" w:type="dxa"/>
          </w:tcPr>
          <w:p w14:paraId="2EA7F5F8" w14:textId="1B32789E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3" w:type="dxa"/>
            <w:shd w:val="clear" w:color="auto" w:fill="auto"/>
          </w:tcPr>
          <w:p w14:paraId="7C93FBCA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42F6646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97368DE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AD388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7E1DBCD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EBA27AE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69120BD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E05" w:rsidRPr="009E2F97" w14:paraId="22708B0F" w14:textId="77777777" w:rsidTr="00537B75">
        <w:trPr>
          <w:trHeight w:val="307"/>
        </w:trPr>
        <w:tc>
          <w:tcPr>
            <w:tcW w:w="4284" w:type="dxa"/>
          </w:tcPr>
          <w:p w14:paraId="371FE358" w14:textId="6D3FCD3B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สุทธิจากกำไรที่ยังไม่เกิดขึ้น</w:t>
            </w:r>
            <w:r w:rsidRPr="009D3949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3" w:type="dxa"/>
            <w:shd w:val="clear" w:color="auto" w:fill="auto"/>
          </w:tcPr>
          <w:p w14:paraId="5D617D23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00A7D36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D723DC3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81DB6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C589540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D6292B1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9A24CFE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5E05" w:rsidRPr="009E2F97" w14:paraId="4E3FE65D" w14:textId="77777777" w:rsidTr="00537B75">
        <w:trPr>
          <w:trHeight w:val="307"/>
        </w:trPr>
        <w:tc>
          <w:tcPr>
            <w:tcW w:w="4284" w:type="dxa"/>
          </w:tcPr>
          <w:p w14:paraId="52938FAC" w14:textId="79272192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161" w:right="-104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3" w:type="dxa"/>
            <w:shd w:val="clear" w:color="auto" w:fill="auto"/>
          </w:tcPr>
          <w:p w14:paraId="01FB8F6E" w14:textId="7D98519D" w:rsidR="00295E05" w:rsidRPr="009E2F97" w:rsidRDefault="00A9085B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2D422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BA2F8D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BEFDBB" w14:textId="6BA7A2BD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14:paraId="1118C0AF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7DA4B391" w14:textId="6161E1AA" w:rsidR="00295E05" w:rsidRPr="004A58C5" w:rsidRDefault="001669B4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89B225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8401A4" w14:textId="0676A182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E05" w:rsidRPr="009E2F97" w14:paraId="588DA040" w14:textId="77777777" w:rsidTr="00537B75">
        <w:trPr>
          <w:trHeight w:val="307"/>
        </w:trPr>
        <w:tc>
          <w:tcPr>
            <w:tcW w:w="4284" w:type="dxa"/>
          </w:tcPr>
          <w:p w14:paraId="04756C4F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3" w:type="dxa"/>
            <w:shd w:val="clear" w:color="auto" w:fill="auto"/>
          </w:tcPr>
          <w:p w14:paraId="27C8C31B" w14:textId="76EBB6B3" w:rsidR="00295E05" w:rsidRPr="009E2F97" w:rsidRDefault="00A9085B" w:rsidP="00A9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F1A352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1369B0" w14:textId="3FBACCE2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A6A2A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757B64E" w14:textId="031B23EF" w:rsidR="00295E05" w:rsidRPr="004A58C5" w:rsidRDefault="001669B4" w:rsidP="0016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9C181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4A812C4F" w14:textId="7B3FCFA9" w:rsidR="00295E05" w:rsidRPr="004A58C5" w:rsidRDefault="00BF0CBF" w:rsidP="00BF0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295E05" w:rsidRPr="009E2F97" w14:paraId="54235574" w14:textId="77777777" w:rsidTr="00537B75">
        <w:trPr>
          <w:trHeight w:val="307"/>
        </w:trPr>
        <w:tc>
          <w:tcPr>
            <w:tcW w:w="4284" w:type="dxa"/>
          </w:tcPr>
          <w:p w14:paraId="40866FBE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3" w:type="dxa"/>
            <w:shd w:val="clear" w:color="auto" w:fill="auto"/>
          </w:tcPr>
          <w:p w14:paraId="0079AB43" w14:textId="02B4279E" w:rsidR="00295E05" w:rsidRPr="009E2F97" w:rsidRDefault="00A9085B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ABD7A5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7CB886" w14:textId="0D779A4F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FBAFA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367501E8" w14:textId="433E2DE3" w:rsidR="00295E05" w:rsidRPr="004A58C5" w:rsidRDefault="001669B4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1D6E923" w14:textId="77777777" w:rsidR="00295E05" w:rsidRPr="004A58C5" w:rsidRDefault="00295E05" w:rsidP="00295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CBAC4F8" w14:textId="3FA82862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sz w:val="30"/>
                <w:szCs w:val="30"/>
              </w:rPr>
            </w:pPr>
            <w:r w:rsidRPr="004A58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5E05" w:rsidRPr="009E2F97" w14:paraId="36D94AE0" w14:textId="77777777" w:rsidTr="00C73F2A">
        <w:trPr>
          <w:trHeight w:val="307"/>
        </w:trPr>
        <w:tc>
          <w:tcPr>
            <w:tcW w:w="4284" w:type="dxa"/>
          </w:tcPr>
          <w:p w14:paraId="54F7E1C2" w14:textId="74268F8C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CB5E7" w14:textId="6222F856" w:rsidR="00295E05" w:rsidRPr="00A1277C" w:rsidRDefault="00A9085B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11,16</w:t>
            </w:r>
            <w:r w:rsidR="002D422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FB445F" w14:textId="77777777" w:rsidR="00295E05" w:rsidRPr="009E2F97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AC81B" w14:textId="5CDA1E9B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B7440" w14:textId="77777777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776D1" w14:textId="49E23EF0" w:rsidR="00295E05" w:rsidRPr="00001FFD" w:rsidRDefault="00001FFD" w:rsidP="0000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FFD">
              <w:rPr>
                <w:rFonts w:ascii="Angsana New" w:hAnsi="Angsana New"/>
                <w:b/>
                <w:bCs/>
                <w:sz w:val="30"/>
                <w:szCs w:val="30"/>
              </w:rPr>
              <w:t>6,893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7E61947" w14:textId="77777777" w:rsidR="00295E05" w:rsidRPr="004A58C5" w:rsidRDefault="00295E05" w:rsidP="00295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47B40" w14:textId="6DA7F5AF" w:rsidR="00295E05" w:rsidRPr="004A58C5" w:rsidRDefault="00295E05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4A58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F0CBF">
              <w:rPr>
                <w:rFonts w:ascii="Angsana New" w:hAnsi="Angsana New"/>
                <w:b/>
                <w:bCs/>
                <w:sz w:val="30"/>
                <w:szCs w:val="30"/>
              </w:rPr>
              <w:t>833</w:t>
            </w:r>
          </w:p>
        </w:tc>
      </w:tr>
      <w:tr w:rsidR="00C73F2A" w:rsidRPr="009E2F97" w14:paraId="5252E397" w14:textId="77777777" w:rsidTr="00C73F2A">
        <w:trPr>
          <w:trHeight w:val="307"/>
        </w:trPr>
        <w:tc>
          <w:tcPr>
            <w:tcW w:w="4284" w:type="dxa"/>
          </w:tcPr>
          <w:p w14:paraId="03E5EBDA" w14:textId="77777777" w:rsidR="00C73F2A" w:rsidRPr="009E2F97" w:rsidRDefault="00C73F2A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2695B5CE" w14:textId="77777777" w:rsidR="00C73F2A" w:rsidRDefault="00C73F2A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86C6EBC" w14:textId="77777777" w:rsidR="00C73F2A" w:rsidRPr="009E2F97" w:rsidRDefault="00C73F2A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52E10666" w14:textId="77777777" w:rsidR="00C73F2A" w:rsidRDefault="00C73F2A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BF6AAC" w14:textId="77777777" w:rsidR="00C73F2A" w:rsidRPr="004A58C5" w:rsidRDefault="00C73F2A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536C0660" w14:textId="77777777" w:rsidR="00C73F2A" w:rsidRDefault="00C73F2A" w:rsidP="00166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3D6C0F" w14:textId="77777777" w:rsidR="00C73F2A" w:rsidRPr="004A58C5" w:rsidRDefault="00C73F2A" w:rsidP="00295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39677DD3" w14:textId="77777777" w:rsidR="00C73F2A" w:rsidRPr="007037FE" w:rsidRDefault="00C73F2A" w:rsidP="00295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3F2A" w:rsidRPr="009E2F97" w14:paraId="3E519A57" w14:textId="77777777" w:rsidTr="00C73F2A">
        <w:trPr>
          <w:trHeight w:val="307"/>
        </w:trPr>
        <w:tc>
          <w:tcPr>
            <w:tcW w:w="4284" w:type="dxa"/>
          </w:tcPr>
          <w:p w14:paraId="29685974" w14:textId="3E08284B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  <w:shd w:val="clear" w:color="auto" w:fill="auto"/>
          </w:tcPr>
          <w:p w14:paraId="233C6FCA" w14:textId="77777777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0995825" w14:textId="77777777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5D77362" w14:textId="77777777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25EAD" w14:textId="77777777" w:rsidR="00C73F2A" w:rsidRPr="004A58C5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6FA6F839" w14:textId="77777777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38D99B1" w14:textId="77777777" w:rsidR="00C73F2A" w:rsidRPr="004A58C5" w:rsidRDefault="00C73F2A" w:rsidP="00C7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A4E063A" w14:textId="77777777" w:rsidR="00C73F2A" w:rsidRPr="007037FE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73F2A" w:rsidRPr="009E2F97" w14:paraId="73B9A896" w14:textId="77777777" w:rsidTr="00C73F2A">
        <w:trPr>
          <w:trHeight w:val="307"/>
        </w:trPr>
        <w:tc>
          <w:tcPr>
            <w:tcW w:w="4284" w:type="dxa"/>
          </w:tcPr>
          <w:p w14:paraId="6E17474C" w14:textId="0482B6A2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14:paraId="0E171B69" w14:textId="5E22AEB7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6742"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8334BB" w14:textId="77777777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F8ABC81" w14:textId="739587B5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6E8126" w14:textId="77777777" w:rsidR="00C73F2A" w:rsidRPr="004A58C5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25D5205" w14:textId="26D6281C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1203AAB" w14:textId="77777777" w:rsidR="00C73F2A" w:rsidRPr="004A58C5" w:rsidRDefault="00C73F2A" w:rsidP="00C7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C779C72" w14:textId="00CD731F" w:rsidR="00C73F2A" w:rsidRPr="007037FE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C73F2A" w:rsidRPr="009E2F97" w14:paraId="10B04F2A" w14:textId="77777777" w:rsidTr="00C73F2A">
        <w:trPr>
          <w:trHeight w:val="307"/>
        </w:trPr>
        <w:tc>
          <w:tcPr>
            <w:tcW w:w="4284" w:type="dxa"/>
          </w:tcPr>
          <w:p w14:paraId="5F6D9C82" w14:textId="16B4317B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7A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3577A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Pr="003577A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83" w:type="dxa"/>
            <w:shd w:val="clear" w:color="auto" w:fill="auto"/>
          </w:tcPr>
          <w:p w14:paraId="0B1A1DD7" w14:textId="4A8413CE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F78931" w14:textId="77777777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56C63C" w14:textId="47F892CA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FD6CB" w14:textId="77777777" w:rsidR="00C73F2A" w:rsidRPr="004A58C5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5AE01245" w14:textId="64C62189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29C9E4" w14:textId="77777777" w:rsidR="00C73F2A" w:rsidRPr="004A58C5" w:rsidRDefault="00C73F2A" w:rsidP="00C7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1B330E17" w14:textId="2001643B" w:rsidR="00C73F2A" w:rsidRPr="007037FE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73F2A" w:rsidRPr="009E2F97" w14:paraId="3D1D7B9C" w14:textId="77777777" w:rsidTr="00C73F2A">
        <w:trPr>
          <w:trHeight w:val="307"/>
        </w:trPr>
        <w:tc>
          <w:tcPr>
            <w:tcW w:w="4284" w:type="dxa"/>
          </w:tcPr>
          <w:p w14:paraId="297C2017" w14:textId="19DAED5D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9E7EB39" w14:textId="262417C4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37AD84" w14:textId="77777777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008898F" w14:textId="51B07F83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1D5F0" w14:textId="77777777" w:rsidR="00C73F2A" w:rsidRPr="004A58C5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0FC951BA" w14:textId="706EFA1B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50FF26" w14:textId="77777777" w:rsidR="00C73F2A" w:rsidRPr="004A58C5" w:rsidRDefault="00C73F2A" w:rsidP="00C7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3591F95" w14:textId="6C7DD35E" w:rsidR="00C73F2A" w:rsidRPr="007037FE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(262)</w:t>
            </w:r>
          </w:p>
        </w:tc>
      </w:tr>
      <w:tr w:rsidR="00C73F2A" w:rsidRPr="009E2F97" w14:paraId="7245BA16" w14:textId="77777777" w:rsidTr="00C73F2A">
        <w:trPr>
          <w:trHeight w:val="307"/>
        </w:trPr>
        <w:tc>
          <w:tcPr>
            <w:tcW w:w="4284" w:type="dxa"/>
          </w:tcPr>
          <w:p w14:paraId="4D9EBB88" w14:textId="7ED0CCAB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D32B6" w14:textId="7B189F1A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DF55F3" w14:textId="77777777" w:rsidR="00C73F2A" w:rsidRPr="009E2F97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0F8FB" w14:textId="7A9C9277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F2A">
              <w:rPr>
                <w:rFonts w:ascii="Angsana New" w:hAnsi="Angsana New"/>
                <w:b/>
                <w:bCs/>
                <w:sz w:val="30"/>
                <w:szCs w:val="30"/>
              </w:rPr>
              <w:t>2,096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ADBF" w14:textId="77777777" w:rsidR="00C73F2A" w:rsidRPr="004A58C5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235E8" w14:textId="3222BD34" w:rsidR="00C73F2A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0ABDA0" w14:textId="77777777" w:rsidR="00C73F2A" w:rsidRPr="004A58C5" w:rsidRDefault="00C73F2A" w:rsidP="00C7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993BD" w14:textId="79C137B3" w:rsidR="00C73F2A" w:rsidRPr="007037FE" w:rsidRDefault="00C73F2A" w:rsidP="00C7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F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19BDEA" w14:textId="77777777" w:rsidR="00C73F2A" w:rsidRDefault="00C73F2A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2839D9A0" w14:textId="77777777" w:rsidR="009123CF" w:rsidRDefault="0091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6ED2819A" w14:textId="0BED4341" w:rsidR="008D650B" w:rsidRPr="00DC29FB" w:rsidRDefault="008D650B" w:rsidP="00DC2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C29FB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บริษัทร่วม</w:t>
      </w:r>
    </w:p>
    <w:p w14:paraId="1CC2D8A6" w14:textId="77777777" w:rsidR="008D650B" w:rsidRDefault="008D650B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711B27C" w14:textId="77777777" w:rsidR="00C40B18" w:rsidRDefault="00C40B18" w:rsidP="00C4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56381F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56381F">
        <w:rPr>
          <w:rFonts w:asciiTheme="majorBidi" w:hAnsiTheme="majorBidi" w:cstheme="majorBidi"/>
          <w:sz w:val="30"/>
          <w:szCs w:val="30"/>
        </w:rPr>
        <w:t xml:space="preserve">31 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6381F">
        <w:rPr>
          <w:rFonts w:asciiTheme="majorBidi" w:hAnsiTheme="majorBidi" w:cstheme="majorBidi"/>
          <w:sz w:val="30"/>
          <w:szCs w:val="30"/>
        </w:rPr>
        <w:t>2566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และบริษัทย่อยแห่งหนึ่งได้ซื้อหน่วยทรัสต์ตามสัดส่วนการถือหน่วยทรัสต์เดิมของ</w:t>
      </w:r>
      <w:r w:rsidRPr="000D51F7">
        <w:rPr>
          <w:rFonts w:asciiTheme="majorBidi" w:hAnsiTheme="majorBidi" w:hint="cs"/>
          <w:sz w:val="30"/>
          <w:szCs w:val="30"/>
          <w:cs/>
        </w:rPr>
        <w:t>ทรัสต์เพื่อการลงทุนในอสังหาริมทรัพย์และสิทธิการเช่าอสังหาริมทรัพย์เพื่ออุตสาหกรรม</w:t>
      </w:r>
      <w:r w:rsidRPr="000D51F7">
        <w:rPr>
          <w:rFonts w:asciiTheme="majorBidi" w:hAnsiTheme="majorBidi"/>
          <w:sz w:val="30"/>
          <w:szCs w:val="30"/>
          <w:cs/>
        </w:rPr>
        <w:t xml:space="preserve"> </w:t>
      </w:r>
      <w:r w:rsidRPr="000D51F7">
        <w:rPr>
          <w:rFonts w:asciiTheme="majorBidi" w:hAnsiTheme="majorBidi" w:hint="cs"/>
          <w:sz w:val="30"/>
          <w:szCs w:val="30"/>
          <w:cs/>
        </w:rPr>
        <w:t>เฟรเซอร์ส</w:t>
      </w:r>
      <w:r w:rsidRPr="000D51F7">
        <w:rPr>
          <w:rFonts w:asciiTheme="majorBidi" w:hAnsiTheme="majorBidi"/>
          <w:sz w:val="30"/>
          <w:szCs w:val="30"/>
          <w:cs/>
        </w:rPr>
        <w:t xml:space="preserve"> </w:t>
      </w:r>
      <w:r w:rsidRPr="000D51F7">
        <w:rPr>
          <w:rFonts w:asciiTheme="majorBidi" w:hAnsiTheme="majorBidi" w:hint="cs"/>
          <w:sz w:val="30"/>
          <w:szCs w:val="30"/>
          <w:cs/>
        </w:rPr>
        <w:t>พร็อพเพอร์ตี้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58.55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ล้านหน่วย เป็นจำนวนเงินทั้งสิ้น </w:t>
      </w:r>
      <w:r>
        <w:rPr>
          <w:rFonts w:asciiTheme="majorBidi" w:hAnsiTheme="majorBidi" w:cstheme="majorBidi"/>
          <w:sz w:val="30"/>
          <w:szCs w:val="30"/>
        </w:rPr>
        <w:t>556.20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37C1E6B0" w14:textId="77777777" w:rsidR="00C40B18" w:rsidRPr="00E640BE" w:rsidRDefault="00C40B18" w:rsidP="008D65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17F8CA" w14:textId="77777777" w:rsidR="00C40B18" w:rsidRPr="0056381F" w:rsidRDefault="00C40B18" w:rsidP="00C4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Theme="majorBidi" w:hAnsiTheme="majorBidi" w:cstheme="majorBidi"/>
          <w:sz w:val="30"/>
          <w:szCs w:val="30"/>
        </w:rPr>
      </w:pPr>
      <w:r w:rsidRPr="0056381F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Pr="0056381F">
        <w:rPr>
          <w:rFonts w:asciiTheme="majorBidi" w:hAnsiTheme="majorBidi" w:cstheme="majorBidi"/>
          <w:sz w:val="30"/>
          <w:szCs w:val="30"/>
        </w:rPr>
        <w:t xml:space="preserve">31 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6381F">
        <w:rPr>
          <w:rFonts w:asciiTheme="majorBidi" w:hAnsiTheme="majorBidi" w:cstheme="majorBidi"/>
          <w:sz w:val="30"/>
          <w:szCs w:val="30"/>
        </w:rPr>
        <w:t>2566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ซื้อหน่วยทรัสต์ของทรัสต์เพื่อการลงทุนในสิทธิการเช่าอสังหาริมทรัพย์โกลเด้นเวนเจอร์ จำนวน </w:t>
      </w:r>
      <w:r w:rsidRPr="0056381F">
        <w:rPr>
          <w:rFonts w:asciiTheme="majorBidi" w:hAnsiTheme="majorBidi" w:cstheme="majorBidi"/>
          <w:sz w:val="30"/>
          <w:szCs w:val="30"/>
        </w:rPr>
        <w:t>3.</w:t>
      </w:r>
      <w:r w:rsidRPr="00DC39C2">
        <w:rPr>
          <w:rFonts w:asciiTheme="majorBidi" w:hAnsiTheme="majorBidi" w:cstheme="majorBidi" w:hint="cs"/>
          <w:sz w:val="30"/>
          <w:szCs w:val="30"/>
        </w:rPr>
        <w:t>15</w:t>
      </w:r>
      <w:r w:rsidRPr="0056381F">
        <w:rPr>
          <w:rFonts w:asciiTheme="majorBidi" w:hAnsiTheme="majorBidi" w:cstheme="majorBidi"/>
          <w:sz w:val="30"/>
          <w:szCs w:val="30"/>
        </w:rPr>
        <w:t xml:space="preserve"> </w:t>
      </w:r>
      <w:r w:rsidRPr="0056381F">
        <w:rPr>
          <w:rFonts w:asciiTheme="majorBidi" w:hAnsiTheme="majorBidi" w:cstheme="majorBidi"/>
          <w:sz w:val="30"/>
          <w:szCs w:val="30"/>
          <w:cs/>
        </w:rPr>
        <w:t>ล้านหน่วย เป็นจำนวนเงินทั้งสิ้น</w:t>
      </w:r>
      <w:r w:rsidRPr="0056381F">
        <w:rPr>
          <w:rFonts w:asciiTheme="majorBidi" w:hAnsiTheme="majorBidi" w:cstheme="majorBidi"/>
          <w:sz w:val="30"/>
          <w:szCs w:val="30"/>
        </w:rPr>
        <w:t xml:space="preserve"> 17.75 </w:t>
      </w:r>
      <w:r w:rsidRPr="0056381F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ทำให้สัดส่วนของการถือหุ้นของกลุ่มบริษัทเพิ่มขึ้นจากร้อยละ </w:t>
      </w:r>
      <w:r w:rsidRPr="0056381F">
        <w:rPr>
          <w:rFonts w:asciiTheme="majorBidi" w:hAnsiTheme="majorBidi" w:cstheme="majorBidi"/>
          <w:sz w:val="30"/>
          <w:szCs w:val="30"/>
        </w:rPr>
        <w:t xml:space="preserve">23.63 </w:t>
      </w:r>
      <w:r w:rsidRPr="0056381F">
        <w:rPr>
          <w:rFonts w:asciiTheme="majorBidi" w:hAnsiTheme="majorBidi" w:cstheme="majorBidi"/>
          <w:sz w:val="30"/>
          <w:szCs w:val="30"/>
          <w:cs/>
        </w:rPr>
        <w:t>เป็นร้อยละ</w:t>
      </w:r>
      <w:r w:rsidRPr="0056381F">
        <w:rPr>
          <w:rFonts w:asciiTheme="majorBidi" w:hAnsiTheme="majorBidi" w:cstheme="majorBidi"/>
          <w:sz w:val="30"/>
          <w:szCs w:val="30"/>
        </w:rPr>
        <w:t xml:space="preserve"> 24.</w:t>
      </w:r>
      <w:r w:rsidRPr="00DC39C2">
        <w:rPr>
          <w:rFonts w:asciiTheme="majorBidi" w:hAnsiTheme="majorBidi" w:cstheme="majorBidi" w:hint="cs"/>
          <w:sz w:val="30"/>
          <w:szCs w:val="30"/>
        </w:rPr>
        <w:t>02</w:t>
      </w:r>
    </w:p>
    <w:p w14:paraId="46578CF6" w14:textId="77777777" w:rsidR="00C73F2A" w:rsidRDefault="00C73F2A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012F3E" w14:textId="3DB0E540" w:rsidR="00537B75" w:rsidRPr="009E2F97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87E0336" w14:textId="77777777" w:rsidR="00537B75" w:rsidRDefault="00537B75" w:rsidP="00537B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3AE6DBF9" w14:textId="02EF9B7F" w:rsidR="00EB4767" w:rsidRDefault="00EB4767" w:rsidP="00EB4767">
      <w:pPr>
        <w:pStyle w:val="ListParagraph"/>
        <w:tabs>
          <w:tab w:val="clear" w:pos="227"/>
          <w:tab w:val="clear" w:pos="454"/>
          <w:tab w:val="left" w:pos="630"/>
        </w:tabs>
        <w:ind w:left="540" w:right="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 xml:space="preserve">เมื่อวันที่ </w:t>
      </w:r>
      <w:r w:rsidR="00E66462">
        <w:rPr>
          <w:rFonts w:ascii="Angsana New" w:eastAsia="Times New Roman" w:hAnsi="Angsana New"/>
          <w:sz w:val="30"/>
          <w:szCs w:val="30"/>
        </w:rPr>
        <w:t xml:space="preserve">13 </w:t>
      </w:r>
      <w:r w:rsidR="00E66462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E66462">
        <w:rPr>
          <w:rFonts w:ascii="Angsana New" w:eastAsia="Times New Roman" w:hAnsi="Angsana New"/>
          <w:sz w:val="30"/>
          <w:szCs w:val="30"/>
        </w:rPr>
        <w:t>2566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บริษัทได้จำหน่ายหุ้นสามัญทั้งหมดในบริษัท จัสโค (ประเทศไทย) จำกัด ซึ่งเป็น</w:t>
      </w:r>
      <w:r>
        <w:rPr>
          <w:rFonts w:ascii="Angsana New" w:eastAsia="Times New Roman" w:hAnsi="Angsana New" w:hint="cs"/>
          <w:sz w:val="30"/>
          <w:szCs w:val="30"/>
          <w:cs/>
        </w:rPr>
        <w:br/>
        <w:t xml:space="preserve">การร่วมค้าของบริษัทให้แก่บริษัท จัสโค โฮลดิ้ง (ประเทศไทย) จำกัด เป็นจำนวนเงิน </w:t>
      </w:r>
      <w:r w:rsidR="00E66462">
        <w:rPr>
          <w:rFonts w:ascii="Angsana New" w:eastAsia="Times New Roman" w:hAnsi="Angsana New"/>
          <w:sz w:val="30"/>
          <w:szCs w:val="30"/>
        </w:rPr>
        <w:t>316.00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ล้านบาท กลุ่มบริษัทและบริษัทรับรู้กำไรจากการจำหน่ายเงินลงทุนในการร่วมค้าในงบกำไรขาดทุนรวมและงบกำไรขาดทุน</w:t>
      </w:r>
      <w:r w:rsidR="003F084E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เฉพาะกิจการสำหรับงวด</w:t>
      </w:r>
      <w:r w:rsidR="00CE1547">
        <w:rPr>
          <w:rFonts w:ascii="Angsana New" w:eastAsia="Times New Roman" w:hAnsi="Angsana New" w:hint="cs"/>
          <w:sz w:val="30"/>
          <w:szCs w:val="30"/>
          <w:cs/>
        </w:rPr>
        <w:t>สาม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C078A2">
        <w:rPr>
          <w:rFonts w:ascii="Angsana New" w:eastAsia="Times New Roman" w:hAnsi="Angsana New"/>
          <w:sz w:val="30"/>
          <w:szCs w:val="30"/>
        </w:rPr>
        <w:t>3</w:t>
      </w:r>
      <w:r w:rsidR="00CE1547">
        <w:rPr>
          <w:rFonts w:ascii="Angsana New" w:eastAsia="Times New Roman" w:hAnsi="Angsana New"/>
          <w:sz w:val="30"/>
          <w:szCs w:val="30"/>
        </w:rPr>
        <w:t>1</w:t>
      </w:r>
      <w:r w:rsidR="00CE1547">
        <w:rPr>
          <w:rFonts w:ascii="Angsana New" w:eastAsia="Times New Roman" w:hAnsi="Angsana New" w:hint="cs"/>
          <w:sz w:val="30"/>
          <w:szCs w:val="30"/>
          <w:cs/>
        </w:rPr>
        <w:t xml:space="preserve"> ธันวาคม </w:t>
      </w:r>
      <w:r w:rsidR="007037FE" w:rsidRPr="007037FE">
        <w:rPr>
          <w:rFonts w:ascii="Angsana New" w:eastAsia="Times New Roman" w:hAnsi="Angsana New" w:hint="cs"/>
          <w:sz w:val="30"/>
          <w:szCs w:val="30"/>
        </w:rPr>
        <w:t>256</w:t>
      </w:r>
      <w:r w:rsidR="002D4228">
        <w:rPr>
          <w:rFonts w:ascii="Angsana New" w:eastAsia="Times New Roman" w:hAnsi="Angsana New"/>
          <w:sz w:val="30"/>
          <w:szCs w:val="30"/>
        </w:rPr>
        <w:t>6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 เป็นจำนวนเงิน </w:t>
      </w:r>
      <w:r w:rsidR="002155A5">
        <w:rPr>
          <w:rFonts w:asciiTheme="majorBidi" w:hAnsiTheme="majorBidi" w:cstheme="majorBidi"/>
          <w:sz w:val="30"/>
          <w:szCs w:val="30"/>
        </w:rPr>
        <w:t>179.27</w:t>
      </w:r>
      <w:r w:rsidR="00CE15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 </w:t>
      </w:r>
      <w:r w:rsidR="002155A5">
        <w:rPr>
          <w:rFonts w:asciiTheme="majorBidi" w:hAnsiTheme="majorBidi" w:cstheme="majorBidi"/>
          <w:sz w:val="30"/>
          <w:szCs w:val="30"/>
        </w:rPr>
        <w:t>51.97</w:t>
      </w:r>
      <w:r w:rsidR="003F084E">
        <w:rPr>
          <w:rFonts w:ascii="Angsana New" w:eastAsia="Times New Roman" w:hAnsi="Angsana New"/>
          <w:sz w:val="30"/>
          <w:szCs w:val="30"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70E0E5DA" w14:textId="314139D6" w:rsidR="00B533DC" w:rsidRPr="009D3E52" w:rsidRDefault="00B533DC" w:rsidP="009D3E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="Angsana New" w:eastAsia="Times New Roman" w:hAnsi="Angsana New"/>
          <w:sz w:val="30"/>
          <w:szCs w:val="30"/>
        </w:rPr>
        <w:sectPr w:rsidR="00B533DC" w:rsidRPr="009D3E52" w:rsidSect="00B13FD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45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48"/>
        <w:gridCol w:w="1620"/>
        <w:gridCol w:w="181"/>
        <w:gridCol w:w="719"/>
        <w:gridCol w:w="183"/>
        <w:gridCol w:w="627"/>
        <w:gridCol w:w="180"/>
        <w:gridCol w:w="720"/>
        <w:gridCol w:w="180"/>
        <w:gridCol w:w="812"/>
        <w:gridCol w:w="180"/>
        <w:gridCol w:w="720"/>
        <w:gridCol w:w="180"/>
        <w:gridCol w:w="720"/>
        <w:gridCol w:w="270"/>
        <w:gridCol w:w="717"/>
        <w:gridCol w:w="183"/>
        <w:gridCol w:w="718"/>
        <w:gridCol w:w="182"/>
        <w:gridCol w:w="720"/>
        <w:gridCol w:w="180"/>
        <w:gridCol w:w="630"/>
        <w:gridCol w:w="180"/>
        <w:gridCol w:w="809"/>
        <w:gridCol w:w="181"/>
        <w:gridCol w:w="810"/>
      </w:tblGrid>
      <w:tr w:rsidR="00505780" w:rsidRPr="00505780" w14:paraId="16B69C9C" w14:textId="77777777" w:rsidTr="00711BAD">
        <w:trPr>
          <w:cantSplit/>
          <w:trHeight w:val="20"/>
          <w:tblHeader/>
        </w:trPr>
        <w:tc>
          <w:tcPr>
            <w:tcW w:w="6478" w:type="dxa"/>
            <w:gridSpan w:val="6"/>
            <w:hideMark/>
          </w:tcPr>
          <w:p w14:paraId="518D9196" w14:textId="7741DF12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3F171257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73276E31" w14:textId="2317F2B0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BB3EC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0" w:type="dxa"/>
            <w:gridSpan w:val="11"/>
            <w:hideMark/>
          </w:tcPr>
          <w:p w14:paraId="0C64C84B" w14:textId="6FC3C1CD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bCs/>
                <w:sz w:val="24"/>
                <w:szCs w:val="24"/>
                <w:lang w:val="en-US" w:eastAsia="en-GB" w:bidi="th-TH"/>
              </w:rPr>
            </w:pPr>
            <w:r w:rsidRPr="00505780">
              <w:rPr>
                <w:rFonts w:ascii="Angsana New" w:hAnsi="Angsana New" w:cs="Angsana New" w:hint="cs"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116490DC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A15F075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</w:tr>
      <w:tr w:rsidR="00022BE3" w:rsidRPr="00505780" w14:paraId="7540A049" w14:textId="77777777" w:rsidTr="00711BAD">
        <w:trPr>
          <w:cantSplit/>
          <w:trHeight w:val="20"/>
          <w:tblHeader/>
        </w:trPr>
        <w:tc>
          <w:tcPr>
            <w:tcW w:w="3148" w:type="dxa"/>
            <w:vAlign w:val="bottom"/>
          </w:tcPr>
          <w:p w14:paraId="76A2D9EC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608F16FD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  <w:p w14:paraId="6C71C33F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81" w:type="dxa"/>
          </w:tcPr>
          <w:p w14:paraId="62F0B296" w14:textId="01EBE26D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47000826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สัดส่วน</w:t>
            </w:r>
          </w:p>
          <w:p w14:paraId="6745639B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180" w:type="dxa"/>
          </w:tcPr>
          <w:p w14:paraId="6C0B2E49" w14:textId="77777777" w:rsidR="00176EA7" w:rsidRPr="00505780" w:rsidRDefault="00176EA7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1712" w:type="dxa"/>
            <w:gridSpan w:val="3"/>
            <w:hideMark/>
          </w:tcPr>
          <w:p w14:paraId="03FBA5D4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มูลค่าตาม</w:t>
            </w:r>
          </w:p>
          <w:p w14:paraId="68155A81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3DF250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6185ACAB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270" w:type="dxa"/>
          </w:tcPr>
          <w:p w14:paraId="603E1282" w14:textId="77777777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618" w:type="dxa"/>
            <w:gridSpan w:val="3"/>
            <w:vAlign w:val="bottom"/>
            <w:hideMark/>
          </w:tcPr>
          <w:p w14:paraId="4858DEC4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การด้อยค่า</w:t>
            </w:r>
          </w:p>
        </w:tc>
        <w:tc>
          <w:tcPr>
            <w:tcW w:w="182" w:type="dxa"/>
          </w:tcPr>
          <w:p w14:paraId="1466E15E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49E096A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48009E1F" w14:textId="77777777" w:rsidR="00176EA7" w:rsidRPr="00505780" w:rsidRDefault="00176EA7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EE519" w14:textId="77777777" w:rsidR="00176EA7" w:rsidRPr="00505780" w:rsidRDefault="00176EA7">
            <w:pPr>
              <w:pStyle w:val="acctmergecolhdg"/>
              <w:spacing w:line="240" w:lineRule="auto"/>
              <w:ind w:left="-85" w:right="-66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cs="Angsana New" w:hint="cs"/>
                <w:sz w:val="24"/>
                <w:szCs w:val="24"/>
                <w:cs/>
                <w:lang w:eastAsia="en-GB" w:bidi="th-TH"/>
              </w:rPr>
              <w:t>มูลค่ายุติธรรมสำหรับ</w:t>
            </w:r>
          </w:p>
          <w:p w14:paraId="6867E81D" w14:textId="741556B2" w:rsidR="00176EA7" w:rsidRPr="00505780" w:rsidRDefault="00176EA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หลักทรัพย์จดทะเบียนฯ</w:t>
            </w:r>
          </w:p>
        </w:tc>
      </w:tr>
      <w:tr w:rsidR="00D11FF4" w:rsidRPr="00505780" w14:paraId="06FB7F14" w14:textId="77777777" w:rsidTr="005D799F">
        <w:trPr>
          <w:cantSplit/>
          <w:trHeight w:val="20"/>
          <w:tblHeader/>
        </w:trPr>
        <w:tc>
          <w:tcPr>
            <w:tcW w:w="3148" w:type="dxa"/>
          </w:tcPr>
          <w:p w14:paraId="4B52051C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249ACEED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62012613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611E87C8" w14:textId="442A7136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3" w:type="dxa"/>
            <w:vAlign w:val="center"/>
          </w:tcPr>
          <w:p w14:paraId="6B4BFE89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D70C9C6" w14:textId="16B0DF21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AF9A272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65D9D05F" w14:textId="6B32F399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701BA7FF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7008D985" w14:textId="5DA92490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1E8DB523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D6AAFE5" w14:textId="5711493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40EAB62A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75B3829" w14:textId="2BC7DE2B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270" w:type="dxa"/>
          </w:tcPr>
          <w:p w14:paraId="51863AA2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25844C78" w14:textId="09C93EA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3" w:type="dxa"/>
            <w:vAlign w:val="center"/>
          </w:tcPr>
          <w:p w14:paraId="5F76557C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9BA513C" w14:textId="168C2D36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2" w:type="dxa"/>
          </w:tcPr>
          <w:p w14:paraId="5BCB46CF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20684F23" w14:textId="0B7ECB9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0" w:type="dxa"/>
            <w:vAlign w:val="center"/>
          </w:tcPr>
          <w:p w14:paraId="5CB0C6AF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4C300AB" w14:textId="4EECFD5E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  <w:tc>
          <w:tcPr>
            <w:tcW w:w="180" w:type="dxa"/>
          </w:tcPr>
          <w:p w14:paraId="47FD5279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5C51C831" w14:textId="331C74DD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1</w:t>
            </w:r>
          </w:p>
        </w:tc>
        <w:tc>
          <w:tcPr>
            <w:tcW w:w="181" w:type="dxa"/>
            <w:vAlign w:val="center"/>
          </w:tcPr>
          <w:p w14:paraId="4879F0A5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0911B28D" w14:textId="7931701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7037FE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30</w:t>
            </w:r>
          </w:p>
        </w:tc>
      </w:tr>
      <w:tr w:rsidR="00D11FF4" w:rsidRPr="00505780" w14:paraId="567BACC6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6C9A9BBC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025565B3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212B34CF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1195A632" w14:textId="2846A660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35159119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176C4A1F" w14:textId="77BC5CAB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3064392A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FF1D90D" w14:textId="583B847C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4C208490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168A7509" w14:textId="5621AD59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58B8A340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E5BA4F1" w14:textId="5A9E0102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5CD39175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B802286" w14:textId="729D7233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270" w:type="dxa"/>
          </w:tcPr>
          <w:p w14:paraId="3DB95389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9C674FB" w14:textId="4ABDED43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3" w:type="dxa"/>
            <w:vAlign w:val="center"/>
          </w:tcPr>
          <w:p w14:paraId="1D827C3B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31E49C01" w14:textId="144BA8C1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2" w:type="dxa"/>
          </w:tcPr>
          <w:p w14:paraId="2A41B186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35442F62" w14:textId="24BE9A2E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13DA83F1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41047703" w14:textId="53CD0612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  <w:tc>
          <w:tcPr>
            <w:tcW w:w="180" w:type="dxa"/>
          </w:tcPr>
          <w:p w14:paraId="63568C59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0A531F82" w14:textId="19C4CB79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81" w:type="dxa"/>
            <w:vAlign w:val="center"/>
          </w:tcPr>
          <w:p w14:paraId="31EC644B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54D04F36" w14:textId="055C6076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กันยายน</w:t>
            </w:r>
          </w:p>
        </w:tc>
      </w:tr>
      <w:tr w:rsidR="00D11FF4" w:rsidRPr="00505780" w14:paraId="390BB560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1AC9573D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392490E8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4AD7F4A4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9" w:type="dxa"/>
            <w:vAlign w:val="center"/>
          </w:tcPr>
          <w:p w14:paraId="59D101AE" w14:textId="25EA35FC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3A62B4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vAlign w:val="center"/>
          </w:tcPr>
          <w:p w14:paraId="54E95BD8" w14:textId="1DE203D9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1775601D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0CF4E891" w14:textId="676AA872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2A8AC6B6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center"/>
          </w:tcPr>
          <w:p w14:paraId="28F60B43" w14:textId="33FED332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021AC656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8377F2C" w14:textId="4BC5E24D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416A216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53551470" w14:textId="445198FD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270" w:type="dxa"/>
          </w:tcPr>
          <w:p w14:paraId="01FDDC7E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  <w:vAlign w:val="center"/>
          </w:tcPr>
          <w:p w14:paraId="03006C0C" w14:textId="4A64D0DA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423DCA86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center"/>
          </w:tcPr>
          <w:p w14:paraId="578F5010" w14:textId="45B32D6C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2" w:type="dxa"/>
          </w:tcPr>
          <w:p w14:paraId="2FFF62C2" w14:textId="77777777" w:rsidR="00D11FF4" w:rsidRPr="00505780" w:rsidRDefault="00D11FF4" w:rsidP="00D11FF4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vAlign w:val="center"/>
          </w:tcPr>
          <w:p w14:paraId="737C8A5C" w14:textId="63219F33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BD4DC1E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vAlign w:val="center"/>
          </w:tcPr>
          <w:p w14:paraId="000D2592" w14:textId="487EDCFD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180" w:type="dxa"/>
          </w:tcPr>
          <w:p w14:paraId="13670E22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  <w:vAlign w:val="center"/>
          </w:tcPr>
          <w:p w14:paraId="7395FBC0" w14:textId="029ADEAD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5BE7F498" w14:textId="77777777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vAlign w:val="center"/>
          </w:tcPr>
          <w:p w14:paraId="6C9F5EFB" w14:textId="36F274BE" w:rsidR="00D11FF4" w:rsidRPr="00505780" w:rsidRDefault="00D11FF4" w:rsidP="00D11FF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7037FE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7</w:t>
            </w:r>
          </w:p>
        </w:tc>
      </w:tr>
      <w:tr w:rsidR="005D799F" w:rsidRPr="00505780" w14:paraId="11BADE72" w14:textId="77777777" w:rsidTr="00711BAD">
        <w:trPr>
          <w:cantSplit/>
          <w:trHeight w:val="20"/>
          <w:tblHeader/>
        </w:trPr>
        <w:tc>
          <w:tcPr>
            <w:tcW w:w="3148" w:type="dxa"/>
          </w:tcPr>
          <w:p w14:paraId="7946CA0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BC23FDF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6191E42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29" w:type="dxa"/>
            <w:gridSpan w:val="3"/>
            <w:hideMark/>
          </w:tcPr>
          <w:p w14:paraId="1CAAB86C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 w:eastAsia="en-GB"/>
              </w:rPr>
              <w:t>(ร้อยละ)</w:t>
            </w:r>
          </w:p>
        </w:tc>
        <w:tc>
          <w:tcPr>
            <w:tcW w:w="180" w:type="dxa"/>
          </w:tcPr>
          <w:p w14:paraId="5C71D70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092" w:type="dxa"/>
            <w:gridSpan w:val="19"/>
            <w:hideMark/>
          </w:tcPr>
          <w:p w14:paraId="165338E8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eastAsia="en-GB" w:bidi="th-TH"/>
              </w:rPr>
            </w:pPr>
            <w:r w:rsidRPr="0050578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5D799F" w:rsidRPr="00505780" w14:paraId="66F89A10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48F47DCD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บริษัทร่วม</w:t>
            </w:r>
          </w:p>
        </w:tc>
        <w:tc>
          <w:tcPr>
            <w:tcW w:w="1620" w:type="dxa"/>
          </w:tcPr>
          <w:p w14:paraId="668AF8C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C764221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5FD3DE67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E07FD58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38EF055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4DA6E523" w14:textId="77777777" w:rsidR="005D799F" w:rsidRPr="00505780" w:rsidRDefault="005D799F" w:rsidP="005D799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6B15E1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2D733AD3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8A47969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8D272E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C9000BB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B78F1D5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E24170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F51CF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7" w:type="dxa"/>
          </w:tcPr>
          <w:p w14:paraId="2165CB5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3" w:type="dxa"/>
          </w:tcPr>
          <w:p w14:paraId="59366946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177183C4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2" w:type="dxa"/>
          </w:tcPr>
          <w:p w14:paraId="78D8A7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AAA6D1E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6728E54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26F186CD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ACD396C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09" w:type="dxa"/>
          </w:tcPr>
          <w:p w14:paraId="4E209AA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1" w:type="dxa"/>
          </w:tcPr>
          <w:p w14:paraId="53D90DBF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48F12A82" w14:textId="77777777" w:rsidR="005D799F" w:rsidRPr="00505780" w:rsidRDefault="005D799F" w:rsidP="005D799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8E425F" w:rsidRPr="00505780" w14:paraId="5FCB1C42" w14:textId="77777777" w:rsidTr="005D799F">
        <w:trPr>
          <w:cantSplit/>
          <w:trHeight w:val="20"/>
        </w:trPr>
        <w:tc>
          <w:tcPr>
            <w:tcW w:w="3148" w:type="dxa"/>
            <w:hideMark/>
          </w:tcPr>
          <w:p w14:paraId="3B1DB098" w14:textId="77777777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ทรัสต์เพื่อการลงทุนในอสังหาริมทรัพย์</w:t>
            </w:r>
          </w:p>
          <w:p w14:paraId="7D0C9C12" w14:textId="77777777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และสิทธิการเช่าอสังหาริมทรัพย์เพื่อ</w:t>
            </w:r>
          </w:p>
          <w:p w14:paraId="6A3B33AC" w14:textId="41601EDA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อุตสาหกรรม เฟรเซอร์ส พร็อพเพอร์ตี้</w:t>
            </w:r>
            <w:r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1620" w:type="dxa"/>
            <w:hideMark/>
          </w:tcPr>
          <w:p w14:paraId="7C3A41D8" w14:textId="4E1E9DBB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181" w:type="dxa"/>
          </w:tcPr>
          <w:p w14:paraId="61FCFF0B" w14:textId="515A1224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1E7A15F2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F68D244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12156" w14:textId="421101C2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26.83</w:t>
            </w:r>
          </w:p>
        </w:tc>
        <w:tc>
          <w:tcPr>
            <w:tcW w:w="183" w:type="dxa"/>
          </w:tcPr>
          <w:p w14:paraId="0EF8C001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7B56893C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41DBC9F8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7EA9F15" w14:textId="27DFFCA5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26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83</w:t>
            </w:r>
          </w:p>
        </w:tc>
        <w:tc>
          <w:tcPr>
            <w:tcW w:w="180" w:type="dxa"/>
          </w:tcPr>
          <w:p w14:paraId="7EE5D5B9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6EB8FD6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C27DF75" w14:textId="77777777" w:rsidR="009F6AC1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2450607" w14:textId="12E2F978" w:rsidR="009F6AC1" w:rsidRPr="006F4DE5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5,108</w:t>
            </w:r>
          </w:p>
        </w:tc>
        <w:tc>
          <w:tcPr>
            <w:tcW w:w="180" w:type="dxa"/>
          </w:tcPr>
          <w:p w14:paraId="3D052312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08E72D07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27B70996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91F2BEE" w14:textId="33F78121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5,158</w:t>
            </w:r>
          </w:p>
        </w:tc>
        <w:tc>
          <w:tcPr>
            <w:tcW w:w="180" w:type="dxa"/>
          </w:tcPr>
          <w:p w14:paraId="0BE4FA65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F6651B3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D75BDA2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6A669941" w14:textId="7F59C543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180" w:type="dxa"/>
          </w:tcPr>
          <w:p w14:paraId="7D124506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614AC1CD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0BF9C0D9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40EF0565" w14:textId="0768037A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1,982</w:t>
            </w:r>
          </w:p>
        </w:tc>
        <w:tc>
          <w:tcPr>
            <w:tcW w:w="270" w:type="dxa"/>
          </w:tcPr>
          <w:p w14:paraId="2CAEC43E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0E9698D4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591149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7AB3C1D" w14:textId="7CF8E380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0F2E0A37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744AA61C" w14:textId="40293DD4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ED380F9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04CDCDE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FC1FE0D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307B396" w14:textId="103C048E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9816753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hideMark/>
          </w:tcPr>
          <w:p w14:paraId="1E716051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E88C8F5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46588DD" w14:textId="60924E6C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80" w:type="dxa"/>
          </w:tcPr>
          <w:p w14:paraId="1640321F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7981BFD" w14:textId="77777777" w:rsidR="008E425F" w:rsidRDefault="008E425F" w:rsidP="008E425F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1FBE6F7" w14:textId="77777777" w:rsidR="008E425F" w:rsidRDefault="008E425F" w:rsidP="008E425F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CF8CB4" w14:textId="44617C64" w:rsidR="008E425F" w:rsidRPr="000D05CC" w:rsidRDefault="00621DEF" w:rsidP="008E425F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9,073</w:t>
            </w:r>
          </w:p>
        </w:tc>
        <w:tc>
          <w:tcPr>
            <w:tcW w:w="181" w:type="dxa"/>
          </w:tcPr>
          <w:p w14:paraId="3055AD22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hideMark/>
          </w:tcPr>
          <w:p w14:paraId="78B890BA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B9515B2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61DFBFBA" w14:textId="016E3DB0" w:rsidR="008E425F" w:rsidRPr="00505780" w:rsidRDefault="008E425F" w:rsidP="008E425F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9,689</w:t>
            </w:r>
          </w:p>
        </w:tc>
      </w:tr>
      <w:tr w:rsidR="005317D5" w:rsidRPr="00505780" w14:paraId="0430A87D" w14:textId="77777777" w:rsidTr="00711BAD">
        <w:trPr>
          <w:cantSplit/>
          <w:trHeight w:val="20"/>
        </w:trPr>
        <w:tc>
          <w:tcPr>
            <w:tcW w:w="3148" w:type="dxa"/>
          </w:tcPr>
          <w:p w14:paraId="104E1B1A" w14:textId="3093B855" w:rsidR="005317D5" w:rsidRPr="00505780" w:rsidRDefault="005317D5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อารยะ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แลนด์ ดีเวลลอปเม้นต์ จำกัด</w:t>
            </w:r>
          </w:p>
        </w:tc>
        <w:tc>
          <w:tcPr>
            <w:tcW w:w="1620" w:type="dxa"/>
          </w:tcPr>
          <w:p w14:paraId="1F72720A" w14:textId="77777777" w:rsidR="005317D5" w:rsidRPr="00505780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048DA8F4" w14:textId="77777777" w:rsidR="005317D5" w:rsidRPr="00505780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49973869" w14:textId="77777777" w:rsidR="005317D5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495BEE95" w14:textId="77777777" w:rsidR="005317D5" w:rsidRPr="00505780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6DCAD2F" w14:textId="77777777" w:rsidR="005317D5" w:rsidRPr="00FA2508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3AECC2DC" w14:textId="77777777" w:rsidR="005317D5" w:rsidRPr="00505780" w:rsidRDefault="005317D5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7FC4325" w14:textId="77777777" w:rsidR="005317D5" w:rsidRDefault="005317D5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13A8B863" w14:textId="77777777" w:rsidR="005317D5" w:rsidRPr="00505780" w:rsidRDefault="005317D5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AB66E8D" w14:textId="77777777" w:rsidR="005317D5" w:rsidRDefault="005317D5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</w:tcPr>
          <w:p w14:paraId="53BC0717" w14:textId="77777777" w:rsidR="005317D5" w:rsidRPr="00505780" w:rsidRDefault="005317D5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F68DE76" w14:textId="77777777" w:rsidR="005317D5" w:rsidRDefault="005317D5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2B3E4B" w14:textId="77777777" w:rsidR="005317D5" w:rsidRPr="00505780" w:rsidRDefault="005317D5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7018C9B" w14:textId="77777777" w:rsidR="005317D5" w:rsidRDefault="005317D5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7BC31D" w14:textId="77777777" w:rsidR="005317D5" w:rsidRPr="00505780" w:rsidRDefault="005317D5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63F92133" w14:textId="77777777" w:rsidR="005317D5" w:rsidRDefault="005317D5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77B906B" w14:textId="77777777" w:rsidR="005317D5" w:rsidRPr="00505780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0A60527C" w14:textId="77777777" w:rsidR="005317D5" w:rsidRPr="00505780" w:rsidRDefault="005317D5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C490AF5" w14:textId="77777777" w:rsidR="005317D5" w:rsidRPr="00505780" w:rsidRDefault="005317D5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9361D6B" w14:textId="77777777" w:rsidR="005317D5" w:rsidRDefault="005317D5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133F20" w14:textId="77777777" w:rsidR="005317D5" w:rsidRPr="00505780" w:rsidRDefault="005317D5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969A3BE" w14:textId="77777777" w:rsidR="005317D5" w:rsidRDefault="005317D5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BB5FE7" w14:textId="77777777" w:rsidR="005317D5" w:rsidRPr="00505780" w:rsidRDefault="005317D5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135AFD62" w14:textId="77777777" w:rsidR="005317D5" w:rsidRDefault="005317D5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24B751A0" w14:textId="77777777" w:rsidR="005317D5" w:rsidRPr="00505780" w:rsidRDefault="005317D5" w:rsidP="008E42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7C3235F" w14:textId="77777777" w:rsidR="005317D5" w:rsidRDefault="005317D5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E425F" w:rsidRPr="00505780" w14:paraId="1EE3A73B" w14:textId="77777777" w:rsidTr="00711BAD">
        <w:trPr>
          <w:cantSplit/>
          <w:trHeight w:val="20"/>
        </w:trPr>
        <w:tc>
          <w:tcPr>
            <w:tcW w:w="3148" w:type="dxa"/>
          </w:tcPr>
          <w:p w14:paraId="72A28FEC" w14:textId="77777777" w:rsidR="00100E3F" w:rsidRPr="00C73F2A" w:rsidRDefault="005317D5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C73F2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100E3F"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เดิมชื่อ </w:t>
            </w:r>
            <w:r w:rsidR="008E425F"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บริษัท </w:t>
            </w: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ทีอาร์เอ</w:t>
            </w:r>
            <w:r w:rsidR="008E425F"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แลนด์ </w:t>
            </w:r>
          </w:p>
          <w:p w14:paraId="1453B382" w14:textId="75586FA2" w:rsidR="008E425F" w:rsidRPr="00505780" w:rsidRDefault="00100E3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 </w:t>
            </w:r>
            <w:r w:rsidR="008E425F" w:rsidRPr="00C73F2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ดีเวลลอปเม้นต์ จำกัด</w:t>
            </w:r>
            <w:r w:rsidR="005317D5" w:rsidRPr="00C73F2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3A2A636D" w14:textId="77777777" w:rsidR="00100E3F" w:rsidRDefault="00100E3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1A4D61" w14:textId="5CBF83A6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0E176333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DAE8140" w14:textId="77777777" w:rsidR="00100E3F" w:rsidRDefault="00100E3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324550A7" w14:textId="07352A90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50.00</w:t>
            </w:r>
          </w:p>
        </w:tc>
        <w:tc>
          <w:tcPr>
            <w:tcW w:w="183" w:type="dxa"/>
          </w:tcPr>
          <w:p w14:paraId="2833E831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3F3B6F1" w14:textId="77777777" w:rsidR="00100E3F" w:rsidRDefault="00100E3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  <w:p w14:paraId="6A5F6B40" w14:textId="4AA12ACC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69A27314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FE32A8C" w14:textId="77777777" w:rsidR="00100E3F" w:rsidRDefault="00100E3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1825B7A3" w14:textId="57BE056E" w:rsidR="008E425F" w:rsidRPr="00505780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4,92</w:t>
            </w:r>
            <w:r w:rsidR="0031508F">
              <w:rPr>
                <w:rFonts w:ascii="Angsana New" w:hAnsi="Angsana New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80" w:type="dxa"/>
          </w:tcPr>
          <w:p w14:paraId="7A0294DE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0870B5E" w14:textId="77777777" w:rsidR="00100E3F" w:rsidRDefault="00100E3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  <w:p w14:paraId="501612BE" w14:textId="38E411AE" w:rsidR="008E425F" w:rsidRPr="00505780" w:rsidRDefault="008E425F" w:rsidP="0079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4,876</w:t>
            </w:r>
          </w:p>
        </w:tc>
        <w:tc>
          <w:tcPr>
            <w:tcW w:w="180" w:type="dxa"/>
          </w:tcPr>
          <w:p w14:paraId="79D9D3DE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0ED8782" w14:textId="77777777" w:rsidR="00100E3F" w:rsidRDefault="00100E3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4A1EB7A" w14:textId="77CBCFBD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42D37CAA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719C9DB" w14:textId="77777777" w:rsidR="00100E3F" w:rsidRDefault="00100E3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46625B53" w14:textId="13747E31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270" w:type="dxa"/>
          </w:tcPr>
          <w:p w14:paraId="465669A0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A595585" w14:textId="77777777" w:rsidR="00100E3F" w:rsidRDefault="00100E3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1EFD3B" w14:textId="3361CF45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BE5C608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20EDB07" w14:textId="77777777" w:rsidR="00100E3F" w:rsidRDefault="00100E3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EAF5A6" w14:textId="6032A5C8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8DECBD9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2DFB043" w14:textId="77777777" w:rsidR="00100E3F" w:rsidRDefault="00100E3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163F4F47" w14:textId="5EF54833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15D10B9F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7B22C41" w14:textId="77777777" w:rsidR="00100E3F" w:rsidRDefault="00100E3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FB7886A" w14:textId="5A79A4BF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4,911</w:t>
            </w:r>
          </w:p>
        </w:tc>
        <w:tc>
          <w:tcPr>
            <w:tcW w:w="180" w:type="dxa"/>
          </w:tcPr>
          <w:p w14:paraId="0EF90016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2DFC7872" w14:textId="77777777" w:rsidR="00100E3F" w:rsidRDefault="00100E3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84FA9A" w14:textId="59585D34" w:rsidR="008E425F" w:rsidRPr="00505780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58E98AB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CE3EA0F" w14:textId="77777777" w:rsidR="00100E3F" w:rsidRDefault="00100E3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83D734" w14:textId="49A57E1D" w:rsidR="008E425F" w:rsidRPr="00505780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25F" w:rsidRPr="00505780" w14:paraId="37F264ED" w14:textId="77777777" w:rsidTr="00711BAD">
        <w:trPr>
          <w:cantSplit/>
          <w:trHeight w:val="20"/>
        </w:trPr>
        <w:tc>
          <w:tcPr>
            <w:tcW w:w="3148" w:type="dxa"/>
          </w:tcPr>
          <w:p w14:paraId="268854D1" w14:textId="3570FD76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นอร์ท สาธร โฮเต็ล จำกัด **</w:t>
            </w:r>
          </w:p>
        </w:tc>
        <w:tc>
          <w:tcPr>
            <w:tcW w:w="1620" w:type="dxa"/>
          </w:tcPr>
          <w:p w14:paraId="572AA98B" w14:textId="512E92F9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181" w:type="dxa"/>
          </w:tcPr>
          <w:p w14:paraId="1AB72E9D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0083ECD8" w14:textId="32662C3F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20.00</w:t>
            </w:r>
          </w:p>
        </w:tc>
        <w:tc>
          <w:tcPr>
            <w:tcW w:w="183" w:type="dxa"/>
          </w:tcPr>
          <w:p w14:paraId="6021C999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B3FD617" w14:textId="1029CA4F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20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B04F7B0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89EF1C7" w14:textId="01FD51BC" w:rsidR="008E425F" w:rsidRPr="00505780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2D422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04AE4D24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2DD21CA5" w14:textId="1C59F3E9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80" w:type="dxa"/>
          </w:tcPr>
          <w:p w14:paraId="70A1B31D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6616330" w14:textId="03357D5C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26E175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BA4281C" w14:textId="761B2A2C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3A39582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45AB862D" w14:textId="76AE1328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6047400A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2870BBB7" w14:textId="44488615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7DE2D88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18569E8" w14:textId="0AB41663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63CEFA1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0AC1C131" w14:textId="0BD23985" w:rsidR="008E425F" w:rsidRPr="00505780" w:rsidRDefault="008E425F" w:rsidP="008E425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61D3623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69B2C58A" w14:textId="7A582348" w:rsidR="008E425F" w:rsidRPr="00505780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A511D65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64E1727F" w14:textId="117E0732" w:rsidR="008E425F" w:rsidRPr="00505780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8E425F" w:rsidRPr="00505780" w14:paraId="489DEFE8" w14:textId="77777777" w:rsidTr="00711BAD">
        <w:trPr>
          <w:cantSplit/>
          <w:trHeight w:val="20"/>
        </w:trPr>
        <w:tc>
          <w:tcPr>
            <w:tcW w:w="3148" w:type="dxa"/>
          </w:tcPr>
          <w:p w14:paraId="156EC07C" w14:textId="4AB86711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ทรัสต์เพื่อการลงทุนในสิทธิการเช่า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อสังหาริมทรัพย์โกลเด้นเวนเจอร์</w:t>
            </w: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</w:tcPr>
          <w:p w14:paraId="54DB1C9A" w14:textId="06B61242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ลงทุนในสิทธิการเช่า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181" w:type="dxa"/>
          </w:tcPr>
          <w:p w14:paraId="74E52BB0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16CA06C9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F730CA2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E42E19D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BB884DB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50CDB5E0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7EC736ED" w14:textId="77777777" w:rsidR="008E425F" w:rsidRPr="00505780" w:rsidRDefault="008E425F" w:rsidP="008E425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B931929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15390580" w14:textId="77777777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94BD8A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0384042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7905F7BE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4FE3712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5793A1E7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5B6F834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675CC233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C92FA2A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93FCB7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152E235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3BCCA0B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</w:tcPr>
          <w:p w14:paraId="6C9FEA13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4DE3D230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8035BDF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73E84B15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31955300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</w:p>
        </w:tc>
      </w:tr>
      <w:tr w:rsidR="008E425F" w:rsidRPr="00505780" w14:paraId="2BFF507D" w14:textId="77777777" w:rsidTr="00711BAD">
        <w:trPr>
          <w:cantSplit/>
          <w:trHeight w:val="20"/>
        </w:trPr>
        <w:tc>
          <w:tcPr>
            <w:tcW w:w="3148" w:type="dxa"/>
          </w:tcPr>
          <w:p w14:paraId="2BC93A53" w14:textId="77777777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1CF4104" w14:textId="7CEA57E5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181" w:type="dxa"/>
          </w:tcPr>
          <w:p w14:paraId="66FE1F80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</w:p>
        </w:tc>
        <w:tc>
          <w:tcPr>
            <w:tcW w:w="719" w:type="dxa"/>
          </w:tcPr>
          <w:p w14:paraId="3E0B64AA" w14:textId="6FA952BC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25.75</w:t>
            </w:r>
          </w:p>
        </w:tc>
        <w:tc>
          <w:tcPr>
            <w:tcW w:w="183" w:type="dxa"/>
          </w:tcPr>
          <w:p w14:paraId="5621AE90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532BE3A" w14:textId="6A87E29F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25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75</w:t>
            </w:r>
          </w:p>
        </w:tc>
        <w:tc>
          <w:tcPr>
            <w:tcW w:w="180" w:type="dxa"/>
          </w:tcPr>
          <w:p w14:paraId="66B890D5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1992C72" w14:textId="76F48A69" w:rsidR="008E425F" w:rsidRPr="00505780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1,06</w:t>
            </w:r>
            <w:r w:rsidR="000F54A0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C4AEEEC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1BCC7F2" w14:textId="05909FA9" w:rsidR="008E425F" w:rsidRPr="0050578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180" w:type="dxa"/>
          </w:tcPr>
          <w:p w14:paraId="224F84A1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5F9FD5AD" w14:textId="3616DFAE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1D528BD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9889ACD" w14:textId="76D94F0C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8A77088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5A94E4E0" w14:textId="0F21CA9D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D1D4C8E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080E9BA3" w14:textId="1D25888E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3756A99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A8733C4" w14:textId="39CB827F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FD9CB47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1586446" w14:textId="504084BB" w:rsidR="008E425F" w:rsidRPr="00505780" w:rsidRDefault="008E425F" w:rsidP="008E425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70B801D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5F3E923A" w14:textId="6C2D3C85" w:rsidR="008E425F" w:rsidRPr="00505780" w:rsidRDefault="00621DEF" w:rsidP="008E425F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1,364</w:t>
            </w:r>
          </w:p>
        </w:tc>
        <w:tc>
          <w:tcPr>
            <w:tcW w:w="181" w:type="dxa"/>
          </w:tcPr>
          <w:p w14:paraId="7E7CB606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1600728" w14:textId="70E570FD" w:rsidR="008E425F" w:rsidRPr="004E43FB" w:rsidRDefault="008E425F" w:rsidP="008E425F">
            <w:pPr>
              <w:pStyle w:val="acctfourfigures"/>
              <w:tabs>
                <w:tab w:val="decimal" w:pos="369"/>
              </w:tabs>
              <w:spacing w:line="240" w:lineRule="auto"/>
              <w:ind w:left="-79" w:right="-12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1,385</w:t>
            </w:r>
          </w:p>
        </w:tc>
      </w:tr>
      <w:tr w:rsidR="008E425F" w:rsidRPr="00505780" w14:paraId="167AEEEC" w14:textId="77777777" w:rsidTr="005D799F">
        <w:trPr>
          <w:cantSplit/>
          <w:trHeight w:val="20"/>
        </w:trPr>
        <w:tc>
          <w:tcPr>
            <w:tcW w:w="3148" w:type="dxa"/>
          </w:tcPr>
          <w:p w14:paraId="022D8315" w14:textId="77777777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270A611F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543CA759" w14:textId="77777777" w:rsidR="008E425F" w:rsidRPr="00505780" w:rsidRDefault="008E425F" w:rsidP="008E425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5ECDDF2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B0B53DF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5C9D6C60" w14:textId="77777777" w:rsidR="008E425F" w:rsidRPr="00505780" w:rsidRDefault="008E425F" w:rsidP="008E425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E537AF7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1247" w14:textId="0C22CCE0" w:rsidR="008E425F" w:rsidRPr="006F4DE5" w:rsidRDefault="00E90769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11,16</w:t>
            </w:r>
            <w:r w:rsidR="002D422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5546D847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3F543" w14:textId="6278FA2E" w:rsidR="008E425F" w:rsidRPr="006F4DE5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11,178</w:t>
            </w:r>
          </w:p>
        </w:tc>
        <w:tc>
          <w:tcPr>
            <w:tcW w:w="180" w:type="dxa"/>
          </w:tcPr>
          <w:p w14:paraId="5944BA2B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6F19E" w14:textId="65143006" w:rsidR="008E425F" w:rsidRPr="006F4DE5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B9006BF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5FD11D" w14:textId="50BFC006" w:rsidR="008E425F" w:rsidRPr="006F4DE5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69E60599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A409" w14:textId="1E669DDD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7AAEC4DC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C312BA" w14:textId="440CC483" w:rsidR="008E425F" w:rsidRPr="001C5F2B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1C5F2B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FB22523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79910" w14:textId="4F5A1442" w:rsidR="008E425F" w:rsidRPr="000F232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65C7E37C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6F02BC" w14:textId="28A0F6F8" w:rsidR="008E425F" w:rsidRPr="000F2320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DC8B558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17E1E303" w14:textId="5B0EAA72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FCEAF3F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25F6D4" w14:textId="4302BCB8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</w:tr>
      <w:tr w:rsidR="008E425F" w:rsidRPr="00505780" w14:paraId="2B2D58C3" w14:textId="77777777" w:rsidTr="00711BAD">
        <w:trPr>
          <w:cantSplit/>
          <w:trHeight w:val="20"/>
        </w:trPr>
        <w:tc>
          <w:tcPr>
            <w:tcW w:w="3148" w:type="dxa"/>
          </w:tcPr>
          <w:p w14:paraId="679CB67D" w14:textId="77777777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211BA86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7D2D5A60" w14:textId="77777777" w:rsidR="008E425F" w:rsidRPr="00505780" w:rsidRDefault="008E425F" w:rsidP="008E425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4FF121D1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70AB32F4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72CEA749" w14:textId="77777777" w:rsidR="008E425F" w:rsidRPr="00505780" w:rsidRDefault="008E425F" w:rsidP="008E425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7CF4840B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B7A82D2" w14:textId="77777777" w:rsidR="008E425F" w:rsidRPr="00505780" w:rsidRDefault="008E425F" w:rsidP="008E425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5F990A0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</w:tcPr>
          <w:p w14:paraId="422E17E7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D57C138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A9C8C6A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2C376C7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2FB099F1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E90BD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right w:val="nil"/>
            </w:tcBorders>
          </w:tcPr>
          <w:p w14:paraId="3AD36280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5A76990C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</w:tcPr>
          <w:p w14:paraId="12DA4551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AA1F3BD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12108629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F786F9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</w:tcPr>
          <w:p w14:paraId="1901BB27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757F96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0AC9514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DFF636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5F53636" w14:textId="77777777" w:rsidR="008E425F" w:rsidRPr="00505780" w:rsidRDefault="008E425F" w:rsidP="008E425F">
            <w:pPr>
              <w:pStyle w:val="acctfourfigures"/>
              <w:tabs>
                <w:tab w:val="decimal" w:pos="57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8E425F" w:rsidRPr="00505780" w14:paraId="1A3A5BB7" w14:textId="77777777" w:rsidTr="00711BAD">
        <w:trPr>
          <w:cantSplit/>
          <w:trHeight w:val="20"/>
        </w:trPr>
        <w:tc>
          <w:tcPr>
            <w:tcW w:w="3148" w:type="dxa"/>
            <w:hideMark/>
          </w:tcPr>
          <w:p w14:paraId="052C874A" w14:textId="77777777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การร่วมค้า</w:t>
            </w:r>
          </w:p>
        </w:tc>
        <w:tc>
          <w:tcPr>
            <w:tcW w:w="1620" w:type="dxa"/>
          </w:tcPr>
          <w:p w14:paraId="184ED42A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1" w:type="dxa"/>
          </w:tcPr>
          <w:p w14:paraId="232DFE2A" w14:textId="77777777" w:rsidR="008E425F" w:rsidRPr="00505780" w:rsidRDefault="008E425F" w:rsidP="008E425F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367C5FDC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5C764327" w14:textId="77777777" w:rsidR="008E425F" w:rsidRPr="00505780" w:rsidRDefault="008E425F" w:rsidP="008E425F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3FFB0CE7" w14:textId="77777777" w:rsidR="008E425F" w:rsidRPr="00505780" w:rsidRDefault="008E425F" w:rsidP="008E425F">
            <w:pPr>
              <w:tabs>
                <w:tab w:val="clear" w:pos="454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1D2ADCAD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10609BC3" w14:textId="77777777" w:rsidR="008E425F" w:rsidRPr="00505780" w:rsidRDefault="008E425F" w:rsidP="008E425F">
            <w:pPr>
              <w:pStyle w:val="acctfourfigures"/>
              <w:tabs>
                <w:tab w:val="decimal" w:pos="555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6544432E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</w:tcPr>
          <w:p w14:paraId="06D23686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9825AFE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8E99179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37EA893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4D15CC2B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5846735F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</w:tcPr>
          <w:p w14:paraId="21C4F6FA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1C43AB24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</w:tcPr>
          <w:p w14:paraId="6B094124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2" w:type="dxa"/>
          </w:tcPr>
          <w:p w14:paraId="5D1503B4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0A3BF386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38FA1B12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6DED4EA3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43EEBFE5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</w:tcPr>
          <w:p w14:paraId="3944979F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1" w:type="dxa"/>
          </w:tcPr>
          <w:p w14:paraId="17798A07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CB0EB29" w14:textId="77777777" w:rsidR="008E425F" w:rsidRPr="00505780" w:rsidRDefault="008E425F" w:rsidP="008E425F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</w:tr>
      <w:tr w:rsidR="008E425F" w:rsidRPr="00505780" w14:paraId="5AB62981" w14:textId="77777777" w:rsidTr="007F32E7">
        <w:trPr>
          <w:cantSplit/>
          <w:trHeight w:val="20"/>
        </w:trPr>
        <w:tc>
          <w:tcPr>
            <w:tcW w:w="3148" w:type="dxa"/>
            <w:hideMark/>
          </w:tcPr>
          <w:p w14:paraId="4BDD2A76" w14:textId="17A025CF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4"/>
                <w:sz w:val="24"/>
                <w:szCs w:val="24"/>
              </w:rPr>
              <w:t>6</w:t>
            </w:r>
            <w:r w:rsidRPr="00505780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  <w:hideMark/>
          </w:tcPr>
          <w:p w14:paraId="7EB2C66F" w14:textId="2292C245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2B737ACD" w14:textId="7182B981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F71859D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83AC24C" w14:textId="722A2B32" w:rsidR="002A4923" w:rsidRPr="00505780" w:rsidRDefault="002A4923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3C9D73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  <w:hideMark/>
          </w:tcPr>
          <w:p w14:paraId="3EAB88E6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D711554" w14:textId="55AFB6EC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64BF51C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2DA9DF05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7B06F27C" w14:textId="68DD9A1B" w:rsidR="009F6AC1" w:rsidRPr="00505780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4916B8B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hideMark/>
          </w:tcPr>
          <w:p w14:paraId="69D78DEF" w14:textId="61815D20" w:rsidR="008E425F" w:rsidRPr="00505780" w:rsidRDefault="008E425F" w:rsidP="0079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D6CECE2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002361C0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6C85286" w14:textId="6869AD15" w:rsidR="002C2F97" w:rsidRPr="00505780" w:rsidRDefault="002C2F97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E12AFE6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hideMark/>
          </w:tcPr>
          <w:p w14:paraId="5DF306DC" w14:textId="41CE604C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F5B0CF3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5DBBE95F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0C96BF" w14:textId="0CF4BE0D" w:rsidR="002C2F97" w:rsidRPr="00505780" w:rsidRDefault="002C2F97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50020BC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hideMark/>
          </w:tcPr>
          <w:p w14:paraId="30F4B62C" w14:textId="3103B78F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6FD82B6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765B89F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68C59F5" w14:textId="64686AA0" w:rsidR="002C2F97" w:rsidRPr="00505780" w:rsidRDefault="002C2F97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63DDAD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hideMark/>
          </w:tcPr>
          <w:p w14:paraId="2F3C0F3D" w14:textId="4D3D72F0" w:rsidR="008E425F" w:rsidRPr="00505780" w:rsidRDefault="008E425F" w:rsidP="008E425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E216563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A67930F" w14:textId="77777777" w:rsidR="008E425F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3B52B7" w14:textId="128175BA" w:rsidR="002C2F97" w:rsidRPr="00505780" w:rsidRDefault="002C2F97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8E128D2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0E7E12D" w14:textId="4BFBC46C" w:rsidR="008E425F" w:rsidRPr="00505780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8E425F" w:rsidRPr="00505780" w14:paraId="221CE2A9" w14:textId="77777777" w:rsidTr="00711BAD">
        <w:trPr>
          <w:cantSplit/>
          <w:trHeight w:val="20"/>
        </w:trPr>
        <w:tc>
          <w:tcPr>
            <w:tcW w:w="3148" w:type="dxa"/>
          </w:tcPr>
          <w:p w14:paraId="56576994" w14:textId="550DA9EA" w:rsidR="008E425F" w:rsidRPr="00505780" w:rsidRDefault="008E425F" w:rsidP="008E425F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8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เพาเวอร์ </w:t>
            </w:r>
            <w:r w:rsidRPr="007037FE">
              <w:rPr>
                <w:rFonts w:ascii="Angsana New" w:hAnsi="Angsana New" w:hint="cs"/>
                <w:spacing w:val="-8"/>
                <w:sz w:val="24"/>
                <w:szCs w:val="24"/>
              </w:rPr>
              <w:t>11</w:t>
            </w:r>
            <w:r w:rsidRPr="00505780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จำกัด ***</w:t>
            </w:r>
          </w:p>
        </w:tc>
        <w:tc>
          <w:tcPr>
            <w:tcW w:w="1620" w:type="dxa"/>
          </w:tcPr>
          <w:p w14:paraId="727A4255" w14:textId="5911FFE4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81" w:type="dxa"/>
          </w:tcPr>
          <w:p w14:paraId="574FA27A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566BED46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518F5DE" w14:textId="25BB8DA9" w:rsidR="002A4923" w:rsidRPr="00505780" w:rsidRDefault="002A4923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99D0D6E" w14:textId="77777777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6CF407C8" w14:textId="77777777" w:rsidR="008E425F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29190F40" w14:textId="68DB6BE1" w:rsidR="008E425F" w:rsidRPr="00505780" w:rsidRDefault="008E425F" w:rsidP="008E42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16ADF5E" w14:textId="77777777" w:rsidR="008E425F" w:rsidRPr="00505780" w:rsidRDefault="008E425F" w:rsidP="008E425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4C7A847F" w14:textId="77777777" w:rsidR="008E425F" w:rsidRDefault="008E425F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C08002D" w14:textId="1339E3FE" w:rsidR="009F6AC1" w:rsidRPr="00505780" w:rsidRDefault="009F6AC1" w:rsidP="008E4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9FB8ED3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62A2EB46" w14:textId="7B750CCB" w:rsidR="008E425F" w:rsidRPr="00505780" w:rsidRDefault="008E425F" w:rsidP="0079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1F28C63B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66150A23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498B30" w14:textId="5032C92A" w:rsidR="002C2F97" w:rsidRPr="00505780" w:rsidRDefault="002C2F97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6DB4C2" w14:textId="77777777" w:rsidR="008E425F" w:rsidRPr="00505780" w:rsidRDefault="008E425F" w:rsidP="008E425F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75BC6E49" w14:textId="45F11CC0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8DFD171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3C59FC9A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72BDAF" w14:textId="633C7BA8" w:rsidR="002C2F97" w:rsidRPr="00505780" w:rsidRDefault="002C2F97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5E3B00D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AE5B585" w14:textId="78699F6B" w:rsidR="008E425F" w:rsidRPr="00505780" w:rsidRDefault="008E425F" w:rsidP="008E425F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79717E23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3693C25" w14:textId="77777777" w:rsidR="008E425F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2010838" w14:textId="27355E9D" w:rsidR="002C2F97" w:rsidRPr="00505780" w:rsidRDefault="002C2F97" w:rsidP="007909C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CA4F76D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FB4FB71" w14:textId="69F80A02" w:rsidR="008E425F" w:rsidRPr="00505780" w:rsidRDefault="008E425F" w:rsidP="008E425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1F1F01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65A69664" w14:textId="77777777" w:rsidR="008E425F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DF53410" w14:textId="42E46075" w:rsidR="002C2F97" w:rsidRPr="00505780" w:rsidRDefault="002C2F97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2DB4DB0" w14:textId="77777777" w:rsidR="008E425F" w:rsidRPr="00505780" w:rsidRDefault="008E425F" w:rsidP="008E42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4026C9" w14:textId="31385497" w:rsidR="008E425F" w:rsidRPr="00505780" w:rsidRDefault="008E425F" w:rsidP="008E425F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066042" w:rsidRPr="00505780" w14:paraId="5BD0F31D" w14:textId="77777777" w:rsidTr="00E859C5">
        <w:trPr>
          <w:cantSplit/>
          <w:trHeight w:val="20"/>
        </w:trPr>
        <w:tc>
          <w:tcPr>
            <w:tcW w:w="3148" w:type="dxa"/>
          </w:tcPr>
          <w:p w14:paraId="52355A14" w14:textId="30F3A9A4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057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การร่วมค้า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(ต่อ)</w:t>
            </w:r>
          </w:p>
        </w:tc>
        <w:tc>
          <w:tcPr>
            <w:tcW w:w="1620" w:type="dxa"/>
          </w:tcPr>
          <w:p w14:paraId="63CD8D80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FBA5857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0ADBF094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3" w:type="dxa"/>
          </w:tcPr>
          <w:p w14:paraId="32A9119E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B15A88D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80" w:type="dxa"/>
          </w:tcPr>
          <w:p w14:paraId="28EFEE02" w14:textId="77777777" w:rsidR="00066042" w:rsidRPr="00505780" w:rsidRDefault="00066042" w:rsidP="000660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78A92D4" w14:textId="77777777" w:rsidR="00066042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2F8929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CADC1EF" w14:textId="77777777" w:rsidR="00066042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F5D813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26F1A1C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496967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A5D8E53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229F45E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vAlign w:val="bottom"/>
          </w:tcPr>
          <w:p w14:paraId="4E90C1D8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2695383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3DB58C7A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8DAED86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D71948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F18C57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4A1AD63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85A041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661D007" w14:textId="77777777" w:rsidR="00066042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1768465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AC1E73D" w14:textId="77777777" w:rsidR="00066042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66042" w:rsidRPr="00505780" w14:paraId="4E104D6E" w14:textId="77777777" w:rsidTr="00711BAD">
        <w:trPr>
          <w:cantSplit/>
          <w:trHeight w:val="20"/>
        </w:trPr>
        <w:tc>
          <w:tcPr>
            <w:tcW w:w="3148" w:type="dxa"/>
          </w:tcPr>
          <w:p w14:paraId="15541AAC" w14:textId="5EA4ADC0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เฟรเซอร์ส พร็อพเพอร์ตี้ บีเอฟทีแซด </w:t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จำกัด ***</w:t>
            </w:r>
          </w:p>
        </w:tc>
        <w:tc>
          <w:tcPr>
            <w:tcW w:w="1620" w:type="dxa"/>
          </w:tcPr>
          <w:p w14:paraId="568FF83F" w14:textId="40F27F23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6C3378D4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7991B8B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DAF4518" w14:textId="597A59D6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59.99</w:t>
            </w:r>
          </w:p>
        </w:tc>
        <w:tc>
          <w:tcPr>
            <w:tcW w:w="183" w:type="dxa"/>
          </w:tcPr>
          <w:p w14:paraId="17FA68BC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0FAB0378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C90C4EB" w14:textId="2EB0D7E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99</w:t>
            </w:r>
          </w:p>
        </w:tc>
        <w:tc>
          <w:tcPr>
            <w:tcW w:w="180" w:type="dxa"/>
          </w:tcPr>
          <w:p w14:paraId="58DF564B" w14:textId="77777777" w:rsidR="00066042" w:rsidRPr="00505780" w:rsidRDefault="00066042" w:rsidP="000660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362C79B8" w14:textId="77777777" w:rsidR="00066042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0AFE5CE2" w14:textId="1CB400E9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180" w:type="dxa"/>
          </w:tcPr>
          <w:p w14:paraId="5B3DF136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25B9DC6" w14:textId="2EA49823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037FE">
              <w:rPr>
                <w:rFonts w:ascii="Angsana New" w:hAnsi="Angsana New" w:hint="cs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FC0AA1E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36F8850C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4B1E08" w14:textId="7714E7E9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5CC10A5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0A74776" w14:textId="05A95764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C6D3236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7510E7F4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2C323D" w14:textId="249F7999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E9001DB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5A43B7F" w14:textId="71A963E4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388B6A9A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D1AA642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7856C56" w14:textId="7268FCAD" w:rsidR="00066042" w:rsidRPr="00505780" w:rsidRDefault="00066042" w:rsidP="00A23072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49A09A4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70AFB9" w14:textId="23CB08B0" w:rsidR="00066042" w:rsidRPr="00505780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2120933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56F37B5" w14:textId="77777777" w:rsidR="00066042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F7BDD2" w14:textId="06B8D9B3" w:rsidR="00066042" w:rsidRPr="00505780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33A0863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460BBC5" w14:textId="4006D9ED" w:rsidR="00066042" w:rsidRPr="00505780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066042" w:rsidRPr="00505780" w14:paraId="2A7FD2B8" w14:textId="77777777" w:rsidTr="00711BAD">
        <w:trPr>
          <w:cantSplit/>
          <w:trHeight w:val="20"/>
        </w:trPr>
        <w:tc>
          <w:tcPr>
            <w:tcW w:w="3148" w:type="dxa"/>
          </w:tcPr>
          <w:p w14:paraId="6CE0E216" w14:textId="41BDFC20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</w:tcPr>
          <w:p w14:paraId="0A4E4621" w14:textId="3B57FB6A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7E51542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2A6D8ACD" w14:textId="77110DD6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47729DD5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31DD989" w14:textId="7581FDD2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7B2F187C" w14:textId="77777777" w:rsidR="00066042" w:rsidRPr="00505780" w:rsidRDefault="00066042" w:rsidP="000660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58CB4455" w14:textId="41C444D3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180" w:type="dxa"/>
          </w:tcPr>
          <w:p w14:paraId="09095151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45813B23" w14:textId="220AD9B5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180" w:type="dxa"/>
          </w:tcPr>
          <w:p w14:paraId="09C675B9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D9F030A" w14:textId="2669264A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8445F63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C411D" w14:textId="7A087FD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2AE1F4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172B478D" w14:textId="1CA805A1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7264B400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1C5A64A8" w14:textId="489B5635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2D42FDC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13CF8EB" w14:textId="5A182DD5" w:rsidR="00066042" w:rsidRPr="00505780" w:rsidRDefault="00066042" w:rsidP="00A23072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261BBA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0026591" w14:textId="7FF74740" w:rsidR="00066042" w:rsidRPr="00505780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FF51F5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BF7D529" w14:textId="26AB74EA" w:rsidR="00066042" w:rsidRPr="00505780" w:rsidRDefault="00066042" w:rsidP="00620708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93F5D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6C0B8D7" w14:textId="3F54CB0F" w:rsidR="00066042" w:rsidRPr="00505780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066042" w:rsidRPr="00505780" w14:paraId="1A5072E8" w14:textId="77777777" w:rsidTr="00711BAD">
        <w:trPr>
          <w:cantSplit/>
          <w:trHeight w:val="20"/>
        </w:trPr>
        <w:tc>
          <w:tcPr>
            <w:tcW w:w="3148" w:type="dxa"/>
          </w:tcPr>
          <w:p w14:paraId="0FB22842" w14:textId="732B4937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****</w:t>
            </w:r>
          </w:p>
        </w:tc>
        <w:tc>
          <w:tcPr>
            <w:tcW w:w="1620" w:type="dxa"/>
          </w:tcPr>
          <w:p w14:paraId="40BF2299" w14:textId="281758B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บริการระบบปฏิบัติการ</w:t>
            </w:r>
            <w:r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อัตโนมัติ</w:t>
            </w:r>
          </w:p>
        </w:tc>
        <w:tc>
          <w:tcPr>
            <w:tcW w:w="181" w:type="dxa"/>
          </w:tcPr>
          <w:p w14:paraId="7F9F3161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7137D5E7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1936425D" w14:textId="6A97DC4A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51.00</w:t>
            </w:r>
          </w:p>
        </w:tc>
        <w:tc>
          <w:tcPr>
            <w:tcW w:w="183" w:type="dxa"/>
          </w:tcPr>
          <w:p w14:paraId="519CA175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29F488F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00EADDC6" w14:textId="03AF5A23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51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4D4AA75B" w14:textId="77777777" w:rsidR="00066042" w:rsidRPr="00505780" w:rsidRDefault="00066042" w:rsidP="000660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0A6A6087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4033144" w14:textId="2E05D4D0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985CF86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091F4880" w14:textId="77777777" w:rsidR="00066042" w:rsidRDefault="00066042" w:rsidP="00066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D772F02" w14:textId="102D13DF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5325B5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20BEF76C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0DA839F" w14:textId="59269DB5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9F82FB1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9EB4483" w14:textId="77777777" w:rsidR="00066042" w:rsidRDefault="00066042" w:rsidP="00066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14A9DB3" w14:textId="21B01E92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90B45E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374794F8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86459E8" w14:textId="502AC888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CD9F85E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119F4E1" w14:textId="0FA9E775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0BD44790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5D5E66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CA2179" w14:textId="57FB57E1" w:rsidR="00066042" w:rsidRPr="00505780" w:rsidRDefault="00066042" w:rsidP="00A23072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A7307B6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DCD73C8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FB820B" w14:textId="5DDFA09D" w:rsidR="00066042" w:rsidRPr="00505780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0B8D14A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150692D8" w14:textId="77777777" w:rsidR="00066042" w:rsidRDefault="00066042" w:rsidP="00066042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41CFF0" w14:textId="383C259C" w:rsidR="00066042" w:rsidRPr="00505780" w:rsidRDefault="00066042" w:rsidP="00620708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0D2EBAD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A81C3F" w14:textId="0FA98B3A" w:rsidR="00066042" w:rsidRPr="00505780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066042" w:rsidRPr="00505780" w14:paraId="30E2E8E9" w14:textId="77777777" w:rsidTr="00E63188">
        <w:trPr>
          <w:cantSplit/>
          <w:trHeight w:val="20"/>
        </w:trPr>
        <w:tc>
          <w:tcPr>
            <w:tcW w:w="3148" w:type="dxa"/>
          </w:tcPr>
          <w:p w14:paraId="09E25994" w14:textId="71BB70BD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เกษมทรัพย์ภักดี จำกัด **</w:t>
            </w:r>
          </w:p>
        </w:tc>
        <w:tc>
          <w:tcPr>
            <w:tcW w:w="1620" w:type="dxa"/>
          </w:tcPr>
          <w:p w14:paraId="75AED7F3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  <w:p w14:paraId="4B93339E" w14:textId="4F9F82B5" w:rsidR="00066042" w:rsidRPr="00A34EF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05780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เพื่อให้เช่าและเพื่อขาย</w:t>
            </w:r>
          </w:p>
        </w:tc>
        <w:tc>
          <w:tcPr>
            <w:tcW w:w="181" w:type="dxa"/>
          </w:tcPr>
          <w:p w14:paraId="69301EB8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7738C7CD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76176F61" w14:textId="61036EBC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eastAsia="en-GB" w:bidi="th-TH"/>
              </w:rPr>
              <w:t>49.00</w:t>
            </w:r>
          </w:p>
        </w:tc>
        <w:tc>
          <w:tcPr>
            <w:tcW w:w="183" w:type="dxa"/>
          </w:tcPr>
          <w:p w14:paraId="7C18C3B6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1C53EA14" w14:textId="77777777" w:rsidR="00066042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</w:p>
          <w:p w14:paraId="5D191779" w14:textId="5A47AFF2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49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26A66EA0" w14:textId="77777777" w:rsidR="00066042" w:rsidRPr="00505780" w:rsidRDefault="00066042" w:rsidP="000660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</w:tcPr>
          <w:p w14:paraId="1F31A31E" w14:textId="77777777" w:rsidR="00066042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59EEB8A8" w14:textId="4EA8AD80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</w:t>
            </w:r>
            <w:r w:rsidR="002D4228"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180" w:type="dxa"/>
          </w:tcPr>
          <w:p w14:paraId="362ED847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79638DBA" w14:textId="77777777" w:rsidR="00066042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05"/>
              <w:rPr>
                <w:rFonts w:ascii="Angsana New" w:hAnsi="Angsana New"/>
                <w:sz w:val="24"/>
                <w:szCs w:val="24"/>
              </w:rPr>
            </w:pPr>
          </w:p>
          <w:p w14:paraId="3E2BEE11" w14:textId="7B41183F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80" w:type="dxa"/>
          </w:tcPr>
          <w:p w14:paraId="3658C696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</w:tcPr>
          <w:p w14:paraId="105FBEC7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6C73C1E" w14:textId="44268028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59F349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95CEED7" w14:textId="77777777" w:rsidR="00066042" w:rsidRDefault="00066042" w:rsidP="000660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D70DB0" w14:textId="7D439B1F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34EE6E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258B49A7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ABD578" w14:textId="6B955CE3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2A291877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</w:tcPr>
          <w:p w14:paraId="78566B63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9C45BB" w14:textId="40E04F7E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2BC8C3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F93CE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C1B2A9" w14:textId="436638A0" w:rsidR="00066042" w:rsidRPr="00505780" w:rsidRDefault="00066042" w:rsidP="00A23072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2EFE4B9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B992035" w14:textId="77777777" w:rsidR="00066042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265331" w14:textId="0C753659" w:rsidR="00066042" w:rsidRPr="00505780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524B4E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2B183C8" w14:textId="77777777" w:rsidR="00066042" w:rsidRDefault="00066042" w:rsidP="00066042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D1FB445" w14:textId="6F1941A2" w:rsidR="00066042" w:rsidRPr="00505780" w:rsidRDefault="00066042" w:rsidP="00620708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0453991B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C9F402" w14:textId="77777777" w:rsidR="00066042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2552B7" w14:textId="056DEA80" w:rsidR="00066042" w:rsidRPr="00505780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066042" w:rsidRPr="00505780" w14:paraId="244B4DA2" w14:textId="77777777" w:rsidTr="00E63188">
        <w:trPr>
          <w:cantSplit/>
          <w:trHeight w:val="20"/>
        </w:trPr>
        <w:tc>
          <w:tcPr>
            <w:tcW w:w="3148" w:type="dxa"/>
          </w:tcPr>
          <w:p w14:paraId="5FE0A6A1" w14:textId="3EE100B1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lightGray"/>
                <w:lang w:val="en-GB"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บริษัท บ้านแม่พิมพ์ จำกัด **</w:t>
            </w:r>
          </w:p>
        </w:tc>
        <w:tc>
          <w:tcPr>
            <w:tcW w:w="1620" w:type="dxa"/>
          </w:tcPr>
          <w:p w14:paraId="486552BE" w14:textId="2D3D9B3D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lightGray"/>
                <w:lang w:eastAsia="en-GB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1" w:type="dxa"/>
          </w:tcPr>
          <w:p w14:paraId="72241E35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719" w:type="dxa"/>
          </w:tcPr>
          <w:p w14:paraId="6EA7D9A0" w14:textId="33163A0F" w:rsidR="00066042" w:rsidRPr="0069147C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65.00</w:t>
            </w:r>
          </w:p>
        </w:tc>
        <w:tc>
          <w:tcPr>
            <w:tcW w:w="183" w:type="dxa"/>
          </w:tcPr>
          <w:p w14:paraId="3854D16D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627" w:type="dxa"/>
          </w:tcPr>
          <w:p w14:paraId="28F317A5" w14:textId="26B9430E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GB" w:bidi="th-TH"/>
              </w:rPr>
            </w:pP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65</w:t>
            </w:r>
            <w:r>
              <w:rPr>
                <w:rFonts w:ascii="Angsana New" w:hAnsi="Angsana New" w:hint="cs"/>
                <w:sz w:val="24"/>
                <w:szCs w:val="24"/>
                <w:cs/>
                <w:lang w:eastAsia="en-GB" w:bidi="th-TH"/>
              </w:rPr>
              <w:t>.</w:t>
            </w:r>
            <w:r w:rsidRPr="00FA2508">
              <w:rPr>
                <w:rFonts w:ascii="Angsana New" w:hAnsi="Angsana New" w:hint="cs"/>
                <w:sz w:val="24"/>
                <w:szCs w:val="24"/>
                <w:lang w:val="en-US" w:eastAsia="en-GB" w:bidi="th-TH"/>
              </w:rPr>
              <w:t>00</w:t>
            </w:r>
          </w:p>
        </w:tc>
        <w:tc>
          <w:tcPr>
            <w:tcW w:w="180" w:type="dxa"/>
          </w:tcPr>
          <w:p w14:paraId="10DECEA4" w14:textId="77777777" w:rsidR="00066042" w:rsidRPr="00505780" w:rsidRDefault="00066042" w:rsidP="00066042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EAA17CF" w14:textId="6048C35C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6E603CCF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D09BE84" w14:textId="0108492E" w:rsidR="00066042" w:rsidRPr="00505780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180" w:type="dxa"/>
          </w:tcPr>
          <w:p w14:paraId="79DECEC0" w14:textId="77777777" w:rsidR="00066042" w:rsidRPr="00505780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AEA53E" w14:textId="140F4A49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E06215B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3A4DD8" w14:textId="7932B7D5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C90A46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29BD8C0" w14:textId="5C196CC5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D715DE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396EB081" w14:textId="211A154F" w:rsidR="00066042" w:rsidRPr="00505780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667609F2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6874E2" w14:textId="43973674" w:rsidR="00066042" w:rsidRPr="00505780" w:rsidRDefault="00066042" w:rsidP="00A23072">
            <w:pPr>
              <w:pStyle w:val="acctfourfigures"/>
              <w:tabs>
                <w:tab w:val="clear" w:pos="765"/>
                <w:tab w:val="decimal" w:pos="190"/>
                <w:tab w:val="left" w:pos="4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58F87E" w14:textId="77777777" w:rsidR="00066042" w:rsidRPr="00505780" w:rsidRDefault="00066042" w:rsidP="000660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41ACF3" w14:textId="6B5B27B0" w:rsidR="00066042" w:rsidRPr="00505780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94C271" w14:textId="77777777" w:rsidR="00066042" w:rsidRPr="00505780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32F42C90" w14:textId="36F7C39D" w:rsidR="00066042" w:rsidRPr="00505780" w:rsidRDefault="00066042" w:rsidP="00620708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5E5D0A" w14:textId="77777777" w:rsidR="00066042" w:rsidRPr="00505780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242279" w14:textId="22E4C917" w:rsidR="00066042" w:rsidRPr="00505780" w:rsidRDefault="00066042" w:rsidP="00066042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5780">
              <w:rPr>
                <w:rFonts w:ascii="Angsana New" w:hAnsi="Angsana New" w:hint="cs"/>
                <w:sz w:val="24"/>
                <w:szCs w:val="24"/>
                <w:lang w:bidi="th-TH"/>
              </w:rPr>
              <w:t>-</w:t>
            </w:r>
          </w:p>
        </w:tc>
      </w:tr>
      <w:tr w:rsidR="00066042" w:rsidRPr="00505780" w14:paraId="593D5D09" w14:textId="77777777" w:rsidTr="00E63188">
        <w:trPr>
          <w:cantSplit/>
          <w:trHeight w:val="20"/>
        </w:trPr>
        <w:tc>
          <w:tcPr>
            <w:tcW w:w="3148" w:type="dxa"/>
          </w:tcPr>
          <w:p w14:paraId="00698269" w14:textId="77777777" w:rsidR="00066042" w:rsidRPr="00505780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6ABCAAAB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2EC489F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DAAF692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42C20DB7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994F4AE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527B90D3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FD1C8" w14:textId="12832A63" w:rsidR="00066042" w:rsidRPr="00FE274A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2,10</w:t>
            </w:r>
            <w:r w:rsidR="002D422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1CFCB6A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4840" w14:textId="3D11B8A8" w:rsidR="00066042" w:rsidRPr="00FE274A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2,093</w:t>
            </w:r>
          </w:p>
        </w:tc>
        <w:tc>
          <w:tcPr>
            <w:tcW w:w="180" w:type="dxa"/>
          </w:tcPr>
          <w:p w14:paraId="7ACF6F34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A1854" w14:textId="29A19E80" w:rsidR="00066042" w:rsidRPr="00216EC6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B3FA7F" w14:textId="77777777" w:rsidR="00066042" w:rsidRPr="00216EC6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9DCBE2" w14:textId="49D2C1F9" w:rsidR="00066042" w:rsidRPr="00216EC6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A35D3E" w14:textId="77777777" w:rsidR="00066042" w:rsidRPr="00216EC6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CD995" w14:textId="566EA897" w:rsidR="00066042" w:rsidRPr="00216EC6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0F73FC9A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E60C1" w14:textId="41291EF5" w:rsidR="00066042" w:rsidRPr="00216EC6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0FC2D0E4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46936" w14:textId="1B10E24D" w:rsidR="00066042" w:rsidRPr="0033337B" w:rsidRDefault="00066042" w:rsidP="007909C2">
            <w:pPr>
              <w:pStyle w:val="acctfourfigures"/>
              <w:tabs>
                <w:tab w:val="clear" w:pos="765"/>
                <w:tab w:val="decimal" w:pos="192"/>
                <w:tab w:val="left" w:pos="4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D500CD" w14:textId="77777777" w:rsidR="00066042" w:rsidRPr="0033337B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8C9D8D" w14:textId="7EF72184" w:rsidR="00066042" w:rsidRPr="0040523D" w:rsidRDefault="00066042" w:rsidP="0006604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850556" w14:textId="77777777" w:rsidR="00066042" w:rsidRPr="00216EC6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32A8949" w14:textId="7068E8C5" w:rsidR="00066042" w:rsidRPr="00216EC6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1E19595" w14:textId="77777777" w:rsidR="00066042" w:rsidRPr="00216EC6" w:rsidRDefault="00066042" w:rsidP="00066042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634235C" w14:textId="4E1AACED" w:rsidR="00066042" w:rsidRPr="00216EC6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66042" w:rsidRPr="00505780" w14:paraId="45F1C033" w14:textId="77777777" w:rsidTr="00E63188">
        <w:trPr>
          <w:cantSplit/>
          <w:trHeight w:val="20"/>
        </w:trPr>
        <w:tc>
          <w:tcPr>
            <w:tcW w:w="3148" w:type="dxa"/>
          </w:tcPr>
          <w:p w14:paraId="629DD74C" w14:textId="74726C5E" w:rsidR="00066042" w:rsidRPr="00100E3F" w:rsidRDefault="00066042" w:rsidP="00066042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620" w:type="dxa"/>
          </w:tcPr>
          <w:p w14:paraId="5C59724A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1" w:type="dxa"/>
          </w:tcPr>
          <w:p w14:paraId="6E825CD1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19" w:type="dxa"/>
          </w:tcPr>
          <w:p w14:paraId="1A2FB943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3" w:type="dxa"/>
          </w:tcPr>
          <w:p w14:paraId="33E2F238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7" w:type="dxa"/>
          </w:tcPr>
          <w:p w14:paraId="24730EA2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80" w:type="dxa"/>
          </w:tcPr>
          <w:p w14:paraId="6D0530D8" w14:textId="77777777" w:rsidR="00066042" w:rsidRPr="00505780" w:rsidRDefault="00066042" w:rsidP="00066042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FC00F" w14:textId="3F9ABDEA" w:rsidR="00066042" w:rsidRPr="00FE274A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13,27</w:t>
            </w:r>
            <w:r w:rsidR="002D422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71E7E75F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42550" w14:textId="06383CCF" w:rsidR="00066042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13,271</w:t>
            </w:r>
          </w:p>
        </w:tc>
        <w:tc>
          <w:tcPr>
            <w:tcW w:w="180" w:type="dxa"/>
          </w:tcPr>
          <w:p w14:paraId="7C386D5D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879EE" w14:textId="533DBCA2" w:rsidR="00066042" w:rsidRPr="00216EC6" w:rsidRDefault="00066042" w:rsidP="00066042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74FA5DB9" w14:textId="77777777" w:rsidR="00066042" w:rsidRPr="00216EC6" w:rsidRDefault="00066042" w:rsidP="00066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A803D" w14:textId="4ADAE49B" w:rsidR="00066042" w:rsidRDefault="00066042" w:rsidP="00066042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270" w:type="dxa"/>
          </w:tcPr>
          <w:p w14:paraId="16466BB8" w14:textId="77777777" w:rsidR="00066042" w:rsidRPr="00216EC6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F373B" w14:textId="6E469FB0" w:rsidR="00066042" w:rsidRPr="00216EC6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83" w:type="dxa"/>
          </w:tcPr>
          <w:p w14:paraId="45168D8D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4021" w14:textId="674E65D6" w:rsidR="00066042" w:rsidRPr="00216EC6" w:rsidRDefault="00066042" w:rsidP="0006604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216EC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1B45E6AA" w14:textId="77777777" w:rsidR="00066042" w:rsidRPr="00216EC6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ED5D5" w14:textId="13FB18FE" w:rsidR="00066042" w:rsidRPr="0033337B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454E308F" w14:textId="77777777" w:rsidR="00066042" w:rsidRPr="0033337B" w:rsidRDefault="00066042" w:rsidP="00066042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A9B22B" w14:textId="57EE9241" w:rsidR="00066042" w:rsidRDefault="00066042" w:rsidP="00066042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6,893</w:t>
            </w:r>
          </w:p>
        </w:tc>
        <w:tc>
          <w:tcPr>
            <w:tcW w:w="180" w:type="dxa"/>
          </w:tcPr>
          <w:p w14:paraId="0024FBC2" w14:textId="77777777" w:rsidR="00066042" w:rsidRPr="00216EC6" w:rsidRDefault="00066042" w:rsidP="00066042">
            <w:pPr>
              <w:pStyle w:val="acctfourfigures"/>
              <w:tabs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25DAF6AD" w14:textId="77777777" w:rsidR="00066042" w:rsidRPr="00216EC6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C362357" w14:textId="77777777" w:rsidR="00066042" w:rsidRPr="00216EC6" w:rsidRDefault="00066042" w:rsidP="00066042">
            <w:pPr>
              <w:pStyle w:val="acctfourfigures"/>
              <w:tabs>
                <w:tab w:val="clear" w:pos="765"/>
                <w:tab w:val="decimal" w:pos="190"/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3F69653" w14:textId="77777777" w:rsidR="00066042" w:rsidRPr="00216EC6" w:rsidRDefault="00066042" w:rsidP="00066042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XSpec="center" w:tblpY="298"/>
        <w:tblW w:w="15570" w:type="dxa"/>
        <w:tblLayout w:type="fixed"/>
        <w:tblLook w:val="0000" w:firstRow="0" w:lastRow="0" w:firstColumn="0" w:lastColumn="0" w:noHBand="0" w:noVBand="0"/>
      </w:tblPr>
      <w:tblGrid>
        <w:gridCol w:w="15570"/>
      </w:tblGrid>
      <w:tr w:rsidR="007833FC" w:rsidRPr="00505780" w14:paraId="6D31FE6E" w14:textId="77777777" w:rsidTr="007833FC">
        <w:trPr>
          <w:trHeight w:val="181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3415A4D" w14:textId="2B27940B" w:rsidR="007833FC" w:rsidRPr="007833FC" w:rsidRDefault="007833FC" w:rsidP="007833FC">
            <w:pPr>
              <w:pStyle w:val="acctfourfigures"/>
              <w:tabs>
                <w:tab w:val="clear" w:pos="765"/>
                <w:tab w:val="decimal" w:pos="390"/>
              </w:tabs>
              <w:spacing w:line="32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*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ถือหุ้นผ่านทาง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 xml:space="preserve">Frasers Property Thailand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International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Pte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. </w:t>
            </w:r>
            <w:r w:rsidRPr="007833FC">
              <w:rPr>
                <w:rFonts w:ascii="Angsana New" w:hAnsi="Angsana New" w:hint="cs"/>
                <w:sz w:val="24"/>
                <w:szCs w:val="24"/>
                <w:lang w:val="en-US" w:bidi="th-TH"/>
              </w:rPr>
              <w:t>Ltd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และ บริษัท เฟรเซอร์ส พร็อพเพอร์ตี้ (ประเทศไทย) จำกัด (มหาชน)</w:t>
            </w:r>
          </w:p>
        </w:tc>
      </w:tr>
      <w:tr w:rsidR="007833FC" w:rsidRPr="00505780" w14:paraId="7CA12F72" w14:textId="77777777" w:rsidTr="007833FC">
        <w:trPr>
          <w:trHeight w:val="127"/>
        </w:trPr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31FAC696" w14:textId="77777777" w:rsidR="007833FC" w:rsidRPr="007833FC" w:rsidRDefault="007833FC" w:rsidP="007833FC">
            <w:pPr>
              <w:pStyle w:val="acctfourfigures"/>
              <w:tabs>
                <w:tab w:val="clear" w:pos="765"/>
                <w:tab w:val="decimal" w:pos="335"/>
              </w:tabs>
              <w:spacing w:line="300" w:lineRule="exact"/>
              <w:ind w:left="-72" w:right="-72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** ถือหุ้นผ่านทาง บริษัท แผ่นดินทอง พร็อพเพอร์ตี้ ดีเวลลอปเม้นท์ จำกัด (มหาชน)</w:t>
            </w:r>
          </w:p>
        </w:tc>
      </w:tr>
      <w:tr w:rsidR="007833FC" w:rsidRPr="00505780" w14:paraId="57852650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4EA62924" w14:textId="6B955EE5" w:rsidR="007833FC" w:rsidRPr="007833FC" w:rsidRDefault="007833FC" w:rsidP="007833F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  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*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** ถือหุ้นผ่านทาง บริษัท เฟรเซอร์ส พร็อพเพอร์ตี้ อินดัสเทรียล (ประเทศไทย) จำกัด </w:t>
            </w:r>
          </w:p>
        </w:tc>
      </w:tr>
      <w:tr w:rsidR="007833FC" w:rsidRPr="00505780" w14:paraId="74751A5C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18118DAE" w14:textId="5C666E2D" w:rsidR="007833FC" w:rsidRPr="007833FC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300" w:lineRule="exact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="00A35068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 w:hint="cs"/>
                <w:sz w:val="24"/>
                <w:szCs w:val="24"/>
                <w:lang w:bidi="th-TH"/>
              </w:rPr>
              <w:t xml:space="preserve"> </w:t>
            </w:r>
            <w:r w:rsidRPr="007833FC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7833F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**** ถือหุ้นผ่านทางบริษัท ออโตเมชั่น แอสเซ็ท จำกัด</w:t>
            </w:r>
          </w:p>
        </w:tc>
      </w:tr>
      <w:tr w:rsidR="007833FC" w:rsidRPr="00505780" w14:paraId="41F74ACB" w14:textId="77777777" w:rsidTr="007833FC">
        <w:tc>
          <w:tcPr>
            <w:tcW w:w="15570" w:type="dxa"/>
            <w:shd w:val="clear" w:color="auto" w:fill="auto"/>
            <w:tcMar>
              <w:left w:w="115" w:type="dxa"/>
              <w:right w:w="115" w:type="dxa"/>
            </w:tcMar>
          </w:tcPr>
          <w:p w14:paraId="697B8056" w14:textId="77777777" w:rsidR="007833FC" w:rsidRPr="00100E3F" w:rsidRDefault="007833FC" w:rsidP="007833FC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14"/>
                <w:szCs w:val="14"/>
                <w:lang w:bidi="th-TH"/>
              </w:rPr>
            </w:pPr>
          </w:p>
        </w:tc>
      </w:tr>
    </w:tbl>
    <w:p w14:paraId="0B4CC20F" w14:textId="3BCA1798" w:rsidR="00D118ED" w:rsidRPr="00D118ED" w:rsidRDefault="00D118ED" w:rsidP="007833FC">
      <w:pPr>
        <w:pStyle w:val="block"/>
        <w:ind w:left="-450"/>
        <w:jc w:val="thaiDistribute"/>
        <w:rPr>
          <w:rFonts w:ascii="Angsana New" w:hAnsi="Angsana New"/>
          <w:sz w:val="24"/>
          <w:szCs w:val="24"/>
          <w:cs/>
        </w:rPr>
      </w:pPr>
      <w:r w:rsidRPr="00D118ED">
        <w:rPr>
          <w:rFonts w:ascii="Angsana New" w:hAnsi="Angsana New"/>
          <w:sz w:val="24"/>
          <w:szCs w:val="24"/>
          <w:cs/>
        </w:rPr>
        <w:t>บริษัทร่วมและการร่วมค้าทั้งหมดดำเนินธุรกิจในประเทศไทย</w:t>
      </w:r>
    </w:p>
    <w:p w14:paraId="0E92DA7A" w14:textId="230B221C" w:rsidR="00E7708F" w:rsidRPr="00D118ED" w:rsidRDefault="00E7708F" w:rsidP="00D1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  <w:sectPr w:rsidR="00E7708F" w:rsidRPr="00D118ED" w:rsidSect="00B849B1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6616D55D" w14:textId="4E752014" w:rsidR="00F81176" w:rsidRPr="00D118ED" w:rsidRDefault="00D118ED" w:rsidP="004C2839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604273FF" w14:textId="77777777" w:rsidR="003D0D2C" w:rsidRDefault="003D0D2C" w:rsidP="00040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4FD1BE" w14:textId="578B86CD" w:rsidR="00D73556" w:rsidRDefault="00D73556" w:rsidP="00B001A9">
      <w:pPr>
        <w:pStyle w:val="block"/>
        <w:ind w:left="540" w:right="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16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2567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Frasers Property Thailand (Indonesia) Pte.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ซึ่งเป็น</w:t>
      </w:r>
      <w:r w:rsidR="00577752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ย่อยทางอ้อมได้ทำสัญญาซื้อหุ้นสามัญของบริษัท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PT SLP Surya TICON </w:t>
      </w:r>
      <w:proofErr w:type="spellStart"/>
      <w:r w:rsidRPr="00D73556">
        <w:rPr>
          <w:rFonts w:ascii="Angsana New" w:hAnsi="Angsana New"/>
          <w:sz w:val="30"/>
          <w:szCs w:val="30"/>
          <w:lang w:val="en-US" w:bidi="th-TH"/>
        </w:rPr>
        <w:t>Internusa</w:t>
      </w:r>
      <w:proofErr w:type="spellEnd"/>
      <w:r w:rsidRPr="00D73556">
        <w:rPr>
          <w:rFonts w:ascii="Angsana New" w:hAnsi="Angsana New"/>
          <w:sz w:val="30"/>
          <w:szCs w:val="30"/>
          <w:lang w:val="en-US" w:bidi="th-TH"/>
        </w:rPr>
        <w:t xml:space="preserve"> (“SLP”)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25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และหุ้นสามัญของ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PT Surya </w:t>
      </w:r>
      <w:proofErr w:type="spellStart"/>
      <w:r w:rsidRPr="00D73556">
        <w:rPr>
          <w:rFonts w:ascii="Angsana New" w:hAnsi="Angsana New"/>
          <w:sz w:val="30"/>
          <w:szCs w:val="30"/>
          <w:lang w:val="en-US" w:bidi="th-TH"/>
        </w:rPr>
        <w:t>Internusa</w:t>
      </w:r>
      <w:proofErr w:type="spellEnd"/>
      <w:r w:rsidRPr="00D73556">
        <w:rPr>
          <w:rFonts w:ascii="Angsana New" w:hAnsi="Angsana New"/>
          <w:sz w:val="30"/>
          <w:szCs w:val="30"/>
          <w:lang w:val="en-US" w:bidi="th-TH"/>
        </w:rPr>
        <w:t xml:space="preserve"> Timur (“SIT”)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33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31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จากบริษัทย่อยทางตรงแห่งหนึ่ง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ส่งผลให้บริษัท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Frasers Property Thailand (Indonesia) Pte.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มีสัดส่วนการถือหุ้นในบริษัท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SLP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/>
          <w:sz w:val="30"/>
          <w:szCs w:val="30"/>
          <w:lang w:val="en-US" w:bidi="th-TH"/>
        </w:rPr>
        <w:t xml:space="preserve">SIT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ในอัตราร้อยละ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100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และร้อยละ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99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4F67C8" w:rsidRPr="004F67C8">
        <w:rPr>
          <w:rFonts w:ascii="Angsana New" w:hAnsi="Angsana New"/>
          <w:sz w:val="30"/>
          <w:szCs w:val="30"/>
          <w:lang w:val="en-US" w:bidi="th-TH"/>
        </w:rPr>
        <w:t>94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Pr="00D735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73556">
        <w:rPr>
          <w:rFonts w:ascii="Angsana New" w:hAnsi="Angsana New" w:hint="cs"/>
          <w:sz w:val="30"/>
          <w:szCs w:val="30"/>
          <w:cs/>
          <w:lang w:val="en-US" w:bidi="th-TH"/>
        </w:rPr>
        <w:t>โดยได้ดำเนินการเสร็จสิ้นตามข้อตกลงที่ระบุไว้ครบถ้วนแล้วในวันเดียวกัน</w:t>
      </w:r>
    </w:p>
    <w:p w14:paraId="3D71DFB0" w14:textId="5A814116" w:rsidR="006B217C" w:rsidRPr="002D4228" w:rsidRDefault="00A4580B" w:rsidP="002D4228">
      <w:pPr>
        <w:pStyle w:val="Heading6"/>
        <w:numPr>
          <w:ilvl w:val="0"/>
          <w:numId w:val="20"/>
        </w:num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2D4228">
        <w:rPr>
          <w:rFonts w:ascii="Angsana New" w:hAnsi="Angsana New"/>
          <w:sz w:val="30"/>
          <w:szCs w:val="30"/>
        </w:rPr>
        <w:t xml:space="preserve">  </w:t>
      </w:r>
    </w:p>
    <w:p w14:paraId="136C135E" w14:textId="77777777" w:rsidR="0094016F" w:rsidRPr="00650529" w:rsidRDefault="0094016F" w:rsidP="00650529">
      <w:pPr>
        <w:rPr>
          <w:rFonts w:asciiTheme="majorBidi" w:hAnsiTheme="majorBidi" w:cstheme="majorBidi"/>
          <w:sz w:val="30"/>
          <w:szCs w:val="30"/>
        </w:rPr>
      </w:pPr>
    </w:p>
    <w:p w14:paraId="25C58E38" w14:textId="1384F7F0" w:rsidR="0094016F" w:rsidRPr="00A4580B" w:rsidRDefault="00A4580B" w:rsidP="00F6658A">
      <w:pPr>
        <w:pStyle w:val="block"/>
        <w:spacing w:line="240" w:lineRule="atLeast"/>
        <w:ind w:left="540"/>
        <w:rPr>
          <w:rFonts w:ascii="Angsana New" w:hAnsi="Angsana New"/>
          <w:spacing w:val="-2"/>
          <w:sz w:val="30"/>
          <w:szCs w:val="30"/>
          <w:lang w:val="en-US"/>
        </w:rPr>
      </w:pPr>
      <w:r w:rsidRPr="00A4580B">
        <w:rPr>
          <w:rFonts w:ascii="Angsana New" w:hAnsi="Angsana New" w:hint="cs"/>
          <w:spacing w:val="-2"/>
          <w:sz w:val="30"/>
          <w:szCs w:val="30"/>
          <w:cs/>
        </w:rPr>
        <w:t>การซื้อ</w:t>
      </w:r>
      <w:r w:rsidRPr="00A4580B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2D4228" w:rsidRPr="00A4580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>จำหน่ายอสังหาริมทรัพย์เพื่อการลงทุนระหว่าง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9B5FF5" w:rsidRPr="004F2180">
        <w:rPr>
          <w:rFonts w:asciiTheme="majorBidi" w:hAnsiTheme="majorBidi" w:cstheme="majorBidi"/>
          <w:sz w:val="30"/>
          <w:szCs w:val="30"/>
        </w:rPr>
        <w:t xml:space="preserve">31 </w:t>
      </w:r>
      <w:r w:rsidR="009B5FF5" w:rsidRPr="004F218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4580B">
        <w:rPr>
          <w:rFonts w:ascii="Angsana New" w:hAnsi="Angsana New" w:hint="cs"/>
          <w:spacing w:val="-2"/>
          <w:sz w:val="30"/>
          <w:szCs w:val="30"/>
          <w:cs/>
        </w:rPr>
        <w:t xml:space="preserve"> มีดังนี้</w:t>
      </w:r>
    </w:p>
    <w:tbl>
      <w:tblPr>
        <w:tblW w:w="9126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3893"/>
        <w:gridCol w:w="482"/>
        <w:gridCol w:w="962"/>
        <w:gridCol w:w="266"/>
        <w:gridCol w:w="984"/>
        <w:gridCol w:w="263"/>
        <w:gridCol w:w="993"/>
        <w:gridCol w:w="263"/>
        <w:gridCol w:w="1020"/>
      </w:tblGrid>
      <w:tr w:rsidR="0094016F" w:rsidRPr="009E2F97" w14:paraId="12C8F776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26EDC90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x-none" w:bidi="th-TH"/>
              </w:rPr>
            </w:pPr>
          </w:p>
        </w:tc>
        <w:tc>
          <w:tcPr>
            <w:tcW w:w="482" w:type="dxa"/>
          </w:tcPr>
          <w:p w14:paraId="0B459405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074C3712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vAlign w:val="bottom"/>
          </w:tcPr>
          <w:p w14:paraId="11E96A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76" w:type="dxa"/>
            <w:gridSpan w:val="3"/>
            <w:vAlign w:val="bottom"/>
          </w:tcPr>
          <w:p w14:paraId="42A0181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16F" w:rsidRPr="009E2F97" w14:paraId="13A85E4E" w14:textId="77777777" w:rsidTr="00C07DBE">
        <w:trPr>
          <w:trHeight w:val="337"/>
          <w:tblHeader/>
        </w:trPr>
        <w:tc>
          <w:tcPr>
            <w:tcW w:w="3893" w:type="dxa"/>
            <w:vAlign w:val="bottom"/>
          </w:tcPr>
          <w:p w14:paraId="42CA19D2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82" w:type="dxa"/>
          </w:tcPr>
          <w:p w14:paraId="5E4D70B8" w14:textId="77777777" w:rsidR="0094016F" w:rsidRPr="009E2F97" w:rsidRDefault="0094016F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BEA1E1B" w14:textId="62F58EAC" w:rsidR="0094016F" w:rsidRPr="009E2F97" w:rsidRDefault="007037FE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3F91D4CA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89D2133" w14:textId="5EB1838D" w:rsidR="0094016F" w:rsidRPr="009E2F97" w:rsidRDefault="007037FE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  <w:vAlign w:val="bottom"/>
          </w:tcPr>
          <w:p w14:paraId="1F0F76D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F501E95" w14:textId="22AC1E04" w:rsidR="0094016F" w:rsidRPr="009E2F97" w:rsidRDefault="007037FE" w:rsidP="0036098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vAlign w:val="bottom"/>
          </w:tcPr>
          <w:p w14:paraId="2FB1FE3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A734845" w14:textId="473B49E4" w:rsidR="0094016F" w:rsidRPr="009E2F97" w:rsidRDefault="007037FE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016F" w:rsidRPr="009E2F97" w14:paraId="16C6CEAD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3D3684A4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2" w:type="dxa"/>
          </w:tcPr>
          <w:p w14:paraId="6F8B6B28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529AC6BB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30B70FC7" w14:textId="77777777" w:rsidTr="00C07DBE">
        <w:trPr>
          <w:trHeight w:val="327"/>
          <w:tblHeader/>
        </w:trPr>
        <w:tc>
          <w:tcPr>
            <w:tcW w:w="3893" w:type="dxa"/>
            <w:vAlign w:val="bottom"/>
          </w:tcPr>
          <w:p w14:paraId="63F3750C" w14:textId="77777777" w:rsidR="0094016F" w:rsidRPr="009E2F97" w:rsidRDefault="0094016F" w:rsidP="00360984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82" w:type="dxa"/>
          </w:tcPr>
          <w:p w14:paraId="0DDE420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1" w:type="dxa"/>
            <w:gridSpan w:val="7"/>
            <w:vAlign w:val="bottom"/>
          </w:tcPr>
          <w:p w14:paraId="2297B2E7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82CB0" w:rsidRPr="009E2F97" w14:paraId="5F30CE9E" w14:textId="77777777" w:rsidTr="00C07DBE">
        <w:trPr>
          <w:trHeight w:val="71"/>
        </w:trPr>
        <w:tc>
          <w:tcPr>
            <w:tcW w:w="3893" w:type="dxa"/>
            <w:vAlign w:val="bottom"/>
          </w:tcPr>
          <w:p w14:paraId="79E5002F" w14:textId="67786711" w:rsidR="00582CB0" w:rsidRPr="009E2F97" w:rsidRDefault="00582CB0" w:rsidP="00633780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037FE"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5C027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2" w:type="dxa"/>
          </w:tcPr>
          <w:p w14:paraId="6145026F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7B43CD" w14:textId="03CF8419" w:rsidR="00582CB0" w:rsidRPr="00313878" w:rsidRDefault="00085CA6" w:rsidP="00BC2D74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5C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</w:t>
            </w:r>
            <w:r w:rsidRPr="00BC2D74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6E4E365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5F45DF4" w14:textId="47A70D71" w:rsidR="00582CB0" w:rsidRPr="00303FA6" w:rsidRDefault="009B73F8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40,029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C51F52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F8A24" w14:textId="468B0CE6" w:rsidR="00582CB0" w:rsidRPr="00DB4442" w:rsidRDefault="0071640E" w:rsidP="007164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640E">
              <w:rPr>
                <w:rFonts w:ascii="Angsana New" w:hAnsi="Angsana New"/>
                <w:sz w:val="30"/>
                <w:szCs w:val="30"/>
                <w:lang w:val="en-US" w:bidi="th-TH"/>
              </w:rPr>
              <w:t>3,643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17382EF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772EE68" w14:textId="79DCB649" w:rsidR="00582CB0" w:rsidRPr="00303FA6" w:rsidRDefault="007037FE" w:rsidP="00BC2D7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82CB0"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E278C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</w:tr>
      <w:tr w:rsidR="00582CB0" w:rsidRPr="009E2F97" w14:paraId="237D3F90" w14:textId="77777777" w:rsidTr="00C07DBE">
        <w:trPr>
          <w:trHeight w:val="55"/>
        </w:trPr>
        <w:tc>
          <w:tcPr>
            <w:tcW w:w="3893" w:type="dxa"/>
            <w:vAlign w:val="bottom"/>
          </w:tcPr>
          <w:p w14:paraId="7235AA6E" w14:textId="11EC41D2" w:rsidR="00582CB0" w:rsidRPr="009E2F97" w:rsidRDefault="00582CB0" w:rsidP="00582C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F8716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 w:rsidR="00F87166">
              <w:rPr>
                <w:rFonts w:ascii="Angsana New" w:hAnsi="Angsana New"/>
                <w:sz w:val="30"/>
                <w:szCs w:val="30"/>
              </w:rPr>
              <w:t>-</w:t>
            </w:r>
            <w:r w:rsidR="00F87166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82" w:type="dxa"/>
          </w:tcPr>
          <w:p w14:paraId="0FD82D15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346407D" w14:textId="6778F0DA" w:rsidR="00582CB0" w:rsidRPr="009E2F97" w:rsidRDefault="00605612" w:rsidP="00582CB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24EEA6" w14:textId="77777777" w:rsidR="00582CB0" w:rsidRPr="009E2F97" w:rsidRDefault="00582CB0" w:rsidP="00582CB0">
            <w:pPr>
              <w:pStyle w:val="acctfourfigures"/>
              <w:tabs>
                <w:tab w:val="clear" w:pos="765"/>
                <w:tab w:val="decimal" w:pos="504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8E43E3B" w14:textId="10C8369E" w:rsidR="00582CB0" w:rsidRPr="00303FA6" w:rsidRDefault="003D2816" w:rsidP="00582CB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</w:t>
            </w:r>
            <w:r w:rsidR="006E278C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73434CC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DA6E5F" w14:textId="5DFD75AB" w:rsidR="00582CB0" w:rsidRPr="00303FA6" w:rsidRDefault="00372353" w:rsidP="0037235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EC8FA84" w14:textId="77777777" w:rsidR="00582CB0" w:rsidRPr="00303FA6" w:rsidRDefault="00582CB0" w:rsidP="00582C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F3F8925" w14:textId="7F2E88BB" w:rsidR="00582CB0" w:rsidRPr="00303FA6" w:rsidRDefault="006E278C" w:rsidP="00BC2D7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2D3B03" w:rsidRPr="009E2F97" w14:paraId="4F27F73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27A7BA7F" w14:textId="4471553E" w:rsidR="002D3B03" w:rsidRPr="009E2F97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จำหน่าย</w:t>
            </w:r>
            <w:r w:rsidR="00C73F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สินทรัพย์ </w:t>
            </w:r>
            <w:r w:rsidR="00C73F2A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="00C73F2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82" w:type="dxa"/>
          </w:tcPr>
          <w:p w14:paraId="68AA71A7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DD6F380" w14:textId="2FC0819D" w:rsidR="002D3B03" w:rsidRPr="009E2F97" w:rsidRDefault="00605612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(491)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485B8D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4ED1958" w14:textId="4924A81F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78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6F23F1A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6BA548" w14:textId="26DFF544" w:rsidR="002D3B03" w:rsidRPr="00303FA6" w:rsidRDefault="0037235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AB09704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E68D1" w14:textId="392B5954" w:rsidR="002D3B03" w:rsidRPr="00303FA6" w:rsidRDefault="006E278C" w:rsidP="006E278C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D3B03" w:rsidRPr="009E2F97" w14:paraId="4FA2E176" w14:textId="77777777" w:rsidTr="00C07DBE">
        <w:trPr>
          <w:trHeight w:val="327"/>
        </w:trPr>
        <w:tc>
          <w:tcPr>
            <w:tcW w:w="3893" w:type="dxa"/>
            <w:vAlign w:val="bottom"/>
          </w:tcPr>
          <w:p w14:paraId="0C315C49" w14:textId="124D3E73" w:rsidR="002D3B03" w:rsidRPr="009E2F97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82" w:type="dxa"/>
          </w:tcPr>
          <w:p w14:paraId="5CAE0F78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C945C37" w14:textId="2A89130B" w:rsidR="002D3B03" w:rsidRPr="009E2F97" w:rsidRDefault="00605612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8565C1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2A279DC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E29922A" w14:textId="5C89026D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78C">
              <w:rPr>
                <w:rFonts w:ascii="Angsana New" w:hAnsi="Angsana New"/>
                <w:sz w:val="30"/>
                <w:szCs w:val="30"/>
                <w:lang w:val="en-US" w:bidi="th-TH"/>
              </w:rPr>
              <w:t>263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D9134E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C64ABD" w14:textId="7BC904A6" w:rsidR="002D3B03" w:rsidRPr="00303FA6" w:rsidRDefault="0037235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2DFF5D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A704C" w14:textId="24444AE0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E278C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D3B03" w:rsidRPr="009E2F97" w14:paraId="1D792106" w14:textId="77777777" w:rsidTr="00C07DBE">
        <w:trPr>
          <w:trHeight w:val="337"/>
        </w:trPr>
        <w:tc>
          <w:tcPr>
            <w:tcW w:w="3893" w:type="dxa"/>
            <w:vAlign w:val="bottom"/>
          </w:tcPr>
          <w:p w14:paraId="34D4094D" w14:textId="77777777" w:rsidR="002D3B03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B43B1ED" w14:textId="45759C26" w:rsidR="002D3B03" w:rsidRPr="009E2F97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82" w:type="dxa"/>
          </w:tcPr>
          <w:p w14:paraId="7F0DACBB" w14:textId="77777777" w:rsidR="002D3B03" w:rsidRPr="009E2F97" w:rsidRDefault="002D3B03" w:rsidP="002D3B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AA887C1" w14:textId="5B4E18C9" w:rsidR="002D3B03" w:rsidRPr="009E2F97" w:rsidRDefault="00605612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</w:t>
            </w:r>
            <w:r w:rsidR="008565C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E6CE0D6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1FA56E5" w14:textId="1B46923A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565C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7146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DA5B6D" w14:textId="69C4466B" w:rsidR="002D3B03" w:rsidRPr="00303FA6" w:rsidRDefault="00372353" w:rsidP="002D3B03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F24BFF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E5A68F3" w14:textId="298AB3EE" w:rsidR="002D3B03" w:rsidRPr="00303FA6" w:rsidRDefault="002D3B03" w:rsidP="002D3B0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FA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D3B03" w:rsidRPr="009E2F97" w14:paraId="7E4756CD" w14:textId="77777777" w:rsidTr="00C34CA1">
        <w:trPr>
          <w:trHeight w:val="337"/>
        </w:trPr>
        <w:tc>
          <w:tcPr>
            <w:tcW w:w="3893" w:type="dxa"/>
            <w:vAlign w:val="bottom"/>
          </w:tcPr>
          <w:p w14:paraId="4AF4A8A3" w14:textId="6F2631C9" w:rsidR="002D3B03" w:rsidRPr="007F1F2D" w:rsidRDefault="002D3B03" w:rsidP="002D3B03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703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B5F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9B5F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2" w:type="dxa"/>
          </w:tcPr>
          <w:p w14:paraId="26F65DAB" w14:textId="77777777" w:rsidR="002D3B03" w:rsidRPr="009E2F97" w:rsidRDefault="002D3B0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4248A" w14:textId="6BEA8342" w:rsidR="002D3B03" w:rsidRPr="00AF674C" w:rsidRDefault="00605612" w:rsidP="002D3B03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40,718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6AA9D8D" w14:textId="77777777" w:rsidR="002D3B03" w:rsidRPr="009E2F97" w:rsidRDefault="002D3B03" w:rsidP="002D3B03">
            <w:pPr>
              <w:pStyle w:val="acctfourfigures"/>
              <w:tabs>
                <w:tab w:val="clear" w:pos="765"/>
                <w:tab w:val="decimal" w:pos="687"/>
                <w:tab w:val="decimal" w:pos="73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ACE69" w14:textId="52D2DCBC" w:rsidR="002D3B03" w:rsidRPr="00303FA6" w:rsidRDefault="002D3B03" w:rsidP="002D3B0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Pr="00303F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E27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E7D8815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DA63B9" w14:textId="44143E2F" w:rsidR="002D3B03" w:rsidRPr="00286B1A" w:rsidRDefault="00372353" w:rsidP="002D3B03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3,132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307EBC" w14:textId="77777777" w:rsidR="002D3B03" w:rsidRPr="00303FA6" w:rsidRDefault="002D3B03" w:rsidP="002D3B0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AB390" w14:textId="32AC6698" w:rsidR="002D3B03" w:rsidRPr="00303FA6" w:rsidRDefault="002D3B03" w:rsidP="002D3B0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303FA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E27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440</w:t>
            </w:r>
          </w:p>
        </w:tc>
      </w:tr>
    </w:tbl>
    <w:p w14:paraId="0B82C39C" w14:textId="1AC9651C" w:rsidR="00F87166" w:rsidRDefault="00F87166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lang w:val="en-GB" w:eastAsia="x-none" w:bidi="ar-SA"/>
        </w:rPr>
      </w:pPr>
    </w:p>
    <w:p w14:paraId="3B389CCB" w14:textId="77777777" w:rsidR="00F87166" w:rsidRDefault="00F8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eastAsia="x-none" w:bidi="ar-SA"/>
        </w:rPr>
      </w:pPr>
      <w:r>
        <w:rPr>
          <w:rFonts w:ascii="Angsana New" w:hAnsi="Angsana New"/>
          <w:sz w:val="30"/>
          <w:szCs w:val="30"/>
          <w:lang w:val="en-GB" w:eastAsia="x-none" w:bidi="ar-SA"/>
        </w:rPr>
        <w:br w:type="page"/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00"/>
        <w:gridCol w:w="270"/>
        <w:gridCol w:w="990"/>
        <w:gridCol w:w="270"/>
        <w:gridCol w:w="1080"/>
      </w:tblGrid>
      <w:tr w:rsidR="0094016F" w:rsidRPr="009E2F97" w14:paraId="385A9BB0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3296FB2F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52F06C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24C04F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4F28EBD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707" w:rsidRPr="009E2F97" w14:paraId="494F4627" w14:textId="77777777" w:rsidTr="00BF0767">
        <w:trPr>
          <w:trHeight w:val="361"/>
          <w:tblHeader/>
        </w:trPr>
        <w:tc>
          <w:tcPr>
            <w:tcW w:w="4410" w:type="dxa"/>
            <w:vAlign w:val="bottom"/>
          </w:tcPr>
          <w:p w14:paraId="07137D2B" w14:textId="5B6B315F" w:rsidR="00785707" w:rsidRPr="009E2F97" w:rsidRDefault="00A629E8" w:rsidP="007857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11B58003" w14:textId="32E938F2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AFCBF10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AD00F" w14:textId="6EABA9C4" w:rsidR="00785707" w:rsidRPr="009E2F97" w:rsidRDefault="007037FE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44CA40B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E169B" w14:textId="363A197C" w:rsidR="00785707" w:rsidRPr="009E2F97" w:rsidRDefault="007037FE" w:rsidP="00785707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37FE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7037F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47F625A1" w14:textId="77777777" w:rsidR="00785707" w:rsidRPr="009E2F97" w:rsidRDefault="00785707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0E6BED" w14:textId="4797A6DE" w:rsidR="00785707" w:rsidRPr="009E2F97" w:rsidRDefault="007037FE" w:rsidP="00785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4016F" w:rsidRPr="009E2F97" w14:paraId="3BCF753B" w14:textId="77777777" w:rsidTr="00BF0767">
        <w:trPr>
          <w:trHeight w:val="352"/>
          <w:tblHeader/>
        </w:trPr>
        <w:tc>
          <w:tcPr>
            <w:tcW w:w="4410" w:type="dxa"/>
            <w:shd w:val="clear" w:color="auto" w:fill="auto"/>
            <w:vAlign w:val="bottom"/>
          </w:tcPr>
          <w:p w14:paraId="014324F5" w14:textId="77777777" w:rsidR="0094016F" w:rsidRPr="009E2F97" w:rsidRDefault="0094016F" w:rsidP="003609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ED75DE" w14:textId="77777777" w:rsidR="0094016F" w:rsidRPr="009E2F97" w:rsidRDefault="0094016F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016F" w:rsidRPr="009E2F97" w14:paraId="2C3DE416" w14:textId="77777777" w:rsidTr="00BF0767">
        <w:trPr>
          <w:trHeight w:val="732"/>
        </w:trPr>
        <w:tc>
          <w:tcPr>
            <w:tcW w:w="4410" w:type="dxa"/>
            <w:vAlign w:val="bottom"/>
          </w:tcPr>
          <w:p w14:paraId="20D12487" w14:textId="77777777" w:rsidR="0094016F" w:rsidRPr="009E2F97" w:rsidRDefault="0094016F" w:rsidP="0036098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จำนวนเงินที่รับรู้ในกำไรหรือขาดทุนที่เกี่ยวกับ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br/>
              <w:t xml:space="preserve">   </w:t>
            </w:r>
            <w:r w:rsidRPr="009E2F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7300CC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F25CF6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534D0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7FB8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E986CA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E4F349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613AF" w14:textId="77777777" w:rsidR="0094016F" w:rsidRPr="009E2F97" w:rsidRDefault="0094016F" w:rsidP="003609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6824" w:rsidRPr="009E2F97" w14:paraId="034284C4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5D63ECB8" w14:textId="77777777" w:rsidR="007A6824" w:rsidRPr="009E2F97" w:rsidRDefault="007A6824" w:rsidP="007A682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รายได้จากการให้เช่าและบริ</w:t>
            </w:r>
            <w:r w:rsidRPr="009E2F97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</w:t>
            </w: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D28AE" w14:textId="2093432B" w:rsidR="007A6824" w:rsidRPr="009E2F97" w:rsidRDefault="00D606FE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E933F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B3B146" w14:textId="643622E1" w:rsidR="007A6824" w:rsidRPr="00303FA6" w:rsidRDefault="007A6824" w:rsidP="007A682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BF05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0EE92" w14:textId="11BC1B35" w:rsidR="007A6824" w:rsidRPr="00303FA6" w:rsidRDefault="00D606FE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D2304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53157" w14:textId="1D8610BC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97</w:t>
            </w:r>
          </w:p>
        </w:tc>
      </w:tr>
      <w:tr w:rsidR="007A6824" w:rsidRPr="009E2F97" w14:paraId="3A6300E0" w14:textId="77777777" w:rsidTr="00BF0767">
        <w:trPr>
          <w:trHeight w:val="343"/>
        </w:trPr>
        <w:tc>
          <w:tcPr>
            <w:tcW w:w="4410" w:type="dxa"/>
            <w:vAlign w:val="bottom"/>
          </w:tcPr>
          <w:p w14:paraId="29EC027C" w14:textId="77777777" w:rsidR="007A6824" w:rsidRPr="009E2F97" w:rsidRDefault="007A6824" w:rsidP="007A6824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ค่าซ่อมแซมและค่าบำรุงรักษา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281A20" w14:textId="770B41A2" w:rsidR="007A6824" w:rsidRPr="009E2F97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F2E9E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2C39F2" w14:textId="6AEE9EC0" w:rsidR="007A6824" w:rsidRPr="00303FA6" w:rsidRDefault="007A6824" w:rsidP="007A682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A486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F7794" w14:textId="05E1DDFD" w:rsidR="007A6824" w:rsidRPr="00303FA6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B585F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A1060" w14:textId="269F7D85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7A6824" w:rsidRPr="009E2F97" w14:paraId="051F3B33" w14:textId="77777777" w:rsidTr="00BF0767">
        <w:trPr>
          <w:trHeight w:val="352"/>
        </w:trPr>
        <w:tc>
          <w:tcPr>
            <w:tcW w:w="4410" w:type="dxa"/>
            <w:vAlign w:val="bottom"/>
          </w:tcPr>
          <w:p w14:paraId="03256E97" w14:textId="3C3334E3" w:rsidR="007A6824" w:rsidRPr="009E2F97" w:rsidRDefault="007A6824" w:rsidP="007A68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9E2F97">
              <w:rPr>
                <w:rFonts w:ascii="Angsana New" w:hAnsi="Angsana New"/>
                <w:sz w:val="30"/>
                <w:szCs w:val="30"/>
                <w:lang w:eastAsia="x-none"/>
              </w:rPr>
              <w:t>: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048D5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C6F323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7BCE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C4B81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895A26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425D2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B9DBD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A6824" w:rsidRPr="009E2F97" w14:paraId="0D8C817E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1A2EC5BB" w14:textId="4FF18E8B" w:rsidR="007A6824" w:rsidRPr="009E2F97" w:rsidRDefault="007A6824" w:rsidP="007A682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64653D" w14:textId="102B6B75" w:rsidR="007A6824" w:rsidRPr="009E2F97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8565C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C8185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1932C" w14:textId="2CB63752" w:rsidR="007A6824" w:rsidRPr="00303FA6" w:rsidRDefault="007A6824" w:rsidP="007A682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7E03D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27B86" w14:textId="741F5D14" w:rsidR="007A6824" w:rsidRPr="00303FA6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984B8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A553CC" w14:textId="26A11A90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</w:p>
        </w:tc>
      </w:tr>
      <w:tr w:rsidR="007A6824" w:rsidRPr="009E2F97" w14:paraId="4EE7F14C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62508415" w14:textId="38D49F57" w:rsidR="007A6824" w:rsidRPr="009E2F97" w:rsidRDefault="007A6824" w:rsidP="007A682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-  </w:t>
            </w:r>
            <w:r w:rsidRPr="00DA6359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F424" w14:textId="09560638" w:rsidR="007A6824" w:rsidRPr="009E2F97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565C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8DF319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4071C" w14:textId="564D98E1" w:rsidR="007A6824" w:rsidRPr="00303FA6" w:rsidRDefault="007A6824" w:rsidP="007A682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18EEB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ADBB" w14:textId="7242B150" w:rsidR="007A6824" w:rsidRPr="00303FA6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9A90A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6B0C2" w14:textId="39FD535B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7A6824" w:rsidRPr="009E2F97" w14:paraId="6E248B23" w14:textId="77777777" w:rsidTr="00BF0767">
        <w:trPr>
          <w:trHeight w:val="57"/>
        </w:trPr>
        <w:tc>
          <w:tcPr>
            <w:tcW w:w="4410" w:type="dxa"/>
            <w:vAlign w:val="bottom"/>
          </w:tcPr>
          <w:p w14:paraId="3320BCF6" w14:textId="77777777" w:rsidR="007A6824" w:rsidRPr="009E2F97" w:rsidRDefault="007A6824" w:rsidP="007A6824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E06BB" w14:textId="63696445" w:rsidR="007A6824" w:rsidRPr="009E2F97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8565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4F3D8" w14:textId="77777777" w:rsidR="007A6824" w:rsidRPr="009E2F97" w:rsidRDefault="007A6824" w:rsidP="007A682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BA359" w14:textId="59AC5972" w:rsidR="007A6824" w:rsidRPr="00303FA6" w:rsidRDefault="007A6824" w:rsidP="007A682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66D2B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6CA50" w14:textId="28D47AB2" w:rsidR="007A6824" w:rsidRPr="00303FA6" w:rsidRDefault="00AC7BE9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C21AD" w14:textId="77777777" w:rsidR="007A6824" w:rsidRPr="00303FA6" w:rsidRDefault="007A6824" w:rsidP="007A68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4AFAF" w14:textId="5A588346" w:rsidR="007A6824" w:rsidRPr="00303FA6" w:rsidRDefault="007A6824" w:rsidP="007A68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39C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</w:tr>
    </w:tbl>
    <w:p w14:paraId="35B77AE7" w14:textId="77777777" w:rsidR="00FF3B74" w:rsidRDefault="00FF3B74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4B3A57A4" w14:textId="4B2A6D7F" w:rsidR="0094016F" w:rsidRDefault="0094016F" w:rsidP="00631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อสังหาริมทรัพย์เพื่อการลงทุนของกลุ่มกิจการประกอบด้วย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อสังหาริมทรัพย์เพื่อการลงทุนเพื่ออุตสาหกรรมและอสังหาริมทรัพย์เพื่อการลงทุนเพื่อการพาณิชย์</w:t>
      </w:r>
    </w:p>
    <w:p w14:paraId="18410918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1206A162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9E2F97">
        <w:rPr>
          <w:rFonts w:ascii="Angsana New" w:hAnsi="Angsana New"/>
          <w:sz w:val="30"/>
          <w:szCs w:val="30"/>
          <w:cs/>
          <w:lang w:val="en-GB" w:eastAsia="x-none"/>
        </w:rPr>
        <w:t>เพื่ออุตสาหกรรม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ประกอบด้วย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Pr="009E2F97">
        <w:rPr>
          <w:rFonts w:ascii="Angsana New" w:hAnsi="Angsana New" w:hint="cs"/>
          <w:sz w:val="30"/>
          <w:szCs w:val="30"/>
          <w:cs/>
          <w:lang w:val="en-GB" w:eastAsia="x-none"/>
        </w:rPr>
        <w:t>ง</w:t>
      </w:r>
      <w:r w:rsidRPr="009E2F97">
        <w:rPr>
          <w:rFonts w:ascii="Angsana New" w:hAnsi="Angsana New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2369E0E7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2"/>
          <w:szCs w:val="22"/>
          <w:cs/>
          <w:lang w:val="en-GB" w:eastAsia="x-none"/>
        </w:rPr>
      </w:pPr>
    </w:p>
    <w:p w14:paraId="2FE5CF84" w14:textId="77777777" w:rsidR="0094016F" w:rsidRPr="009E2F9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อสังหาริมทรัพย์เพื่อการพาณิชย์ ประกอบด้วย อาคารสำนักงานที่ให้เช่าซึ่งส่วนหนึ่งเป็นสินทรัพย์ที่ตั้งอยู่บนที่ดินเช่าซึ่ง</w:t>
      </w:r>
      <w:r w:rsidRPr="009E2F97">
        <w:rPr>
          <w:rFonts w:ascii="Angsana New" w:hAnsi="Angsana New" w:hint="cs"/>
          <w:sz w:val="30"/>
          <w:szCs w:val="30"/>
          <w:cs/>
        </w:rPr>
        <w:t>บริษัทย่อย</w:t>
      </w:r>
      <w:r w:rsidRPr="009E2F97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ในสัญญาเช่าที่แตกต่างกันในแต่ละสัญญา</w:t>
      </w:r>
    </w:p>
    <w:p w14:paraId="1E56CD60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22"/>
          <w:szCs w:val="22"/>
          <w:lang w:eastAsia="x-none"/>
        </w:rPr>
      </w:pPr>
    </w:p>
    <w:p w14:paraId="0311AE3A" w14:textId="77777777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58558C15" w14:textId="77777777" w:rsidR="0094016F" w:rsidRPr="003232C7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2"/>
          <w:szCs w:val="22"/>
          <w:cs/>
        </w:rPr>
      </w:pPr>
    </w:p>
    <w:p w14:paraId="64EBF77E" w14:textId="2693EE41" w:rsidR="0094016F" w:rsidRDefault="0094016F" w:rsidP="00940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16EF8">
        <w:rPr>
          <w:rFonts w:ascii="Angsana New" w:hAnsi="Angsana New"/>
          <w:sz w:val="30"/>
          <w:szCs w:val="30"/>
          <w:cs/>
        </w:rPr>
        <w:t>กลุ่มบริษัทได้นำอสังหาริมทรัพย์เพื่อการลงทุนเพื่ออุตสาหกรรม</w:t>
      </w:r>
      <w:r w:rsidR="004F4A9B">
        <w:rPr>
          <w:rFonts w:ascii="Angsana New" w:hAnsi="Angsana New" w:hint="cs"/>
          <w:sz w:val="30"/>
          <w:szCs w:val="30"/>
          <w:cs/>
        </w:rPr>
        <w:t>และเพื่อการพาณิชย์</w:t>
      </w:r>
      <w:r w:rsidRPr="00D16EF8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ไปจดจำนองเพื่อใช้เป็นหลักประกันเงินกู้ยืมจากสถาบันการเงินเป็น</w:t>
      </w:r>
      <w:r w:rsidRPr="00704A2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680DC5">
        <w:rPr>
          <w:rFonts w:ascii="Angsana New" w:hAnsi="Angsana New"/>
          <w:sz w:val="30"/>
          <w:szCs w:val="30"/>
        </w:rPr>
        <w:t>7,835.59</w:t>
      </w:r>
      <w:r w:rsidR="00680DC5" w:rsidRPr="00704A23">
        <w:rPr>
          <w:rFonts w:ascii="Angsana New" w:hAnsi="Angsana New"/>
          <w:sz w:val="30"/>
          <w:szCs w:val="30"/>
        </w:rPr>
        <w:t xml:space="preserve"> </w:t>
      </w:r>
      <w:r w:rsidR="00680DC5" w:rsidRPr="00704A23">
        <w:rPr>
          <w:rFonts w:ascii="Angsana New" w:hAnsi="Angsana New" w:hint="cs"/>
          <w:sz w:val="30"/>
          <w:szCs w:val="30"/>
          <w:cs/>
        </w:rPr>
        <w:t>ล้านบาท</w:t>
      </w:r>
      <w:r w:rsidR="00680DC5" w:rsidRPr="00FC412C">
        <w:rPr>
          <w:rFonts w:ascii="Angsana New" w:hAnsi="Angsana New" w:hint="cs"/>
          <w:sz w:val="30"/>
          <w:szCs w:val="30"/>
          <w:cs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DC5">
        <w:rPr>
          <w:rFonts w:asciiTheme="majorBidi" w:hAnsiTheme="majorBidi" w:cstheme="majorBidi"/>
          <w:i/>
          <w:iCs/>
          <w:sz w:val="30"/>
          <w:szCs w:val="30"/>
        </w:rPr>
        <w:t>7,901.84</w:t>
      </w:r>
      <w:r w:rsidR="00680DC5" w:rsidRPr="00CC30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80DC5" w:rsidRPr="00CC305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D04AA58" w14:textId="291FFC9A" w:rsidR="009D2652" w:rsidRDefault="009D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091ED5D5" w14:textId="77777777" w:rsidR="00F87166" w:rsidRDefault="00F87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BCC817" w14:textId="2FA5DD12" w:rsidR="008D002E" w:rsidRDefault="008D002E" w:rsidP="004C2839">
      <w:pPr>
        <w:pStyle w:val="Heading6"/>
        <w:numPr>
          <w:ilvl w:val="0"/>
          <w:numId w:val="20"/>
        </w:numPr>
        <w:tabs>
          <w:tab w:val="left" w:pos="540"/>
        </w:tabs>
        <w:ind w:right="65"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lastRenderedPageBreak/>
        <w:t>ที่ดิน อาคารและอุปกรณ์</w:t>
      </w:r>
    </w:p>
    <w:p w14:paraId="33525A9D" w14:textId="77777777" w:rsidR="00EA65A7" w:rsidRPr="003232C7" w:rsidRDefault="00EA65A7" w:rsidP="008D2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2"/>
          <w:szCs w:val="22"/>
        </w:rPr>
      </w:pPr>
    </w:p>
    <w:p w14:paraId="796AFE0A" w14:textId="543901AD" w:rsidR="001E4F69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การซื้อที่ดิน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9E2F97">
        <w:rPr>
          <w:rFonts w:ascii="Angsana New" w:hAnsi="Angsana New"/>
          <w:sz w:val="30"/>
          <w:szCs w:val="30"/>
          <w:cs/>
        </w:rPr>
        <w:t>ระหว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าง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 xml:space="preserve">งวดสามเดือนสิ้นสุดวันที่ </w:t>
      </w:r>
      <w:r w:rsidR="002126CE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2126CE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078A2">
        <w:rPr>
          <w:rFonts w:ascii="Angsana New" w:hAnsi="Angsana New" w:hint="cs"/>
          <w:sz w:val="30"/>
          <w:szCs w:val="30"/>
          <w:cs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มีด</w:t>
      </w:r>
      <w:r w:rsidRPr="009E2F97">
        <w:rPr>
          <w:rFonts w:ascii="Angsana New" w:hAnsi="Angsana New" w:hint="cs"/>
          <w:sz w:val="30"/>
          <w:szCs w:val="30"/>
          <w:cs/>
        </w:rPr>
        <w:t>ั</w:t>
      </w:r>
      <w:r w:rsidRPr="009E2F97">
        <w:rPr>
          <w:rFonts w:ascii="Angsana New" w:hAnsi="Angsana New"/>
          <w:sz w:val="30"/>
          <w:szCs w:val="30"/>
          <w:cs/>
        </w:rPr>
        <w:t>งน</w:t>
      </w:r>
      <w:r w:rsidRPr="009E2F97">
        <w:rPr>
          <w:rFonts w:ascii="Angsana New" w:hAnsi="Angsana New" w:hint="cs"/>
          <w:sz w:val="30"/>
          <w:szCs w:val="30"/>
          <w:cs/>
        </w:rPr>
        <w:t>ี้</w:t>
      </w:r>
    </w:p>
    <w:p w14:paraId="30F9C843" w14:textId="77777777" w:rsidR="009D2652" w:rsidRPr="009E2F97" w:rsidRDefault="009D2652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3"/>
        <w:gridCol w:w="760"/>
        <w:gridCol w:w="954"/>
        <w:gridCol w:w="238"/>
        <w:gridCol w:w="943"/>
        <w:gridCol w:w="238"/>
        <w:gridCol w:w="903"/>
        <w:gridCol w:w="238"/>
        <w:gridCol w:w="934"/>
      </w:tblGrid>
      <w:tr w:rsidR="001E4F69" w:rsidRPr="009E2F97" w14:paraId="2E247162" w14:textId="77777777" w:rsidTr="00BB6309">
        <w:trPr>
          <w:trHeight w:val="299"/>
          <w:tblHeader/>
        </w:trPr>
        <w:tc>
          <w:tcPr>
            <w:tcW w:w="2129" w:type="pct"/>
          </w:tcPr>
          <w:p w14:paraId="6C7EC124" w14:textId="77777777" w:rsidR="001E4F69" w:rsidRPr="009E2F97" w:rsidRDefault="001E4F69" w:rsidP="0036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9" w:type="pct"/>
          </w:tcPr>
          <w:p w14:paraId="55C4819B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6EACF72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C92062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pct"/>
            <w:gridSpan w:val="3"/>
          </w:tcPr>
          <w:p w14:paraId="0902091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09" w:rsidRPr="009E2F97" w14:paraId="1C667EB7" w14:textId="77777777" w:rsidTr="00BB6309">
        <w:trPr>
          <w:trHeight w:val="284"/>
          <w:tblHeader/>
        </w:trPr>
        <w:tc>
          <w:tcPr>
            <w:tcW w:w="2129" w:type="pct"/>
          </w:tcPr>
          <w:p w14:paraId="471E79E5" w14:textId="231BD27A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77370FFE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6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166D8042" w14:textId="35363036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01DE168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014105D" w14:textId="46621F29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5CC4A444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EDEA56F" w14:textId="2689F688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3E7D8045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FAEB519" w14:textId="3D3EE548" w:rsidR="001E4F69" w:rsidRPr="009E2F97" w:rsidRDefault="007037FE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E4F69" w:rsidRPr="009E2F97" w14:paraId="0EA75EF5" w14:textId="77777777" w:rsidTr="00BB6309">
        <w:trPr>
          <w:trHeight w:val="284"/>
          <w:tblHeader/>
        </w:trPr>
        <w:tc>
          <w:tcPr>
            <w:tcW w:w="2129" w:type="pct"/>
          </w:tcPr>
          <w:p w14:paraId="2317E50F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19" w:type="pct"/>
          </w:tcPr>
          <w:p w14:paraId="66BB3B3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37DC048D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4F69" w:rsidRPr="009E2F97" w14:paraId="4DA08A6D" w14:textId="77777777" w:rsidTr="00BB6309">
        <w:trPr>
          <w:trHeight w:val="284"/>
          <w:tblHeader/>
        </w:trPr>
        <w:tc>
          <w:tcPr>
            <w:tcW w:w="2129" w:type="pct"/>
            <w:vAlign w:val="bottom"/>
          </w:tcPr>
          <w:p w14:paraId="45F2864A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9" w:type="pct"/>
          </w:tcPr>
          <w:p w14:paraId="0416A1F3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7"/>
          </w:tcPr>
          <w:p w14:paraId="734F8B51" w14:textId="77777777" w:rsidR="001E4F69" w:rsidRPr="009E2F97" w:rsidRDefault="001E4F69" w:rsidP="003609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4004" w:rsidRPr="009E2F97" w14:paraId="574F73E9" w14:textId="77777777" w:rsidTr="00BB6309">
        <w:trPr>
          <w:trHeight w:val="292"/>
          <w:tblHeader/>
        </w:trPr>
        <w:tc>
          <w:tcPr>
            <w:tcW w:w="2129" w:type="pct"/>
            <w:vAlign w:val="bottom"/>
          </w:tcPr>
          <w:p w14:paraId="22EB55EF" w14:textId="1380C0A9" w:rsidR="00064004" w:rsidRPr="009E2F97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37FE">
              <w:rPr>
                <w:rFonts w:ascii="Angsana New" w:hAnsi="Angsana New"/>
                <w:sz w:val="30"/>
                <w:szCs w:val="30"/>
              </w:rPr>
              <w:t>1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2F97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9E2F9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19" w:type="pct"/>
          </w:tcPr>
          <w:p w14:paraId="394C7F9A" w14:textId="77777777" w:rsidR="00064004" w:rsidRPr="009E2F97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6C7FF40" w14:textId="44C1C22E" w:rsidR="00064004" w:rsidRPr="009E2F97" w:rsidRDefault="00620258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2,499</w:t>
            </w:r>
          </w:p>
        </w:tc>
        <w:tc>
          <w:tcPr>
            <w:tcW w:w="131" w:type="pct"/>
          </w:tcPr>
          <w:p w14:paraId="01981EF5" w14:textId="77777777" w:rsidR="00064004" w:rsidRPr="009E2F97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43E85546" w14:textId="0D57BB61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3,741</w:t>
            </w:r>
          </w:p>
        </w:tc>
        <w:tc>
          <w:tcPr>
            <w:tcW w:w="131" w:type="pct"/>
          </w:tcPr>
          <w:p w14:paraId="431C4814" w14:textId="77777777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2F0610EA" w14:textId="6017312D" w:rsidR="00064004" w:rsidRPr="007B3F5E" w:rsidRDefault="00AA6D8C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AA6D8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1" w:type="pct"/>
          </w:tcPr>
          <w:p w14:paraId="16C3BF32" w14:textId="77777777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E8AA100" w14:textId="1B257CCF" w:rsidR="00064004" w:rsidRPr="007B3F5E" w:rsidRDefault="00542F57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64004" w:rsidRPr="00703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64004" w:rsidRPr="009E2F97" w14:paraId="38391AC5" w14:textId="77777777" w:rsidTr="00BB6309">
        <w:trPr>
          <w:trHeight w:val="292"/>
          <w:tblHeader/>
        </w:trPr>
        <w:tc>
          <w:tcPr>
            <w:tcW w:w="2129" w:type="pct"/>
          </w:tcPr>
          <w:p w14:paraId="1E1E95AD" w14:textId="418587BD" w:rsidR="00064004" w:rsidRPr="009E2F97" w:rsidRDefault="003716C2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419" w:type="pct"/>
          </w:tcPr>
          <w:p w14:paraId="1660D422" w14:textId="77777777" w:rsidR="00064004" w:rsidRPr="009E2F97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1BB6DE5E" w14:textId="04E6FEB6" w:rsidR="00064004" w:rsidRPr="009E2F97" w:rsidRDefault="002661C6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1" w:type="pct"/>
          </w:tcPr>
          <w:p w14:paraId="517D7099" w14:textId="77777777" w:rsidR="00064004" w:rsidRPr="009E2F97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4557D1D" w14:textId="424AA423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1" w:type="pct"/>
          </w:tcPr>
          <w:p w14:paraId="6EADB213" w14:textId="77777777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18957C5D" w14:textId="1F3394DE" w:rsidR="00064004" w:rsidRPr="007B3F5E" w:rsidRDefault="00F82AE0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39D0C032" w14:textId="77777777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186A11C9" w14:textId="56F2DBAF" w:rsidR="00064004" w:rsidRPr="007B3F5E" w:rsidRDefault="00064004" w:rsidP="000640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22DD" w:rsidRPr="009E2F97" w14:paraId="06B0DC1C" w14:textId="77777777" w:rsidTr="003D2816">
        <w:trPr>
          <w:trHeight w:val="292"/>
          <w:tblHeader/>
        </w:trPr>
        <w:tc>
          <w:tcPr>
            <w:tcW w:w="2129" w:type="pct"/>
          </w:tcPr>
          <w:p w14:paraId="0FFCF878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2F9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19" w:type="pct"/>
          </w:tcPr>
          <w:p w14:paraId="76D4D9F3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5EBA2E9F" w14:textId="6AA24747" w:rsidR="003422DD" w:rsidRPr="009E2F97" w:rsidRDefault="002661C6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B215C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279B609B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0ED5E1CB" w14:textId="65B52699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064004">
              <w:rPr>
                <w:rFonts w:ascii="Angsana New" w:hAnsi="Angsana New"/>
                <w:sz w:val="30"/>
                <w:szCs w:val="30"/>
              </w:rPr>
              <w:t>63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E43E729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4E07F57F" w14:textId="19DC1195" w:rsidR="003422DD" w:rsidRPr="007B3F5E" w:rsidRDefault="00F82AE0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31" w:type="pct"/>
          </w:tcPr>
          <w:p w14:paraId="2261EEAB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220DCE52" w14:textId="203818E4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="00064004">
              <w:rPr>
                <w:rFonts w:ascii="Angsana New" w:hAnsi="Angsana New"/>
                <w:sz w:val="30"/>
                <w:szCs w:val="30"/>
              </w:rPr>
              <w:t>11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22DD" w:rsidRPr="009E2F97" w14:paraId="44EAF074" w14:textId="77777777" w:rsidTr="003D2816">
        <w:trPr>
          <w:trHeight w:val="292"/>
          <w:tblHeader/>
        </w:trPr>
        <w:tc>
          <w:tcPr>
            <w:tcW w:w="2129" w:type="pct"/>
          </w:tcPr>
          <w:p w14:paraId="2CCD21CA" w14:textId="77777777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  <w:p w14:paraId="470C7C37" w14:textId="54961720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แปลงค่าหน่วยงานต่างประเทศ</w:t>
            </w:r>
          </w:p>
        </w:tc>
        <w:tc>
          <w:tcPr>
            <w:tcW w:w="419" w:type="pct"/>
          </w:tcPr>
          <w:p w14:paraId="450637C0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95934C0" w14:textId="77777777" w:rsidR="003422DD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1A959E90" w14:textId="745A4F1E" w:rsidR="002661C6" w:rsidRPr="009E2F97" w:rsidRDefault="00B215C4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78F0BDAB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E4071A7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46A954A3" w14:textId="6F79672A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(</w:t>
            </w:r>
            <w:r w:rsidRPr="007037F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B3F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6920D372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79AA130" w14:textId="77777777" w:rsidR="003422DD" w:rsidRDefault="003422DD" w:rsidP="003422D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2B5C9B46" w14:textId="0226B8AF" w:rsidR="00F82AE0" w:rsidRPr="007B3F5E" w:rsidRDefault="00F82AE0" w:rsidP="003422DD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BDA49F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" w:type="pct"/>
          </w:tcPr>
          <w:p w14:paraId="6BAFBE44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sz w:val="30"/>
                <w:szCs w:val="30"/>
              </w:rPr>
            </w:pPr>
          </w:p>
          <w:p w14:paraId="78613995" w14:textId="50233A20" w:rsidR="003422DD" w:rsidRPr="007B3F5E" w:rsidRDefault="003422DD" w:rsidP="003422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2" w:right="-131"/>
              <w:rPr>
                <w:rFonts w:ascii="Angsana New" w:hAnsi="Angsana New"/>
                <w:sz w:val="30"/>
                <w:szCs w:val="30"/>
              </w:rPr>
            </w:pPr>
            <w:r w:rsidRPr="007B3F5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2DD" w:rsidRPr="009E2F97" w14:paraId="504E47AB" w14:textId="77777777" w:rsidTr="00CB3E6C">
        <w:trPr>
          <w:trHeight w:val="292"/>
          <w:tblHeader/>
        </w:trPr>
        <w:tc>
          <w:tcPr>
            <w:tcW w:w="2129" w:type="pct"/>
          </w:tcPr>
          <w:p w14:paraId="49F8DA1D" w14:textId="2D7C9E8A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2F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</w:t>
            </w:r>
            <w:r w:rsidR="00952A52"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52A52" w:rsidRPr="00626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952A52"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19" w:type="pct"/>
          </w:tcPr>
          <w:p w14:paraId="6AD4705C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2E773DA" w14:textId="380B307D" w:rsidR="003422DD" w:rsidRPr="009E2F97" w:rsidRDefault="002661C6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2,477</w:t>
            </w:r>
          </w:p>
        </w:tc>
        <w:tc>
          <w:tcPr>
            <w:tcW w:w="131" w:type="pct"/>
          </w:tcPr>
          <w:p w14:paraId="34546AE8" w14:textId="77777777" w:rsidR="003422DD" w:rsidRPr="009E2F97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259611BC" w14:textId="687FBE26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064004">
              <w:rPr>
                <w:rFonts w:ascii="Angsana New" w:hAnsi="Angsana New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131" w:type="pct"/>
          </w:tcPr>
          <w:p w14:paraId="09332FC5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0BBC3D36" w14:textId="4E5D0CDC" w:rsidR="003422DD" w:rsidRPr="007B3F5E" w:rsidRDefault="00F82AE0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31" w:type="pct"/>
          </w:tcPr>
          <w:p w14:paraId="4F84ED46" w14:textId="77777777" w:rsidR="003422DD" w:rsidRPr="007B3F5E" w:rsidRDefault="003422DD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398F7A29" w14:textId="3BA8BCAC" w:rsidR="003422DD" w:rsidRPr="007B3F5E" w:rsidRDefault="00064004" w:rsidP="00342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left="-102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</w:tr>
    </w:tbl>
    <w:p w14:paraId="3ADC4B2E" w14:textId="6554A91D" w:rsidR="002661C6" w:rsidRDefault="002661C6" w:rsidP="00CC138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09C5B5E9" w14:textId="2A488327" w:rsidR="001E4F69" w:rsidRDefault="001E4F69" w:rsidP="002661C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t>สินทรัพย์ที่ใช้เป็นหลักประกัน</w:t>
      </w:r>
    </w:p>
    <w:p w14:paraId="00E0668B" w14:textId="77777777" w:rsidR="001E4F69" w:rsidRPr="00F41098" w:rsidRDefault="001E4F69" w:rsidP="001E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BCA8D22" w14:textId="69711D19" w:rsidR="001E4F69" w:rsidRDefault="001E4F69" w:rsidP="001E4F69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C41">
        <w:rPr>
          <w:rFonts w:ascii="Angsana New" w:hAnsi="Angsana New"/>
          <w:sz w:val="30"/>
          <w:szCs w:val="30"/>
          <w:cs/>
        </w:rPr>
        <w:t>บริษัทย่อย</w:t>
      </w:r>
      <w:r w:rsidR="005712FA">
        <w:rPr>
          <w:rFonts w:ascii="Angsana New" w:hAnsi="Angsana New" w:hint="cs"/>
          <w:sz w:val="30"/>
          <w:szCs w:val="30"/>
          <w:cs/>
        </w:rPr>
        <w:t>หลาย</w:t>
      </w:r>
      <w:r w:rsidRPr="00213C41">
        <w:rPr>
          <w:rFonts w:ascii="Angsana New" w:hAnsi="Angsana New"/>
          <w:sz w:val="30"/>
          <w:szCs w:val="30"/>
          <w:cs/>
        </w:rPr>
        <w:t>แห่</w:t>
      </w:r>
      <w:r w:rsidR="005712FA">
        <w:rPr>
          <w:rFonts w:ascii="Angsana New" w:hAnsi="Angsana New" w:hint="cs"/>
          <w:sz w:val="30"/>
          <w:szCs w:val="30"/>
          <w:cs/>
        </w:rPr>
        <w:t>ง</w:t>
      </w:r>
      <w:r w:rsidRPr="00213C41">
        <w:rPr>
          <w:rFonts w:ascii="Angsana New" w:hAnsi="Angsana New"/>
          <w:sz w:val="30"/>
          <w:szCs w:val="30"/>
          <w:cs/>
        </w:rPr>
        <w:t>ของบริษัท</w:t>
      </w:r>
      <w:r w:rsidRPr="00213C41">
        <w:rPr>
          <w:sz w:val="30"/>
          <w:szCs w:val="30"/>
          <w:cs/>
        </w:rPr>
        <w:t>ได้นำที่ดินพร้อมสิ่งปลูกสร้างส่วนใหญ่ไปจดจำนองเพื่อใช้เป็นหลักประกันเงินกู้ยืมจากสถาบันการเงินเป็น</w:t>
      </w:r>
      <w:r w:rsidRPr="00704A23">
        <w:rPr>
          <w:sz w:val="30"/>
          <w:szCs w:val="30"/>
          <w:cs/>
        </w:rPr>
        <w:t>จำนวน</w:t>
      </w:r>
      <w:r w:rsidRPr="00704A23">
        <w:rPr>
          <w:rFonts w:ascii="Angsana New" w:hAnsi="Angsana New"/>
          <w:sz w:val="30"/>
          <w:szCs w:val="30"/>
          <w:cs/>
        </w:rPr>
        <w:t xml:space="preserve">เงิน </w:t>
      </w:r>
      <w:r w:rsidR="00B215C4">
        <w:rPr>
          <w:rFonts w:ascii="Angsana New" w:hAnsi="Angsana New"/>
          <w:sz w:val="30"/>
          <w:szCs w:val="30"/>
        </w:rPr>
        <w:t>667.40</w:t>
      </w:r>
      <w:r w:rsidRPr="00704A23">
        <w:rPr>
          <w:sz w:val="30"/>
          <w:szCs w:val="30"/>
          <w:cs/>
        </w:rPr>
        <w:t xml:space="preserve"> ล้านบาท</w:t>
      </w:r>
      <w:r w:rsidRPr="000162AE">
        <w:rPr>
          <w:sz w:val="30"/>
          <w:szCs w:val="30"/>
          <w:cs/>
        </w:rPr>
        <w:t xml:space="preserve"> </w:t>
      </w:r>
      <w:r w:rsidRPr="00B15EBC">
        <w:rPr>
          <w:rFonts w:ascii="Angsana New" w:hAnsi="Angsana New"/>
          <w:i/>
          <w:iCs/>
          <w:sz w:val="30"/>
          <w:szCs w:val="30"/>
          <w:cs/>
        </w:rPr>
        <w:t>(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="007037FE" w:rsidRPr="00B15EB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52ED3" w:rsidRPr="00B15EBC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215C4">
        <w:rPr>
          <w:rFonts w:asciiTheme="majorBidi" w:hAnsiTheme="majorBidi"/>
          <w:i/>
          <w:iCs/>
          <w:sz w:val="30"/>
          <w:szCs w:val="30"/>
        </w:rPr>
        <w:t>671.31</w:t>
      </w:r>
      <w:r w:rsidR="00CD17B9" w:rsidRPr="00B15EBC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D17B9" w:rsidRPr="00B15E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15EB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116A72A4" w14:textId="6A366C3B" w:rsidR="009D2652" w:rsidRDefault="009D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51E8E029" w14:textId="77777777" w:rsidR="003716C2" w:rsidRDefault="0037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8E6DBC" w14:textId="3AB52212" w:rsidR="00370B2A" w:rsidRPr="002412E3" w:rsidRDefault="00370B2A" w:rsidP="004C2839">
      <w:pPr>
        <w:pStyle w:val="Heading6"/>
        <w:numPr>
          <w:ilvl w:val="0"/>
          <w:numId w:val="20"/>
        </w:numPr>
        <w:ind w:left="540"/>
        <w:jc w:val="both"/>
        <w:rPr>
          <w:rFonts w:ascii="Angsana New" w:hAnsi="Angsana New"/>
          <w:sz w:val="30"/>
          <w:szCs w:val="30"/>
        </w:rPr>
      </w:pPr>
      <w:r w:rsidRPr="00AE75F0">
        <w:rPr>
          <w:rFonts w:ascii="Angsana New" w:hAnsi="Angsana New" w:hint="cs"/>
          <w:sz w:val="30"/>
          <w:szCs w:val="30"/>
          <w:cs/>
        </w:rPr>
        <w:lastRenderedPageBreak/>
        <w:t>สัญญาเช่า</w:t>
      </w:r>
    </w:p>
    <w:p w14:paraId="3E7C621B" w14:textId="77777777" w:rsidR="00E45C73" w:rsidRPr="00F41098" w:rsidRDefault="00E45C73" w:rsidP="00370B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080"/>
        <w:gridCol w:w="990"/>
        <w:gridCol w:w="180"/>
        <w:gridCol w:w="1080"/>
        <w:gridCol w:w="1080"/>
      </w:tblGrid>
      <w:tr w:rsidR="00E45C73" w14:paraId="70A5CA49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5C1656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775D2046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4AAC0C2C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  <w:gridSpan w:val="2"/>
            <w:hideMark/>
          </w:tcPr>
          <w:p w14:paraId="455BDFCE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45C73" w14:paraId="3D49F083" w14:textId="77777777" w:rsidTr="00FC5826">
        <w:trPr>
          <w:cantSplit/>
          <w:trHeight w:val="144"/>
          <w:tblHeader/>
        </w:trPr>
        <w:tc>
          <w:tcPr>
            <w:tcW w:w="4770" w:type="dxa"/>
            <w:hideMark/>
          </w:tcPr>
          <w:p w14:paraId="234E344E" w14:textId="28147086" w:rsidR="00E45C73" w:rsidRDefault="00BE47AF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88" w:hanging="188"/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63D0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0A394977" w14:textId="0502C5A0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  <w:vAlign w:val="center"/>
            <w:hideMark/>
          </w:tcPr>
          <w:p w14:paraId="52C40563" w14:textId="501053DD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450F98C8" w14:textId="2D87D956" w:rsidR="00E45C73" w:rsidRDefault="00E45C73" w:rsidP="00E45C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  <w:hideMark/>
          </w:tcPr>
          <w:p w14:paraId="02650721" w14:textId="5E9FED2B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  <w:vAlign w:val="center"/>
            <w:hideMark/>
          </w:tcPr>
          <w:p w14:paraId="78CF21A0" w14:textId="6326F077" w:rsidR="00E45C73" w:rsidRDefault="007037FE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5" w:right="-8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037FE">
              <w:rPr>
                <w:rFonts w:ascii="Angsana New" w:eastAsia="Times New Roman" w:hAnsi="Angsana New"/>
                <w:sz w:val="30"/>
                <w:szCs w:val="30"/>
              </w:rPr>
              <w:t>2566</w:t>
            </w:r>
          </w:p>
        </w:tc>
      </w:tr>
      <w:tr w:rsidR="00E45C73" w14:paraId="1CAB941E" w14:textId="77777777" w:rsidTr="00FC5826">
        <w:trPr>
          <w:cantSplit/>
          <w:trHeight w:val="144"/>
          <w:tblHeader/>
        </w:trPr>
        <w:tc>
          <w:tcPr>
            <w:tcW w:w="4770" w:type="dxa"/>
          </w:tcPr>
          <w:p w14:paraId="589CA60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  <w:hideMark/>
          </w:tcPr>
          <w:p w14:paraId="0C9A75F3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45C73" w14:paraId="1E8EF6DC" w14:textId="77777777" w:rsidTr="00480A4B">
        <w:trPr>
          <w:cantSplit/>
          <w:trHeight w:val="144"/>
          <w:tblHeader/>
        </w:trPr>
        <w:tc>
          <w:tcPr>
            <w:tcW w:w="4770" w:type="dxa"/>
            <w:hideMark/>
          </w:tcPr>
          <w:p w14:paraId="7D5DF625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18B8F2F0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</w:tcPr>
          <w:p w14:paraId="0A4CA0A8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BBFABD" w14:textId="77777777" w:rsidR="00E45C73" w:rsidRDefault="00E45C73" w:rsidP="0036098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hanging="16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942F6" w:rsidRPr="00D62881" w14:paraId="5A967F1E" w14:textId="77777777" w:rsidTr="00FC5826">
        <w:trPr>
          <w:cantSplit/>
          <w:trHeight w:val="191"/>
        </w:trPr>
        <w:tc>
          <w:tcPr>
            <w:tcW w:w="4770" w:type="dxa"/>
            <w:hideMark/>
          </w:tcPr>
          <w:p w14:paraId="6DA1135C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ดอกเบี้ยรับของลูกหนี้สัญญาเช่าเงินทุน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770AE86" w14:textId="3B37A31A" w:rsidR="00F942F6" w:rsidRDefault="008E65F5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</w:t>
            </w:r>
          </w:p>
        </w:tc>
        <w:tc>
          <w:tcPr>
            <w:tcW w:w="990" w:type="dxa"/>
            <w:hideMark/>
          </w:tcPr>
          <w:p w14:paraId="18E43F7F" w14:textId="1D9D533A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0764A56F" w14:textId="77777777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9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3B2B52F0" w14:textId="354C6F93" w:rsidR="00F942F6" w:rsidRPr="007B3F5E" w:rsidRDefault="008E65F5" w:rsidP="00F942F6">
            <w:pPr>
              <w:tabs>
                <w:tab w:val="decimal" w:pos="189"/>
              </w:tabs>
              <w:ind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hideMark/>
          </w:tcPr>
          <w:p w14:paraId="0819A333" w14:textId="76E14D43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942F6" w14:paraId="7D610038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A978673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20DE0D8" w14:textId="1D7E69D2" w:rsidR="00F942F6" w:rsidRDefault="008E65F5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40</w:t>
            </w:r>
          </w:p>
        </w:tc>
        <w:tc>
          <w:tcPr>
            <w:tcW w:w="990" w:type="dxa"/>
            <w:hideMark/>
          </w:tcPr>
          <w:p w14:paraId="697763A2" w14:textId="7280CC0C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24361B4B" w14:textId="77777777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10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1C3C5" w14:textId="50611BE4" w:rsidR="00F942F6" w:rsidRPr="007B3F5E" w:rsidRDefault="008E65F5" w:rsidP="00F942F6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080" w:type="dxa"/>
            <w:hideMark/>
          </w:tcPr>
          <w:p w14:paraId="068026E6" w14:textId="7EDFF00C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F942F6" w14:paraId="33C800EB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0D526D2B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 และสัญญาเช่าสินทรัพย์ที่มีมูลค่าต่ำ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5DB0461A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69DC2BF6" w14:textId="5DEEC966" w:rsidR="008E65F5" w:rsidRDefault="008E65F5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</w:t>
            </w:r>
          </w:p>
        </w:tc>
        <w:tc>
          <w:tcPr>
            <w:tcW w:w="990" w:type="dxa"/>
          </w:tcPr>
          <w:p w14:paraId="502E1499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F6618D6" w14:textId="12D91264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</w:tcPr>
          <w:p w14:paraId="2AD39798" w14:textId="77777777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695E916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3EEDCF5B" w14:textId="201BDEEA" w:rsidR="008E65F5" w:rsidRPr="007B3F5E" w:rsidRDefault="008E65F5" w:rsidP="00F942F6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1080" w:type="dxa"/>
          </w:tcPr>
          <w:p w14:paraId="250743E4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87334D" w14:textId="22C44018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F942F6" w14:paraId="7E852060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1AD7F916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ค่าเสื่อมราคาของสินทรัพย์สิทธิการใช้อสังหาริมทรัพย์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0" w:type="dxa"/>
          </w:tcPr>
          <w:p w14:paraId="26F4C418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1EE7BD7B" w14:textId="63D61C91" w:rsidR="008E65F5" w:rsidRDefault="008E65F5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35</w:t>
            </w:r>
          </w:p>
        </w:tc>
        <w:tc>
          <w:tcPr>
            <w:tcW w:w="990" w:type="dxa"/>
          </w:tcPr>
          <w:p w14:paraId="10D5B881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51830F7" w14:textId="7213F790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</w:t>
            </w:r>
          </w:p>
        </w:tc>
        <w:tc>
          <w:tcPr>
            <w:tcW w:w="180" w:type="dxa"/>
          </w:tcPr>
          <w:p w14:paraId="3C1B6420" w14:textId="77777777" w:rsidR="00F942F6" w:rsidRPr="007B3F5E" w:rsidRDefault="00F942F6" w:rsidP="00C40B18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07E9D0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1241BF99" w14:textId="4AA1901A" w:rsidR="008E65F5" w:rsidRPr="007B3F5E" w:rsidRDefault="008E65F5" w:rsidP="00F942F6">
            <w:pPr>
              <w:tabs>
                <w:tab w:val="clear" w:pos="227"/>
                <w:tab w:val="clear" w:pos="454"/>
                <w:tab w:val="clear" w:pos="68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</w:tcPr>
          <w:p w14:paraId="500A8D5F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531B1F7" w14:textId="3FDE5353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</w:tr>
      <w:tr w:rsidR="00F942F6" w14:paraId="0FC01642" w14:textId="77777777" w:rsidTr="00FC5826">
        <w:trPr>
          <w:cantSplit/>
          <w:trHeight w:val="144"/>
        </w:trPr>
        <w:tc>
          <w:tcPr>
            <w:tcW w:w="4770" w:type="dxa"/>
            <w:hideMark/>
          </w:tcPr>
          <w:p w14:paraId="5438064C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5" w:hanging="175"/>
              <w:rPr>
                <w:rFonts w:ascii="Angsana New" w:eastAsia="Cordi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ค่าเสื่อมราคาของสินทรัพย์สิทธิการใช้ที่ดิน อาคารและ</w:t>
            </w:r>
            <w:r>
              <w:rPr>
                <w:rFonts w:ascii="Angsana New" w:eastAsia="Cordi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eastAsia="Cordia New" w:hAnsi="Angsana New" w:hint="cs"/>
                <w:color w:val="00000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2567AC9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14:paraId="05DA449F" w14:textId="040F4C5B" w:rsidR="008E65F5" w:rsidRDefault="008E65F5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67"/>
              </w:tabs>
              <w:ind w:right="2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15</w:t>
            </w:r>
          </w:p>
        </w:tc>
        <w:tc>
          <w:tcPr>
            <w:tcW w:w="990" w:type="dxa"/>
          </w:tcPr>
          <w:p w14:paraId="313D264A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5B68AB4C" w14:textId="11F2B42A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15</w:t>
            </w:r>
          </w:p>
        </w:tc>
        <w:tc>
          <w:tcPr>
            <w:tcW w:w="180" w:type="dxa"/>
          </w:tcPr>
          <w:p w14:paraId="59806A3C" w14:textId="77777777" w:rsidR="00F942F6" w:rsidRPr="007B3F5E" w:rsidRDefault="00F942F6" w:rsidP="00C40B18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DF40C2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14:paraId="5B47260C" w14:textId="5BC438E7" w:rsidR="008E65F5" w:rsidRPr="007B3F5E" w:rsidRDefault="008E65F5" w:rsidP="00F942F6">
            <w:pPr>
              <w:tabs>
                <w:tab w:val="clear" w:pos="227"/>
                <w:tab w:val="clear" w:pos="454"/>
                <w:tab w:val="clear" w:pos="680"/>
                <w:tab w:val="left" w:pos="570"/>
                <w:tab w:val="decimal" w:pos="823"/>
              </w:tabs>
              <w:ind w:right="18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080" w:type="dxa"/>
          </w:tcPr>
          <w:p w14:paraId="66B038BE" w14:textId="77777777" w:rsidR="00F942F6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8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ACCD97B" w14:textId="117DB31C" w:rsidR="00F942F6" w:rsidRPr="007B3F5E" w:rsidRDefault="00F942F6" w:rsidP="00F94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ind w:right="-68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</w:tbl>
    <w:p w14:paraId="615F1A61" w14:textId="77777777" w:rsidR="00D07122" w:rsidRPr="00650529" w:rsidRDefault="00D07122" w:rsidP="00650529">
      <w:pPr>
        <w:rPr>
          <w:rFonts w:asciiTheme="majorBidi" w:hAnsiTheme="majorBidi" w:cstheme="majorBidi"/>
          <w:sz w:val="30"/>
          <w:szCs w:val="30"/>
        </w:rPr>
      </w:pPr>
    </w:p>
    <w:p w14:paraId="60D4443F" w14:textId="5C0D86B3" w:rsidR="008110A5" w:rsidRDefault="00C72EC8" w:rsidP="00650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650529">
        <w:rPr>
          <w:rFonts w:ascii="Angsana New" w:hAnsi="Angsana New"/>
          <w:spacing w:val="-2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</w:t>
      </w:r>
      <w:r w:rsidR="00C24504" w:rsidRPr="00650529">
        <w:rPr>
          <w:rFonts w:ascii="Angsana New" w:hAnsi="Angsana New"/>
          <w:spacing w:val="-2"/>
          <w:sz w:val="30"/>
          <w:szCs w:val="30"/>
        </w:rPr>
        <w:br/>
      </w:r>
      <w:r w:rsidRPr="00650529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6E2280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873A1" w:rsidRPr="006263D0">
        <w:rPr>
          <w:rFonts w:asciiTheme="majorBidi" w:hAnsiTheme="majorBidi" w:cstheme="majorBidi"/>
          <w:sz w:val="30"/>
          <w:szCs w:val="30"/>
        </w:rPr>
        <w:t xml:space="preserve">31 </w:t>
      </w:r>
      <w:r w:rsidR="00A873A1" w:rsidRPr="006263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873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37FE" w:rsidRPr="00650529">
        <w:rPr>
          <w:rFonts w:ascii="Angsana New" w:hAnsi="Angsana New"/>
          <w:spacing w:val="-2"/>
          <w:sz w:val="30"/>
          <w:szCs w:val="30"/>
        </w:rPr>
        <w:t>2567</w:t>
      </w:r>
      <w:r w:rsidRPr="00650529">
        <w:rPr>
          <w:rFonts w:ascii="Angsana New" w:hAnsi="Angsana New"/>
          <w:spacing w:val="-2"/>
          <w:sz w:val="30"/>
          <w:szCs w:val="30"/>
          <w:cs/>
        </w:rPr>
        <w:t xml:space="preserve"> มีจำนวน</w:t>
      </w:r>
      <w:r w:rsidR="00117294"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="00176FDC">
        <w:rPr>
          <w:rFonts w:ascii="Angsana New" w:hAnsi="Angsana New"/>
          <w:spacing w:val="-2"/>
          <w:sz w:val="30"/>
          <w:szCs w:val="30"/>
        </w:rPr>
        <w:t>160.4</w:t>
      </w:r>
      <w:r w:rsidR="00B215C4">
        <w:rPr>
          <w:rFonts w:ascii="Angsana New" w:hAnsi="Angsana New"/>
          <w:spacing w:val="-2"/>
          <w:sz w:val="30"/>
          <w:szCs w:val="30"/>
        </w:rPr>
        <w:t>9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t>ล้านบาทและ</w:t>
      </w:r>
      <w:r w:rsidR="00117294"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="00A128BD">
        <w:rPr>
          <w:rFonts w:ascii="Angsana New" w:hAnsi="Angsana New"/>
          <w:spacing w:val="-2"/>
          <w:sz w:val="30"/>
          <w:szCs w:val="30"/>
        </w:rPr>
        <w:t>12.13</w:t>
      </w:r>
      <w:r w:rsidR="00A873A1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spacing w:val="-2"/>
          <w:sz w:val="30"/>
          <w:szCs w:val="30"/>
          <w:cs/>
        </w:rPr>
        <w:br/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A90E9A" w:rsidRPr="009E1F5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90E9A" w:rsidRPr="009E1F5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037FE" w:rsidRPr="00650529">
        <w:rPr>
          <w:rFonts w:ascii="Angsana New" w:hAnsi="Angsana New"/>
          <w:i/>
          <w:iCs/>
          <w:spacing w:val="-2"/>
          <w:sz w:val="30"/>
          <w:szCs w:val="30"/>
        </w:rPr>
        <w:t>2566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650529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A90E9A">
        <w:rPr>
          <w:rFonts w:ascii="Angsana New" w:hAnsi="Angsana New"/>
          <w:i/>
          <w:iCs/>
          <w:spacing w:val="-2"/>
          <w:sz w:val="30"/>
          <w:szCs w:val="30"/>
        </w:rPr>
        <w:t>164.80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และ </w:t>
      </w:r>
      <w:r w:rsidR="00A90E9A">
        <w:rPr>
          <w:rFonts w:ascii="Angsana New" w:hAnsi="Angsana New"/>
          <w:i/>
          <w:iCs/>
          <w:spacing w:val="-2"/>
          <w:sz w:val="30"/>
          <w:szCs w:val="30"/>
        </w:rPr>
        <w:t>11.83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50529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650529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5FAE1399" w14:textId="77777777" w:rsidR="00D6472F" w:rsidRPr="00650529" w:rsidRDefault="00D6472F" w:rsidP="006505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255ECB71" w14:textId="5F1554E7" w:rsidR="0050668D" w:rsidRPr="00A04E91" w:rsidRDefault="009164C8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</w:t>
      </w:r>
      <w:r w:rsidR="00A04E91" w:rsidRPr="006375B5">
        <w:rPr>
          <w:rFonts w:ascii="Angsana New" w:hAnsi="Angsana New"/>
          <w:sz w:val="30"/>
          <w:szCs w:val="30"/>
          <w:cs/>
        </w:rPr>
        <w:t>วนงานดำเนินงาน</w:t>
      </w:r>
      <w:r w:rsidR="00A04E91" w:rsidRPr="006375B5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4E88DAB8" w14:textId="77777777" w:rsidR="009A45B0" w:rsidRPr="006375B5" w:rsidRDefault="009A45B0">
      <w:pPr>
        <w:spacing w:line="240" w:lineRule="auto"/>
        <w:rPr>
          <w:rFonts w:ascii="Angsana New" w:hAnsi="Angsana New"/>
          <w:color w:val="2E74B5"/>
          <w:sz w:val="30"/>
          <w:szCs w:val="30"/>
        </w:rPr>
      </w:pPr>
    </w:p>
    <w:p w14:paraId="721F9487" w14:textId="4D820C88" w:rsidR="00B96286" w:rsidRPr="006263D0" w:rsidRDefault="00B96286" w:rsidP="00B96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037FE" w:rsidRPr="007037FE">
        <w:rPr>
          <w:rFonts w:asciiTheme="majorBidi" w:hAnsiTheme="majorBidi" w:cstheme="majorBidi"/>
          <w:sz w:val="30"/>
          <w:szCs w:val="30"/>
        </w:rPr>
        <w:t>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</w:t>
      </w: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</w:t>
      </w:r>
      <w:r w:rsidRPr="006263D0">
        <w:rPr>
          <w:rFonts w:asciiTheme="majorBidi" w:hAnsiTheme="majorBidi" w:cstheme="majorBidi"/>
          <w:sz w:val="30"/>
          <w:szCs w:val="30"/>
          <w:cs/>
        </w:rPr>
        <w:t>สรุปมีดังนี้</w:t>
      </w:r>
    </w:p>
    <w:p w14:paraId="5F705359" w14:textId="77777777" w:rsidR="0050668D" w:rsidRPr="006375B5" w:rsidRDefault="0050668D" w:rsidP="00DE4EB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3D298C91" w14:textId="59BAEAF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1</w:t>
      </w:r>
      <w:r w:rsidRPr="006375B5">
        <w:rPr>
          <w:rFonts w:ascii="Angsana New" w:hAnsi="Angsana New"/>
          <w:sz w:val="30"/>
          <w:szCs w:val="30"/>
          <w:cs/>
        </w:rPr>
        <w:t xml:space="preserve">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ธุรกิจพัฒนาอสังหาริมทรัพย์เพื่อขาย</w:t>
      </w:r>
    </w:p>
    <w:p w14:paraId="28267831" w14:textId="700FD83E" w:rsidR="0012729C" w:rsidRPr="006375B5" w:rsidRDefault="0012729C" w:rsidP="00127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="00CB3E6C">
        <w:rPr>
          <w:rFonts w:ascii="Angsana New" w:hAnsi="Angsana New" w:hint="cs"/>
          <w:sz w:val="30"/>
          <w:szCs w:val="30"/>
          <w:cs/>
        </w:rPr>
        <w:t>ธุรกิจ</w:t>
      </w:r>
      <w:r w:rsidRPr="006375B5">
        <w:rPr>
          <w:rFonts w:ascii="Angsana New" w:hAnsi="Angsana New" w:hint="cs"/>
          <w:sz w:val="30"/>
          <w:szCs w:val="30"/>
          <w:cs/>
        </w:rPr>
        <w:t>พัฒนาอสังหาริมทรัพย์เพื่อการลงทุนเพื่ออุตสาหกรรม</w:t>
      </w:r>
    </w:p>
    <w:p w14:paraId="7E026F2A" w14:textId="0BA7A529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3</w:t>
      </w:r>
      <w:r w:rsidRPr="006375B5">
        <w:rPr>
          <w:rFonts w:ascii="Angsana New" w:hAnsi="Angsana New"/>
          <w:sz w:val="30"/>
          <w:szCs w:val="30"/>
          <w:cs/>
        </w:rPr>
        <w:tab/>
        <w:t xml:space="preserve">   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ธุรกิจให้เช่าและบริการอาคารเพื่อการพาณิชย์</w:t>
      </w:r>
    </w:p>
    <w:p w14:paraId="3E6F8BF4" w14:textId="3901651E" w:rsidR="0050668D" w:rsidRPr="006375B5" w:rsidRDefault="0050668D" w:rsidP="0050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ส่วนงาน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4</w:t>
      </w:r>
      <w:r w:rsidRPr="006375B5">
        <w:rPr>
          <w:rFonts w:ascii="Angsana New" w:hAnsi="Angsana New"/>
          <w:sz w:val="30"/>
          <w:szCs w:val="30"/>
          <w:cs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ab/>
      </w:r>
      <w:r w:rsidRPr="006375B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12835856" w14:textId="6E09AA6B" w:rsidR="0050668D" w:rsidRPr="006375B5" w:rsidRDefault="0050668D" w:rsidP="00DE4E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AC64EC" w14:textId="573F03FB" w:rsidR="002A5A4B" w:rsidRPr="008736E8" w:rsidRDefault="002A5A4B" w:rsidP="002A5A4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736E8">
        <w:rPr>
          <w:rFonts w:ascii="Angsana New" w:hAnsi="Angsana New" w:hint="cs"/>
          <w:sz w:val="30"/>
          <w:szCs w:val="30"/>
          <w:cs/>
        </w:rPr>
        <w:lastRenderedPageBreak/>
        <w:t>ธุรกิจอื่นได้รวมหน่วยธุรกิจที่หยุดดำเนินธุรกิจแล้วและอื่นๆ</w:t>
      </w:r>
      <w:r w:rsidR="008736E8" w:rsidRPr="008736E8">
        <w:rPr>
          <w:rFonts w:ascii="Angsana New" w:hAnsi="Angsana New" w:hint="cs"/>
          <w:sz w:val="30"/>
          <w:szCs w:val="30"/>
          <w:cs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>ไม่มีส่วนงานใดที่เข้าเกณฑ์เชิงปริมาณเพื่อกำหนด</w:t>
      </w:r>
      <w:r w:rsidR="00F758D5">
        <w:rPr>
          <w:rFonts w:ascii="Angsana New" w:hAnsi="Angsana New"/>
          <w:sz w:val="30"/>
          <w:szCs w:val="30"/>
          <w:cs/>
        </w:rPr>
        <w:br/>
      </w:r>
      <w:r w:rsidRPr="008736E8">
        <w:rPr>
          <w:rFonts w:ascii="Angsana New" w:hAnsi="Angsana New" w:hint="cs"/>
          <w:sz w:val="30"/>
          <w:szCs w:val="30"/>
          <w:cs/>
        </w:rPr>
        <w:t xml:space="preserve">ส่วนงานที่รายงานในปี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7037FE" w:rsidRPr="007037FE">
        <w:rPr>
          <w:rFonts w:ascii="Angsana New" w:hAnsi="Angsana New"/>
          <w:sz w:val="30"/>
          <w:szCs w:val="30"/>
        </w:rPr>
        <w:t>7</w:t>
      </w:r>
      <w:r w:rsidR="00B96286">
        <w:rPr>
          <w:rFonts w:ascii="Angsana New" w:hAnsi="Angsana New"/>
          <w:sz w:val="30"/>
          <w:szCs w:val="30"/>
        </w:rPr>
        <w:t xml:space="preserve"> </w:t>
      </w:r>
      <w:r w:rsidRPr="008736E8">
        <w:rPr>
          <w:rFonts w:ascii="Angsana New" w:hAnsi="Angsana New" w:hint="cs"/>
          <w:sz w:val="30"/>
          <w:szCs w:val="30"/>
          <w:cs/>
        </w:rPr>
        <w:t xml:space="preserve">หรือ </w:t>
      </w:r>
      <w:r w:rsidR="007037FE" w:rsidRPr="007037FE">
        <w:rPr>
          <w:rFonts w:ascii="Angsana New" w:hAnsi="Angsana New" w:hint="cs"/>
          <w:sz w:val="30"/>
          <w:szCs w:val="30"/>
        </w:rPr>
        <w:t>256</w:t>
      </w:r>
      <w:r w:rsidR="007037FE" w:rsidRPr="007037FE">
        <w:rPr>
          <w:rFonts w:ascii="Angsana New" w:hAnsi="Angsana New"/>
          <w:sz w:val="30"/>
          <w:szCs w:val="30"/>
        </w:rPr>
        <w:t>6</w:t>
      </w:r>
    </w:p>
    <w:p w14:paraId="25299CA9" w14:textId="77777777" w:rsidR="002A5A4B" w:rsidRPr="008736E8" w:rsidRDefault="002A5A4B" w:rsidP="00305DB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7898A311" w14:textId="3432BB4F" w:rsidR="008B115F" w:rsidRDefault="00C01705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C01705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ผลการดำเนินงานของแต่ละส่วนงานวัดโดยใช้กำไรก่อนต้นทุนทางการเงินและภาษีเงินได้ของส่วนงาน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01705">
        <w:rPr>
          <w:rFonts w:asciiTheme="majorBidi" w:hAnsiTheme="majorBidi"/>
          <w:sz w:val="30"/>
          <w:szCs w:val="30"/>
          <w:cs/>
        </w:rPr>
        <w:t xml:space="preserve"> </w:t>
      </w:r>
      <w:r w:rsidRPr="00C01705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ทั้งนี้การกำหนดราคาระหว่างกันนั้นเป็นไปตามการซื้อขายตามปกติธุรกิจ</w:t>
      </w:r>
    </w:p>
    <w:p w14:paraId="124860DE" w14:textId="77777777" w:rsidR="00D6472F" w:rsidRDefault="00D6472F" w:rsidP="00C0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B176FBC" w14:textId="7112DE68" w:rsidR="00A06BEB" w:rsidRPr="00533EB7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3E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75835DE" w14:textId="7BEB28B9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86459C" w14:textId="413E041E" w:rsidR="00A06BEB" w:rsidRP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A06BEB">
        <w:rPr>
          <w:rFonts w:ascii="Angsana New" w:hAnsi="Angsana New" w:hint="cs"/>
          <w:sz w:val="30"/>
          <w:szCs w:val="30"/>
          <w:cs/>
        </w:rPr>
        <w:t>บริษัทดำเนินธุรกิจหล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A06BEB">
        <w:rPr>
          <w:rFonts w:ascii="Angsana New" w:hAnsi="Angsana New" w:hint="cs"/>
          <w:sz w:val="30"/>
          <w:szCs w:val="30"/>
          <w:cs/>
        </w:rPr>
        <w:t>ในประเทศเท่าน</w:t>
      </w:r>
      <w:r>
        <w:rPr>
          <w:rFonts w:ascii="Angsana New" w:hAnsi="Angsana New" w:hint="cs"/>
          <w:sz w:val="30"/>
          <w:szCs w:val="30"/>
          <w:cs/>
        </w:rPr>
        <w:t>ั้น</w:t>
      </w:r>
      <w:r w:rsidRPr="00A06BEB">
        <w:rPr>
          <w:rFonts w:ascii="Angsana New" w:hAnsi="Angsana New"/>
          <w:sz w:val="30"/>
          <w:szCs w:val="30"/>
          <w:cs/>
        </w:rPr>
        <w:t xml:space="preserve"> </w:t>
      </w:r>
      <w:r w:rsidRPr="00A06BEB">
        <w:rPr>
          <w:rFonts w:ascii="Angsana New" w:hAnsi="Angsana New" w:hint="cs"/>
          <w:sz w:val="30"/>
          <w:szCs w:val="30"/>
          <w:cs/>
        </w:rPr>
        <w:t>ไม่มีรายไ</w:t>
      </w:r>
      <w:r>
        <w:rPr>
          <w:rFonts w:ascii="Angsana New" w:hAnsi="Angsana New" w:hint="cs"/>
          <w:sz w:val="30"/>
          <w:szCs w:val="30"/>
          <w:cs/>
        </w:rPr>
        <w:t>ด้จา</w:t>
      </w:r>
      <w:r w:rsidRPr="00A06BEB">
        <w:rPr>
          <w:rFonts w:ascii="Angsana New" w:hAnsi="Angsana New" w:hint="cs"/>
          <w:sz w:val="30"/>
          <w:szCs w:val="30"/>
          <w:cs/>
        </w:rPr>
        <w:t>กต่างประเทศที่มีสาระส</w:t>
      </w:r>
      <w:r>
        <w:rPr>
          <w:rFonts w:ascii="Angsana New" w:hAnsi="Angsana New" w:hint="cs"/>
          <w:sz w:val="30"/>
          <w:szCs w:val="30"/>
          <w:cs/>
        </w:rPr>
        <w:t>ำคัญ</w:t>
      </w:r>
    </w:p>
    <w:p w14:paraId="156305CC" w14:textId="4EEE208E" w:rsidR="00A06BEB" w:rsidRDefault="00A06BEB" w:rsidP="0052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526152" w14:textId="15663D12" w:rsidR="00CC138F" w:rsidRDefault="00CC138F" w:rsidP="00CC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noProof/>
          <w:sz w:val="30"/>
          <w:szCs w:val="30"/>
        </w:rPr>
      </w:pPr>
    </w:p>
    <w:p w14:paraId="565DD371" w14:textId="5B0D753F" w:rsidR="00274F3B" w:rsidRDefault="00D47038" w:rsidP="00CC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A22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ภาพรวมรายได้ตาม</w:t>
      </w:r>
      <w:r w:rsidRPr="00EA22A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2DF9D27A" w14:textId="5B778375" w:rsidR="00EA22A9" w:rsidRPr="00CC138F" w:rsidRDefault="00EA22A9" w:rsidP="00CC1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  <w:lang w:val="th-TH"/>
        </w:rPr>
        <w:drawing>
          <wp:anchor distT="0" distB="0" distL="114300" distR="114300" simplePos="0" relativeHeight="251658240" behindDoc="1" locked="0" layoutInCell="1" allowOverlap="1" wp14:anchorId="37337A1E" wp14:editId="3153A69D">
            <wp:simplePos x="0" y="0"/>
            <wp:positionH relativeFrom="column">
              <wp:posOffset>417830</wp:posOffset>
            </wp:positionH>
            <wp:positionV relativeFrom="paragraph">
              <wp:posOffset>269875</wp:posOffset>
            </wp:positionV>
            <wp:extent cx="6099175" cy="3158490"/>
            <wp:effectExtent l="0" t="0" r="0" b="0"/>
            <wp:wrapTight wrapText="bothSides">
              <wp:wrapPolygon edited="0">
                <wp:start x="11874" y="391"/>
                <wp:lineTo x="3441" y="782"/>
                <wp:lineTo x="3441" y="1954"/>
                <wp:lineTo x="10794" y="2736"/>
                <wp:lineTo x="8568" y="3127"/>
                <wp:lineTo x="7421" y="3908"/>
                <wp:lineTo x="7421" y="4820"/>
                <wp:lineTo x="6746" y="5472"/>
                <wp:lineTo x="5869" y="6644"/>
                <wp:lineTo x="5532" y="7817"/>
                <wp:lineTo x="5127" y="8989"/>
                <wp:lineTo x="0" y="10683"/>
                <wp:lineTo x="0" y="13419"/>
                <wp:lineTo x="5060" y="15242"/>
                <wp:lineTo x="5667" y="17327"/>
                <wp:lineTo x="7016" y="19411"/>
                <wp:lineTo x="8231" y="20063"/>
                <wp:lineTo x="8568" y="20323"/>
                <wp:lineTo x="9243" y="20323"/>
                <wp:lineTo x="9513" y="20063"/>
                <wp:lineTo x="10659" y="19542"/>
                <wp:lineTo x="15180" y="19411"/>
                <wp:lineTo x="16731" y="18890"/>
                <wp:lineTo x="16259" y="17327"/>
                <wp:lineTo x="17069" y="17327"/>
                <wp:lineTo x="18485" y="16024"/>
                <wp:lineTo x="18350" y="13158"/>
                <wp:lineTo x="19970" y="13158"/>
                <wp:lineTo x="20307" y="12767"/>
                <wp:lineTo x="20037" y="11074"/>
                <wp:lineTo x="20172" y="10162"/>
                <wp:lineTo x="19093" y="9901"/>
                <wp:lineTo x="12683" y="8989"/>
                <wp:lineTo x="12144" y="7296"/>
                <wp:lineTo x="12076" y="6774"/>
                <wp:lineTo x="10862" y="5211"/>
                <wp:lineTo x="10390" y="4820"/>
                <wp:lineTo x="10794" y="2736"/>
                <wp:lineTo x="15787" y="1954"/>
                <wp:lineTo x="15922" y="1172"/>
                <wp:lineTo x="13830" y="391"/>
                <wp:lineTo x="11874" y="391"/>
              </wp:wrapPolygon>
            </wp:wrapTight>
            <wp:docPr id="2841646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164674" name="Picture 284164674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F90829" w14:textId="4777D6C8" w:rsidR="00274F3B" w:rsidRPr="00274F3B" w:rsidRDefault="00274F3B" w:rsidP="00EA2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  <w:sectPr w:rsidR="00274F3B" w:rsidRPr="00274F3B" w:rsidSect="00C73F2A">
          <w:headerReference w:type="default" r:id="rId15"/>
          <w:footerReference w:type="default" r:id="rId16"/>
          <w:type w:val="evenPage"/>
          <w:pgSz w:w="11909" w:h="16834" w:code="9"/>
          <w:pgMar w:top="691" w:right="1152" w:bottom="576" w:left="1152" w:header="720" w:footer="720" w:gutter="0"/>
          <w:paperSrc w:first="7" w:other="7"/>
          <w:pgNumType w:start="25"/>
          <w:cols w:space="720"/>
          <w:docGrid w:linePitch="245"/>
        </w:sectPr>
      </w:pPr>
    </w:p>
    <w:tbl>
      <w:tblPr>
        <w:tblW w:w="15273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330"/>
        <w:gridCol w:w="990"/>
        <w:gridCol w:w="990"/>
        <w:gridCol w:w="900"/>
        <w:gridCol w:w="900"/>
        <w:gridCol w:w="810"/>
        <w:gridCol w:w="810"/>
        <w:gridCol w:w="810"/>
        <w:gridCol w:w="900"/>
        <w:gridCol w:w="810"/>
        <w:gridCol w:w="810"/>
        <w:gridCol w:w="810"/>
        <w:gridCol w:w="810"/>
        <w:gridCol w:w="810"/>
        <w:gridCol w:w="783"/>
      </w:tblGrid>
      <w:tr w:rsidR="006973A9" w:rsidRPr="009E2F97" w14:paraId="779C026C" w14:textId="77777777" w:rsidTr="003B7FF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88F3" w14:textId="77777777" w:rsidR="006973A9" w:rsidRPr="009E2F97" w:rsidRDefault="006973A9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>
              <w:lastRenderedPageBreak/>
              <w:br w:type="page"/>
            </w:r>
            <w:r w:rsidRPr="003B7D7B"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>
              <w:rPr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column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  <w:bottom w:val="nil"/>
            </w:tcBorders>
            <w:vAlign w:val="bottom"/>
          </w:tcPr>
          <w:p w14:paraId="78B29F73" w14:textId="77777777" w:rsidR="006973A9" w:rsidRPr="009E2F97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973A9" w:rsidRPr="009E2F97" w14:paraId="24441C33" w14:textId="77777777" w:rsidTr="001045B4">
        <w:trPr>
          <w:trHeight w:val="64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5EEFB" w14:textId="1FDBFDE1" w:rsidR="006973A9" w:rsidRPr="009E2F97" w:rsidRDefault="00794E76" w:rsidP="0010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6263D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F5DD" w14:textId="3C1BA1AD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E0196" w14:textId="0B666034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E3B0" w14:textId="2378745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E84B8" w14:textId="26609E28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ส่วนงานที่ </w:t>
            </w:r>
            <w:r w:rsidR="007037FE" w:rsidRPr="00C73F2A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gridSpan w:val="2"/>
          </w:tcPr>
          <w:p w14:paraId="02666003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C73F2A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620" w:type="dxa"/>
            <w:gridSpan w:val="2"/>
            <w:vAlign w:val="bottom"/>
          </w:tcPr>
          <w:p w14:paraId="2C7E0C69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93" w:type="dxa"/>
            <w:gridSpan w:val="2"/>
            <w:vAlign w:val="bottom"/>
          </w:tcPr>
          <w:p w14:paraId="7AAEF042" w14:textId="77777777" w:rsidR="006973A9" w:rsidRPr="00C73F2A" w:rsidRDefault="006973A9" w:rsidP="00105860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3F2A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045B4" w:rsidRPr="009E2F97" w14:paraId="5D84A0C7" w14:textId="77777777" w:rsidTr="001045B4">
        <w:trPr>
          <w:trHeight w:val="146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FA8CB1" w14:textId="50A5F177" w:rsidR="00B96286" w:rsidRPr="009E2F97" w:rsidRDefault="00B96286" w:rsidP="00B9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1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D09" w14:textId="40FBDCF7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E9FA" w14:textId="0E0C5ECD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F24" w14:textId="006D1E5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152" w14:textId="1D43C191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D3714" w14:textId="3426A332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CE43" w14:textId="4CB4BCD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AB92" w14:textId="0BD7AEEB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C19A" w14:textId="48B8C5A8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084F" w14:textId="73556889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CB6F7" w14:textId="732ECD1B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C34D" w14:textId="20BFFD8E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22D6" w14:textId="23EA1059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810" w:type="dxa"/>
            <w:vAlign w:val="bottom"/>
          </w:tcPr>
          <w:p w14:paraId="30DD389F" w14:textId="3D20FE17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83" w:type="dxa"/>
            <w:vAlign w:val="bottom"/>
          </w:tcPr>
          <w:p w14:paraId="31D1ED2D" w14:textId="78C98538" w:rsidR="00B96286" w:rsidRPr="009E2F97" w:rsidRDefault="007037FE" w:rsidP="00B9628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37F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6973A9" w:rsidRPr="009E2F97" w14:paraId="4C799522" w14:textId="77777777" w:rsidTr="003B7FF4">
        <w:trPr>
          <w:trHeight w:val="173"/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8CC6F" w14:textId="67A5C4C1" w:rsidR="006973A9" w:rsidRPr="009E2F97" w:rsidRDefault="0003773C" w:rsidP="00697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943" w:type="dxa"/>
            <w:gridSpan w:val="14"/>
            <w:tcBorders>
              <w:top w:val="nil"/>
              <w:left w:val="nil"/>
            </w:tcBorders>
          </w:tcPr>
          <w:p w14:paraId="06678583" w14:textId="77777777" w:rsidR="006973A9" w:rsidRPr="009E2F97" w:rsidRDefault="006973A9" w:rsidP="006973A9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E2F9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F48FB" w:rsidRPr="009E2F97" w14:paraId="558BD747" w14:textId="77777777" w:rsidTr="00040E18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5B0913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801EF" w14:textId="659C254B" w:rsidR="005F48FB" w:rsidRPr="009E2F97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EEF42F" w14:textId="4C979662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1,731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1A780F" w14:textId="372B43E4" w:rsidR="005F48FB" w:rsidRPr="000058E3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C87C7" w14:textId="4BBF752B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71BD34" w14:textId="54BC78DE" w:rsidR="005F48FB" w:rsidRPr="000058E3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E743A8D" w14:textId="498F8D14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6F1B7" w14:textId="26725691" w:rsidR="005F48FB" w:rsidRPr="000058E3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BA3BFB1" w14:textId="7F692B6E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  <w:tc>
          <w:tcPr>
            <w:tcW w:w="810" w:type="dxa"/>
            <w:vAlign w:val="bottom"/>
          </w:tcPr>
          <w:p w14:paraId="23FDA459" w14:textId="1296B0AD" w:rsidR="005F48FB" w:rsidRPr="000058E3" w:rsidRDefault="00F7082C" w:rsidP="0097179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10" w:type="dxa"/>
            <w:vAlign w:val="bottom"/>
          </w:tcPr>
          <w:p w14:paraId="5496A2E7" w14:textId="1A8CBF53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10" w:type="dxa"/>
            <w:vAlign w:val="bottom"/>
          </w:tcPr>
          <w:p w14:paraId="31F45714" w14:textId="554E090D" w:rsidR="005F48FB" w:rsidRPr="000058E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5BD67F8" w14:textId="716C0D01" w:rsidR="005F48FB" w:rsidRPr="000058E3" w:rsidRDefault="005F48FB" w:rsidP="005F48F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E4A566E" w14:textId="1DCA759D" w:rsidR="005F48FB" w:rsidRPr="000058E3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3,091</w:t>
            </w:r>
          </w:p>
        </w:tc>
        <w:tc>
          <w:tcPr>
            <w:tcW w:w="783" w:type="dxa"/>
            <w:vAlign w:val="bottom"/>
          </w:tcPr>
          <w:p w14:paraId="14E2A2CA" w14:textId="33B11500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2,792</w:t>
            </w:r>
          </w:p>
        </w:tc>
      </w:tr>
      <w:tr w:rsidR="005F48FB" w:rsidRPr="009E2F97" w14:paraId="230F24AB" w14:textId="77777777" w:rsidTr="00040E18">
        <w:trPr>
          <w:trHeight w:val="7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ABF6" w14:textId="77777777" w:rsidR="005F48FB" w:rsidRPr="00F4792D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75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F4792D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A7EF28" w14:textId="324F9413" w:rsidR="005F48FB" w:rsidRPr="000A2B7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8EB5DD" w14:textId="6E7101D2" w:rsidR="005F48FB" w:rsidRPr="003C7BC4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E39B14" w14:textId="09106CB4" w:rsidR="005F48FB" w:rsidRPr="000058E3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C12629" w14:textId="0AFECDF6" w:rsidR="005F48FB" w:rsidRPr="000058E3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E1A8D7" w14:textId="5D75C339" w:rsidR="005F48FB" w:rsidRPr="000058E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1737EA" w14:textId="232413AF" w:rsidR="005F48FB" w:rsidRPr="000058E3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4C8F6DB" w14:textId="0B6FC8DA" w:rsidR="005F48FB" w:rsidRPr="000058E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CB30A4B" w14:textId="00B41745" w:rsidR="005F48FB" w:rsidRPr="000058E3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9EDE2D" w14:textId="50BFC53F" w:rsidR="005F48FB" w:rsidRPr="000058E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8BE32CD" w14:textId="2494929E" w:rsidR="005F48FB" w:rsidRPr="000058E3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AF9CC5" w14:textId="2DBE1922" w:rsidR="005F48FB" w:rsidRPr="000058E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31DF12F" w14:textId="593BD261" w:rsidR="005F48FB" w:rsidRPr="000058E3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EBA53B8" w14:textId="67D48954" w:rsidR="005F48FB" w:rsidRPr="000058E3" w:rsidRDefault="00F7082C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783" w:type="dxa"/>
            <w:vAlign w:val="bottom"/>
          </w:tcPr>
          <w:p w14:paraId="3D2A83CD" w14:textId="2B7F74FF" w:rsidR="005F48FB" w:rsidRPr="000058E3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5F48FB" w:rsidRPr="009E2F97" w14:paraId="70B0BE77" w14:textId="77777777" w:rsidTr="00EA685B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BC1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9E2F9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E6777" w14:textId="31F070F9" w:rsidR="005F48FB" w:rsidRPr="001D26C9" w:rsidRDefault="00F7082C" w:rsidP="005F48F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position w:val="1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12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341D97" w14:textId="005FB56D" w:rsidR="005F48FB" w:rsidRPr="000058E3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601023" w14:textId="2C3C4FC8" w:rsidR="005F48FB" w:rsidRPr="000058E3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57BFDE" w14:textId="6C3019F3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68877B" w14:textId="09CF551A" w:rsidR="005F48FB" w:rsidRPr="000058E3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225FBD" w14:textId="3A13DBC5" w:rsidR="005F48FB" w:rsidRPr="000058E3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B66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BF9845" w14:textId="5A79144F" w:rsidR="005F48FB" w:rsidRPr="00794E76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0417B44" w14:textId="17ED72BB" w:rsidR="005F48FB" w:rsidRPr="000058E3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B229E44" w14:textId="67FEE517" w:rsidR="005F48FB" w:rsidRPr="000058E3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A1E8A3E" w14:textId="72C98B77" w:rsidR="005F48FB" w:rsidRPr="000058E3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0AA49CF" w14:textId="090C4D59" w:rsidR="005F48FB" w:rsidRPr="000058E3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(82)</w:t>
            </w:r>
          </w:p>
        </w:tc>
        <w:tc>
          <w:tcPr>
            <w:tcW w:w="810" w:type="dxa"/>
          </w:tcPr>
          <w:p w14:paraId="7FDE6981" w14:textId="6702A62F" w:rsidR="005F48FB" w:rsidRPr="000058E3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(91)</w:t>
            </w:r>
          </w:p>
        </w:tc>
        <w:tc>
          <w:tcPr>
            <w:tcW w:w="810" w:type="dxa"/>
          </w:tcPr>
          <w:p w14:paraId="12827BDE" w14:textId="5FA53B93" w:rsidR="005F48FB" w:rsidRPr="000058E3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  <w:vAlign w:val="bottom"/>
          </w:tcPr>
          <w:p w14:paraId="32D6ACD2" w14:textId="53B825DD" w:rsidR="005F48FB" w:rsidRPr="000058E3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48FB" w:rsidRPr="009E2F97" w14:paraId="08A02E66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4B0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F74EB6" w14:textId="5C8F4B41" w:rsidR="005F48FB" w:rsidRPr="009E2F97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2,003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936FBC" w14:textId="72BFCBDE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1,731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327469" w14:textId="79B82B1F" w:rsidR="005F48FB" w:rsidRPr="000058E3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961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A8B64F" w14:textId="0C607957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66F08E" w14:textId="76C99AA0" w:rsidR="005F48FB" w:rsidRPr="000058E3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2275B2B" w14:textId="26E2DB13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227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AE14375" w14:textId="0FC5C1F1" w:rsidR="005F48FB" w:rsidRPr="000058E3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E5BA3E" w14:textId="0B574069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810" w:type="dxa"/>
          </w:tcPr>
          <w:p w14:paraId="7E26CC17" w14:textId="5F0170B7" w:rsidR="005F48FB" w:rsidRPr="000058E3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10" w:type="dxa"/>
          </w:tcPr>
          <w:p w14:paraId="31707A07" w14:textId="38F84CCA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10" w:type="dxa"/>
          </w:tcPr>
          <w:p w14:paraId="43063922" w14:textId="508956C0" w:rsidR="005F48FB" w:rsidRPr="000058E3" w:rsidRDefault="00F7082C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(82)</w:t>
            </w:r>
          </w:p>
        </w:tc>
        <w:tc>
          <w:tcPr>
            <w:tcW w:w="810" w:type="dxa"/>
          </w:tcPr>
          <w:p w14:paraId="60CA97FA" w14:textId="6BAE35D5" w:rsidR="005F48FB" w:rsidRPr="00DF7462" w:rsidRDefault="005F48FB" w:rsidP="005F48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(91)</w:t>
            </w:r>
          </w:p>
        </w:tc>
        <w:tc>
          <w:tcPr>
            <w:tcW w:w="810" w:type="dxa"/>
          </w:tcPr>
          <w:p w14:paraId="57354EBA" w14:textId="0A9F9705" w:rsidR="005F48FB" w:rsidRPr="000058E3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3,233</w:t>
            </w:r>
          </w:p>
        </w:tc>
        <w:tc>
          <w:tcPr>
            <w:tcW w:w="783" w:type="dxa"/>
          </w:tcPr>
          <w:p w14:paraId="331A078B" w14:textId="5A917736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2,830</w:t>
            </w:r>
          </w:p>
        </w:tc>
      </w:tr>
      <w:tr w:rsidR="005F48FB" w:rsidRPr="009E2F97" w14:paraId="0BD984FC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023F" w14:textId="6626DFA2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D974B2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D6D36C" w14:textId="77777777" w:rsidR="005F48FB" w:rsidRPr="009E2F97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79BA56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EE68DC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397DD1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9C6FC0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E77F4C3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F5B8C6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BE7F42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A250694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7A427D" w14:textId="77777777" w:rsidR="005F48FB" w:rsidRPr="00794E76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255B6CF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D5317B7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18C44" w14:textId="0980F923" w:rsidR="005F48FB" w:rsidRPr="00D726C7" w:rsidRDefault="00F7082C" w:rsidP="00F7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83" w:type="dxa"/>
          </w:tcPr>
          <w:p w14:paraId="672EDCCD" w14:textId="70509800" w:rsidR="005F48FB" w:rsidRPr="007037FE" w:rsidRDefault="005F48FB" w:rsidP="005F48F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</w:tr>
      <w:tr w:rsidR="005F48FB" w:rsidRPr="009E2F97" w14:paraId="0652DD6D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C8CEB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D6C067" w14:textId="77777777" w:rsidR="005F48FB" w:rsidRPr="009E2F97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A00FA0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44FA9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F0B467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459B20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5CEDF3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213627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275CD3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0B849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44A93C0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C12EE51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D4A6E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D2FDC" w14:textId="0599EE9D" w:rsidR="005F48FB" w:rsidRPr="000058E3" w:rsidRDefault="00F7082C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1C10DF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83" w:type="dxa"/>
          </w:tcPr>
          <w:p w14:paraId="4591D2DA" w14:textId="5EE41AD4" w:rsidR="005F48FB" w:rsidRPr="000058E3" w:rsidRDefault="005F48FB" w:rsidP="005F48F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5F48FB" w:rsidRPr="009E2F97" w14:paraId="3AD8C6DB" w14:textId="77777777" w:rsidTr="001045B4">
        <w:trPr>
          <w:trHeight w:val="6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51D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392AF3" w14:textId="77777777" w:rsidR="005F48FB" w:rsidRPr="009E2F97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13175B5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7D7AE4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E06A5F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5DADC8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E0A162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9BEA45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771F5A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1FA81B5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4ED792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B0C0AC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DC6F03" w14:textId="77777777" w:rsidR="005F48FB" w:rsidRPr="000058E3" w:rsidRDefault="005F48FB" w:rsidP="005F48FB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B888D" w14:textId="15C2F8C4" w:rsidR="005F48FB" w:rsidRPr="000058E3" w:rsidRDefault="00F7082C" w:rsidP="005F48F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3,26</w:t>
            </w:r>
            <w:r w:rsidR="001C10DF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83" w:type="dxa"/>
          </w:tcPr>
          <w:p w14:paraId="78D2677B" w14:textId="558CADC0" w:rsidR="005F48FB" w:rsidRPr="000058E3" w:rsidRDefault="008726A9" w:rsidP="005F48F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3,066</w:t>
            </w:r>
          </w:p>
        </w:tc>
      </w:tr>
      <w:tr w:rsidR="005F48FB" w:rsidRPr="009E2F97" w14:paraId="1B3A1629" w14:textId="77777777" w:rsidTr="001045B4">
        <w:trPr>
          <w:trHeight w:val="9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8C10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706BF" w14:textId="77777777" w:rsidR="005F48FB" w:rsidRPr="009E2F97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94AAB6C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9F2680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94D54B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CC75B16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FE47B6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120076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A88590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39189EDC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00932496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27EF3216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E613430" w14:textId="77777777" w:rsidR="005F48FB" w:rsidRPr="000058E3" w:rsidRDefault="005F48FB" w:rsidP="005F48FB">
            <w:pPr>
              <w:spacing w:line="360" w:lineRule="auto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10" w:type="dxa"/>
          </w:tcPr>
          <w:p w14:paraId="121BCB47" w14:textId="77777777" w:rsidR="005F48FB" w:rsidRPr="000058E3" w:rsidRDefault="005F48FB" w:rsidP="005F48FB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  <w:tc>
          <w:tcPr>
            <w:tcW w:w="783" w:type="dxa"/>
          </w:tcPr>
          <w:p w14:paraId="4F52169B" w14:textId="77777777" w:rsidR="005F48FB" w:rsidRPr="000058E3" w:rsidRDefault="005F48FB" w:rsidP="005F48FB">
            <w:pPr>
              <w:pStyle w:val="BodyText3"/>
              <w:spacing w:line="360" w:lineRule="auto"/>
              <w:rPr>
                <w:sz w:val="6"/>
                <w:szCs w:val="6"/>
              </w:rPr>
            </w:pPr>
          </w:p>
        </w:tc>
      </w:tr>
      <w:tr w:rsidR="005F48FB" w:rsidRPr="009E2F97" w14:paraId="5B0DCCAD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D699" w14:textId="5CE04095" w:rsidR="005F48FB" w:rsidRPr="006115A4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eastAsia="Times New Roman" w:hAnsi="Angsana New"/>
                <w:sz w:val="24"/>
                <w:szCs w:val="24"/>
              </w:rPr>
            </w:pP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กำไร (ขาดทุน) </w:t>
            </w:r>
            <w:r w:rsidR="0003773C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ตาม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</w:t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>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>ก่อน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br/>
            </w:r>
            <w:r w:rsidRPr="006115A4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</w:t>
            </w:r>
            <w:r w:rsidRPr="006115A4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ต้นทุนทางการเงินและภาษีเงินได้ 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E56BCB" w14:textId="4A0C6F0B" w:rsidR="005F48FB" w:rsidRPr="00ED375A" w:rsidRDefault="00F7082C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C533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653E23" w14:textId="24560A9D" w:rsidR="005F48FB" w:rsidRPr="000058E3" w:rsidRDefault="00364783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40D9410" w14:textId="751B9207" w:rsidR="005F48FB" w:rsidRPr="000058E3" w:rsidRDefault="00F7082C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6115D" w14:textId="28797247" w:rsidR="005F48FB" w:rsidRPr="000058E3" w:rsidRDefault="00364783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04F7AD" w14:textId="3E002BCA" w:rsidR="005F48FB" w:rsidRPr="000058E3" w:rsidRDefault="00F7082C" w:rsidP="00971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795">
              <w:rPr>
                <w:rFonts w:ascii="Angsana New" w:hAnsi="Angsana New"/>
                <w:sz w:val="24"/>
                <w:szCs w:val="24"/>
              </w:rPr>
              <w:t>90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9E67FC" w14:textId="69C9512C" w:rsidR="005F48FB" w:rsidRPr="000058E3" w:rsidRDefault="00364783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081AF7" w14:textId="43C17C4D" w:rsidR="005F48FB" w:rsidRPr="000058E3" w:rsidRDefault="00F7082C" w:rsidP="009717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1795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FF6F91" w14:textId="7818BA2F" w:rsidR="005F48FB" w:rsidRPr="000058E3" w:rsidRDefault="00364783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1A67CEA4" w14:textId="2B629D1D" w:rsidR="005F48FB" w:rsidRPr="000058E3" w:rsidRDefault="00F7082C" w:rsidP="00971795">
            <w:pPr>
              <w:tabs>
                <w:tab w:val="clear" w:pos="680"/>
                <w:tab w:val="decimal" w:pos="578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(108)</w:t>
            </w:r>
          </w:p>
        </w:tc>
        <w:tc>
          <w:tcPr>
            <w:tcW w:w="810" w:type="dxa"/>
            <w:vAlign w:val="bottom"/>
          </w:tcPr>
          <w:p w14:paraId="1B6F2F90" w14:textId="3DF6FBF4" w:rsidR="005F48FB" w:rsidRPr="000058E3" w:rsidRDefault="00364783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810" w:type="dxa"/>
          </w:tcPr>
          <w:p w14:paraId="7D2B59EB" w14:textId="77777777" w:rsidR="005F48FB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E7DDDC" w14:textId="03257C2B" w:rsidR="00F7082C" w:rsidRPr="000058E3" w:rsidRDefault="00F7082C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6B475A2C" w14:textId="77777777" w:rsidR="00364783" w:rsidRDefault="00364783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B7546" w14:textId="7A9CC53B" w:rsidR="005F48FB" w:rsidRPr="000058E3" w:rsidRDefault="00364783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3438952" w14:textId="77777777" w:rsidR="005F48FB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96482" w14:textId="38BC3085" w:rsidR="00F7082C" w:rsidRPr="000058E3" w:rsidRDefault="00F7082C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5C533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83" w:type="dxa"/>
          </w:tcPr>
          <w:p w14:paraId="66B2F6C5" w14:textId="77777777" w:rsidR="005F48FB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8832B3" w14:textId="1A747569" w:rsidR="00364783" w:rsidRPr="000058E3" w:rsidRDefault="00BF6D90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5F48FB" w:rsidRPr="009E2F97" w14:paraId="0DE4D755" w14:textId="77777777" w:rsidTr="001045B4">
        <w:trPr>
          <w:trHeight w:val="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5E9" w14:textId="77777777" w:rsidR="005F48FB" w:rsidRPr="006115A4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115A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8DE60D" w14:textId="77777777" w:rsidR="005F48FB" w:rsidRPr="00ED375A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BF425C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61A1C2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875D41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14EEB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40D7213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E218A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B96E6C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DDD0F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A65F4A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87BA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3DCF59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486EEE" w14:textId="5123F028" w:rsidR="005F48FB" w:rsidRPr="000058E3" w:rsidRDefault="00F7082C" w:rsidP="005F48FB">
            <w:pPr>
              <w:tabs>
                <w:tab w:val="clear" w:pos="680"/>
              </w:tabs>
              <w:ind w:right="-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(314)</w:t>
            </w:r>
          </w:p>
        </w:tc>
        <w:tc>
          <w:tcPr>
            <w:tcW w:w="783" w:type="dxa"/>
          </w:tcPr>
          <w:p w14:paraId="24D4AC5B" w14:textId="4575144C" w:rsidR="005F48FB" w:rsidRPr="000058E3" w:rsidRDefault="00BF6D90" w:rsidP="005F48FB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(285)</w:t>
            </w:r>
          </w:p>
        </w:tc>
      </w:tr>
      <w:tr w:rsidR="005F48FB" w:rsidRPr="009E2F97" w14:paraId="2E84102A" w14:textId="77777777" w:rsidTr="0003773C">
        <w:trPr>
          <w:trHeight w:val="4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ED5A" w14:textId="5D729082" w:rsidR="005F48FB" w:rsidRPr="00980E26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ส่วนแบ่งกำไรจากเงินลงทุนในบริษัทร่วมและ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การร่วมค้าสุทธิจากกำไรที่ยังไม่เกิดขึ้นจากการ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ขายอสังหาริมทรัพย์</w:t>
            </w:r>
            <w:r w:rsidR="0003773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เพื่อการลงทุน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 w:rsidR="0003773C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03773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บริษัทร่วมและ</w:t>
            </w:r>
            <w:r w:rsidR="0003773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ร่วมค้า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C66F9C" w14:textId="77777777" w:rsidR="005F48FB" w:rsidRPr="00ED375A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B48C50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77AE55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67C17A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653EA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7E15BE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14FCC7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3247B8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F62720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7C2D3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0A0E70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8CD35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C21DFC" w14:textId="77777777" w:rsidR="005F48FB" w:rsidRDefault="005F48FB" w:rsidP="0003773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D79C09" w14:textId="77777777" w:rsidR="00BF6D90" w:rsidRDefault="00BF6D90" w:rsidP="0003773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C43B1" w14:textId="1C5F04EA" w:rsidR="00BF6D90" w:rsidRPr="000058E3" w:rsidRDefault="00F7082C" w:rsidP="0003773C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C533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3" w:type="dxa"/>
            <w:vAlign w:val="bottom"/>
          </w:tcPr>
          <w:p w14:paraId="728AF4D9" w14:textId="77777777" w:rsidR="005F48FB" w:rsidRDefault="005F48FB" w:rsidP="0003773C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DAECB5" w14:textId="77777777" w:rsidR="00BF6D90" w:rsidRDefault="00BF6D90" w:rsidP="0003773C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54977C1" w14:textId="322D7646" w:rsidR="00BF6D90" w:rsidRPr="000058E3" w:rsidRDefault="00BF6D90" w:rsidP="0003773C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</w:tr>
      <w:tr w:rsidR="005F48FB" w:rsidRPr="009E2F97" w14:paraId="204F9FB1" w14:textId="77777777" w:rsidTr="00BF6D90">
        <w:trPr>
          <w:trHeight w:val="3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E810" w14:textId="77777777" w:rsidR="005F48FB" w:rsidRPr="009E2F97" w:rsidRDefault="005F48FB" w:rsidP="005F4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E2F9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0F6842" w14:textId="77777777" w:rsidR="005F48FB" w:rsidRPr="00ED375A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1F7987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8609CE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14E7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FB5BF80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808CAE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A1E0BB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37209A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EA9666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098BAD3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E43D61D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7A0FD9" w14:textId="77777777" w:rsidR="005F48FB" w:rsidRPr="000058E3" w:rsidRDefault="005F48FB" w:rsidP="005F48FB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BEB9D8" w14:textId="58750609" w:rsidR="005F48FB" w:rsidRPr="000058E3" w:rsidRDefault="005C5338" w:rsidP="005F48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395</w:t>
            </w:r>
          </w:p>
        </w:tc>
        <w:tc>
          <w:tcPr>
            <w:tcW w:w="783" w:type="dxa"/>
          </w:tcPr>
          <w:p w14:paraId="03EC6E49" w14:textId="18E92798" w:rsidR="005F48FB" w:rsidRPr="000058E3" w:rsidRDefault="00BF6D90" w:rsidP="005F48F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</w:t>
            </w:r>
          </w:p>
        </w:tc>
      </w:tr>
    </w:tbl>
    <w:p w14:paraId="3CB3F463" w14:textId="77777777" w:rsidR="00E7587C" w:rsidRDefault="00E7587C" w:rsidP="006C1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026BD0" w14:textId="77777777" w:rsidR="00D974B2" w:rsidRDefault="00D97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highlight w:val="yellow"/>
          <w:cs/>
        </w:rPr>
        <w:br w:type="page"/>
      </w:r>
    </w:p>
    <w:p w14:paraId="6745E941" w14:textId="77BD5608" w:rsidR="00AF5253" w:rsidRDefault="006C1A2D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A22A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ภาพรวมสินทรัพย์ตาม</w:t>
      </w:r>
      <w:r w:rsidRPr="00EA22A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DFE651F" w14:textId="77777777" w:rsidR="00EA22A9" w:rsidRDefault="00EA22A9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F0B4D9" w14:textId="77777777" w:rsidR="00EA22A9" w:rsidRDefault="00EA22A9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E1C09B" w14:textId="1B021470" w:rsidR="00260F99" w:rsidRDefault="00EA22A9" w:rsidP="007F3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th-TH"/>
        </w:rPr>
        <w:drawing>
          <wp:inline distT="0" distB="0" distL="0" distR="0" wp14:anchorId="39D6C662" wp14:editId="13F82297">
            <wp:extent cx="9226550" cy="3690620"/>
            <wp:effectExtent l="0" t="0" r="0" b="0"/>
            <wp:docPr id="14598145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14514" name="Picture 145981451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69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0F9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C018EA4" w14:textId="359A5935" w:rsidR="00AF5253" w:rsidRPr="009D5956" w:rsidRDefault="00260F99" w:rsidP="009D5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A22A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ภาพรวมหนี้สินตาม</w:t>
      </w:r>
      <w:r w:rsidRPr="00EA22A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A1E37D9" w14:textId="77777777" w:rsidR="00AF5253" w:rsidRPr="00EA22A9" w:rsidRDefault="00AF5253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noProof/>
          <w:sz w:val="30"/>
          <w:szCs w:val="30"/>
        </w:rPr>
      </w:pPr>
    </w:p>
    <w:p w14:paraId="61D39528" w14:textId="77777777" w:rsidR="00EA22A9" w:rsidRPr="00EA22A9" w:rsidRDefault="00EA22A9" w:rsidP="0049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noProof/>
          <w:sz w:val="30"/>
          <w:szCs w:val="30"/>
        </w:rPr>
      </w:pPr>
    </w:p>
    <w:p w14:paraId="1ACB3A46" w14:textId="65AD6A0F" w:rsidR="006C1A2D" w:rsidRPr="006375B5" w:rsidRDefault="00EA22A9" w:rsidP="00FF4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</w:pPr>
      <w:r>
        <w:rPr>
          <w:noProof/>
        </w:rPr>
        <w:drawing>
          <wp:inline distT="0" distB="0" distL="0" distR="0" wp14:anchorId="48CABC68" wp14:editId="06D42766">
            <wp:extent cx="9226550" cy="3898265"/>
            <wp:effectExtent l="0" t="0" r="0" b="0"/>
            <wp:docPr id="20590548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05489" name="Picture 205905489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389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1A2D" w:rsidRPr="006375B5">
        <w:br w:type="page"/>
      </w:r>
    </w:p>
    <w:tbl>
      <w:tblPr>
        <w:tblW w:w="1458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  <w:gridCol w:w="1080"/>
        <w:gridCol w:w="990"/>
      </w:tblGrid>
      <w:tr w:rsidR="00F2761F" w:rsidRPr="006375B5" w14:paraId="5E5A5C7B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4D68C3ED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left w:val="nil"/>
              <w:bottom w:val="nil"/>
            </w:tcBorders>
            <w:vAlign w:val="bottom"/>
          </w:tcPr>
          <w:p w14:paraId="14550C23" w14:textId="77777777" w:rsidR="00F2761F" w:rsidRPr="00FE7C1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2761F" w:rsidRPr="006375B5" w14:paraId="056E2593" w14:textId="77777777" w:rsidTr="00FC5826">
        <w:trPr>
          <w:trHeight w:val="70"/>
          <w:tblHeader/>
        </w:trPr>
        <w:tc>
          <w:tcPr>
            <w:tcW w:w="2790" w:type="dxa"/>
            <w:tcBorders>
              <w:left w:val="nil"/>
              <w:right w:val="nil"/>
            </w:tcBorders>
            <w:noWrap/>
            <w:vAlign w:val="bottom"/>
          </w:tcPr>
          <w:p w14:paraId="0759CB10" w14:textId="77777777" w:rsidR="00F2761F" w:rsidRPr="00FE7C1C" w:rsidRDefault="00F2761F" w:rsidP="0098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ACFCAF4" w14:textId="48C37F3A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A9B793" w14:textId="49F4BC48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F4606F" w14:textId="0EA71E93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2480F4" w14:textId="5CE62411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673E995" w14:textId="77777777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070" w:type="dxa"/>
            <w:gridSpan w:val="2"/>
            <w:vAlign w:val="bottom"/>
          </w:tcPr>
          <w:p w14:paraId="47D4C3E8" w14:textId="77C07CCD" w:rsidR="00F2761F" w:rsidRPr="0003773C" w:rsidRDefault="00F2761F" w:rsidP="00984FEB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3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565B" w:rsidRPr="007363FB" w14:paraId="6FAAE753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2CCA39" w14:textId="6EB4288B" w:rsidR="00EF565B" w:rsidRPr="007363FB" w:rsidRDefault="00EF565B" w:rsidP="00EF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C97E" w14:textId="098ECF54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4656EEA2" w14:textId="75C08113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957F" w14:textId="68EE1D55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D613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42CD80A" w14:textId="30EF5B2A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EC98" w14:textId="4C9B378B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24DB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0F4971E4" w14:textId="4C26EF80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63F" w14:textId="13418FA4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0DBD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9CD8E1F" w14:textId="2024C55B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4727" w14:textId="3EBCCB48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85B8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670081CD" w14:textId="5C46AF85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7F20" w14:textId="09FE80F2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B353E" w14:textId="7777777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  <w:p w14:paraId="7199A672" w14:textId="0346788C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499E" w14:textId="18BF8FC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D57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</w:tr>
      <w:tr w:rsidR="00EF565B" w:rsidRPr="007363FB" w14:paraId="795CDF01" w14:textId="77777777" w:rsidTr="00FC5826">
        <w:trPr>
          <w:trHeight w:val="263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0C68D" w14:textId="77777777" w:rsidR="00EF565B" w:rsidRPr="007363FB" w:rsidRDefault="00EF565B" w:rsidP="00EF5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E4E" w14:textId="3A27F91B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C1382" w14:textId="182C6C71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2EA7" w14:textId="3BF9818B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FF" w14:textId="02301E31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38CC" w14:textId="35610612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B9BA2" w14:textId="418CBF46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9886" w14:textId="0B4142E7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447D" w14:textId="43A52F3A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65A41" w14:textId="7D0792D3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170B6" w14:textId="4A72E138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F520" w14:textId="594BA196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7B89" w14:textId="470A1706" w:rsidR="00EF565B" w:rsidRPr="004D5736" w:rsidRDefault="00EF565B" w:rsidP="00EF56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73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363FB" w:rsidRPr="006375B5" w14:paraId="4D1DAD14" w14:textId="77777777" w:rsidTr="00FC5826">
        <w:trPr>
          <w:trHeight w:val="70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7947A7" w14:textId="77777777" w:rsidR="007363FB" w:rsidRPr="00FE7C1C" w:rsidRDefault="007363FB" w:rsidP="0073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90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16F20B17" w14:textId="77777777" w:rsidR="007363FB" w:rsidRPr="00FE7C1C" w:rsidRDefault="007363FB" w:rsidP="007363F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C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63FB" w:rsidRPr="006375B5" w14:paraId="2C45B207" w14:textId="77777777" w:rsidTr="00FC5826">
        <w:trPr>
          <w:trHeight w:val="7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B70E" w14:textId="77777777" w:rsidR="007363FB" w:rsidRPr="00FE7C1C" w:rsidRDefault="007363FB" w:rsidP="007363FB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CC3EF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79FDC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3DC7B8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B1A18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A4F74B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8AFB34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7DFCD1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58BD16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5AC2B2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BE800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3030D4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CDECEA" w14:textId="77777777" w:rsidR="007363FB" w:rsidRPr="00FE7C1C" w:rsidRDefault="007363FB" w:rsidP="007363F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EA6" w:rsidRPr="006375B5" w14:paraId="6399D4B8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7257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สินทรัพย์ตาม</w:t>
            </w:r>
            <w:r w:rsidRPr="00A41F29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EE2521" w14:textId="0F789B11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</w:t>
            </w:r>
            <w:r w:rsidR="005C533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1365A9" w14:textId="2B004B99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35,999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2FFC34" w14:textId="6348A4AA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37,693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EB41D0" w14:textId="2AD6BDAF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37,794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48AA32" w14:textId="0431F640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60DA4" w14:textId="6A4C9742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361F60" w14:textId="7EE1EDCA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5E74B4" w14:textId="2B72C701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990" w:type="dxa"/>
            <w:vAlign w:val="bottom"/>
          </w:tcPr>
          <w:p w14:paraId="4AAFD42A" w14:textId="26B28503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5C533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566B20A1" w14:textId="0E0FC5F2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080" w:type="dxa"/>
            <w:vAlign w:val="bottom"/>
          </w:tcPr>
          <w:p w14:paraId="66CFA45E" w14:textId="481628E1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</w:t>
            </w:r>
            <w:r w:rsidR="005C5338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990" w:type="dxa"/>
            <w:vAlign w:val="bottom"/>
          </w:tcPr>
          <w:p w14:paraId="46E188DC" w14:textId="30E512D4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82,633</w:t>
            </w:r>
          </w:p>
        </w:tc>
      </w:tr>
      <w:tr w:rsidR="00D40EA6" w:rsidRPr="006375B5" w14:paraId="39EA8167" w14:textId="77777777" w:rsidTr="00FC5826">
        <w:trPr>
          <w:trHeight w:val="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28A3C" w14:textId="77777777" w:rsidR="00D40EA6" w:rsidRPr="00A41F29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FDEF25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1CC45FE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4A5FC4F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CD5722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4BDE5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45CE7D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F5227" w14:textId="39A4B7EF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CF5340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B970C1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275FEC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7C955" w14:textId="32614A5A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11,16</w:t>
            </w:r>
            <w:r w:rsidR="005C533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vAlign w:val="bottom"/>
          </w:tcPr>
          <w:p w14:paraId="5E13B198" w14:textId="0994AFE4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</w:tr>
      <w:tr w:rsidR="00D40EA6" w:rsidRPr="006375B5" w14:paraId="4E4A61D7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1FA9" w14:textId="77777777" w:rsidR="00D40EA6" w:rsidRPr="00A41F29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928F07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5EA77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80B8DE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40C3C3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A2E2A4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D560A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A9AC4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5048EF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0B0338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8741B3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F05F5E" w14:textId="723CCB4E" w:rsidR="00D40EA6" w:rsidRPr="00FE7C1C" w:rsidRDefault="00F7082C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</w:t>
            </w:r>
            <w:r w:rsidR="005C533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17879635" w14:textId="4B2ED894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2,093</w:t>
            </w:r>
          </w:p>
        </w:tc>
      </w:tr>
      <w:tr w:rsidR="00D40EA6" w:rsidRPr="006375B5" w14:paraId="12F1D5A2" w14:textId="77777777" w:rsidTr="00FC582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861AE" w14:textId="77777777" w:rsidR="00D40EA6" w:rsidRPr="00A41F29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 w:rsidRPr="00A41F29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E819A3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2C82B7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9F941A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017951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980A64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382BB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4B2910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72F84B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AC38E6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0FBFB8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AF2D4" w14:textId="22CBB5CD" w:rsidR="00D40EA6" w:rsidRPr="00FE7C1C" w:rsidRDefault="00F7082C" w:rsidP="00D40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5C53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90" w:type="dxa"/>
            <w:vAlign w:val="bottom"/>
          </w:tcPr>
          <w:p w14:paraId="63826197" w14:textId="6ECB331E" w:rsidR="00D40EA6" w:rsidRPr="00FE7C1C" w:rsidRDefault="00D40EA6" w:rsidP="00D40E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687</w:t>
            </w:r>
          </w:p>
        </w:tc>
      </w:tr>
      <w:tr w:rsidR="00D40EA6" w:rsidRPr="006375B5" w14:paraId="74C37BD8" w14:textId="77777777" w:rsidTr="00FC5826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5123" w14:textId="77777777" w:rsidR="00D40EA6" w:rsidRPr="00A41F29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3E9447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3CB40CF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8216F2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B72245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AAA188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D0E6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671D002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45CF5E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11F8B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3DB88" w14:textId="77777777" w:rsidR="00D40EA6" w:rsidRPr="00FE7C1C" w:rsidRDefault="00D40EA6" w:rsidP="00D40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9C78C" w14:textId="4B51B643" w:rsidR="00D40EA6" w:rsidRPr="003A65DD" w:rsidRDefault="00F7082C" w:rsidP="00D40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95,8</w:t>
            </w:r>
            <w:r w:rsidR="005C533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990" w:type="dxa"/>
            <w:vAlign w:val="bottom"/>
          </w:tcPr>
          <w:p w14:paraId="11492938" w14:textId="152ACB38" w:rsidR="00D40EA6" w:rsidRPr="00FE7C1C" w:rsidRDefault="00D40EA6" w:rsidP="00D40E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96,591</w:t>
            </w:r>
          </w:p>
        </w:tc>
      </w:tr>
      <w:tr w:rsidR="00B7708E" w:rsidRPr="006375B5" w14:paraId="475DCB8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CB3" w14:textId="77777777" w:rsidR="00B7708E" w:rsidRPr="00FE7C1C" w:rsidRDefault="00B7708E" w:rsidP="00B7708E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ABAF2FC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08A415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8BA140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61C8B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71E9EC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27CC04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CA81A8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DCD975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25A9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A49B2A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E15AC5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642077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708E" w:rsidRPr="006375B5" w14:paraId="1C062EE3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583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4FCE43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A8BAED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180717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D4D3E5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D1F088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053A17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927666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2D50324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E65EFC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D6BA65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B98E29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F69B9" w14:textId="77777777" w:rsidR="00B7708E" w:rsidRPr="00FE7C1C" w:rsidRDefault="00B7708E" w:rsidP="00B7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924" w:rsidRPr="006375B5" w14:paraId="2FC07FBA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7A61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00B2C1" w14:textId="0A6394BD" w:rsidR="00955924" w:rsidRPr="00FE7C1C" w:rsidRDefault="00F7082C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</w:t>
            </w:r>
            <w:r w:rsidR="005C533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D675F2" w14:textId="313E2896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77AAF8" w14:textId="799B45C6" w:rsidR="00955924" w:rsidRPr="00FE7C1C" w:rsidRDefault="00F7082C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43,619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E6AEB5" w14:textId="728C33F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43,171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91B97" w14:textId="69D65FBD" w:rsidR="00955924" w:rsidRPr="00FE7C1C" w:rsidRDefault="00F7082C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342E6B" w14:textId="7FDD7BC8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4,654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E5B26A" w14:textId="6CD1D72F" w:rsidR="00955924" w:rsidRPr="00FE7C1C" w:rsidRDefault="00F7082C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FA436E" w14:textId="2F35E2CE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  <w:tc>
          <w:tcPr>
            <w:tcW w:w="990" w:type="dxa"/>
            <w:vAlign w:val="bottom"/>
          </w:tcPr>
          <w:p w14:paraId="22F9B246" w14:textId="30A3A1C9" w:rsidR="00955924" w:rsidRPr="00FE7C1C" w:rsidRDefault="00F7082C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  <w:vAlign w:val="bottom"/>
          </w:tcPr>
          <w:p w14:paraId="6038DCB4" w14:textId="68C7287E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080" w:type="dxa"/>
            <w:vAlign w:val="bottom"/>
          </w:tcPr>
          <w:p w14:paraId="0077C4DA" w14:textId="6FFE3B66" w:rsidR="00955924" w:rsidRPr="00FE7C1C" w:rsidRDefault="00F7082C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</w:t>
            </w:r>
            <w:r w:rsidR="005C533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990" w:type="dxa"/>
            <w:vAlign w:val="bottom"/>
          </w:tcPr>
          <w:p w14:paraId="0DC7A269" w14:textId="7946354F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59,412</w:t>
            </w:r>
          </w:p>
        </w:tc>
      </w:tr>
      <w:tr w:rsidR="00955924" w:rsidRPr="006375B5" w14:paraId="197800D8" w14:textId="77777777" w:rsidTr="00FC5826">
        <w:trPr>
          <w:trHeight w:val="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31A8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9DBD8C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D4A39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95468B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C03A88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24CCC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98FC56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153AFE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5149E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4ABEC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F42AE3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E4279" w14:textId="0B7351EF" w:rsidR="00955924" w:rsidRPr="00FE7C1C" w:rsidRDefault="00F7082C" w:rsidP="009559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990" w:type="dxa"/>
            <w:vAlign w:val="bottom"/>
          </w:tcPr>
          <w:p w14:paraId="06E8E71D" w14:textId="39795ED7" w:rsidR="00955924" w:rsidRPr="00FE7C1C" w:rsidRDefault="00955924" w:rsidP="009559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955924" w:rsidRPr="006375B5" w14:paraId="67966382" w14:textId="77777777" w:rsidTr="00FC5826">
        <w:trPr>
          <w:trHeight w:val="43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529EC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E7C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E61934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61AAE5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E5E636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BD8958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4AEC1B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5509A4F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3C7BA6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607CED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A55FF8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5F9F10" w14:textId="77777777" w:rsidR="00955924" w:rsidRPr="00FE7C1C" w:rsidRDefault="00955924" w:rsidP="00955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65E6EE" w14:textId="7999E712" w:rsidR="00955924" w:rsidRPr="003A65DD" w:rsidRDefault="00F7082C" w:rsidP="009559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</w:t>
            </w:r>
            <w:r w:rsidR="005C5338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990" w:type="dxa"/>
            <w:vAlign w:val="bottom"/>
          </w:tcPr>
          <w:p w14:paraId="69590230" w14:textId="075CB560" w:rsidR="00955924" w:rsidRPr="00FE7C1C" w:rsidRDefault="00955924" w:rsidP="0095592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60,118</w:t>
            </w:r>
          </w:p>
        </w:tc>
      </w:tr>
    </w:tbl>
    <w:p w14:paraId="74C931D0" w14:textId="578CC240" w:rsidR="007363FB" w:rsidRDefault="007363FB">
      <w:pPr>
        <w:rPr>
          <w:rFonts w:ascii="Angsana New" w:hAnsi="Angsana New"/>
          <w:sz w:val="10"/>
          <w:szCs w:val="10"/>
        </w:rPr>
      </w:pPr>
    </w:p>
    <w:p w14:paraId="4E050683" w14:textId="77777777" w:rsidR="007363FB" w:rsidRDefault="007363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tbl>
      <w:tblPr>
        <w:tblW w:w="1467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70"/>
      </w:tblGrid>
      <w:tr w:rsidR="00407B93" w:rsidRPr="006263D0" w14:paraId="23E52F10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325E586D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70" w:type="dxa"/>
            <w:gridSpan w:val="12"/>
            <w:tcBorders>
              <w:left w:val="nil"/>
            </w:tcBorders>
          </w:tcPr>
          <w:p w14:paraId="687321D1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07B93" w:rsidRPr="006263D0" w14:paraId="457A7EE9" w14:textId="77777777" w:rsidTr="000C5844">
        <w:trPr>
          <w:trHeight w:val="47"/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2A4B2E03" w14:textId="56202C3B" w:rsidR="00407B93" w:rsidRPr="006263D0" w:rsidRDefault="005659C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310195" w14:textId="53A851BC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0167875" w14:textId="7C4E589D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181DB6" w14:textId="35EDA46B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D3896AD" w14:textId="217DB814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="007037FE" w:rsidRPr="000377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1EF9303C" w14:textId="77777777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7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60" w:type="dxa"/>
            <w:gridSpan w:val="2"/>
            <w:vAlign w:val="bottom"/>
          </w:tcPr>
          <w:p w14:paraId="58BC28EA" w14:textId="77777777" w:rsidR="00407B93" w:rsidRPr="0003773C" w:rsidRDefault="00407B93" w:rsidP="00407B93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07B93" w:rsidRPr="006263D0" w14:paraId="2FC2396B" w14:textId="77777777" w:rsidTr="0007674A">
        <w:trPr>
          <w:trHeight w:val="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638BB0" w14:textId="7DD46FDC" w:rsidR="00407B93" w:rsidRPr="006263D0" w:rsidRDefault="00407B93" w:rsidP="0040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E2C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2E2C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E2C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86A7" w14:textId="50FB657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727C" w14:textId="225ECC96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D344" w14:textId="01388D6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B7D6" w14:textId="1BC3095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2684D" w14:textId="31FAC4D2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50D4" w14:textId="7B13316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C6B" w14:textId="27185DE4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B90C" w14:textId="08F574D5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9C4B7" w14:textId="060A7CE7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CABFF" w14:textId="52D14AEE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37DE" w14:textId="0147BB4C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1E82" w14:textId="71A9AB1B" w:rsidR="00407B93" w:rsidRPr="006263D0" w:rsidRDefault="007037FE" w:rsidP="00407B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B93" w:rsidRPr="006263D0" w14:paraId="3591C679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8FB1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2"/>
            <w:tcBorders>
              <w:top w:val="nil"/>
              <w:left w:val="nil"/>
            </w:tcBorders>
          </w:tcPr>
          <w:p w14:paraId="279260A1" w14:textId="77777777" w:rsidR="00407B93" w:rsidRPr="006263D0" w:rsidRDefault="00407B93" w:rsidP="000C58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7B93" w:rsidRPr="006263D0" w14:paraId="6B9E5A14" w14:textId="77777777" w:rsidTr="000C5844">
        <w:trPr>
          <w:trHeight w:val="4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7DC76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15FC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D5198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340689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F8626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E51B69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5968E2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419627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E4650D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055F1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CE39E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51970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DACE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6A0" w:rsidRPr="006263D0" w14:paraId="2FDA1003" w14:textId="77777777" w:rsidTr="000C5844">
        <w:trPr>
          <w:trHeight w:val="4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9466" w14:textId="77777777" w:rsidR="006D16A0" w:rsidRPr="006263D0" w:rsidRDefault="006D16A0" w:rsidP="006D16A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33CC85" w14:textId="146AD451" w:rsidR="006D16A0" w:rsidRPr="006263D0" w:rsidRDefault="00F7082C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39DE63" w14:textId="1DFB4BAD" w:rsidR="006D16A0" w:rsidRPr="006263D0" w:rsidRDefault="006D16A0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154E29" w14:textId="7D64566C" w:rsidR="006D16A0" w:rsidRPr="003109D3" w:rsidRDefault="00F7082C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645EB3" w14:textId="2CF84AB1" w:rsidR="006D16A0" w:rsidRPr="006263D0" w:rsidRDefault="006D16A0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F91D0C4" w14:textId="2C6475CF" w:rsidR="006D16A0" w:rsidRPr="006263D0" w:rsidRDefault="00F7082C" w:rsidP="002B3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802E3F2" w14:textId="020A2877" w:rsidR="006D16A0" w:rsidRPr="006263D0" w:rsidRDefault="006D16A0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EF6E64" w14:textId="39327322" w:rsidR="006D16A0" w:rsidRPr="006263D0" w:rsidRDefault="00F7082C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6AC401" w14:textId="3A3B33D2" w:rsidR="006D16A0" w:rsidRPr="006263D0" w:rsidRDefault="006D16A0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990" w:type="dxa"/>
          </w:tcPr>
          <w:p w14:paraId="2FEE0D64" w14:textId="481A0CE4" w:rsidR="006D16A0" w:rsidRPr="006263D0" w:rsidRDefault="00F7082C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5A84838D" w14:textId="5753ADFE" w:rsidR="006D16A0" w:rsidRPr="006263D0" w:rsidRDefault="006D16A0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8B7AA57" w14:textId="6D600053" w:rsidR="006D16A0" w:rsidRPr="006263D0" w:rsidRDefault="00F7082C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2,151</w:t>
            </w:r>
          </w:p>
        </w:tc>
        <w:tc>
          <w:tcPr>
            <w:tcW w:w="1170" w:type="dxa"/>
          </w:tcPr>
          <w:p w14:paraId="290E9796" w14:textId="7591C81D" w:rsidR="006D16A0" w:rsidRPr="006263D0" w:rsidRDefault="006D16A0" w:rsidP="006D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1,775</w:t>
            </w:r>
          </w:p>
        </w:tc>
      </w:tr>
      <w:tr w:rsidR="006D16A0" w:rsidRPr="006263D0" w14:paraId="77E024F4" w14:textId="77777777" w:rsidTr="000C5844">
        <w:trPr>
          <w:trHeight w:val="4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179C" w14:textId="77777777" w:rsidR="006D16A0" w:rsidRPr="006263D0" w:rsidRDefault="006D16A0" w:rsidP="006D16A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879150" w14:textId="615FE95C" w:rsidR="006D16A0" w:rsidRPr="006263D0" w:rsidRDefault="00F7082C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DE9B81" w14:textId="3B2C4934" w:rsidR="006D16A0" w:rsidRPr="006263D0" w:rsidRDefault="006D16A0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07DDA" w14:textId="5D601C5C" w:rsidR="006D16A0" w:rsidRPr="006263D0" w:rsidRDefault="00F7082C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E8F3CD" w14:textId="23C9D589" w:rsidR="006D16A0" w:rsidRPr="006263D0" w:rsidRDefault="006D16A0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DF6FB" w14:textId="6A29C678" w:rsidR="006D16A0" w:rsidRPr="006263D0" w:rsidRDefault="00F7082C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58F098" w14:textId="6C729E23" w:rsidR="006D16A0" w:rsidRPr="006263D0" w:rsidRDefault="006D16A0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12E956" w14:textId="0B1D2B9C" w:rsidR="006D16A0" w:rsidRPr="006263D0" w:rsidRDefault="00F7082C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E8E5438" w14:textId="06D8CB6B" w:rsidR="006D16A0" w:rsidRPr="006263D0" w:rsidRDefault="006D16A0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142</w:t>
            </w:r>
          </w:p>
        </w:tc>
        <w:tc>
          <w:tcPr>
            <w:tcW w:w="990" w:type="dxa"/>
          </w:tcPr>
          <w:p w14:paraId="6541C939" w14:textId="41560F77" w:rsidR="006D16A0" w:rsidRPr="006263D0" w:rsidRDefault="00F7082C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</w:tcPr>
          <w:p w14:paraId="27D18AAB" w14:textId="76111D32" w:rsidR="006D16A0" w:rsidRPr="006263D0" w:rsidRDefault="006D16A0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  <w:vAlign w:val="bottom"/>
          </w:tcPr>
          <w:p w14:paraId="2CC1785F" w14:textId="20379A94" w:rsidR="006D16A0" w:rsidRPr="006263D0" w:rsidRDefault="00F7082C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1,082</w:t>
            </w:r>
          </w:p>
        </w:tc>
        <w:tc>
          <w:tcPr>
            <w:tcW w:w="1170" w:type="dxa"/>
            <w:vAlign w:val="bottom"/>
          </w:tcPr>
          <w:p w14:paraId="15339B79" w14:textId="2C3F5D6D" w:rsidR="006D16A0" w:rsidRPr="006263D0" w:rsidRDefault="006D16A0" w:rsidP="006D16A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1,055</w:t>
            </w:r>
          </w:p>
        </w:tc>
      </w:tr>
      <w:tr w:rsidR="006D16A0" w:rsidRPr="006263D0" w14:paraId="728589EF" w14:textId="77777777" w:rsidTr="000C5844">
        <w:trPr>
          <w:trHeight w:val="2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A717" w14:textId="77777777" w:rsidR="006D16A0" w:rsidRPr="006263D0" w:rsidRDefault="006D16A0" w:rsidP="006D16A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750056" w14:textId="6CF5B1CD" w:rsidR="006D16A0" w:rsidRPr="006263D0" w:rsidRDefault="00F7082C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2,003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9ABB23" w14:textId="224B89DB" w:rsidR="006D16A0" w:rsidRPr="006263D0" w:rsidRDefault="006D16A0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09E3A9" w14:textId="68B96BAB" w:rsidR="006D16A0" w:rsidRPr="006263D0" w:rsidRDefault="00F7082C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879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6FC234" w14:textId="712D0ECC" w:rsidR="006D16A0" w:rsidRPr="006263D0" w:rsidRDefault="006D16A0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7A2FD0" w14:textId="63EA93BC" w:rsidR="006D16A0" w:rsidRPr="006263D0" w:rsidRDefault="00F7082C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89201F" w14:textId="4969E291" w:rsidR="006D16A0" w:rsidRPr="006263D0" w:rsidRDefault="006D16A0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A20BC4" w14:textId="09EF9B00" w:rsidR="006D16A0" w:rsidRPr="006263D0" w:rsidRDefault="00F7082C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103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AA5B7C" w14:textId="1907D3D9" w:rsidR="006D16A0" w:rsidRPr="006263D0" w:rsidRDefault="006D16A0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148</w:t>
            </w:r>
          </w:p>
        </w:tc>
        <w:tc>
          <w:tcPr>
            <w:tcW w:w="990" w:type="dxa"/>
          </w:tcPr>
          <w:p w14:paraId="4184727F" w14:textId="0A245A98" w:rsidR="006D16A0" w:rsidRPr="006263D0" w:rsidRDefault="00F7082C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</w:tcPr>
          <w:p w14:paraId="112952CC" w14:textId="73226973" w:rsidR="006D16A0" w:rsidRPr="006263D0" w:rsidRDefault="006D16A0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990" w:type="dxa"/>
            <w:vAlign w:val="bottom"/>
          </w:tcPr>
          <w:p w14:paraId="795A1BB8" w14:textId="053DB7F3" w:rsidR="006D16A0" w:rsidRPr="006263D0" w:rsidRDefault="00F7082C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3,233</w:t>
            </w:r>
          </w:p>
        </w:tc>
        <w:tc>
          <w:tcPr>
            <w:tcW w:w="1170" w:type="dxa"/>
            <w:vAlign w:val="bottom"/>
          </w:tcPr>
          <w:p w14:paraId="10E66A37" w14:textId="2E7D1C01" w:rsidR="006D16A0" w:rsidRPr="006263D0" w:rsidRDefault="006D16A0" w:rsidP="006D16A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2,830</w:t>
            </w:r>
          </w:p>
        </w:tc>
      </w:tr>
    </w:tbl>
    <w:p w14:paraId="2F1595BD" w14:textId="77777777" w:rsidR="00407B93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  <w:cs/>
        </w:rPr>
      </w:pPr>
    </w:p>
    <w:tbl>
      <w:tblPr>
        <w:tblW w:w="14660" w:type="dxa"/>
        <w:tblLayout w:type="fixed"/>
        <w:tblLook w:val="00A0" w:firstRow="1" w:lastRow="0" w:firstColumn="1" w:lastColumn="0" w:noHBand="0" w:noVBand="0"/>
      </w:tblPr>
      <w:tblGrid>
        <w:gridCol w:w="2700"/>
        <w:gridCol w:w="990"/>
        <w:gridCol w:w="990"/>
        <w:gridCol w:w="990"/>
        <w:gridCol w:w="990"/>
        <w:gridCol w:w="990"/>
        <w:gridCol w:w="990"/>
        <w:gridCol w:w="900"/>
        <w:gridCol w:w="990"/>
        <w:gridCol w:w="990"/>
        <w:gridCol w:w="990"/>
        <w:gridCol w:w="990"/>
        <w:gridCol w:w="1160"/>
      </w:tblGrid>
      <w:tr w:rsidR="00407B93" w:rsidRPr="006263D0" w14:paraId="5FE55E50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bottom"/>
          </w:tcPr>
          <w:p w14:paraId="6A1E337F" w14:textId="77777777" w:rsidR="00407B93" w:rsidRPr="006263D0" w:rsidRDefault="00407B93" w:rsidP="000C5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960" w:type="dxa"/>
            <w:gridSpan w:val="12"/>
            <w:tcBorders>
              <w:left w:val="nil"/>
            </w:tcBorders>
          </w:tcPr>
          <w:p w14:paraId="23AA860D" w14:textId="77777777" w:rsidR="00407B93" w:rsidRPr="006263D0" w:rsidRDefault="00407B93" w:rsidP="000C584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43E4" w:rsidRPr="006263D0" w14:paraId="0807EF36" w14:textId="77777777" w:rsidTr="000C5844">
        <w:trPr>
          <w:tblHeader/>
        </w:trPr>
        <w:tc>
          <w:tcPr>
            <w:tcW w:w="2700" w:type="dxa"/>
            <w:tcBorders>
              <w:left w:val="nil"/>
              <w:right w:val="nil"/>
            </w:tcBorders>
            <w:noWrap/>
            <w:vAlign w:val="center"/>
          </w:tcPr>
          <w:p w14:paraId="7D6008BD" w14:textId="7F875A0F" w:rsidR="004543E4" w:rsidRPr="006263D0" w:rsidRDefault="004543E4" w:rsidP="0045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3C2727" w14:textId="5EF08651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B703F8" w14:textId="06FF83F3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202427" w14:textId="4934CA9B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17A496" w14:textId="4AE9FE54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ส่วนงานที่ </w:t>
            </w:r>
            <w:r w:rsidRPr="000377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2"/>
          </w:tcPr>
          <w:p w14:paraId="28120614" w14:textId="77777777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3773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150" w:type="dxa"/>
            <w:gridSpan w:val="2"/>
            <w:vAlign w:val="bottom"/>
          </w:tcPr>
          <w:p w14:paraId="56800335" w14:textId="77777777" w:rsidR="004543E4" w:rsidRPr="0003773C" w:rsidRDefault="004543E4" w:rsidP="004543E4">
            <w:pPr>
              <w:tabs>
                <w:tab w:val="clear" w:pos="680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543E4" w:rsidRPr="006263D0" w14:paraId="2F3402CA" w14:textId="77777777" w:rsidTr="00CD25B9">
        <w:trPr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708DC2" w14:textId="68A19B53" w:rsidR="004543E4" w:rsidRPr="006263D0" w:rsidRDefault="004543E4" w:rsidP="0045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22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2C94" w14:textId="0EBDBCF6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398D" w14:textId="332A7038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C5F0" w14:textId="43C8CB54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B8" w14:textId="4BF9ACFA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61AA" w14:textId="25A1062E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66DD" w14:textId="45FBD525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F74A" w14:textId="44A302D0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A4E7" w14:textId="36F3ABF6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C15A5" w14:textId="3A9CC321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5213" w14:textId="7EE0A05B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9BC3" w14:textId="517E3FF2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6128" w14:textId="311D8EA5" w:rsidR="004543E4" w:rsidRPr="006263D0" w:rsidRDefault="004543E4" w:rsidP="004543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07B93" w:rsidRPr="006263D0" w14:paraId="52432C3E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CF41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2"/>
            <w:tcBorders>
              <w:top w:val="nil"/>
              <w:left w:val="nil"/>
            </w:tcBorders>
          </w:tcPr>
          <w:p w14:paraId="522AE294" w14:textId="77777777" w:rsidR="00407B93" w:rsidRPr="006263D0" w:rsidRDefault="00407B93" w:rsidP="000C584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263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07B93" w:rsidRPr="006263D0" w14:paraId="60FC92C1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5369D" w14:textId="77777777" w:rsidR="00407B93" w:rsidRPr="006263D0" w:rsidRDefault="00407B93" w:rsidP="000C5844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10D1B0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D3787F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1C2718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B896C1C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052686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A39D9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E0E168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340475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9BE6C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04379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5925C3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B0A9B81" w14:textId="77777777" w:rsidR="00407B93" w:rsidRPr="006263D0" w:rsidRDefault="00407B93" w:rsidP="000C584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6036" w:rsidRPr="006263D0" w14:paraId="01AA05F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6EFB9" w14:textId="77777777" w:rsidR="000D6036" w:rsidRPr="006263D0" w:rsidRDefault="000D6036" w:rsidP="000D603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775E7B" w14:textId="07D886F1" w:rsidR="000D6036" w:rsidRPr="001206D9" w:rsidRDefault="003109D3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705918" w14:textId="77777777" w:rsidR="000D6036" w:rsidRPr="001206D9" w:rsidRDefault="000D6036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C16C157" w14:textId="5FCD3E1A" w:rsidR="000D6036" w:rsidRPr="001206D9" w:rsidRDefault="003109D3" w:rsidP="000D60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55B" w14:textId="15B4FC8A" w:rsidR="000D6036" w:rsidRPr="001206D9" w:rsidRDefault="000D6036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E87A3A" w14:textId="1A0E62B2" w:rsidR="000D6036" w:rsidRPr="001206D9" w:rsidRDefault="00F7082C" w:rsidP="00F7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A5D890" w14:textId="77777777" w:rsidR="000D6036" w:rsidRPr="001206D9" w:rsidRDefault="000D6036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71EFD1" w14:textId="7256A5D8" w:rsidR="000D6036" w:rsidRPr="001206D9" w:rsidRDefault="00F7082C" w:rsidP="00F7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0A0729" w14:textId="77777777" w:rsidR="000D6036" w:rsidRPr="001206D9" w:rsidRDefault="000D6036" w:rsidP="00F7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25C16864" w14:textId="0DCE1386" w:rsidR="000D6036" w:rsidRPr="001206D9" w:rsidRDefault="00DF5285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07CE9C86" w14:textId="6A5CD008" w:rsidR="000D6036" w:rsidRPr="001206D9" w:rsidRDefault="000D6036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1C576C24" w14:textId="7EAAAD52" w:rsidR="000D6036" w:rsidRPr="001206D9" w:rsidRDefault="00DF5285" w:rsidP="000D6036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160" w:type="dxa"/>
          </w:tcPr>
          <w:p w14:paraId="60DC620A" w14:textId="27E8DD59" w:rsidR="000D6036" w:rsidRPr="001206D9" w:rsidRDefault="000D6036" w:rsidP="000D6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0D6036" w:rsidRPr="006263D0" w14:paraId="590E5F7C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3AAF" w14:textId="77777777" w:rsidR="000D6036" w:rsidRPr="006263D0" w:rsidRDefault="000D6036" w:rsidP="000D603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6263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ตลอดช่วงเวลาของสัญญา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3C36E0" w14:textId="18BD7FC7" w:rsidR="000D6036" w:rsidRPr="001206D9" w:rsidRDefault="003109D3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11F296" w14:textId="77777777" w:rsidR="000D6036" w:rsidRPr="001206D9" w:rsidRDefault="000D6036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943BB5" w14:textId="7CBC7755" w:rsidR="000D6036" w:rsidRPr="001206D9" w:rsidRDefault="00F7082C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C37914" w14:textId="188E02D0" w:rsidR="000D6036" w:rsidRPr="001206D9" w:rsidRDefault="000D6036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08C471" w14:textId="34ED1172" w:rsidR="000D6036" w:rsidRPr="001206D9" w:rsidRDefault="00F7082C" w:rsidP="00F7082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64E429" w14:textId="77777777" w:rsidR="000D6036" w:rsidRPr="001206D9" w:rsidRDefault="000D6036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91F32E" w14:textId="0125403D" w:rsidR="000D6036" w:rsidRPr="001206D9" w:rsidRDefault="00F7082C" w:rsidP="00F7082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2AEFF9" w14:textId="77777777" w:rsidR="000D6036" w:rsidRPr="001206D9" w:rsidRDefault="000D6036" w:rsidP="00F7082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06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644E923" w14:textId="434F1B41" w:rsidR="000D6036" w:rsidRPr="001206D9" w:rsidRDefault="00DF5285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125</w:t>
            </w:r>
          </w:p>
        </w:tc>
        <w:tc>
          <w:tcPr>
            <w:tcW w:w="990" w:type="dxa"/>
          </w:tcPr>
          <w:p w14:paraId="7CB0E111" w14:textId="3E24B56E" w:rsidR="000D6036" w:rsidRPr="001206D9" w:rsidRDefault="000D6036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</w:t>
            </w:r>
          </w:p>
        </w:tc>
        <w:tc>
          <w:tcPr>
            <w:tcW w:w="990" w:type="dxa"/>
            <w:vAlign w:val="bottom"/>
          </w:tcPr>
          <w:p w14:paraId="28B744F6" w14:textId="724002D8" w:rsidR="000D6036" w:rsidRPr="001206D9" w:rsidRDefault="00DF5285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215</w:t>
            </w:r>
          </w:p>
        </w:tc>
        <w:tc>
          <w:tcPr>
            <w:tcW w:w="1160" w:type="dxa"/>
            <w:vAlign w:val="bottom"/>
          </w:tcPr>
          <w:p w14:paraId="19DD478B" w14:textId="787F1821" w:rsidR="000D6036" w:rsidRPr="001206D9" w:rsidRDefault="000D6036" w:rsidP="000D603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234</w:t>
            </w:r>
          </w:p>
        </w:tc>
      </w:tr>
      <w:tr w:rsidR="000D6036" w:rsidRPr="006263D0" w14:paraId="3B68F629" w14:textId="77777777" w:rsidTr="000C58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F689" w14:textId="77777777" w:rsidR="000D6036" w:rsidRPr="006263D0" w:rsidRDefault="000D6036" w:rsidP="000D6036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6263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0B9B1F" w14:textId="38DBBFEC" w:rsidR="000D6036" w:rsidRPr="006263D0" w:rsidRDefault="003109D3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AB452" w14:textId="77777777" w:rsidR="000D6036" w:rsidRPr="006263D0" w:rsidRDefault="000D6036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F4B99C" w14:textId="060572B6" w:rsidR="000D6036" w:rsidRPr="006263D0" w:rsidRDefault="00F7082C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81470D" w14:textId="197C6D08" w:rsidR="000D6036" w:rsidRPr="006263D0" w:rsidRDefault="000D6036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135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8F8C19" w14:textId="05C30089" w:rsidR="000D6036" w:rsidRPr="006263D0" w:rsidRDefault="00F7082C" w:rsidP="00F708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4FE74C5" w14:textId="77777777" w:rsidR="000D6036" w:rsidRPr="006263D0" w:rsidRDefault="000D6036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D293AA" w14:textId="0D1E25E0" w:rsidR="000D6036" w:rsidRPr="006263D0" w:rsidRDefault="00F7082C" w:rsidP="00F708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977C263" w14:textId="77777777" w:rsidR="000D6036" w:rsidRPr="006263D0" w:rsidRDefault="000D6036" w:rsidP="00F708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990" w:type="dxa"/>
          </w:tcPr>
          <w:p w14:paraId="626943E1" w14:textId="72A9A6A2" w:rsidR="000D6036" w:rsidRPr="006263D0" w:rsidRDefault="00DF5285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125</w:t>
            </w:r>
          </w:p>
        </w:tc>
        <w:tc>
          <w:tcPr>
            <w:tcW w:w="990" w:type="dxa"/>
          </w:tcPr>
          <w:p w14:paraId="7B5DE880" w14:textId="3CE1FF4B" w:rsidR="000D6036" w:rsidRPr="006263D0" w:rsidRDefault="000D6036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137</w:t>
            </w:r>
          </w:p>
        </w:tc>
        <w:tc>
          <w:tcPr>
            <w:tcW w:w="990" w:type="dxa"/>
            <w:vAlign w:val="bottom"/>
          </w:tcPr>
          <w:p w14:paraId="5CAD6791" w14:textId="0670A427" w:rsidR="000D6036" w:rsidRPr="006263D0" w:rsidRDefault="00DF5285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357</w:t>
            </w:r>
          </w:p>
        </w:tc>
        <w:tc>
          <w:tcPr>
            <w:tcW w:w="1160" w:type="dxa"/>
            <w:vAlign w:val="bottom"/>
          </w:tcPr>
          <w:p w14:paraId="036B0344" w14:textId="73E44183" w:rsidR="000D6036" w:rsidRPr="006263D0" w:rsidRDefault="000D6036" w:rsidP="000D603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272</w:t>
            </w:r>
          </w:p>
        </w:tc>
      </w:tr>
    </w:tbl>
    <w:p w14:paraId="05CE5D59" w14:textId="29F42275" w:rsidR="00407B93" w:rsidRPr="006375B5" w:rsidRDefault="00407B93" w:rsidP="001618A0">
      <w:pPr>
        <w:spacing w:line="240" w:lineRule="auto"/>
        <w:rPr>
          <w:rFonts w:ascii="Angsana New" w:hAnsi="Angsana New"/>
          <w:color w:val="2E74B5"/>
          <w:sz w:val="30"/>
          <w:szCs w:val="30"/>
        </w:rPr>
        <w:sectPr w:rsidR="00407B93" w:rsidRPr="006375B5" w:rsidSect="00971795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4CC5A261" w14:textId="77777777" w:rsidR="005171B5" w:rsidRDefault="005171B5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5425A94F" w14:textId="77777777" w:rsidR="001F407A" w:rsidRPr="000B670F" w:rsidRDefault="001F407A" w:rsidP="001F407A">
      <w:pPr>
        <w:rPr>
          <w:sz w:val="24"/>
          <w:szCs w:val="24"/>
          <w:lang w:val="x-none" w:eastAsia="x-none"/>
        </w:rPr>
      </w:pPr>
    </w:p>
    <w:p w14:paraId="52BF3E4E" w14:textId="27D691AE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752724">
        <w:rPr>
          <w:rFonts w:ascii="Angsana New" w:hAnsi="Angsana New" w:hint="cs"/>
          <w:sz w:val="30"/>
          <w:szCs w:val="30"/>
          <w:cs/>
        </w:rPr>
        <w:t>สาม</w:t>
      </w:r>
      <w:r w:rsidR="00752724" w:rsidRPr="009E2F97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752724" w:rsidRPr="001F2B94">
        <w:rPr>
          <w:rFonts w:ascii="Angsana New" w:hAnsi="Angsana New" w:hint="cs"/>
          <w:sz w:val="30"/>
          <w:szCs w:val="30"/>
          <w:cs/>
        </w:rPr>
        <w:t>วันที่</w:t>
      </w:r>
      <w:r w:rsidR="00752724" w:rsidRPr="001F2B94">
        <w:rPr>
          <w:rFonts w:ascii="Angsana New" w:hAnsi="Angsana New" w:hint="eastAsia"/>
          <w:sz w:val="30"/>
          <w:szCs w:val="30"/>
        </w:rPr>
        <w:t> </w:t>
      </w:r>
      <w:r w:rsidR="00752724" w:rsidRPr="001F2B94">
        <w:rPr>
          <w:rFonts w:ascii="Angsana New" w:hAnsi="Angsana New"/>
          <w:sz w:val="30"/>
          <w:szCs w:val="30"/>
        </w:rPr>
        <w:t>31 </w:t>
      </w:r>
      <w:r w:rsidR="00752724" w:rsidRPr="001F2B94">
        <w:rPr>
          <w:rFonts w:ascii="Angsana New" w:hAnsi="Angsana New" w:hint="cs"/>
          <w:sz w:val="30"/>
          <w:szCs w:val="30"/>
          <w:cs/>
        </w:rPr>
        <w:t>ธันวาคม</w:t>
      </w:r>
      <w:r w:rsidRPr="003522EE">
        <w:rPr>
          <w:rFonts w:ascii="Angsana New" w:hAnsi="Angsana New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2567</w:t>
      </w:r>
      <w:r w:rsidRPr="003522EE">
        <w:rPr>
          <w:rFonts w:ascii="Angsana New" w:hAnsi="Angsana New"/>
          <w:sz w:val="30"/>
          <w:szCs w:val="30"/>
        </w:rPr>
        <w:t> </w:t>
      </w:r>
      <w:r w:rsidRPr="003522EE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A904CB">
        <w:rPr>
          <w:rFonts w:ascii="Angsana New" w:hAnsi="Angsana New"/>
          <w:sz w:val="30"/>
          <w:szCs w:val="30"/>
        </w:rPr>
        <w:t>16.</w:t>
      </w:r>
      <w:r w:rsidR="005C5338">
        <w:rPr>
          <w:rFonts w:ascii="Angsana New" w:hAnsi="Angsana New"/>
          <w:sz w:val="30"/>
          <w:szCs w:val="30"/>
        </w:rPr>
        <w:t>70</w:t>
      </w:r>
      <w:r w:rsidRPr="003522EE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A904CB">
        <w:rPr>
          <w:rFonts w:ascii="Angsana New" w:hAnsi="Angsana New"/>
          <w:sz w:val="30"/>
          <w:szCs w:val="30"/>
        </w:rPr>
        <w:t>18.47</w:t>
      </w:r>
      <w:r w:rsidR="00752724">
        <w:rPr>
          <w:rFonts w:ascii="Angsana New" w:hAnsi="Angsana New"/>
          <w:sz w:val="30"/>
          <w:szCs w:val="30"/>
        </w:rPr>
        <w:t xml:space="preserve"> </w:t>
      </w:r>
      <w:r w:rsidRPr="003522E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0DC61533" w14:textId="77777777" w:rsidR="00937CF9" w:rsidRPr="000B670F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327F75C" w14:textId="5CDA5293" w:rsidR="00937CF9" w:rsidRPr="009E2F97" w:rsidRDefault="00937CF9" w:rsidP="00937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จำนวนภาษีเงินได้ในงบกำไรขาดทุน</w:t>
      </w:r>
      <w:r>
        <w:rPr>
          <w:rFonts w:ascii="Angsana New" w:hAnsi="Angsana New" w:hint="cs"/>
          <w:sz w:val="30"/>
          <w:szCs w:val="30"/>
          <w:cs/>
        </w:rPr>
        <w:t>แตกต่างจาก</w:t>
      </w:r>
      <w:r w:rsidRPr="009E2F97">
        <w:rPr>
          <w:rFonts w:ascii="Angsana New" w:hAnsi="Angsana New" w:hint="cs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9E2F97">
        <w:rPr>
          <w:rFonts w:ascii="Angsana New" w:hAnsi="Angsana New"/>
          <w:sz w:val="30"/>
          <w:szCs w:val="30"/>
          <w:cs/>
        </w:rPr>
        <w:t xml:space="preserve"> </w:t>
      </w:r>
      <w:r w:rsidR="001C10DF">
        <w:rPr>
          <w:rFonts w:ascii="Angsana New" w:hAnsi="Angsana New" w:hint="cs"/>
          <w:sz w:val="30"/>
          <w:szCs w:val="30"/>
          <w:cs/>
        </w:rPr>
        <w:t>สาเหตุหลักเนื่องจากการรับรู้รายการทางบัญชี</w:t>
      </w:r>
      <w:r w:rsidR="0037441A">
        <w:rPr>
          <w:rFonts w:ascii="Angsana New" w:hAnsi="Angsana New" w:hint="cs"/>
          <w:sz w:val="30"/>
          <w:szCs w:val="30"/>
          <w:cs/>
        </w:rPr>
        <w:t>กับภาษีที่แตกต่างกัน</w:t>
      </w:r>
    </w:p>
    <w:p w14:paraId="17D2E60F" w14:textId="77777777" w:rsidR="00172555" w:rsidRPr="000B670F" w:rsidRDefault="00172555" w:rsidP="00F6239E">
      <w:pPr>
        <w:rPr>
          <w:sz w:val="24"/>
          <w:szCs w:val="24"/>
        </w:rPr>
      </w:pPr>
    </w:p>
    <w:p w14:paraId="2A6BF3F3" w14:textId="70877651" w:rsidR="00541AE6" w:rsidRPr="006375B5" w:rsidRDefault="00541AE6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8C0E80F" w14:textId="4B937F2F" w:rsidR="00541AE6" w:rsidRPr="000B670F" w:rsidRDefault="00541AE6" w:rsidP="00541AE6">
      <w:pPr>
        <w:rPr>
          <w:rFonts w:ascii="Angsana New" w:hAnsi="Angsana New"/>
          <w:sz w:val="24"/>
          <w:szCs w:val="24"/>
          <w:lang w:val="x-none" w:eastAsia="x-none"/>
        </w:rPr>
      </w:pPr>
    </w:p>
    <w:p w14:paraId="41AC751F" w14:textId="77777777" w:rsidR="006B7605" w:rsidRDefault="006B7605" w:rsidP="006B7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>มูลค่า</w:t>
      </w:r>
      <w:r w:rsidRPr="00CD2F73">
        <w:rPr>
          <w:rFonts w:asciiTheme="majorBidi" w:hAnsiTheme="majorBidi" w:cstheme="majorBidi"/>
          <w:i/>
          <w:iCs/>
          <w:sz w:val="30"/>
          <w:szCs w:val="30"/>
          <w:cs/>
        </w:rPr>
        <w:t>ตาม</w:t>
      </w:r>
      <w:r w:rsidRPr="006263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บัญชีและมูลค่ายุติธรรม </w:t>
      </w:r>
    </w:p>
    <w:p w14:paraId="39804A5D" w14:textId="7CF51579" w:rsidR="00502E37" w:rsidRDefault="006B7605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63D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รวมถึง </w:t>
      </w:r>
      <w:r w:rsidRPr="006263D0">
        <w:rPr>
          <w:rFonts w:asciiTheme="majorBidi" w:hAnsiTheme="majorBidi" w:cstheme="majorBidi"/>
          <w:sz w:val="30"/>
          <w:szCs w:val="30"/>
        </w:rPr>
        <w:t xml:space="preserve">    </w:t>
      </w:r>
      <w:r w:rsidRPr="006263D0">
        <w:rPr>
          <w:rFonts w:asciiTheme="majorBidi" w:hAnsiTheme="majorBidi" w:cstheme="majorBidi"/>
          <w:sz w:val="30"/>
          <w:szCs w:val="30"/>
          <w:cs/>
        </w:rPr>
        <w:t>ลําดับชั้นมูลค่ายุติธรรม แต่ไม่รวมถึงการแสดงข้อมูลมูลค่ายุติธรรมสําหรับสินทรัพย์ทางการเงินและหนี้สินทางการเงินที่วัดมูลค่าด้วย</w:t>
      </w:r>
      <w:r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</w:t>
      </w:r>
      <w:r w:rsidRPr="006263D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4FAB356" w14:textId="77777777" w:rsidR="000B670F" w:rsidRDefault="000B670F" w:rsidP="0075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41AE6" w:rsidRPr="006375B5" w14:paraId="5BAE58D6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351E5C7B" w14:textId="7124B419" w:rsidR="00541AE6" w:rsidRPr="006375B5" w:rsidRDefault="00C40B18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97" w:type="dxa"/>
            <w:gridSpan w:val="9"/>
            <w:shd w:val="clear" w:color="auto" w:fill="auto"/>
          </w:tcPr>
          <w:p w14:paraId="68CEAC2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41AE6" w:rsidRPr="006375B5" w14:paraId="1339866C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4A92E45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</w:tcPr>
          <w:p w14:paraId="004E5B83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591960C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A2378A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41AE6" w:rsidRPr="006375B5" w14:paraId="6A45C902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20E6962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1C3E59" w14:textId="77777777" w:rsidR="00541AE6" w:rsidRPr="0003773C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5B90BBCA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5A811DF5" w14:textId="5DAF7992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667173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5BF2A9AA" w14:textId="4062534A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0763D54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BFA85B9" w14:textId="535BF1A5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7037FE" w:rsidRPr="007037F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4E8DE2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249E5C4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41AE6" w:rsidRPr="006375B5" w14:paraId="58558EB5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123D2F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505B443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1AE6" w:rsidRPr="006375B5" w14:paraId="1EDFEB03" w14:textId="77777777" w:rsidTr="00862B1D">
        <w:tc>
          <w:tcPr>
            <w:tcW w:w="3150" w:type="dxa"/>
            <w:shd w:val="clear" w:color="auto" w:fill="auto"/>
          </w:tcPr>
          <w:p w14:paraId="65509895" w14:textId="0B8B7D5E" w:rsidR="00541AE6" w:rsidRPr="006375B5" w:rsidRDefault="0065360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037FE"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24" w:type="dxa"/>
            <w:shd w:val="clear" w:color="auto" w:fill="auto"/>
          </w:tcPr>
          <w:p w14:paraId="5FFA7C5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78226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FC61E7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44A612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A3E17E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10EA09F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934EBB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3EA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E8FD4B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AE6" w:rsidRPr="006375B5" w14:paraId="66EA9F10" w14:textId="77777777" w:rsidTr="00862B1D">
        <w:tc>
          <w:tcPr>
            <w:tcW w:w="3150" w:type="dxa"/>
            <w:shd w:val="clear" w:color="auto" w:fill="auto"/>
          </w:tcPr>
          <w:p w14:paraId="0F47A20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A202C34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4F4CA72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4AB62C7C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9D5614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A0268B1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771E19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9CA901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637CB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8972923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11D4A5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91788E0" w14:textId="77777777" w:rsidR="00541AE6" w:rsidRPr="006375B5" w:rsidRDefault="00541AE6" w:rsidP="00CA1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E3E" w:rsidRPr="006375B5" w14:paraId="342A375F" w14:textId="77777777" w:rsidTr="00862B1D">
        <w:tc>
          <w:tcPr>
            <w:tcW w:w="3150" w:type="dxa"/>
            <w:shd w:val="clear" w:color="auto" w:fill="auto"/>
          </w:tcPr>
          <w:p w14:paraId="51E510AA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BBD1A28" w14:textId="5D0D238F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  <w:shd w:val="clear" w:color="auto" w:fill="auto"/>
          </w:tcPr>
          <w:p w14:paraId="00A1468E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1C56C7" w14:textId="5C1A18DD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9FC0A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386F893" w14:textId="7038B00C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FB23A7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938813" w14:textId="49C6AD6D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12D8028B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3E64679" w14:textId="65F80C2E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0A1E3E" w:rsidRPr="006375B5" w14:paraId="0B7E4FA1" w14:textId="77777777" w:rsidTr="00862B1D">
        <w:tc>
          <w:tcPr>
            <w:tcW w:w="3150" w:type="dxa"/>
            <w:shd w:val="clear" w:color="auto" w:fill="auto"/>
          </w:tcPr>
          <w:p w14:paraId="152DD420" w14:textId="565EBF03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1A2F92EA" w14:textId="73DF2CC0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43" w:type="dxa"/>
            <w:shd w:val="clear" w:color="auto" w:fill="auto"/>
          </w:tcPr>
          <w:p w14:paraId="2E23D2D5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F5BF538" w14:textId="091E8B59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DB35E4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5AF4FC8" w14:textId="5D83BFBA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9" w:type="dxa"/>
            <w:shd w:val="clear" w:color="auto" w:fill="auto"/>
          </w:tcPr>
          <w:p w14:paraId="6194917B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B9E1632" w14:textId="3CA53275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62EF8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004996A" w14:textId="7EA1CB52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0A1E3E" w:rsidRPr="006375B5" w14:paraId="68A46707" w14:textId="77777777" w:rsidTr="00862B1D">
        <w:tc>
          <w:tcPr>
            <w:tcW w:w="3150" w:type="dxa"/>
            <w:shd w:val="clear" w:color="auto" w:fill="auto"/>
          </w:tcPr>
          <w:p w14:paraId="7432534C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49B2735C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</w:tcPr>
          <w:p w14:paraId="5E0067DD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7" w:type="dxa"/>
            <w:shd w:val="clear" w:color="auto" w:fill="auto"/>
          </w:tcPr>
          <w:p w14:paraId="509D6226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CB35FA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4EE2A06B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67311896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61892C06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66AD3D8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5" w:type="dxa"/>
            <w:shd w:val="clear" w:color="auto" w:fill="auto"/>
          </w:tcPr>
          <w:p w14:paraId="2B4DF45D" w14:textId="77777777" w:rsidR="000A1E3E" w:rsidRPr="000B670F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1E3E" w:rsidRPr="006375B5" w14:paraId="08573EB8" w14:textId="77777777" w:rsidTr="00862B1D">
        <w:tc>
          <w:tcPr>
            <w:tcW w:w="3150" w:type="dxa"/>
            <w:shd w:val="clear" w:color="auto" w:fill="auto"/>
          </w:tcPr>
          <w:p w14:paraId="07C177FB" w14:textId="44C85FC9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4249D45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BB225AD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C5C2DDE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589D8E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DA10676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81A758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FDC9F1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38D679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788DB70" w14:textId="77777777" w:rsidR="000A1E3E" w:rsidRPr="006375B5" w:rsidRDefault="000A1E3E" w:rsidP="000A1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129" w:rsidRPr="006375B5" w14:paraId="3A21E298" w14:textId="77777777" w:rsidTr="00862B1D">
        <w:tc>
          <w:tcPr>
            <w:tcW w:w="3150" w:type="dxa"/>
            <w:shd w:val="clear" w:color="auto" w:fill="auto"/>
          </w:tcPr>
          <w:p w14:paraId="160DC2F5" w14:textId="74CD77DB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1D11B122" w14:textId="77777777" w:rsidR="00584129" w:rsidRPr="00435EA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CE7A1" w14:textId="5EFFB3D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094ECEE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651FDB" w14:textId="098C69B4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3F285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ABFDC0E" w14:textId="77777777" w:rsidR="00584129" w:rsidRPr="00435EA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BA99D" w14:textId="5D69F1BB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A6C8F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7CEBF" w14:textId="15999446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  <w:shd w:val="clear" w:color="auto" w:fill="auto"/>
          </w:tcPr>
          <w:p w14:paraId="02433F5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A666083" w14:textId="77777777" w:rsidR="00584129" w:rsidRPr="00435EA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1D128" w14:textId="12A4138B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584129" w:rsidRPr="006375B5" w14:paraId="2CE0AFFA" w14:textId="77777777" w:rsidTr="00862B1D">
        <w:tc>
          <w:tcPr>
            <w:tcW w:w="3150" w:type="dxa"/>
            <w:shd w:val="clear" w:color="auto" w:fill="auto"/>
          </w:tcPr>
          <w:p w14:paraId="40FEC3C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8A8711F" w14:textId="0847D2CF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33,660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10879F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3BF269" w14:textId="466EFC1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FA5BE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C16771D" w14:textId="3E0C329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46E9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72CB7B" w14:textId="0FD5F95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4EB81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FB61B9" w14:textId="12F6D4B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584129" w:rsidRPr="006375B5" w14:paraId="52F2ECAA" w14:textId="77777777" w:rsidTr="00862B1D">
        <w:tc>
          <w:tcPr>
            <w:tcW w:w="3150" w:type="dxa"/>
            <w:shd w:val="clear" w:color="auto" w:fill="auto"/>
          </w:tcPr>
          <w:p w14:paraId="42CBE56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2BB918" w14:textId="4FE57980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68950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A2AEA90" w14:textId="73877B6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5842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65BD750" w14:textId="2F95CD8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5FD76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D66A5F" w14:textId="2636A43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B98F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3EE78555" w14:textId="37FAD896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4129" w:rsidRPr="006375B5" w14:paraId="32AF1132" w14:textId="77777777" w:rsidTr="00862B1D">
        <w:tc>
          <w:tcPr>
            <w:tcW w:w="3150" w:type="dxa"/>
            <w:shd w:val="clear" w:color="auto" w:fill="auto"/>
          </w:tcPr>
          <w:p w14:paraId="75545EBD" w14:textId="7473F930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4" w:type="dxa"/>
            <w:shd w:val="clear" w:color="auto" w:fill="auto"/>
          </w:tcPr>
          <w:p w14:paraId="40C37EA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6DDDE0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89A74FA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865F8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60BAD8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90D4565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2C31B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7C4D9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2BA5DD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129" w:rsidRPr="006375B5" w14:paraId="7491ED27" w14:textId="77777777" w:rsidTr="00862B1D">
        <w:tc>
          <w:tcPr>
            <w:tcW w:w="3150" w:type="dxa"/>
            <w:shd w:val="clear" w:color="auto" w:fill="auto"/>
          </w:tcPr>
          <w:p w14:paraId="013369F5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2C7497B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วิธีมูลค่ายุติธรรมผ่านกำไรขาดทุน</w:t>
            </w:r>
          </w:p>
          <w:p w14:paraId="0FED652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24" w:type="dxa"/>
            <w:shd w:val="clear" w:color="auto" w:fill="auto"/>
          </w:tcPr>
          <w:p w14:paraId="214D8EE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0D375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E6CF7E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6FF4B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30D1F5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77881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ADE65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6AE36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2A30F61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129" w:rsidRPr="006375B5" w14:paraId="659AFB84" w14:textId="77777777" w:rsidTr="00862B1D">
        <w:tc>
          <w:tcPr>
            <w:tcW w:w="3150" w:type="dxa"/>
            <w:shd w:val="clear" w:color="auto" w:fill="auto"/>
          </w:tcPr>
          <w:p w14:paraId="1D43E72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124" w:type="dxa"/>
            <w:shd w:val="clear" w:color="auto" w:fill="auto"/>
          </w:tcPr>
          <w:p w14:paraId="5108ACD9" w14:textId="6598E6A2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43" w:type="dxa"/>
            <w:shd w:val="clear" w:color="auto" w:fill="auto"/>
          </w:tcPr>
          <w:p w14:paraId="54DBD23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01BF8C6" w14:textId="3E8BA7F4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237C47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8637A0D" w14:textId="1D5608AC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4DF86C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402DD0" w14:textId="364A815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14:paraId="6E2A519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88DD34" w14:textId="4BCBB851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584129" w:rsidRPr="006375B5" w14:paraId="0B4FE31E" w14:textId="77777777" w:rsidTr="00862B1D">
        <w:tc>
          <w:tcPr>
            <w:tcW w:w="3150" w:type="dxa"/>
            <w:shd w:val="clear" w:color="auto" w:fill="auto"/>
          </w:tcPr>
          <w:p w14:paraId="05AFD8D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24" w:type="dxa"/>
            <w:shd w:val="clear" w:color="auto" w:fill="auto"/>
          </w:tcPr>
          <w:p w14:paraId="461D5F94" w14:textId="5C788CDF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FE89D8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9F16D43" w14:textId="68CB093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F975FC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6302BCC" w14:textId="6F9ACEA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10D167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E248A1B" w14:textId="5A2B30A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D31FB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073F376" w14:textId="3C803B7E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84129" w14:paraId="4E06BFF9" w14:textId="77777777" w:rsidTr="00862B1D">
        <w:tc>
          <w:tcPr>
            <w:tcW w:w="3150" w:type="dxa"/>
            <w:shd w:val="clear" w:color="auto" w:fill="auto"/>
          </w:tcPr>
          <w:p w14:paraId="12C8A2EF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361F64AB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65D6A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E89909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3DC7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A6E88BE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D80B8FE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45A531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DF162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3960B4D9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129" w:rsidRPr="006375B5" w14:paraId="47897096" w14:textId="77777777" w:rsidTr="00862B1D">
        <w:tc>
          <w:tcPr>
            <w:tcW w:w="3150" w:type="dxa"/>
            <w:shd w:val="clear" w:color="auto" w:fill="auto"/>
          </w:tcPr>
          <w:p w14:paraId="73FF96C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24" w:type="dxa"/>
            <w:shd w:val="clear" w:color="auto" w:fill="auto"/>
          </w:tcPr>
          <w:p w14:paraId="2F497DDC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16E21BC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91107B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17F7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06515B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FDBFA7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1AE44C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9181B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A299017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4129" w:rsidRPr="006375B5" w14:paraId="120C6E73" w14:textId="77777777" w:rsidTr="00862B1D">
        <w:tc>
          <w:tcPr>
            <w:tcW w:w="3150" w:type="dxa"/>
            <w:shd w:val="clear" w:color="auto" w:fill="auto"/>
          </w:tcPr>
          <w:p w14:paraId="7EB1071A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เงินกู้ยืมระยะยาวและดอกเบี้ยค้างจ่าย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shd w:val="clear" w:color="auto" w:fill="auto"/>
          </w:tcPr>
          <w:p w14:paraId="3E51C290" w14:textId="77777777" w:rsidR="00584129" w:rsidRPr="00435EA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C02A4" w14:textId="61A1EB5F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43" w:type="dxa"/>
            <w:shd w:val="clear" w:color="auto" w:fill="auto"/>
          </w:tcPr>
          <w:p w14:paraId="231E30A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7455F70" w14:textId="044567CC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6B21A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4EB467" w14:textId="77777777" w:rsidR="00584129" w:rsidRPr="00435EA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152C8E" w14:textId="016BC23E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5B24B1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193FED" w14:textId="1D8B211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AB63A5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6D71B0C" w14:textId="77777777" w:rsidR="00584129" w:rsidRPr="00435EA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A52F0" w14:textId="15357F3E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584129" w:rsidRPr="006375B5" w14:paraId="0131006B" w14:textId="77777777" w:rsidTr="00862B1D">
        <w:tc>
          <w:tcPr>
            <w:tcW w:w="3150" w:type="dxa"/>
            <w:shd w:val="clear" w:color="auto" w:fill="auto"/>
          </w:tcPr>
          <w:p w14:paraId="01F5DA2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FBF536D" w14:textId="1D3CA64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33,660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F05217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8A36DE" w14:textId="73313DC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79587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01C54" w14:textId="21A07EE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33,405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ABBCE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79A8AD" w14:textId="0BE7CA69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8E3B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C55C344" w14:textId="5DF85C9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33,405</w:t>
            </w:r>
          </w:p>
        </w:tc>
      </w:tr>
      <w:tr w:rsidR="00584129" w:rsidRPr="006375B5" w14:paraId="1E249C4E" w14:textId="77777777" w:rsidTr="00862B1D">
        <w:tc>
          <w:tcPr>
            <w:tcW w:w="3150" w:type="dxa"/>
            <w:shd w:val="clear" w:color="auto" w:fill="auto"/>
          </w:tcPr>
          <w:p w14:paraId="4FE9ADF6" w14:textId="2CF79B30" w:rsidR="00584129" w:rsidRPr="006375B5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584129"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2C38CD6" w14:textId="70DF7DF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FEC43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2BA169E" w14:textId="50FEF464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2A4C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8787063" w14:textId="76C6987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7C56B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186327" w14:textId="3A4613A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0CED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E2C2217" w14:textId="47DCEAF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35EAC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</w:tr>
      <w:tr w:rsidR="000B670F" w:rsidRPr="006375B5" w14:paraId="34A11127" w14:textId="77777777" w:rsidTr="00862B1D">
        <w:tc>
          <w:tcPr>
            <w:tcW w:w="3150" w:type="dxa"/>
            <w:shd w:val="clear" w:color="auto" w:fill="auto"/>
          </w:tcPr>
          <w:p w14:paraId="11BBD5E4" w14:textId="77777777" w:rsidR="000B670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E0945F8" w14:textId="77777777" w:rsidR="000B670F" w:rsidRPr="00435EAC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4CE397F" w14:textId="77777777" w:rsidR="000B670F" w:rsidRPr="006375B5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680A776" w14:textId="77777777" w:rsidR="000B670F" w:rsidRPr="00435EAC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52A1E" w14:textId="77777777" w:rsidR="000B670F" w:rsidRPr="006375B5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B4D88FB" w14:textId="77777777" w:rsidR="000B670F" w:rsidRPr="00435EAC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8CD4FB" w14:textId="77777777" w:rsidR="000B670F" w:rsidRPr="006375B5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DD38C2E" w14:textId="77777777" w:rsidR="000B670F" w:rsidRPr="00435EAC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B5A93C" w14:textId="77777777" w:rsidR="000B670F" w:rsidRPr="006375B5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F2A4B8D" w14:textId="77777777" w:rsidR="000B670F" w:rsidRPr="00435EAC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F36900" w14:textId="77777777" w:rsidR="000B670F" w:rsidRPr="000B670F" w:rsidRDefault="000B67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7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150"/>
        <w:gridCol w:w="1124"/>
        <w:gridCol w:w="243"/>
        <w:gridCol w:w="927"/>
        <w:gridCol w:w="236"/>
        <w:gridCol w:w="1013"/>
        <w:gridCol w:w="239"/>
        <w:gridCol w:w="934"/>
        <w:gridCol w:w="236"/>
        <w:gridCol w:w="1145"/>
      </w:tblGrid>
      <w:tr w:rsidR="00584129" w:rsidRPr="006375B5" w14:paraId="01B6477B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16179523" w14:textId="5D08C4D9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3BF35951" w14:textId="07B46842" w:rsidR="00584129" w:rsidRPr="00325AF1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84F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84F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4129" w:rsidRPr="006375B5" w14:paraId="75D44E62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5275FFE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3E74E9C" w14:textId="072D2AAA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2BBF7CA8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857488" w14:textId="11E2F733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84129" w:rsidRPr="006375B5" w14:paraId="2FF0ABDA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00C1FAF3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2CC4EB09" w14:textId="6ACA8184" w:rsidR="00584129" w:rsidRPr="0003773C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197978F0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642144CC" w14:textId="265FBDC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B5931BE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D63045" w14:textId="42005CA0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4F06B6C9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F9F1030" w14:textId="22EE3E1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862B1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43CF31B" w14:textId="77777777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51471B57" w14:textId="28D0DBA3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4129" w:rsidRPr="006375B5" w14:paraId="0D653F5E" w14:textId="77777777" w:rsidTr="000B670F">
        <w:trPr>
          <w:tblHeader/>
        </w:trPr>
        <w:tc>
          <w:tcPr>
            <w:tcW w:w="3150" w:type="dxa"/>
            <w:shd w:val="clear" w:color="auto" w:fill="auto"/>
          </w:tcPr>
          <w:p w14:paraId="5B37E928" w14:textId="77777777" w:rsidR="00584129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7" w:type="dxa"/>
            <w:gridSpan w:val="9"/>
            <w:shd w:val="clear" w:color="auto" w:fill="auto"/>
          </w:tcPr>
          <w:p w14:paraId="202A2F4C" w14:textId="7682D288" w:rsidR="00584129" w:rsidRPr="00862B1D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4129" w:rsidRPr="006375B5" w14:paraId="624FC4C0" w14:textId="77777777" w:rsidTr="00862B1D">
        <w:tc>
          <w:tcPr>
            <w:tcW w:w="3150" w:type="dxa"/>
            <w:shd w:val="clear" w:color="auto" w:fill="auto"/>
          </w:tcPr>
          <w:p w14:paraId="0484C471" w14:textId="7108645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E5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037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24" w:type="dxa"/>
            <w:shd w:val="clear" w:color="auto" w:fill="auto"/>
          </w:tcPr>
          <w:p w14:paraId="7470DBE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B1C16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55702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BC329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CED2A4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17B25A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60654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A97C2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1C3CC49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17024459" w14:textId="77777777" w:rsidTr="00862B1D">
        <w:tc>
          <w:tcPr>
            <w:tcW w:w="3150" w:type="dxa"/>
            <w:shd w:val="clear" w:color="auto" w:fill="auto"/>
          </w:tcPr>
          <w:p w14:paraId="293BF469" w14:textId="2A9B1EB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C1C20E1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E26558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FAC8E6F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E12978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E009EDB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8DB3597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3A969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A70CE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CA66875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7C16EB74" w14:textId="77777777" w:rsidTr="00862B1D">
        <w:tc>
          <w:tcPr>
            <w:tcW w:w="3150" w:type="dxa"/>
            <w:shd w:val="clear" w:color="auto" w:fill="auto"/>
          </w:tcPr>
          <w:p w14:paraId="4D04B6EA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8EA0BC5" w14:textId="3893317E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057F6">
              <w:rPr>
                <w:rFonts w:ascii="Angsana New" w:hAnsi="Angsana New"/>
                <w:sz w:val="30"/>
                <w:szCs w:val="30"/>
              </w:rPr>
              <w:t>32,160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D25976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1BED5FE" w14:textId="01DE87B8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05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427C0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15A641" w14:textId="676729CE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057F6">
              <w:rPr>
                <w:rFonts w:ascii="Angsana New" w:hAnsi="Angsana New"/>
                <w:sz w:val="30"/>
                <w:szCs w:val="30"/>
              </w:rPr>
              <w:t>31,976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7CA40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36F3C2" w14:textId="6B3FC275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057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232A4" w14:textId="77777777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5CD9D43" w14:textId="2A8C46DB" w:rsidR="00584129" w:rsidRPr="004057F6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057F6">
              <w:rPr>
                <w:rFonts w:ascii="Angsana New" w:hAnsi="Angsana New"/>
                <w:sz w:val="30"/>
                <w:szCs w:val="30"/>
              </w:rPr>
              <w:t>31,976</w:t>
            </w:r>
          </w:p>
        </w:tc>
      </w:tr>
      <w:tr w:rsidR="00584129" w:rsidRPr="006375B5" w14:paraId="44233A8C" w14:textId="77777777" w:rsidTr="00862B1D">
        <w:tc>
          <w:tcPr>
            <w:tcW w:w="3150" w:type="dxa"/>
            <w:shd w:val="clear" w:color="auto" w:fill="auto"/>
          </w:tcPr>
          <w:p w14:paraId="1653B25C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23EE3895" w14:textId="3E85E8FA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37441A">
              <w:rPr>
                <w:rFonts w:ascii="Angsana New" w:hAnsi="Angsana New"/>
                <w:sz w:val="30"/>
                <w:szCs w:val="30"/>
              </w:rPr>
              <w:t>9</w:t>
            </w:r>
            <w:r w:rsidR="0037441A" w:rsidRPr="0037441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FD78B6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B0C83A9" w14:textId="161273C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239DF1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6F258E" w14:textId="5CF0860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008DE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51B908" w14:textId="65F6D45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42C0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0897390" w14:textId="48A8F474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  <w:cs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670F" w:rsidRPr="00A75B33" w14:paraId="5E543CC0" w14:textId="77777777" w:rsidTr="00862B1D">
        <w:tc>
          <w:tcPr>
            <w:tcW w:w="3150" w:type="dxa"/>
            <w:shd w:val="clear" w:color="auto" w:fill="auto"/>
          </w:tcPr>
          <w:p w14:paraId="1B4CE254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F936EB4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60AE675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B37BBBE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A4C6D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5C2DAB8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4DBEFA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A459A7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105DE4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EEEE857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70F" w:rsidRPr="00A75B33" w14:paraId="0EEB9D3B" w14:textId="77777777" w:rsidTr="00862B1D">
        <w:tc>
          <w:tcPr>
            <w:tcW w:w="3150" w:type="dxa"/>
            <w:shd w:val="clear" w:color="auto" w:fill="auto"/>
          </w:tcPr>
          <w:p w14:paraId="62452D9A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2F354F3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C0EA640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90CB306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CDBD9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4CAF89C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B05E5A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2068E7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654753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046E1A17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70F" w:rsidRPr="00A75B33" w14:paraId="25E4CDD7" w14:textId="77777777" w:rsidTr="00862B1D">
        <w:tc>
          <w:tcPr>
            <w:tcW w:w="3150" w:type="dxa"/>
            <w:shd w:val="clear" w:color="auto" w:fill="auto"/>
          </w:tcPr>
          <w:p w14:paraId="38F78E36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C177C4C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C081871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D9EA707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7A9AAD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C8C9E3D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9F5742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E37BA8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0BBF76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77BCED34" w14:textId="77777777" w:rsidR="000B670F" w:rsidRPr="00FB197F" w:rsidRDefault="000B670F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5B371FFD" w14:textId="77777777" w:rsidTr="00862B1D">
        <w:tc>
          <w:tcPr>
            <w:tcW w:w="3150" w:type="dxa"/>
            <w:shd w:val="clear" w:color="auto" w:fill="auto"/>
          </w:tcPr>
          <w:p w14:paraId="71105478" w14:textId="5FA83C54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375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703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4" w:type="dxa"/>
            <w:shd w:val="clear" w:color="auto" w:fill="auto"/>
          </w:tcPr>
          <w:p w14:paraId="1A856D8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0BC7266A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219729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4E130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F3BC27D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A106E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693CA4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C3DC4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AE5C157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42DCACEB" w14:textId="77777777" w:rsidTr="00862B1D">
        <w:tc>
          <w:tcPr>
            <w:tcW w:w="3150" w:type="dxa"/>
            <w:shd w:val="clear" w:color="auto" w:fill="auto"/>
          </w:tcPr>
          <w:p w14:paraId="6CD310A3" w14:textId="1BF65169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หนี้สินทางการเงินที่</w:t>
            </w:r>
            <w:r w:rsidRPr="006375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ไม่ได้วัดด้วยมูลค่ายุติธรรม</w:t>
            </w:r>
          </w:p>
        </w:tc>
        <w:tc>
          <w:tcPr>
            <w:tcW w:w="1124" w:type="dxa"/>
            <w:shd w:val="clear" w:color="auto" w:fill="auto"/>
          </w:tcPr>
          <w:p w14:paraId="7832345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0F335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3177EF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D2D1CE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5C7BEB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AEBC45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1D78230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A43B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45F4292E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129" w:rsidRPr="006375B5" w14:paraId="7D85F255" w14:textId="77777777" w:rsidTr="00862B1D">
        <w:tc>
          <w:tcPr>
            <w:tcW w:w="3150" w:type="dxa"/>
            <w:shd w:val="clear" w:color="auto" w:fill="auto"/>
          </w:tcPr>
          <w:p w14:paraId="26E279BB" w14:textId="7F05367A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/>
                <w:sz w:val="30"/>
                <w:szCs w:val="30"/>
              </w:rPr>
              <w:t>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5964C3EA" w14:textId="4B31DD1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32,160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CBEB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8ECB8F0" w14:textId="0F3A1CB2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F95D9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5A46452" w14:textId="133EEC79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A98A5C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92DCCD3" w14:textId="2EABD45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17BFF3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32BAC83" w14:textId="5D8C7EA3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31,911</w:t>
            </w:r>
          </w:p>
        </w:tc>
      </w:tr>
      <w:tr w:rsidR="00584129" w:rsidRPr="006375B5" w14:paraId="1F5D4985" w14:textId="77777777" w:rsidTr="00862B1D">
        <w:tc>
          <w:tcPr>
            <w:tcW w:w="3150" w:type="dxa"/>
            <w:shd w:val="clear" w:color="auto" w:fill="auto"/>
          </w:tcPr>
          <w:p w14:paraId="16AE916E" w14:textId="299F0EE5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20DE7D3" w14:textId="3221B999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8372B4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8" w:right="-170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D43032" w14:textId="0F878EFB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9A89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6D63639" w14:textId="29E28678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EB0278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AA6A9" w14:textId="1D8DC67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687EFB" w14:textId="77777777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4DC3800" w14:textId="3BC2273D" w:rsidR="00584129" w:rsidRPr="006375B5" w:rsidRDefault="00584129" w:rsidP="0058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-170"/>
              <w:rPr>
                <w:rFonts w:ascii="Angsana New" w:hAnsi="Angsana New"/>
                <w:sz w:val="30"/>
                <w:szCs w:val="30"/>
              </w:rPr>
            </w:pPr>
            <w:r w:rsidRPr="00435EAC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724C3814" w14:textId="77777777" w:rsidR="00501BDC" w:rsidRPr="000B670F" w:rsidRDefault="00501BDC" w:rsidP="00541AE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E7273E9" w14:textId="77777777" w:rsidR="00541AE6" w:rsidRPr="006375B5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375B5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</w:t>
      </w:r>
      <w:r w:rsidRPr="006375B5">
        <w:rPr>
          <w:rFonts w:ascii="Angsana New" w:hAnsi="Angsana New" w:hint="cs"/>
          <w:sz w:val="30"/>
          <w:szCs w:val="30"/>
          <w:cs/>
          <w:lang w:bidi="th-TH"/>
        </w:rPr>
        <w:t>อื่น</w:t>
      </w:r>
      <w:r w:rsidRPr="006375B5">
        <w:rPr>
          <w:rFonts w:ascii="Angsana New" w:hAnsi="Angsana New"/>
          <w:sz w:val="30"/>
          <w:szCs w:val="30"/>
          <w:cs/>
          <w:lang w:bidi="th-TH"/>
        </w:rPr>
        <w:t>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67D58902" w14:textId="77777777" w:rsidR="00541AE6" w:rsidRPr="000B670F" w:rsidRDefault="00541AE6" w:rsidP="00541AE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C2795C2" w14:textId="538D4735" w:rsidR="00C40B18" w:rsidRDefault="00541AE6" w:rsidP="00875E95">
      <w:pPr>
        <w:pStyle w:val="block"/>
        <w:spacing w:after="0" w:line="240" w:lineRule="auto"/>
        <w:ind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5E95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</w:t>
      </w:r>
      <w:r w:rsidRPr="00875E95">
        <w:rPr>
          <w:rFonts w:ascii="Angsana New" w:hAnsi="Angsana New"/>
          <w:spacing w:val="-2"/>
          <w:sz w:val="30"/>
          <w:szCs w:val="30"/>
          <w:cs/>
          <w:lang w:bidi="th-TH"/>
        </w:rPr>
        <w:t>เนื่องจากเครื่องมือทางการเงินเหล่านั้นมีอัตราดอกเบี้ย</w:t>
      </w:r>
      <w:r w:rsidRP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t>ใกล้เคียงกับอัตราดอกเบี้ยในตลาด</w:t>
      </w:r>
      <w:bookmarkStart w:id="2" w:name="_Hlk66816455"/>
      <w:r w:rsidR="00875E95">
        <w:rPr>
          <w:rFonts w:ascii="Angsana New" w:hAnsi="Angsana New"/>
          <w:spacing w:val="-2"/>
          <w:sz w:val="30"/>
          <w:szCs w:val="30"/>
          <w:cs/>
          <w:lang w:val="en-US" w:bidi="th-TH"/>
        </w:rPr>
        <w:br/>
      </w:r>
    </w:p>
    <w:p w14:paraId="00401CAE" w14:textId="733AA70D" w:rsidR="00621153" w:rsidRPr="008D6D67" w:rsidRDefault="00541AE6" w:rsidP="008D6D6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375B5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bookmarkEnd w:id="2"/>
    </w:p>
    <w:p w14:paraId="77BA7CE1" w14:textId="0F3ACC2F" w:rsidR="00541AE6" w:rsidRDefault="00541AE6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การเปลี่ยนแปลงในข้อมูลที่ไม่สามารถสังเกตได้เพียงหนึ่งอย่างซึ่งอาจเป็นไปได้อย่างมีเหตุผล ณ วันที่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A352F2">
        <w:rPr>
          <w:rFonts w:ascii="Angsana New" w:hAnsi="Angsana New"/>
          <w:sz w:val="30"/>
          <w:szCs w:val="30"/>
          <w:lang w:val="en-US" w:bidi="th-TH"/>
        </w:rPr>
        <w:t>3</w:t>
      </w:r>
      <w:r w:rsidR="006A22D7">
        <w:rPr>
          <w:rFonts w:ascii="Angsana New" w:hAnsi="Angsana New"/>
          <w:sz w:val="30"/>
          <w:szCs w:val="30"/>
          <w:lang w:val="en-US" w:bidi="th-TH"/>
        </w:rPr>
        <w:t>1</w:t>
      </w:r>
      <w:r w:rsidR="00A352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A22D7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  <w:lang w:val="en-US"/>
        </w:rPr>
        <w:t>2567</w:t>
      </w:r>
      <w:r w:rsidRPr="006375B5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โดยถือว่าข้อมูลอื่นๆ</w:t>
      </w:r>
      <w:r w:rsidR="0086593F">
        <w:rPr>
          <w:rFonts w:ascii="Angsana New" w:hAnsi="Angsana New"/>
          <w:sz w:val="30"/>
          <w:szCs w:val="30"/>
        </w:rPr>
        <w:t xml:space="preserve"> </w:t>
      </w:r>
      <w:r w:rsidRPr="006375B5">
        <w:rPr>
          <w:rFonts w:ascii="Angsana New" w:hAnsi="Angsana New"/>
          <w:sz w:val="30"/>
          <w:szCs w:val="30"/>
          <w:cs/>
        </w:rPr>
        <w:t>คงที่จะมีผลกระทบต่อมูลค่ายุติธรรมของตราสารทุนที่วัดมูลค่าด้วยมูลค่ายุติธรรมผ่านกำไรขาดทุนเบ็ดเสร็จอื่นดังต่อไปนี้</w:t>
      </w:r>
    </w:p>
    <w:p w14:paraId="52F11549" w14:textId="77777777" w:rsidR="00E85600" w:rsidRPr="003232C7" w:rsidRDefault="00E85600" w:rsidP="003232C7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3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87"/>
        <w:gridCol w:w="1097"/>
        <w:gridCol w:w="180"/>
        <w:gridCol w:w="980"/>
        <w:gridCol w:w="182"/>
        <w:gridCol w:w="1100"/>
        <w:gridCol w:w="182"/>
        <w:gridCol w:w="1124"/>
      </w:tblGrid>
      <w:tr w:rsidR="00541AE6" w:rsidRPr="006375B5" w14:paraId="74883A58" w14:textId="77777777" w:rsidTr="00CA13C9">
        <w:trPr>
          <w:cantSplit/>
          <w:trHeight w:val="279"/>
          <w:tblHeader/>
        </w:trPr>
        <w:tc>
          <w:tcPr>
            <w:tcW w:w="4187" w:type="dxa"/>
            <w:vMerge w:val="restart"/>
          </w:tcPr>
          <w:p w14:paraId="4855BDA5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left="182" w:right="-79" w:hanging="18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460D75B6" w14:textId="77777777" w:rsidR="00FB197F" w:rsidRDefault="00FB197F" w:rsidP="00CA13C9">
            <w:pPr>
              <w:pStyle w:val="acctfourfigures"/>
              <w:tabs>
                <w:tab w:val="decimal" w:pos="171"/>
              </w:tabs>
              <w:spacing w:line="240" w:lineRule="auto"/>
              <w:ind w:left="261" w:hanging="26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  <w:p w14:paraId="1C59512A" w14:textId="2A80DFB9" w:rsidR="00541AE6" w:rsidRPr="0003773C" w:rsidDel="00EC3B9E" w:rsidRDefault="00FB197F" w:rsidP="00FB197F">
            <w:pPr>
              <w:pStyle w:val="acctmergecolhdg"/>
              <w:spacing w:line="240" w:lineRule="auto"/>
              <w:ind w:right="-90"/>
              <w:jc w:val="left"/>
              <w:rPr>
                <w:rFonts w:ascii="Angsana New" w:hAnsi="Angsana New"/>
                <w:b w:val="0"/>
                <w:bCs/>
                <w:i/>
                <w:iCs/>
                <w:sz w:val="24"/>
                <w:szCs w:val="24"/>
                <w:lang w:val="en-US" w:bidi="th-TH"/>
              </w:rPr>
            </w:pPr>
            <w:r w:rsidRPr="0003773C">
              <w:rPr>
                <w:rFonts w:ascii="Angsana New" w:hAnsi="Angsana New" w:hint="cs"/>
                <w:b w:val="0"/>
                <w:bCs/>
                <w:i/>
                <w:iCs/>
                <w:sz w:val="24"/>
                <w:szCs w:val="24"/>
                <w:cs/>
                <w:lang w:bidi="th-TH"/>
              </w:rPr>
              <w:t>ผลกระทบต่อ</w:t>
            </w:r>
            <w:r w:rsidR="00541AE6" w:rsidRPr="0003773C">
              <w:rPr>
                <w:rFonts w:ascii="Angsana New" w:hAnsi="Angsana New"/>
                <w:bCs/>
                <w:i/>
                <w:iCs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  <w:r w:rsidR="00174E41" w:rsidRPr="0003773C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="00174E41" w:rsidRPr="0003773C"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  <w:t>-</w:t>
            </w:r>
            <w:r w:rsidR="00174E41" w:rsidRPr="0003773C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สุทธิจากภาษี</w:t>
            </w:r>
            <w:r w:rsidR="00174E41" w:rsidRPr="0003773C">
              <w:rPr>
                <w:rFonts w:ascii="Angsana New" w:hAnsi="Angsana New" w:cs="Angsana New" w:hint="cs"/>
                <w:b w:val="0"/>
                <w:bCs/>
                <w:i/>
                <w:iCs/>
                <w:sz w:val="24"/>
                <w:szCs w:val="24"/>
                <w:cs/>
                <w:lang w:val="en-US" w:bidi="th-TH"/>
              </w:rPr>
              <w:t>เงิน</w:t>
            </w:r>
            <w:r w:rsidR="00174E41" w:rsidRPr="0003773C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  <w:lang w:val="en-US" w:bidi="th-TH"/>
              </w:rPr>
              <w:t>ได้</w:t>
            </w:r>
          </w:p>
        </w:tc>
        <w:tc>
          <w:tcPr>
            <w:tcW w:w="2257" w:type="dxa"/>
            <w:gridSpan w:val="3"/>
            <w:vAlign w:val="bottom"/>
          </w:tcPr>
          <w:p w14:paraId="298B7327" w14:textId="77777777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6375B5">
              <w:rPr>
                <w:rFonts w:ascii="Angsana New" w:hAnsi="Angsana New" w:cs="Angsana New"/>
                <w:b w:val="0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65CD702A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6" w:type="dxa"/>
            <w:gridSpan w:val="3"/>
            <w:shd w:val="clear" w:color="auto" w:fill="auto"/>
            <w:vAlign w:val="bottom"/>
          </w:tcPr>
          <w:p w14:paraId="1554E2A9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6375B5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41AE6" w:rsidRPr="006375B5" w14:paraId="560074CA" w14:textId="77777777" w:rsidTr="00FB197F">
        <w:trPr>
          <w:cantSplit/>
          <w:trHeight w:val="560"/>
          <w:tblHeader/>
        </w:trPr>
        <w:tc>
          <w:tcPr>
            <w:tcW w:w="4187" w:type="dxa"/>
            <w:vMerge/>
          </w:tcPr>
          <w:p w14:paraId="293330B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2BE0A1F1" w14:textId="1AEE87F6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3B15CA3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63BBB00" w14:textId="522220E1" w:rsidR="00541AE6" w:rsidRPr="006375B5" w:rsidRDefault="00541AE6" w:rsidP="00CA13C9">
            <w:pPr>
              <w:pStyle w:val="acctmergecolhdg"/>
              <w:spacing w:line="240" w:lineRule="auto"/>
              <w:ind w:left="-80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ข้อสมมติลดลงร้อยละ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5C81A40C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7F5146" w14:textId="72245643" w:rsidR="00541AE6" w:rsidRPr="006375B5" w:rsidRDefault="00541AE6" w:rsidP="00CA13C9">
            <w:pPr>
              <w:pStyle w:val="acctmergecolhdg"/>
              <w:spacing w:line="240" w:lineRule="auto"/>
              <w:ind w:left="-80" w:right="-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ข้อสมมติเพิ่มขึ้นร้อยละ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5DE05E" w14:textId="77777777" w:rsidR="00541AE6" w:rsidRPr="006375B5" w:rsidRDefault="00541AE6" w:rsidP="00CA13C9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3754C64" w14:textId="7AE21B15" w:rsidR="00541AE6" w:rsidRPr="006375B5" w:rsidRDefault="00541AE6" w:rsidP="00CA13C9">
            <w:pPr>
              <w:pStyle w:val="acctmergecolhdg"/>
              <w:spacing w:line="240" w:lineRule="auto"/>
              <w:ind w:left="-50" w:right="-7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375B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ข้อสมมติดลงร้อยละ </w:t>
            </w:r>
            <w:r w:rsidR="007037FE" w:rsidRPr="007037FE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541AE6" w:rsidRPr="006375B5" w14:paraId="6E410589" w14:textId="77777777" w:rsidTr="00CA13C9">
        <w:trPr>
          <w:cantSplit/>
          <w:trHeight w:val="268"/>
          <w:tblHeader/>
        </w:trPr>
        <w:tc>
          <w:tcPr>
            <w:tcW w:w="4187" w:type="dxa"/>
          </w:tcPr>
          <w:p w14:paraId="6A8D48C4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492D69CF" w14:textId="77777777" w:rsidR="00541AE6" w:rsidRPr="006375B5" w:rsidRDefault="00541AE6" w:rsidP="00CA13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6375B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41AE6" w:rsidRPr="006375B5" w14:paraId="6F8250A7" w14:textId="77777777" w:rsidTr="00CA13C9">
        <w:trPr>
          <w:cantSplit/>
          <w:trHeight w:val="279"/>
        </w:trPr>
        <w:tc>
          <w:tcPr>
            <w:tcW w:w="4187" w:type="dxa"/>
          </w:tcPr>
          <w:p w14:paraId="4F7E42B8" w14:textId="710F8600" w:rsidR="00541AE6" w:rsidRPr="00E9492B" w:rsidRDefault="006508F8" w:rsidP="00CA13C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FA072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037FE" w:rsidRPr="007037F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037FE" w:rsidRPr="0003773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97" w:type="dxa"/>
            <w:vAlign w:val="bottom"/>
          </w:tcPr>
          <w:p w14:paraId="39D260B0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D42397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3664806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5E5E4C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873F0C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28AA081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B3C332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09ED20B3" w14:textId="77777777" w:rsidTr="00CA13C9">
        <w:trPr>
          <w:cantSplit/>
          <w:trHeight w:val="60"/>
        </w:trPr>
        <w:tc>
          <w:tcPr>
            <w:tcW w:w="4187" w:type="dxa"/>
          </w:tcPr>
          <w:p w14:paraId="755D1B70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อัตราการ</w:t>
            </w: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>เติบโตของกระแสเงินสดหลังจากช่วงระยะเวลา</w:t>
            </w:r>
          </w:p>
        </w:tc>
        <w:tc>
          <w:tcPr>
            <w:tcW w:w="1097" w:type="dxa"/>
            <w:vAlign w:val="bottom"/>
          </w:tcPr>
          <w:p w14:paraId="0FF292CC" w14:textId="174DAD3D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7F6605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1DBE231" w14:textId="1DBDD97F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1B816F29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F922706" w14:textId="284FF02E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4EFF4A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48ABFCD" w14:textId="52C69BB2" w:rsidR="00541AE6" w:rsidRPr="006375B5" w:rsidRDefault="00541AE6" w:rsidP="00CA13C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41AE6" w:rsidRPr="006375B5" w14:paraId="364FB387" w14:textId="77777777" w:rsidTr="00CA13C9">
        <w:trPr>
          <w:cantSplit/>
          <w:trHeight w:val="279"/>
        </w:trPr>
        <w:tc>
          <w:tcPr>
            <w:tcW w:w="4187" w:type="dxa"/>
          </w:tcPr>
          <w:p w14:paraId="690C2501" w14:textId="77777777" w:rsidR="00541AE6" w:rsidRPr="006375B5" w:rsidRDefault="00541AE6" w:rsidP="00CA13C9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 w:hint="cs"/>
                <w:sz w:val="24"/>
                <w:szCs w:val="24"/>
                <w:cs/>
              </w:rPr>
              <w:t xml:space="preserve">   ประมาณการ</w:t>
            </w:r>
          </w:p>
        </w:tc>
        <w:tc>
          <w:tcPr>
            <w:tcW w:w="1097" w:type="dxa"/>
            <w:vAlign w:val="bottom"/>
          </w:tcPr>
          <w:p w14:paraId="11F47720" w14:textId="7BB3CF3D" w:rsidR="00541AE6" w:rsidRPr="006375B5" w:rsidRDefault="009F1D3C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6A8ABF58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7DB8010" w14:textId="7EA94155" w:rsidR="00541AE6" w:rsidRPr="006375B5" w:rsidRDefault="009F1D3C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(16)</w:t>
            </w:r>
          </w:p>
        </w:tc>
        <w:tc>
          <w:tcPr>
            <w:tcW w:w="182" w:type="dxa"/>
            <w:vAlign w:val="bottom"/>
          </w:tcPr>
          <w:p w14:paraId="6ACCD1A2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4E931C4D" w14:textId="4F209F14" w:rsidR="00541AE6" w:rsidRPr="006375B5" w:rsidRDefault="009F1D3C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B197E7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441D6244" w14:textId="3183A758" w:rsidR="00541AE6" w:rsidRPr="006375B5" w:rsidRDefault="009F1D3C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541AE6" w:rsidRPr="006375B5" w14:paraId="6DA4F3A0" w14:textId="77777777" w:rsidTr="00CA13C9">
        <w:trPr>
          <w:cantSplit/>
          <w:trHeight w:val="279"/>
        </w:trPr>
        <w:tc>
          <w:tcPr>
            <w:tcW w:w="4187" w:type="dxa"/>
          </w:tcPr>
          <w:p w14:paraId="2AA7204E" w14:textId="77777777" w:rsidR="00541AE6" w:rsidRPr="006375B5" w:rsidRDefault="00541AE6" w:rsidP="00CA13C9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375B5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  <w:r w:rsidRPr="006375B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88F1724" w14:textId="6D2CC7E8" w:rsidR="00541AE6" w:rsidRPr="006375B5" w:rsidRDefault="009F1D3C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80" w:type="dxa"/>
          </w:tcPr>
          <w:p w14:paraId="5477B2DE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15D2FB" w14:textId="3E3C5510" w:rsidR="00541AE6" w:rsidRPr="006375B5" w:rsidRDefault="009F1D3C" w:rsidP="007B2EE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82" w:type="dxa"/>
            <w:vAlign w:val="bottom"/>
          </w:tcPr>
          <w:p w14:paraId="534BA2FA" w14:textId="77777777" w:rsidR="00541AE6" w:rsidRPr="006375B5" w:rsidRDefault="00541AE6" w:rsidP="00CA13C9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00" w:type="dxa"/>
            <w:vAlign w:val="bottom"/>
          </w:tcPr>
          <w:p w14:paraId="17B828B7" w14:textId="22B7B615" w:rsidR="00541AE6" w:rsidRPr="006375B5" w:rsidRDefault="009F1D3C" w:rsidP="00CA13C9">
            <w:pPr>
              <w:pStyle w:val="acctfourfigures"/>
              <w:tabs>
                <w:tab w:val="clear" w:pos="765"/>
              </w:tabs>
              <w:spacing w:line="240" w:lineRule="auto"/>
              <w:ind w:right="-28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EFEAA6F" w14:textId="77777777" w:rsidR="00541AE6" w:rsidRPr="006375B5" w:rsidRDefault="00541AE6" w:rsidP="00CA13C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ADD0F68" w14:textId="7CD118AB" w:rsidR="00541AE6" w:rsidRPr="006375B5" w:rsidRDefault="009F1D3C" w:rsidP="00CA13C9">
            <w:pPr>
              <w:pStyle w:val="acctfourfigures"/>
              <w:tabs>
                <w:tab w:val="clear" w:pos="765"/>
              </w:tabs>
              <w:spacing w:line="240" w:lineRule="auto"/>
              <w:ind w:right="-35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</w:tbl>
    <w:p w14:paraId="6C034BB2" w14:textId="7FAD90E6" w:rsidR="00ED72A0" w:rsidRPr="00247382" w:rsidRDefault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2E277E" w14:textId="77777777" w:rsidR="000B670F" w:rsidRDefault="000B6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br w:type="page"/>
      </w:r>
    </w:p>
    <w:p w14:paraId="3C9F622E" w14:textId="52845E9A" w:rsidR="00ED72A0" w:rsidRPr="009E6868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/>
          <w:i/>
          <w:iCs/>
          <w:color w:val="000000"/>
          <w:sz w:val="30"/>
          <w:szCs w:val="30"/>
        </w:rPr>
      </w:pPr>
      <w:r w:rsidRPr="009E6868">
        <w:rPr>
          <w:rFonts w:ascii="Angsana New" w:eastAsia="Cordia New" w:hAnsi="Angsana New"/>
          <w:i/>
          <w:iCs/>
          <w:color w:val="000000"/>
          <w:sz w:val="30"/>
          <w:szCs w:val="30"/>
          <w:cs/>
        </w:rPr>
        <w:lastRenderedPageBreak/>
        <w:t>ความเสี่ยงด้านเครดิต</w:t>
      </w:r>
    </w:p>
    <w:p w14:paraId="498646CB" w14:textId="7F3B96B6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bookmarkStart w:id="3" w:name="_Hlk60128622"/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ค่าเผื่อผลขาดทุน</w:t>
      </w:r>
      <w:r w:rsidRPr="0091096D">
        <w:rPr>
          <w:rFonts w:ascii="Angsana New" w:eastAsia="Cordia New" w:hAnsi="Angsana New" w:hint="cs"/>
          <w:color w:val="000000"/>
          <w:sz w:val="30"/>
          <w:szCs w:val="30"/>
          <w:cs/>
        </w:rPr>
        <w:t>ด้านเครดิต</w:t>
      </w:r>
      <w:r>
        <w:rPr>
          <w:rFonts w:ascii="Angsana New" w:eastAsia="Cordia New" w:hAnsi="Angsana New" w:hint="cs"/>
          <w:color w:val="000000"/>
          <w:sz w:val="30"/>
          <w:szCs w:val="30"/>
          <w:cs/>
        </w:rPr>
        <w:t>ที่คาดว่าจะเกิดขึ้น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ของลูกหนี้การค้า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91096D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1096D" w:rsidDel="005B6E1D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91096D">
        <w:rPr>
          <w:rFonts w:ascii="Angsana New" w:eastAsia="Cordia New" w:hAnsi="Angsana New"/>
          <w:color w:val="000000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2C11B27D" w14:textId="77777777" w:rsidR="00247382" w:rsidRPr="00247382" w:rsidRDefault="00247382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tbl>
      <w:tblPr>
        <w:tblW w:w="92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1"/>
        <w:gridCol w:w="1260"/>
        <w:gridCol w:w="269"/>
        <w:gridCol w:w="1172"/>
        <w:gridCol w:w="360"/>
        <w:gridCol w:w="1172"/>
        <w:gridCol w:w="269"/>
        <w:gridCol w:w="1274"/>
      </w:tblGrid>
      <w:tr w:rsidR="00D71D8E" w:rsidRPr="006375B5" w14:paraId="6BF84EC1" w14:textId="77777777" w:rsidTr="006E1850">
        <w:trPr>
          <w:tblHeader/>
        </w:trPr>
        <w:tc>
          <w:tcPr>
            <w:tcW w:w="1890" w:type="pct"/>
          </w:tcPr>
          <w:p w14:paraId="1B0C45FB" w14:textId="75A48C39" w:rsidR="00D71D8E" w:rsidRPr="008F3B5C" w:rsidRDefault="00ED72A0" w:rsidP="006E18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cs/>
              </w:rPr>
              <w:br w:type="page"/>
            </w:r>
            <w:r w:rsidR="00D71D8E" w:rsidRPr="008F3B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4" w:type="pct"/>
            <w:gridSpan w:val="3"/>
          </w:tcPr>
          <w:p w14:paraId="40E568A1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4" w:type="pct"/>
          </w:tcPr>
          <w:p w14:paraId="3BEBB60A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5CB37765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1D8E" w:rsidRPr="006375B5" w14:paraId="4F5A6A6F" w14:textId="77777777" w:rsidTr="000E1D36">
        <w:trPr>
          <w:tblHeader/>
        </w:trPr>
        <w:tc>
          <w:tcPr>
            <w:tcW w:w="1890" w:type="pct"/>
          </w:tcPr>
          <w:p w14:paraId="2FF245FD" w14:textId="77777777" w:rsidR="00D71D8E" w:rsidRPr="006375B5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C73C8C2" w14:textId="467BDF2E" w:rsidR="00D71D8E" w:rsidRDefault="001C4CCB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00E9B01E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0162945" w14:textId="32E2D453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4" w:type="pct"/>
            <w:shd w:val="clear" w:color="auto" w:fill="auto"/>
          </w:tcPr>
          <w:p w14:paraId="0D3A02A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58483B2" w14:textId="58A1E488" w:rsidR="00D71D8E" w:rsidRPr="000E564C" w:rsidRDefault="001C4CCB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47BCF647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740E33D" w14:textId="49AFA823" w:rsidR="00D71D8E" w:rsidRPr="000E564C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D71D8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71D8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71D8E" w:rsidRPr="006375B5" w14:paraId="7218199F" w14:textId="77777777" w:rsidTr="000E1D36">
        <w:trPr>
          <w:tblHeader/>
        </w:trPr>
        <w:tc>
          <w:tcPr>
            <w:tcW w:w="1890" w:type="pct"/>
          </w:tcPr>
          <w:p w14:paraId="5AB204E8" w14:textId="77777777" w:rsidR="00D71D8E" w:rsidRPr="006375B5" w:rsidRDefault="00D71D8E" w:rsidP="00D71D8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A731749" w14:textId="1E215422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2C51580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7AA34BF" w14:textId="6F17178F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 w:rsidR="001C4C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4" w:type="pct"/>
            <w:shd w:val="clear" w:color="auto" w:fill="auto"/>
          </w:tcPr>
          <w:p w14:paraId="67B64C11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791095B" w14:textId="071EE539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7220D873" w14:textId="77777777" w:rsidR="00D71D8E" w:rsidRPr="006375B5" w:rsidRDefault="00D71D8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11C9F4C" w14:textId="7C2AE6C8" w:rsidR="00D71D8E" w:rsidRPr="006375B5" w:rsidRDefault="007037FE" w:rsidP="00D71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256</w:t>
            </w:r>
            <w:r w:rsidR="001C4C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71D8E" w:rsidRPr="006375B5" w14:paraId="563AA3BC" w14:textId="77777777" w:rsidTr="006E1850">
        <w:trPr>
          <w:tblHeader/>
        </w:trPr>
        <w:tc>
          <w:tcPr>
            <w:tcW w:w="1890" w:type="pct"/>
          </w:tcPr>
          <w:p w14:paraId="219BE213" w14:textId="77777777" w:rsidR="00D71D8E" w:rsidRPr="006375B5" w:rsidRDefault="00D71D8E" w:rsidP="006E185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743CA95F" w14:textId="77777777" w:rsidR="00D71D8E" w:rsidRPr="006375B5" w:rsidRDefault="00D71D8E" w:rsidP="006E185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71D8E" w:rsidRPr="006375B5" w14:paraId="0CC94F77" w14:textId="77777777" w:rsidTr="000E1D36">
        <w:trPr>
          <w:trHeight w:val="80"/>
        </w:trPr>
        <w:tc>
          <w:tcPr>
            <w:tcW w:w="1890" w:type="pct"/>
          </w:tcPr>
          <w:p w14:paraId="22A857D0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78" w:type="pct"/>
          </w:tcPr>
          <w:p w14:paraId="2F3D8B5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17A56E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1324D79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1D2CCA2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F014D1A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F7A7A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AE776E7" w14:textId="77777777" w:rsidR="00D71D8E" w:rsidRPr="006375B5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16B" w:rsidRPr="006375B5" w14:paraId="660F4C77" w14:textId="77777777" w:rsidTr="000E1D36">
        <w:trPr>
          <w:trHeight w:val="80"/>
        </w:trPr>
        <w:tc>
          <w:tcPr>
            <w:tcW w:w="1890" w:type="pct"/>
          </w:tcPr>
          <w:p w14:paraId="21FA5004" w14:textId="77777777" w:rsidR="0041216B" w:rsidRPr="006375B5" w:rsidRDefault="0041216B" w:rsidP="0041216B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ADC5D62" w14:textId="52FFFE21" w:rsidR="0041216B" w:rsidRPr="00735862" w:rsidRDefault="007F4DB2" w:rsidP="007F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45" w:type="pct"/>
          </w:tcPr>
          <w:p w14:paraId="12F7275C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EADB516" w14:textId="54FEB9A8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4" w:type="pct"/>
          </w:tcPr>
          <w:p w14:paraId="5908DD77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24FB37" w14:textId="019D58B4" w:rsidR="0041216B" w:rsidRPr="004057F6" w:rsidRDefault="00A035CE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441A">
              <w:rPr>
                <w:rFonts w:ascii="Angsana New" w:hAnsi="Angsana New"/>
                <w:sz w:val="30"/>
                <w:szCs w:val="30"/>
              </w:rPr>
              <w:t>13</w:t>
            </w:r>
            <w:r w:rsidR="00882C3B" w:rsidRPr="003744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9C656C7" w14:textId="77777777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FBFC6B" w14:textId="34D217CA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41216B" w:rsidRPr="006375B5" w14:paraId="7A55855B" w14:textId="77777777" w:rsidTr="000E1D36">
        <w:trPr>
          <w:trHeight w:val="80"/>
        </w:trPr>
        <w:tc>
          <w:tcPr>
            <w:tcW w:w="1890" w:type="pct"/>
          </w:tcPr>
          <w:p w14:paraId="73F568E3" w14:textId="77777777" w:rsidR="0041216B" w:rsidRPr="006375B5" w:rsidRDefault="0041216B" w:rsidP="0041216B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28C5CFBE" w14:textId="515A1059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BF687E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1873A8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619AB40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CBB170" w14:textId="77777777" w:rsidR="0041216B" w:rsidRPr="004057F6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E62BA79" w14:textId="77777777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C98BB48" w14:textId="77777777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16B" w:rsidRPr="006375B5" w14:paraId="122024AA" w14:textId="77777777" w:rsidTr="000E1D36">
        <w:trPr>
          <w:trHeight w:val="80"/>
        </w:trPr>
        <w:tc>
          <w:tcPr>
            <w:tcW w:w="1890" w:type="pct"/>
          </w:tcPr>
          <w:p w14:paraId="3DE9E9D9" w14:textId="2EA17421" w:rsidR="0041216B" w:rsidRPr="006375B5" w:rsidRDefault="0041216B" w:rsidP="0041216B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51BCF1FD" w14:textId="68DEF4B8" w:rsidR="0041216B" w:rsidRPr="00735862" w:rsidRDefault="007F4DB2" w:rsidP="007F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5" w:type="pct"/>
          </w:tcPr>
          <w:p w14:paraId="589C4DAD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5CCCB8" w14:textId="6F7C3FEA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94" w:type="pct"/>
          </w:tcPr>
          <w:p w14:paraId="2626BE1C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57F70A" w14:textId="58596308" w:rsidR="0041216B" w:rsidRPr="0037441A" w:rsidRDefault="00A035CE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744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ACFD52" w14:textId="77777777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B7EFF97" w14:textId="19E7754F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216B" w:rsidRPr="006375B5" w14:paraId="41CCFB1A" w14:textId="77777777" w:rsidTr="000E1D36">
        <w:trPr>
          <w:trHeight w:val="80"/>
        </w:trPr>
        <w:tc>
          <w:tcPr>
            <w:tcW w:w="1890" w:type="pct"/>
          </w:tcPr>
          <w:p w14:paraId="762B5B4E" w14:textId="77777777" w:rsidR="0041216B" w:rsidRPr="006375B5" w:rsidRDefault="0041216B" w:rsidP="0041216B">
            <w:pPr>
              <w:tabs>
                <w:tab w:val="decimal" w:pos="72"/>
              </w:tabs>
              <w:ind w:left="72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85ABF76" w14:textId="31DBAAB8" w:rsidR="0041216B" w:rsidRPr="00735862" w:rsidRDefault="007F4DB2" w:rsidP="007F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145" w:type="pct"/>
          </w:tcPr>
          <w:p w14:paraId="4C700315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0332828" w14:textId="5D9B2168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94" w:type="pct"/>
          </w:tcPr>
          <w:p w14:paraId="45982CBF" w14:textId="77777777" w:rsidR="0041216B" w:rsidRPr="00735862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F9674A" w14:textId="72E98716" w:rsidR="0041216B" w:rsidRPr="0037441A" w:rsidRDefault="00A035CE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41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882C3B" w:rsidRPr="0037441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FFC6A2E" w14:textId="77777777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418260EB" w14:textId="1C72B98E" w:rsidR="0041216B" w:rsidRPr="006375B5" w:rsidRDefault="0041216B" w:rsidP="0041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  <w:tr w:rsidR="00D71D8E" w:rsidRPr="006375B5" w14:paraId="42A73AE6" w14:textId="77777777" w:rsidTr="000B670F">
        <w:trPr>
          <w:trHeight w:val="415"/>
        </w:trPr>
        <w:tc>
          <w:tcPr>
            <w:tcW w:w="1890" w:type="pct"/>
          </w:tcPr>
          <w:p w14:paraId="6FC9E537" w14:textId="77EBC565" w:rsidR="003E0F47" w:rsidRPr="00247382" w:rsidRDefault="003E0F47" w:rsidP="006E1850">
            <w:pPr>
              <w:tabs>
                <w:tab w:val="decimal" w:pos="72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</w:tcPr>
          <w:p w14:paraId="2F6B67D7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467B7C7F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14:paraId="0A63E25E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94" w:type="pct"/>
          </w:tcPr>
          <w:p w14:paraId="34EFD58A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</w:tcPr>
          <w:p w14:paraId="6FDFDB1C" w14:textId="77777777" w:rsidR="00D71D8E" w:rsidRPr="00735862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79E5A20D" w14:textId="77777777" w:rsidR="00D71D8E" w:rsidRPr="00FB1950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</w:tcPr>
          <w:p w14:paraId="7986C7AD" w14:textId="77777777" w:rsidR="00D71D8E" w:rsidRPr="00FB1950" w:rsidRDefault="00D71D8E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964E0" w:rsidRPr="006375B5" w14:paraId="6C40CCCE" w14:textId="77777777" w:rsidTr="000E1D36">
        <w:trPr>
          <w:trHeight w:val="80"/>
        </w:trPr>
        <w:tc>
          <w:tcPr>
            <w:tcW w:w="1890" w:type="pct"/>
          </w:tcPr>
          <w:p w14:paraId="0796237E" w14:textId="68AB0F4A" w:rsidR="002964E0" w:rsidRPr="006375B5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678" w:type="pct"/>
          </w:tcPr>
          <w:p w14:paraId="25DC4356" w14:textId="77777777" w:rsidR="002964E0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0FF451" w14:textId="77777777" w:rsidR="002964E0" w:rsidRPr="00735862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51C7223" w14:textId="77777777" w:rsidR="002964E0" w:rsidRPr="007037FE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F5370B8" w14:textId="77777777" w:rsidR="002964E0" w:rsidRPr="00735862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3F18320A" w14:textId="77777777" w:rsidR="002964E0" w:rsidRDefault="002964E0" w:rsidP="00A9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447264" w14:textId="77777777" w:rsidR="002964E0" w:rsidRPr="006375B5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</w:tcPr>
          <w:p w14:paraId="42E5281E" w14:textId="77777777" w:rsidR="002964E0" w:rsidRDefault="002964E0" w:rsidP="006E1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12C6" w:rsidRPr="006375B5" w14:paraId="362B62E0" w14:textId="77777777" w:rsidTr="000E1D36">
        <w:trPr>
          <w:trHeight w:val="80"/>
        </w:trPr>
        <w:tc>
          <w:tcPr>
            <w:tcW w:w="1890" w:type="pct"/>
          </w:tcPr>
          <w:p w14:paraId="6F11C504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78" w:type="pct"/>
          </w:tcPr>
          <w:p w14:paraId="17C01D79" w14:textId="74DD4FA3" w:rsidR="001E12C6" w:rsidRPr="00735862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5" w:type="pct"/>
          </w:tcPr>
          <w:p w14:paraId="4037578A" w14:textId="77777777" w:rsidR="001E12C6" w:rsidRPr="00735862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262625E5" w14:textId="143B8D6C" w:rsidR="001E12C6" w:rsidRPr="00735862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94" w:type="pct"/>
          </w:tcPr>
          <w:p w14:paraId="20889716" w14:textId="77777777" w:rsidR="001E12C6" w:rsidRPr="00735862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3318F91D" w14:textId="09E9FA77" w:rsidR="001E12C6" w:rsidRPr="00735862" w:rsidRDefault="00A035CE" w:rsidP="00A0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19AA5F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</w:tcPr>
          <w:p w14:paraId="53A9DA5F" w14:textId="0C9D01FC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1E12C6" w:rsidRPr="006375B5" w14:paraId="41CB42CF" w14:textId="77777777" w:rsidTr="000E1D36">
        <w:trPr>
          <w:trHeight w:val="80"/>
        </w:trPr>
        <w:tc>
          <w:tcPr>
            <w:tcW w:w="1890" w:type="pct"/>
          </w:tcPr>
          <w:p w14:paraId="397D0896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6375B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78" w:type="pct"/>
          </w:tcPr>
          <w:p w14:paraId="0CBF3AD6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0DD24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67066CD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1248D34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2249EFB7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7E01A5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</w:tcPr>
          <w:p w14:paraId="4211D954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2C6" w:rsidRPr="006375B5" w14:paraId="15F26F21" w14:textId="77777777" w:rsidTr="000E1D36">
        <w:trPr>
          <w:trHeight w:val="80"/>
        </w:trPr>
        <w:tc>
          <w:tcPr>
            <w:tcW w:w="1890" w:type="pct"/>
          </w:tcPr>
          <w:p w14:paraId="2DCECA21" w14:textId="58C8D1FA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น้อยกว่า </w:t>
            </w:r>
            <w:r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78" w:type="pct"/>
          </w:tcPr>
          <w:p w14:paraId="712D200A" w14:textId="3A197FAF" w:rsidR="001E12C6" w:rsidRPr="006375B5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6B33077B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1FB2F099" w14:textId="49831882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94" w:type="pct"/>
          </w:tcPr>
          <w:p w14:paraId="2EC4DB40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511BEC88" w14:textId="703A4B45" w:rsidR="001E12C6" w:rsidRPr="006375B5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74E05C8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</w:tcPr>
          <w:p w14:paraId="4740A478" w14:textId="0BF2A621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E12C6" w:rsidRPr="006375B5" w14:paraId="4B5B6C01" w14:textId="77777777" w:rsidTr="000E1D36">
        <w:trPr>
          <w:trHeight w:val="80"/>
        </w:trPr>
        <w:tc>
          <w:tcPr>
            <w:tcW w:w="1890" w:type="pct"/>
          </w:tcPr>
          <w:p w14:paraId="109E0F2C" w14:textId="2D4AC570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</w:t>
            </w:r>
            <w:r w:rsidRPr="007037F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Pr="007037F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</w:tcPr>
          <w:p w14:paraId="1AB8B7B8" w14:textId="7F4433A3" w:rsidR="001E12C6" w:rsidRPr="006375B5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B6CD22E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58C7FB5D" w14:textId="29600A61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94" w:type="pct"/>
          </w:tcPr>
          <w:p w14:paraId="0B02F1A9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</w:tcPr>
          <w:p w14:paraId="0AFD8FD4" w14:textId="07667E12" w:rsidR="001E12C6" w:rsidRPr="006375B5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836AAB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</w:tcPr>
          <w:p w14:paraId="189FF3DF" w14:textId="6EC77185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12C6" w:rsidRPr="006375B5" w14:paraId="3CD577F2" w14:textId="77777777" w:rsidTr="000E1D36">
        <w:trPr>
          <w:trHeight w:val="80"/>
        </w:trPr>
        <w:tc>
          <w:tcPr>
            <w:tcW w:w="1890" w:type="pct"/>
          </w:tcPr>
          <w:p w14:paraId="0D4B52D6" w14:textId="2FE1B6BB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 xml:space="preserve">   มากกว่า </w:t>
            </w:r>
            <w:r w:rsidRPr="007037F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6375B5">
              <w:rPr>
                <w:rFonts w:ascii="Angsana New" w:eastAsia="Batang" w:hAnsi="Angsana New"/>
                <w:sz w:val="30"/>
                <w:szCs w:val="30"/>
              </w:rPr>
              <w:t xml:space="preserve">  </w:t>
            </w:r>
            <w:r w:rsidRPr="006375B5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DB58182" w14:textId="59783A38" w:rsidR="001E12C6" w:rsidRPr="006375B5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14:paraId="573620AE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290A5DA" w14:textId="59F27650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94" w:type="pct"/>
          </w:tcPr>
          <w:p w14:paraId="12377297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433CEE3" w14:textId="0A26C989" w:rsidR="001E12C6" w:rsidRPr="006375B5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0294D7F9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32E2887" w14:textId="616FEF10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E12C6" w:rsidRPr="006375B5" w14:paraId="2AB37279" w14:textId="77777777" w:rsidTr="000E1D36">
        <w:trPr>
          <w:trHeight w:val="80"/>
        </w:trPr>
        <w:tc>
          <w:tcPr>
            <w:tcW w:w="1890" w:type="pct"/>
          </w:tcPr>
          <w:p w14:paraId="64675288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72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62084" w14:textId="64338A58" w:rsidR="001E12C6" w:rsidRPr="00B42133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5" w:type="pct"/>
            <w:shd w:val="clear" w:color="auto" w:fill="auto"/>
          </w:tcPr>
          <w:p w14:paraId="33AA647C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DBEB1" w14:textId="504D12DF" w:rsidR="001E12C6" w:rsidRPr="00F103E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94" w:type="pct"/>
            <w:shd w:val="clear" w:color="auto" w:fill="auto"/>
          </w:tcPr>
          <w:p w14:paraId="17E95762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FE3A" w14:textId="76BAE2F2" w:rsidR="001E12C6" w:rsidRPr="003F552F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5" w:type="pct"/>
            <w:shd w:val="clear" w:color="auto" w:fill="auto"/>
          </w:tcPr>
          <w:p w14:paraId="792AD6AD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A25B" w14:textId="295C56F6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</w:tr>
      <w:tr w:rsidR="001E12C6" w:rsidRPr="006375B5" w14:paraId="086F0459" w14:textId="77777777" w:rsidTr="000E1D36">
        <w:trPr>
          <w:trHeight w:val="80"/>
        </w:trPr>
        <w:tc>
          <w:tcPr>
            <w:tcW w:w="1890" w:type="pct"/>
          </w:tcPr>
          <w:p w14:paraId="413B57B6" w14:textId="77777777" w:rsidR="001E12C6" w:rsidRPr="006375B5" w:rsidRDefault="001E12C6" w:rsidP="001E12C6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BF4B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ตามสัญญาเช่าดำเนินงาน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  </w:t>
            </w:r>
            <w:r w:rsidRPr="006375B5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02B1DA75" w14:textId="77777777" w:rsidR="001E12C6" w:rsidRPr="0037441A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B1D529A" w14:textId="3C2D7342" w:rsidR="00EF526C" w:rsidRPr="0037441A" w:rsidRDefault="00882C3B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41A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</w:p>
        </w:tc>
        <w:tc>
          <w:tcPr>
            <w:tcW w:w="145" w:type="pct"/>
            <w:shd w:val="clear" w:color="auto" w:fill="auto"/>
          </w:tcPr>
          <w:p w14:paraId="0EF6B278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8CA7F6A" w14:textId="77777777" w:rsidR="001E12C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A9E074" w14:textId="4B86C8A5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94" w:type="pct"/>
            <w:shd w:val="clear" w:color="auto" w:fill="auto"/>
          </w:tcPr>
          <w:p w14:paraId="5D149C21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ADC460" w14:textId="77777777" w:rsidR="001E12C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FD27BB" w14:textId="6EE7A284" w:rsidR="00A035CE" w:rsidRPr="006375B5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41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82C3B" w:rsidRPr="0037441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BE9FFFC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A6551A7" w14:textId="77777777" w:rsidR="001E12C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A9A014" w14:textId="2041E119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  <w:tr w:rsidR="001E12C6" w:rsidRPr="006375B5" w14:paraId="3E68CE2C" w14:textId="77777777" w:rsidTr="000E1D36">
        <w:trPr>
          <w:trHeight w:val="82"/>
        </w:trPr>
        <w:tc>
          <w:tcPr>
            <w:tcW w:w="1890" w:type="pct"/>
          </w:tcPr>
          <w:p w14:paraId="26067F15" w14:textId="77777777" w:rsidR="001E12C6" w:rsidRPr="006375B5" w:rsidRDefault="001E12C6" w:rsidP="001E12C6">
            <w:pPr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62461DAC" w14:textId="3DD45EBA" w:rsidR="001E12C6" w:rsidRPr="0037441A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41A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37441A" w:rsidRPr="0037441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5" w:type="pct"/>
            <w:shd w:val="clear" w:color="auto" w:fill="auto"/>
          </w:tcPr>
          <w:p w14:paraId="36ED2F8B" w14:textId="77777777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445BC17" w14:textId="10AE49E3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4" w:type="pct"/>
            <w:shd w:val="clear" w:color="auto" w:fill="auto"/>
          </w:tcPr>
          <w:p w14:paraId="424D9AF8" w14:textId="77777777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63EE30D" w14:textId="12C32477" w:rsidR="001E12C6" w:rsidRPr="00213FD6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D22D7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45" w:type="pct"/>
          </w:tcPr>
          <w:p w14:paraId="25994417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03D5DC15" w14:textId="4BFFDD60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</w:tr>
      <w:tr w:rsidR="001E12C6" w:rsidRPr="006375B5" w14:paraId="4AB6C6D7" w14:textId="77777777" w:rsidTr="000E1D36">
        <w:trPr>
          <w:trHeight w:val="82"/>
        </w:trPr>
        <w:tc>
          <w:tcPr>
            <w:tcW w:w="1890" w:type="pct"/>
          </w:tcPr>
          <w:p w14:paraId="55BA3ED5" w14:textId="77777777" w:rsidR="001E12C6" w:rsidRPr="0093396C" w:rsidRDefault="001E12C6" w:rsidP="001E12C6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9339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339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339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7FFC74B8" w14:textId="77777777" w:rsidR="001E12C6" w:rsidRPr="0037441A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308915AA" w14:textId="45242CBC" w:rsidR="00EF526C" w:rsidRPr="0037441A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37441A">
              <w:rPr>
                <w:rFonts w:ascii="Angsana New" w:hAnsi="Angsana New"/>
                <w:sz w:val="30"/>
                <w:szCs w:val="30"/>
              </w:rPr>
              <w:t>(2</w:t>
            </w:r>
            <w:r w:rsidR="00882C3B" w:rsidRPr="0037441A">
              <w:rPr>
                <w:rFonts w:ascii="Angsana New" w:hAnsi="Angsana New"/>
                <w:sz w:val="30"/>
                <w:szCs w:val="30"/>
              </w:rPr>
              <w:t>0</w:t>
            </w:r>
            <w:r w:rsidRPr="003744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1610E264" w14:textId="77777777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48E8C8E" w14:textId="77777777" w:rsidR="001E12C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C0A0A91" w14:textId="0BB2E5C0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94" w:type="pct"/>
            <w:shd w:val="clear" w:color="auto" w:fill="auto"/>
          </w:tcPr>
          <w:p w14:paraId="28446951" w14:textId="77777777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C742E15" w14:textId="77777777" w:rsidR="001E12C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1E9E2042" w14:textId="24F2EC2C" w:rsidR="00A035CE" w:rsidRPr="00213FD6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0D22D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3483F8C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E8ADCB5" w14:textId="77777777" w:rsidR="001E12C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3B96726" w14:textId="2A378234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1E12C6" w:rsidRPr="006375B5" w14:paraId="52EA90E9" w14:textId="77777777" w:rsidTr="000E1D36">
        <w:trPr>
          <w:trHeight w:val="82"/>
        </w:trPr>
        <w:tc>
          <w:tcPr>
            <w:tcW w:w="1890" w:type="pct"/>
          </w:tcPr>
          <w:p w14:paraId="60F6FC1F" w14:textId="77777777" w:rsidR="001E12C6" w:rsidRPr="006375B5" w:rsidRDefault="001E12C6" w:rsidP="001E12C6">
            <w:pPr>
              <w:ind w:left="25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31F2E" w14:textId="6E1B4010" w:rsidR="001E12C6" w:rsidRPr="00213FD6" w:rsidRDefault="00EF526C" w:rsidP="00EF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45" w:type="pct"/>
            <w:shd w:val="clear" w:color="auto" w:fill="auto"/>
          </w:tcPr>
          <w:p w14:paraId="0A401376" w14:textId="77777777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75122" w14:textId="40DF4B02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4" w:type="pct"/>
            <w:shd w:val="clear" w:color="auto" w:fill="auto"/>
          </w:tcPr>
          <w:p w14:paraId="00307932" w14:textId="77777777" w:rsidR="001E12C6" w:rsidRPr="00213FD6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61F98" w14:textId="6CB77377" w:rsidR="001E12C6" w:rsidRPr="00213FD6" w:rsidRDefault="00A035CE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5" w:type="pct"/>
          </w:tcPr>
          <w:p w14:paraId="2616FF69" w14:textId="77777777" w:rsidR="001E12C6" w:rsidRPr="006375B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B51244D" w14:textId="13B5828A" w:rsidR="001E12C6" w:rsidRPr="00F103E5" w:rsidRDefault="001E12C6" w:rsidP="001E1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2508">
              <w:rPr>
                <w:rFonts w:ascii="Angsana New" w:hAnsi="Angsana New" w:hint="cs"/>
                <w:b/>
                <w:bCs/>
                <w:sz w:val="30"/>
                <w:szCs w:val="30"/>
              </w:rPr>
              <w:t>200</w:t>
            </w:r>
          </w:p>
        </w:tc>
      </w:tr>
    </w:tbl>
    <w:p w14:paraId="24B3D3F0" w14:textId="69A16CB7" w:rsidR="00ED72A0" w:rsidRDefault="00ED72A0" w:rsidP="00ED7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6BDA8121" w14:textId="1262807A" w:rsidR="00A162BB" w:rsidRDefault="00516610" w:rsidP="00A1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6610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7037FE" w:rsidRPr="007037FE">
        <w:rPr>
          <w:rFonts w:asciiTheme="majorBidi" w:hAnsiTheme="majorBidi" w:cstheme="majorBidi"/>
          <w:sz w:val="30"/>
          <w:szCs w:val="30"/>
        </w:rPr>
        <w:t>30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="007037FE" w:rsidRPr="007037FE">
        <w:rPr>
          <w:rFonts w:asciiTheme="majorBidi" w:hAnsiTheme="majorBidi" w:cstheme="majorBidi"/>
          <w:sz w:val="30"/>
          <w:szCs w:val="30"/>
        </w:rPr>
        <w:t>60</w:t>
      </w:r>
      <w:r w:rsidRPr="00516610">
        <w:rPr>
          <w:rFonts w:asciiTheme="majorBidi" w:hAnsiTheme="majorBidi" w:cstheme="majorBidi"/>
          <w:sz w:val="30"/>
          <w:szCs w:val="30"/>
        </w:rPr>
        <w:t xml:space="preserve"> </w:t>
      </w:r>
      <w:r w:rsidRPr="00516610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6349667" w14:textId="77777777" w:rsidR="00A162BB" w:rsidRDefault="00A162BB" w:rsidP="00A16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6"/>
        <w:gridCol w:w="1190"/>
        <w:gridCol w:w="274"/>
        <w:gridCol w:w="1100"/>
        <w:gridCol w:w="274"/>
        <w:gridCol w:w="1190"/>
        <w:gridCol w:w="274"/>
        <w:gridCol w:w="1032"/>
      </w:tblGrid>
      <w:tr w:rsidR="00A808DA" w:rsidRPr="005F7B7E" w14:paraId="18E87259" w14:textId="77777777" w:rsidTr="00F00AAC">
        <w:trPr>
          <w:cantSplit/>
          <w:trHeight w:val="20"/>
          <w:tblHeader/>
        </w:trPr>
        <w:tc>
          <w:tcPr>
            <w:tcW w:w="3846" w:type="dxa"/>
          </w:tcPr>
          <w:p w14:paraId="27FF0527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ind w:left="10" w:hanging="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64" w:type="dxa"/>
            <w:gridSpan w:val="3"/>
          </w:tcPr>
          <w:p w14:paraId="7D756E40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4" w:type="dxa"/>
          </w:tcPr>
          <w:p w14:paraId="1D137939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0F1E4FCF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808DA" w:rsidRPr="005F7B7E" w14:paraId="3622B676" w14:textId="77777777" w:rsidTr="00F00AAC">
        <w:trPr>
          <w:cantSplit/>
          <w:trHeight w:val="20"/>
          <w:tblHeader/>
        </w:trPr>
        <w:tc>
          <w:tcPr>
            <w:tcW w:w="3846" w:type="dxa"/>
          </w:tcPr>
          <w:p w14:paraId="28777203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95DA0FB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4" w:type="dxa"/>
          </w:tcPr>
          <w:p w14:paraId="67F56006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14:paraId="4B71B1C7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4" w:type="dxa"/>
          </w:tcPr>
          <w:p w14:paraId="63BDF2D6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0919E9E4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4" w:type="dxa"/>
          </w:tcPr>
          <w:p w14:paraId="422E83C1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81583C" w14:textId="77777777" w:rsidR="00A808DA" w:rsidRPr="007039DA" w:rsidRDefault="00A808DA" w:rsidP="00F00A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A808DA" w:rsidRPr="005F7B7E" w14:paraId="0A425DBC" w14:textId="77777777" w:rsidTr="00F00AAC">
        <w:trPr>
          <w:cantSplit/>
          <w:trHeight w:val="20"/>
          <w:tblHeader/>
        </w:trPr>
        <w:tc>
          <w:tcPr>
            <w:tcW w:w="3846" w:type="dxa"/>
          </w:tcPr>
          <w:p w14:paraId="6CBE9D56" w14:textId="77777777" w:rsidR="00A808DA" w:rsidRPr="007039DA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  <w:vAlign w:val="bottom"/>
          </w:tcPr>
          <w:p w14:paraId="67A6EF97" w14:textId="77777777" w:rsidR="00A808DA" w:rsidRPr="007039DA" w:rsidRDefault="00A808DA" w:rsidP="00F00A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39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808DA" w:rsidRPr="005F7B7E" w14:paraId="613C9B2D" w14:textId="77777777" w:rsidTr="00F00AAC">
        <w:trPr>
          <w:cantSplit/>
          <w:trHeight w:val="20"/>
        </w:trPr>
        <w:tc>
          <w:tcPr>
            <w:tcW w:w="3846" w:type="dxa"/>
          </w:tcPr>
          <w:p w14:paraId="2F129BA9" w14:textId="01563934" w:rsidR="00A808DA" w:rsidRPr="007039DA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39D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</w:p>
        </w:tc>
        <w:tc>
          <w:tcPr>
            <w:tcW w:w="1190" w:type="dxa"/>
            <w:vAlign w:val="bottom"/>
          </w:tcPr>
          <w:p w14:paraId="77EA7C3B" w14:textId="519BF916" w:rsidR="00A808DA" w:rsidRPr="006F138A" w:rsidRDefault="007039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6F138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4" w:type="dxa"/>
            <w:vAlign w:val="bottom"/>
          </w:tcPr>
          <w:p w14:paraId="79ACDB77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vAlign w:val="bottom"/>
          </w:tcPr>
          <w:p w14:paraId="776C6421" w14:textId="4E509832" w:rsidR="00A808DA" w:rsidRPr="00E6715F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6715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15F" w:rsidRPr="00E6715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bottom"/>
          </w:tcPr>
          <w:p w14:paraId="144A4897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  <w:vAlign w:val="bottom"/>
          </w:tcPr>
          <w:p w14:paraId="00CF936A" w14:textId="567A930F" w:rsidR="00A808DA" w:rsidRPr="000D22D7" w:rsidRDefault="007039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656F2B8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vAlign w:val="bottom"/>
          </w:tcPr>
          <w:p w14:paraId="40AA52F0" w14:textId="5743084C" w:rsidR="00A808DA" w:rsidRPr="00E6715F" w:rsidRDefault="00A808DA" w:rsidP="00F00A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1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35C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A808DA" w:rsidRPr="005F7B7E" w14:paraId="79961DF9" w14:textId="77777777" w:rsidTr="00F00AAC">
        <w:trPr>
          <w:cantSplit/>
          <w:trHeight w:val="20"/>
        </w:trPr>
        <w:tc>
          <w:tcPr>
            <w:tcW w:w="3846" w:type="dxa"/>
          </w:tcPr>
          <w:p w14:paraId="749D8839" w14:textId="77777777" w:rsidR="00A808DA" w:rsidRPr="007039DA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90" w:type="dxa"/>
          </w:tcPr>
          <w:p w14:paraId="5A7FE4F9" w14:textId="7079AC03" w:rsidR="00A808DA" w:rsidRPr="0037441A" w:rsidRDefault="00E86457" w:rsidP="006F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3744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38A" w:rsidRPr="0037441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82C3B" w:rsidRPr="0037441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744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777FFE71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</w:tcPr>
          <w:p w14:paraId="04513B07" w14:textId="5D8F3DC6" w:rsidR="00A808DA" w:rsidRPr="00E6715F" w:rsidRDefault="00E6715F" w:rsidP="00E6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71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522654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</w:tcPr>
          <w:p w14:paraId="5995337D" w14:textId="3E92FC05" w:rsidR="00A808DA" w:rsidRPr="000D22D7" w:rsidRDefault="000D22D7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BE52D7B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</w:tcPr>
          <w:p w14:paraId="320EB72E" w14:textId="1B090EE8" w:rsidR="00A808DA" w:rsidRPr="00E6715F" w:rsidRDefault="00B35C67" w:rsidP="00B35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08DA" w:rsidRPr="00A309C7" w14:paraId="50A25129" w14:textId="77777777" w:rsidTr="00F00AAC">
        <w:trPr>
          <w:cantSplit/>
          <w:trHeight w:val="20"/>
        </w:trPr>
        <w:tc>
          <w:tcPr>
            <w:tcW w:w="3846" w:type="dxa"/>
          </w:tcPr>
          <w:p w14:paraId="0F08D77D" w14:textId="38F42438" w:rsidR="00A808DA" w:rsidRPr="007039DA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37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39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C5F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F9DF7" w14:textId="6668785E" w:rsidR="00A808DA" w:rsidRPr="0037441A" w:rsidRDefault="006F138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82C3B" w:rsidRPr="0037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  <w:vAlign w:val="bottom"/>
          </w:tcPr>
          <w:p w14:paraId="609BF87A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841CD" w14:textId="77777777" w:rsidR="00A808DA" w:rsidRPr="00E6715F" w:rsidRDefault="00A808DA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4" w:type="dxa"/>
            <w:vAlign w:val="bottom"/>
          </w:tcPr>
          <w:p w14:paraId="1E213B61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FACE9" w14:textId="1DD0293D" w:rsidR="00A808DA" w:rsidRPr="000D22D7" w:rsidRDefault="000D22D7" w:rsidP="00F0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22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34C95B16" w14:textId="77777777" w:rsidR="00A808DA" w:rsidRPr="005F7B7E" w:rsidRDefault="00A808DA" w:rsidP="00F00A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818F6" w14:textId="77777777" w:rsidR="00A808DA" w:rsidRPr="00E6715F" w:rsidRDefault="00A808DA" w:rsidP="00F00A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15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E671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bookmarkEnd w:id="3"/>
    </w:tbl>
    <w:p w14:paraId="25044E6C" w14:textId="6775DC3E" w:rsidR="00C40B18" w:rsidRDefault="00C4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x-none" w:eastAsia="x-none"/>
        </w:rPr>
      </w:pPr>
    </w:p>
    <w:p w14:paraId="34971BD4" w14:textId="23DB0966" w:rsidR="006719AD" w:rsidRPr="006375B5" w:rsidRDefault="00C35F8B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6375B5">
        <w:rPr>
          <w:rFonts w:asciiTheme="majorBidi" w:hAnsiTheme="majorBidi" w:cstheme="majorBidi"/>
          <w:sz w:val="30"/>
          <w:szCs w:val="30"/>
          <w:cs/>
        </w:rPr>
        <w:t>ภาระผูกพันกับ</w:t>
      </w:r>
      <w:r w:rsidR="006A2FA8" w:rsidRPr="006375B5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6375B5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14:paraId="24137161" w14:textId="77777777" w:rsidR="003C2AB8" w:rsidRPr="00472392" w:rsidRDefault="003C2AB8" w:rsidP="003C2AB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5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9"/>
        <w:gridCol w:w="988"/>
        <w:gridCol w:w="269"/>
        <w:gridCol w:w="1040"/>
        <w:gridCol w:w="276"/>
        <w:gridCol w:w="1005"/>
        <w:gridCol w:w="287"/>
        <w:gridCol w:w="1038"/>
      </w:tblGrid>
      <w:tr w:rsidR="003C2AB8" w:rsidRPr="006375B5" w14:paraId="18A8A53A" w14:textId="77777777" w:rsidTr="00D577D9">
        <w:trPr>
          <w:tblHeader/>
        </w:trPr>
        <w:tc>
          <w:tcPr>
            <w:tcW w:w="2321" w:type="pct"/>
          </w:tcPr>
          <w:p w14:paraId="18F15628" w14:textId="77777777" w:rsidR="003C2AB8" w:rsidRPr="006375B5" w:rsidRDefault="003C2AB8" w:rsidP="00040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pct"/>
            <w:gridSpan w:val="3"/>
          </w:tcPr>
          <w:p w14:paraId="7D82EDAE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22E53269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4DCBA5E8" w14:textId="77777777" w:rsidR="003C2AB8" w:rsidRPr="006375B5" w:rsidRDefault="003C2AB8" w:rsidP="00040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5B33" w:rsidRPr="006375B5" w14:paraId="04471EEF" w14:textId="77777777" w:rsidTr="00D577D9">
        <w:trPr>
          <w:trHeight w:val="344"/>
          <w:tblHeader/>
        </w:trPr>
        <w:tc>
          <w:tcPr>
            <w:tcW w:w="2321" w:type="pct"/>
          </w:tcPr>
          <w:p w14:paraId="18D763C9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1BD4F6" w14:textId="7C8A8854" w:rsidR="00A75B33" w:rsidRPr="006375B5" w:rsidRDefault="00D3555F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8C5AB06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3ECDDD" w14:textId="324C468E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</w:tcPr>
          <w:p w14:paraId="0E6C521B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969FD6" w14:textId="35D36FAF" w:rsidR="00A75B33" w:rsidRPr="006375B5" w:rsidRDefault="00D3555F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" w:type="pct"/>
          </w:tcPr>
          <w:p w14:paraId="697EC043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A2BD5B" w14:textId="0AC14AE6" w:rsidR="00A75B33" w:rsidRPr="006375B5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="Angsana New" w:hAnsi="Angsana New"/>
                <w:sz w:val="30"/>
                <w:szCs w:val="30"/>
              </w:rPr>
              <w:t>30</w:t>
            </w:r>
            <w:r w:rsidR="00A75B33" w:rsidRPr="009E2F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75B33" w:rsidRPr="009E2F9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75B33" w:rsidRPr="006375B5" w14:paraId="3102D947" w14:textId="77777777" w:rsidTr="00D577D9">
        <w:trPr>
          <w:trHeight w:val="344"/>
          <w:tblHeader/>
        </w:trPr>
        <w:tc>
          <w:tcPr>
            <w:tcW w:w="2321" w:type="pct"/>
          </w:tcPr>
          <w:p w14:paraId="61EB8297" w14:textId="77777777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22FDC688" w14:textId="21B4DE45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CB6038E" w14:textId="116B0ED9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B3489B" w14:textId="6064B153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355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11F5636A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F38BCA" w14:textId="02908BE2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7037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7" w:type="pct"/>
          </w:tcPr>
          <w:p w14:paraId="53467349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0C1AC7B" w14:textId="48DA811C" w:rsidR="00A75B33" w:rsidRPr="000E564C" w:rsidRDefault="007037FE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7F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355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5B33" w:rsidRPr="006375B5" w14:paraId="5305863C" w14:textId="77777777" w:rsidTr="00D577D9">
        <w:trPr>
          <w:tblHeader/>
        </w:trPr>
        <w:tc>
          <w:tcPr>
            <w:tcW w:w="2321" w:type="pct"/>
          </w:tcPr>
          <w:p w14:paraId="377A664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9" w:type="pct"/>
            <w:gridSpan w:val="7"/>
          </w:tcPr>
          <w:p w14:paraId="6DB1A4A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5B33" w:rsidRPr="006375B5" w14:paraId="550158CB" w14:textId="77777777" w:rsidTr="00D577D9">
        <w:tc>
          <w:tcPr>
            <w:tcW w:w="2321" w:type="pct"/>
          </w:tcPr>
          <w:p w14:paraId="15FB8C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E3F8481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5CB373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12C1B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5A9DE61D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691CA90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5214E2F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53B988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5B33" w:rsidRPr="006375B5" w14:paraId="3BAF8AA2" w14:textId="77777777" w:rsidTr="00D577D9">
        <w:tc>
          <w:tcPr>
            <w:tcW w:w="2321" w:type="pct"/>
          </w:tcPr>
          <w:p w14:paraId="2FB83B0A" w14:textId="5B3A6D81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63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40" w:type="pct"/>
          </w:tcPr>
          <w:p w14:paraId="49BDB990" w14:textId="052C7FDA" w:rsidR="00A75B33" w:rsidRPr="006375B5" w:rsidRDefault="00A75B33" w:rsidP="00A7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84955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F62F8A4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62E9559C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26"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2C863E0E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350766A5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F98D52" w14:textId="77777777" w:rsidR="00A75B33" w:rsidRPr="006375B5" w:rsidRDefault="00A75B33" w:rsidP="00A7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ED6" w:rsidRPr="006375B5" w14:paraId="57F27923" w14:textId="77777777" w:rsidTr="0003773C">
        <w:tc>
          <w:tcPr>
            <w:tcW w:w="2321" w:type="pct"/>
          </w:tcPr>
          <w:p w14:paraId="58664ED4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67EAFD05" w14:textId="11281AA5" w:rsidR="004D7ED6" w:rsidRPr="0003773C" w:rsidRDefault="003428E0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47" w:type="pct"/>
          </w:tcPr>
          <w:p w14:paraId="3CF99922" w14:textId="77777777" w:rsidR="004D7ED6" w:rsidRPr="0003773C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E7491E8" w14:textId="7B0E2520" w:rsidR="004D7ED6" w:rsidRPr="0003773C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77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151" w:type="pct"/>
          </w:tcPr>
          <w:p w14:paraId="690E41FA" w14:textId="77777777" w:rsidR="004D7ED6" w:rsidRPr="0003773C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26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630605B6" w14:textId="01DD8F5E" w:rsidR="004D7ED6" w:rsidRPr="0003773C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</w:tcPr>
          <w:p w14:paraId="7915F48D" w14:textId="77777777" w:rsidR="004D7ED6" w:rsidRPr="0003773C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5A53B278" w14:textId="09817831" w:rsidR="004D7ED6" w:rsidRPr="0003773C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7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D7ED6" w:rsidRPr="006375B5" w14:paraId="6144D05C" w14:textId="77777777" w:rsidTr="0003773C">
        <w:tc>
          <w:tcPr>
            <w:tcW w:w="2321" w:type="pct"/>
          </w:tcPr>
          <w:p w14:paraId="0B908F2F" w14:textId="6040CBCA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</w:tcPr>
          <w:p w14:paraId="43D1BED0" w14:textId="77777777" w:rsidR="004D7ED6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920901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70443A" w14:textId="77777777" w:rsidR="004D7ED6" w:rsidRPr="007037FE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6F64F3F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</w:tcPr>
          <w:p w14:paraId="224AE620" w14:textId="77777777" w:rsidR="004D7ED6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2E6B22FB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F29CA5A" w14:textId="77777777" w:rsidR="004D7ED6" w:rsidRPr="007037FE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ED6" w:rsidRPr="006375B5" w14:paraId="599F049E" w14:textId="77777777" w:rsidTr="001D30A8">
        <w:tc>
          <w:tcPr>
            <w:tcW w:w="2321" w:type="pct"/>
          </w:tcPr>
          <w:p w14:paraId="1B1E637C" w14:textId="7C18D8C4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0" w:type="pct"/>
          </w:tcPr>
          <w:p w14:paraId="77DB4DD5" w14:textId="77777777" w:rsidR="004D7ED6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45D0A7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8625C47" w14:textId="77777777" w:rsidR="004D7ED6" w:rsidRPr="007037FE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107ADFD2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4E92E77" w14:textId="77777777" w:rsidR="004D7ED6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" w:type="pct"/>
          </w:tcPr>
          <w:p w14:paraId="10A86765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7935134" w14:textId="77777777" w:rsidR="004D7ED6" w:rsidRPr="007037FE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ED6" w:rsidRPr="006375B5" w14:paraId="3E8E0E6A" w14:textId="77777777" w:rsidTr="001D30A8">
        <w:tc>
          <w:tcPr>
            <w:tcW w:w="2321" w:type="pct"/>
          </w:tcPr>
          <w:p w14:paraId="214DD752" w14:textId="79BD909E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847D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หรือมีมูลค่าต่ำ</w:t>
            </w:r>
          </w:p>
        </w:tc>
        <w:tc>
          <w:tcPr>
            <w:tcW w:w="540" w:type="pct"/>
          </w:tcPr>
          <w:p w14:paraId="424A16C4" w14:textId="32EEDCD0" w:rsidR="004D7ED6" w:rsidRPr="006375B5" w:rsidRDefault="002455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2F583CF6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278873" w14:textId="345D3E38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1" w:type="pct"/>
          </w:tcPr>
          <w:p w14:paraId="72AA90DF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484A6D6" w14:textId="5E017CC5" w:rsidR="004D7ED6" w:rsidRPr="006375B5" w:rsidRDefault="00245591" w:rsidP="00245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00121E7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7E83AC" w14:textId="17BCE25D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D7ED6" w:rsidRPr="006375B5" w14:paraId="79BD1DE2" w14:textId="77777777" w:rsidTr="001D30A8">
        <w:tc>
          <w:tcPr>
            <w:tcW w:w="2321" w:type="pct"/>
          </w:tcPr>
          <w:p w14:paraId="53094E4A" w14:textId="31D7D35A" w:rsidR="004D7ED6" w:rsidRPr="002847D0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0" w:type="pct"/>
          </w:tcPr>
          <w:p w14:paraId="270D3EA2" w14:textId="1B739856" w:rsidR="004D7ED6" w:rsidRDefault="004A46BA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3,476</w:t>
            </w:r>
          </w:p>
        </w:tc>
        <w:tc>
          <w:tcPr>
            <w:tcW w:w="147" w:type="pct"/>
          </w:tcPr>
          <w:p w14:paraId="422886D9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C9FCF0" w14:textId="4B1E3D3C" w:rsidR="004D7ED6" w:rsidRPr="00531DF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3,468</w:t>
            </w:r>
          </w:p>
        </w:tc>
        <w:tc>
          <w:tcPr>
            <w:tcW w:w="151" w:type="pct"/>
          </w:tcPr>
          <w:p w14:paraId="0AF94F51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9649EE2" w14:textId="7BF1ABC5" w:rsidR="004D7ED6" w:rsidRDefault="00183F88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7441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44301061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F12FA2" w14:textId="2ECFFF84" w:rsidR="004D7ED6" w:rsidRPr="00531DF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4D7ED6" w:rsidRPr="006375B5" w14:paraId="048444CA" w14:textId="77777777" w:rsidTr="001D30A8">
        <w:tc>
          <w:tcPr>
            <w:tcW w:w="2321" w:type="pct"/>
          </w:tcPr>
          <w:p w14:paraId="6ACBC36F" w14:textId="2853E06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</w:t>
            </w: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540" w:type="pct"/>
          </w:tcPr>
          <w:p w14:paraId="26156BBE" w14:textId="0C482211" w:rsidR="004D7ED6" w:rsidRPr="006375B5" w:rsidRDefault="00785E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3744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ED31997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966DC" w14:textId="0074C283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51" w:type="pct"/>
          </w:tcPr>
          <w:p w14:paraId="693BD7D1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37D35B39" w14:textId="18825A05" w:rsidR="004D7ED6" w:rsidRPr="006375B5" w:rsidRDefault="00785E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25F5B92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F48BCEA" w14:textId="4211BC57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7ED6" w:rsidRPr="006375B5" w14:paraId="49F0ACA1" w14:textId="77777777" w:rsidTr="001D30A8">
        <w:trPr>
          <w:trHeight w:val="68"/>
        </w:trPr>
        <w:tc>
          <w:tcPr>
            <w:tcW w:w="2321" w:type="pct"/>
          </w:tcPr>
          <w:p w14:paraId="614F9C73" w14:textId="3B8A0B68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5" w:right="-131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5B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สัญญาจ้างเพื่องานอสังหาริมทรัพย์พัฒนา</w:t>
            </w:r>
            <w:r w:rsidRPr="006375B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631C1EB" w14:textId="31E66DEF" w:rsidR="004D7ED6" w:rsidRPr="006375B5" w:rsidRDefault="00785E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147" w:type="pct"/>
          </w:tcPr>
          <w:p w14:paraId="7DE91B8D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2D2DF7D" w14:textId="0F4CD11C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51" w:type="pct"/>
          </w:tcPr>
          <w:p w14:paraId="1ED4B493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6120301C" w14:textId="1A68CE0D" w:rsidR="004D7ED6" w:rsidRPr="006375B5" w:rsidRDefault="00785E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2AE291AB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0FB0B63" w14:textId="07D5EFBE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7ED6" w:rsidRPr="006375B5" w14:paraId="1BE4B559" w14:textId="77777777" w:rsidTr="001D30A8">
        <w:tc>
          <w:tcPr>
            <w:tcW w:w="2321" w:type="pct"/>
          </w:tcPr>
          <w:p w14:paraId="311B8A42" w14:textId="77777777" w:rsidR="004D7ED6" w:rsidRPr="006375B5" w:rsidRDefault="004D7ED6" w:rsidP="004D7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0893E3CA" w14:textId="7979D53A" w:rsidR="004D7ED6" w:rsidRPr="006375B5" w:rsidRDefault="00785E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</w:t>
            </w:r>
            <w:r w:rsidR="0037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C967FBF" w14:textId="77777777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AF812E" w14:textId="1DC82AAD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4,641</w:t>
            </w:r>
          </w:p>
        </w:tc>
        <w:tc>
          <w:tcPr>
            <w:tcW w:w="151" w:type="pct"/>
          </w:tcPr>
          <w:p w14:paraId="7BFB7D6D" w14:textId="77777777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7A07B5E1" w14:textId="1930D890" w:rsidR="004D7ED6" w:rsidRPr="006375B5" w:rsidRDefault="00785E91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7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7" w:type="pct"/>
          </w:tcPr>
          <w:p w14:paraId="14D97F8A" w14:textId="77777777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6FE7BEA" w14:textId="75B873DB" w:rsidR="004D7ED6" w:rsidRPr="006375B5" w:rsidRDefault="004D7ED6" w:rsidP="004D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00D49A99" w14:textId="3A5800D8" w:rsidR="000B670F" w:rsidRDefault="000B670F" w:rsidP="00650529">
      <w:pPr>
        <w:rPr>
          <w:rFonts w:asciiTheme="majorBidi" w:hAnsiTheme="majorBidi" w:cstheme="majorBidi"/>
          <w:sz w:val="30"/>
          <w:szCs w:val="30"/>
        </w:rPr>
      </w:pPr>
    </w:p>
    <w:p w14:paraId="5D253BFA" w14:textId="77777777" w:rsidR="000B670F" w:rsidRDefault="000B6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F7D30B9" w14:textId="31681404" w:rsidR="007062C0" w:rsidRPr="00AC1352" w:rsidRDefault="00C35F8B" w:rsidP="004C2839">
      <w:pPr>
        <w:pStyle w:val="Heading6"/>
        <w:numPr>
          <w:ilvl w:val="0"/>
          <w:numId w:val="20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AC1352">
        <w:rPr>
          <w:rFonts w:ascii="Angsana New" w:hAnsi="Angsana New"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934FD7" w:rsidRPr="00AC1352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E6E133A" w14:textId="40DC1522" w:rsidR="0046362C" w:rsidRDefault="0046362C" w:rsidP="0046362C">
      <w:pPr>
        <w:rPr>
          <w:sz w:val="30"/>
          <w:szCs w:val="30"/>
          <w:lang w:eastAsia="x-none"/>
        </w:rPr>
      </w:pPr>
    </w:p>
    <w:p w14:paraId="2C05383E" w14:textId="77777777" w:rsidR="009123CF" w:rsidRPr="009123CF" w:rsidRDefault="009123CF" w:rsidP="009123CF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23CF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5F4B6A3A" w14:textId="77777777" w:rsidR="009123CF" w:rsidRPr="009123CF" w:rsidRDefault="009123CF" w:rsidP="009123CF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9123CF">
        <w:rPr>
          <w:rFonts w:asciiTheme="majorBidi" w:hAnsiTheme="majorBidi" w:cstheme="majorBidi"/>
          <w:sz w:val="30"/>
          <w:szCs w:val="30"/>
        </w:rPr>
        <w:t> </w:t>
      </w:r>
    </w:p>
    <w:p w14:paraId="6704340C" w14:textId="77777777" w:rsidR="00EC2FC7" w:rsidRDefault="00EC2FC7" w:rsidP="00EC2FC7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9123C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 เมื่อวันที่ </w:t>
      </w:r>
      <w:r w:rsidRPr="009123CF">
        <w:rPr>
          <w:rFonts w:asciiTheme="majorBidi" w:hAnsiTheme="majorBidi" w:cstheme="majorBidi"/>
          <w:sz w:val="30"/>
          <w:szCs w:val="30"/>
        </w:rPr>
        <w:t xml:space="preserve">13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123CF">
        <w:rPr>
          <w:rFonts w:asciiTheme="majorBidi" w:hAnsiTheme="majorBidi" w:cstheme="majorBidi"/>
          <w:sz w:val="30"/>
          <w:szCs w:val="30"/>
        </w:rPr>
        <w:t xml:space="preserve">2568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ผู้ถือหุ้นมีมติอนุมัติให้จ่ายเงินปันผลในอัตราหุ้นละ </w:t>
      </w:r>
      <w:r w:rsidRPr="009123CF">
        <w:rPr>
          <w:rFonts w:asciiTheme="majorBidi" w:hAnsiTheme="majorBidi" w:cstheme="majorBidi"/>
          <w:sz w:val="30"/>
          <w:szCs w:val="30"/>
        </w:rPr>
        <w:t xml:space="preserve">0.31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สำหรับหุ้นสามัญจำนวน </w:t>
      </w:r>
      <w:r w:rsidRPr="009123CF">
        <w:rPr>
          <w:rFonts w:asciiTheme="majorBidi" w:hAnsiTheme="majorBidi" w:cstheme="majorBidi"/>
          <w:sz w:val="30"/>
          <w:szCs w:val="30"/>
        </w:rPr>
        <w:t xml:space="preserve">2,319.28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เป็นจำนวนเงินรวม </w:t>
      </w:r>
      <w:r w:rsidRPr="009123CF">
        <w:rPr>
          <w:rFonts w:asciiTheme="majorBidi" w:hAnsiTheme="majorBidi" w:cstheme="majorBidi"/>
          <w:sz w:val="30"/>
          <w:szCs w:val="30"/>
        </w:rPr>
        <w:t xml:space="preserve">718.98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ล้านบาท โดยกำหนดจ่ายเงินปันผลวันที่ </w:t>
      </w:r>
      <w:r w:rsidRPr="009123CF">
        <w:rPr>
          <w:rFonts w:asciiTheme="majorBidi" w:hAnsiTheme="majorBidi" w:cstheme="majorBidi"/>
          <w:sz w:val="30"/>
          <w:szCs w:val="30"/>
        </w:rPr>
        <w:t xml:space="preserve">11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123CF">
        <w:rPr>
          <w:rFonts w:asciiTheme="majorBidi" w:hAnsiTheme="majorBidi" w:cstheme="majorBidi"/>
          <w:sz w:val="30"/>
          <w:szCs w:val="30"/>
        </w:rPr>
        <w:t>2568</w:t>
      </w:r>
    </w:p>
    <w:p w14:paraId="274DAA58" w14:textId="77777777" w:rsidR="00EC2FC7" w:rsidRDefault="00EC2FC7" w:rsidP="00EC2FC7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/>
          <w:sz w:val="30"/>
          <w:szCs w:val="30"/>
        </w:rPr>
      </w:pPr>
    </w:p>
    <w:p w14:paraId="698CC0B7" w14:textId="77777777" w:rsidR="00EC2FC7" w:rsidRPr="009123CF" w:rsidRDefault="00EC2FC7" w:rsidP="00EC2FC7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393A87">
        <w:rPr>
          <w:rFonts w:asciiTheme="majorBidi" w:hAnsiTheme="majorBidi" w:hint="cs"/>
          <w:sz w:val="30"/>
          <w:szCs w:val="30"/>
          <w:cs/>
        </w:rPr>
        <w:t>ในการประชุมคณะกรรมการบริหารของบริษัท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8 </w:t>
      </w:r>
      <w:r w:rsidRPr="00393A87">
        <w:rPr>
          <w:rFonts w:asciiTheme="majorBidi" w:hAnsiTheme="majorBidi" w:hint="cs"/>
          <w:sz w:val="30"/>
          <w:szCs w:val="30"/>
          <w:cs/>
        </w:rPr>
        <w:t>มกราคม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2568 </w:t>
      </w:r>
      <w:r w:rsidRPr="00393A87">
        <w:rPr>
          <w:rFonts w:asciiTheme="majorBidi" w:hAnsiTheme="majorBidi" w:hint="cs"/>
          <w:sz w:val="30"/>
          <w:szCs w:val="30"/>
          <w:cs/>
        </w:rPr>
        <w:t>คณะกรรมการบริหารมีมติอนุมัติการออกและเสนอขายหุ้นกู้ครั้งที่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1/2568 </w:t>
      </w:r>
      <w:r w:rsidRPr="00393A87">
        <w:rPr>
          <w:rFonts w:asciiTheme="majorBidi" w:hAnsiTheme="majorBidi" w:hint="cs"/>
          <w:sz w:val="30"/>
          <w:szCs w:val="30"/>
          <w:cs/>
        </w:rPr>
        <w:t>ประเภทไม่ด้อยสิทธิ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hint="cs"/>
          <w:sz w:val="30"/>
          <w:szCs w:val="30"/>
          <w:cs/>
        </w:rPr>
        <w:t>ไม่มีหลักประกัน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hint="cs"/>
          <w:sz w:val="30"/>
          <w:szCs w:val="30"/>
          <w:cs/>
        </w:rPr>
        <w:t>และไม่มีผู้แทนผู้ถือหุ้นกู้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hint="cs"/>
          <w:sz w:val="30"/>
          <w:szCs w:val="30"/>
          <w:cs/>
        </w:rPr>
        <w:t>มูลค่ารวม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2,000 </w:t>
      </w:r>
      <w:r w:rsidRPr="00393A87">
        <w:rPr>
          <w:rFonts w:asciiTheme="majorBidi" w:hAnsiTheme="majorBidi" w:hint="cs"/>
          <w:sz w:val="30"/>
          <w:szCs w:val="30"/>
          <w:cs/>
        </w:rPr>
        <w:t>ล้านบาท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hint="cs"/>
          <w:sz w:val="30"/>
          <w:szCs w:val="30"/>
          <w:cs/>
        </w:rPr>
        <w:t>มีระยะเวลาเสนอขายระหว่างวันที่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4 - 5 </w:t>
      </w:r>
      <w:r w:rsidRPr="00393A8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2568 </w:t>
      </w:r>
      <w:r w:rsidRPr="00393A87">
        <w:rPr>
          <w:rFonts w:asciiTheme="majorBidi" w:hAnsiTheme="majorBidi" w:hint="cs"/>
          <w:sz w:val="30"/>
          <w:szCs w:val="30"/>
          <w:cs/>
        </w:rPr>
        <w:t>โดยเป็นการออกและเสนอขายจากวงเงินเดิม</w:t>
      </w:r>
      <w:r>
        <w:rPr>
          <w:rFonts w:asciiTheme="majorBidi" w:hAnsiTheme="majorBidi"/>
          <w:sz w:val="30"/>
          <w:szCs w:val="30"/>
        </w:rPr>
        <w:br/>
      </w:r>
      <w:r w:rsidRPr="00393A87">
        <w:rPr>
          <w:rFonts w:asciiTheme="majorBidi" w:hAnsiTheme="majorBidi" w:hint="cs"/>
          <w:sz w:val="30"/>
          <w:szCs w:val="30"/>
          <w:cs/>
        </w:rPr>
        <w:t>ที่เคยได้รับอนุมัติจากผู้ถือหุ้นแล้วจำนวน</w:t>
      </w:r>
      <w:r w:rsidRPr="00393A87">
        <w:rPr>
          <w:rFonts w:asciiTheme="majorBidi" w:hAnsiTheme="majorBidi"/>
          <w:sz w:val="30"/>
          <w:szCs w:val="30"/>
          <w:cs/>
        </w:rPr>
        <w:t xml:space="preserve"> </w:t>
      </w:r>
      <w:r w:rsidRPr="00393A87">
        <w:rPr>
          <w:rFonts w:asciiTheme="majorBidi" w:hAnsiTheme="majorBidi" w:cstheme="majorBidi"/>
          <w:sz w:val="30"/>
          <w:szCs w:val="30"/>
        </w:rPr>
        <w:t xml:space="preserve">50,000 </w:t>
      </w:r>
      <w:r w:rsidRPr="00393A87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EBCC15A" w14:textId="77777777" w:rsidR="009123CF" w:rsidRPr="009123CF" w:rsidRDefault="009123CF" w:rsidP="009123CF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9123CF">
        <w:rPr>
          <w:rFonts w:asciiTheme="majorBidi" w:hAnsiTheme="majorBidi" w:cstheme="majorBidi"/>
          <w:sz w:val="30"/>
          <w:szCs w:val="30"/>
        </w:rPr>
        <w:t> </w:t>
      </w:r>
    </w:p>
    <w:p w14:paraId="6A52806B" w14:textId="77777777" w:rsidR="009123CF" w:rsidRPr="009123CF" w:rsidRDefault="009123CF" w:rsidP="009123CF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23CF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7A158A32" w14:textId="77777777" w:rsidR="009123CF" w:rsidRPr="009123CF" w:rsidRDefault="009123CF" w:rsidP="009123CF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9123CF">
        <w:rPr>
          <w:rFonts w:asciiTheme="majorBidi" w:hAnsiTheme="majorBidi" w:cstheme="majorBidi"/>
          <w:sz w:val="30"/>
          <w:szCs w:val="30"/>
        </w:rPr>
        <w:t> </w:t>
      </w:r>
    </w:p>
    <w:p w14:paraId="27638DA3" w14:textId="00D4368D" w:rsidR="009123CF" w:rsidRPr="009123CF" w:rsidRDefault="009123CF" w:rsidP="009123CF">
      <w:pPr>
        <w:tabs>
          <w:tab w:val="clear" w:pos="227"/>
          <w:tab w:val="clear" w:pos="454"/>
          <w:tab w:val="clear" w:pos="680"/>
          <w:tab w:val="left" w:pos="720"/>
        </w:tabs>
        <w:ind w:left="540" w:right="-25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9123CF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 แผ่นดินทอง พร็อพเพอร์ตี้ ดีเวลลอปเม้นท์ จำกัด (มหาชน) ซึ่งเป็นบริษัทย่อยของบริษัท เมื่อวันที่ </w:t>
      </w:r>
      <w:r w:rsidRPr="009123CF">
        <w:rPr>
          <w:rFonts w:asciiTheme="majorBidi" w:hAnsiTheme="majorBidi" w:cstheme="majorBidi"/>
          <w:sz w:val="30"/>
          <w:szCs w:val="30"/>
        </w:rPr>
        <w:t xml:space="preserve">10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9123CF">
        <w:rPr>
          <w:rFonts w:asciiTheme="majorBidi" w:hAnsiTheme="majorBidi" w:cstheme="majorBidi"/>
          <w:sz w:val="30"/>
          <w:szCs w:val="30"/>
        </w:rPr>
        <w:t>256</w:t>
      </w:r>
      <w:r w:rsidR="00001FFD">
        <w:rPr>
          <w:rFonts w:asciiTheme="majorBidi" w:hAnsiTheme="majorBidi" w:cstheme="majorBidi"/>
          <w:sz w:val="30"/>
          <w:szCs w:val="30"/>
        </w:rPr>
        <w:t>8</w:t>
      </w:r>
      <w:r w:rsidRPr="009123CF">
        <w:rPr>
          <w:rFonts w:asciiTheme="majorBidi" w:hAnsiTheme="majorBidi" w:cstheme="majorBidi"/>
          <w:sz w:val="30"/>
          <w:szCs w:val="30"/>
        </w:rPr>
        <w:t xml:space="preserve">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ผู้ถือหุ้นมีมติอนุมัติให้จ่ายเงินปันผลในอัตรา หุ้นละ </w:t>
      </w:r>
      <w:r w:rsidRPr="009123CF">
        <w:rPr>
          <w:rFonts w:asciiTheme="majorBidi" w:hAnsiTheme="majorBidi" w:cstheme="majorBidi"/>
          <w:sz w:val="30"/>
          <w:szCs w:val="30"/>
        </w:rPr>
        <w:t xml:space="preserve">0.12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บาท สำหรับหุ้นสามัญ จำนวน </w:t>
      </w:r>
      <w:r w:rsidRPr="009123CF">
        <w:rPr>
          <w:rFonts w:asciiTheme="majorBidi" w:hAnsiTheme="majorBidi" w:cstheme="majorBidi"/>
          <w:sz w:val="30"/>
          <w:szCs w:val="30"/>
        </w:rPr>
        <w:t xml:space="preserve">2,323.72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เป็นจำนวนเงินรวม </w:t>
      </w:r>
      <w:r w:rsidRPr="009123CF">
        <w:rPr>
          <w:rFonts w:asciiTheme="majorBidi" w:hAnsiTheme="majorBidi" w:cstheme="majorBidi"/>
          <w:sz w:val="30"/>
          <w:szCs w:val="30"/>
        </w:rPr>
        <w:t xml:space="preserve">278.85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ล้านบาท โดยกำหนดจ่ายเงินปันผลวันที่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Pr="009123CF">
        <w:rPr>
          <w:rFonts w:asciiTheme="majorBidi" w:hAnsiTheme="majorBidi" w:cstheme="majorBidi"/>
          <w:sz w:val="30"/>
          <w:szCs w:val="30"/>
        </w:rPr>
        <w:t xml:space="preserve">7 </w:t>
      </w:r>
      <w:r w:rsidRPr="009123C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123CF">
        <w:rPr>
          <w:rFonts w:asciiTheme="majorBidi" w:hAnsiTheme="majorBidi" w:cstheme="majorBidi"/>
          <w:sz w:val="30"/>
          <w:szCs w:val="30"/>
        </w:rPr>
        <w:t>2568</w:t>
      </w:r>
    </w:p>
    <w:p w14:paraId="56238C99" w14:textId="187ABFD9" w:rsidR="005A21E4" w:rsidRPr="005A21E4" w:rsidRDefault="005A21E4" w:rsidP="00274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A21E4" w:rsidRPr="005A21E4" w:rsidSect="00B849B1"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DB243" w14:textId="77777777" w:rsidR="00737894" w:rsidRDefault="00737894" w:rsidP="00900EE2">
      <w:r>
        <w:separator/>
      </w:r>
    </w:p>
  </w:endnote>
  <w:endnote w:type="continuationSeparator" w:id="0">
    <w:p w14:paraId="5F48E2A0" w14:textId="77777777" w:rsidR="00737894" w:rsidRDefault="00737894" w:rsidP="00900EE2">
      <w:r>
        <w:continuationSeparator/>
      </w:r>
    </w:p>
  </w:endnote>
  <w:endnote w:type="continuationNotice" w:id="1">
    <w:p w14:paraId="2EA40FA0" w14:textId="77777777" w:rsidR="00737894" w:rsidRDefault="007378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-2024465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2CA54" w14:textId="77777777" w:rsidR="007F40F3" w:rsidRPr="00721ED0" w:rsidRDefault="007F40F3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37FE"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0"/>
        <w:szCs w:val="30"/>
      </w:rPr>
      <w:id w:val="-13476318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F44A81" w14:textId="77777777" w:rsidR="006F765A" w:rsidRPr="00721ED0" w:rsidRDefault="006F765A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6FA12" w14:textId="77777777" w:rsidR="00737894" w:rsidRDefault="00737894" w:rsidP="00900EE2">
      <w:r>
        <w:separator/>
      </w:r>
    </w:p>
  </w:footnote>
  <w:footnote w:type="continuationSeparator" w:id="0">
    <w:p w14:paraId="24833420" w14:textId="77777777" w:rsidR="00737894" w:rsidRDefault="00737894" w:rsidP="00900EE2">
      <w:r>
        <w:continuationSeparator/>
      </w:r>
    </w:p>
  </w:footnote>
  <w:footnote w:type="continuationNotice" w:id="1">
    <w:p w14:paraId="60BB8AF0" w14:textId="77777777" w:rsidR="00737894" w:rsidRDefault="007378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C19D4" w14:textId="01E71B1A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2157834E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9672504" w14:textId="080B5898" w:rsidR="00533C54" w:rsidRPr="005351FF" w:rsidRDefault="00533C54" w:rsidP="00533C5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536EF31E" w14:textId="77777777" w:rsidR="00AD7484" w:rsidRPr="00533C54" w:rsidRDefault="00AD7484" w:rsidP="00AD7484">
    <w:pPr>
      <w:tabs>
        <w:tab w:val="left" w:pos="720"/>
      </w:tabs>
      <w:ind w:right="-43"/>
      <w:rPr>
        <w:rFonts w:ascii="Angsana New" w:hAnsi="Angsana New"/>
        <w:sz w:val="30"/>
        <w:szCs w:val="30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E1EAA" w14:textId="357150B6" w:rsidR="00093AA2" w:rsidRPr="004F256C" w:rsidRDefault="00093AA2" w:rsidP="00093AA2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F1B5146" w14:textId="77777777" w:rsidR="00093AA2" w:rsidRPr="005351FF" w:rsidRDefault="00093AA2" w:rsidP="00093A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914A82B" w14:textId="77777777" w:rsidR="00892D95" w:rsidRPr="005351FF" w:rsidRDefault="00892D95" w:rsidP="00892D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2367F471" w14:textId="77777777" w:rsidR="00A40972" w:rsidRPr="00892D95" w:rsidRDefault="00A40972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178B0" w14:textId="77777777" w:rsidR="00044B3C" w:rsidRPr="004F256C" w:rsidRDefault="00044B3C" w:rsidP="00044B3C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54CFE6C1" w14:textId="77777777" w:rsidR="00044B3C" w:rsidRPr="005351FF" w:rsidRDefault="00044B3C" w:rsidP="00044B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BECD4B" w14:textId="4E114723" w:rsidR="00892D95" w:rsidRPr="005351FF" w:rsidRDefault="00892D95" w:rsidP="00892D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 w:rsidRPr="004F0895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415B4C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Pr="00415B4C">
      <w:rPr>
        <w:rFonts w:ascii="Angsana New" w:hAnsi="Angsana New"/>
        <w:sz w:val="32"/>
        <w:szCs w:val="32"/>
        <w:lang w:val="en-US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4F0895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Pr="004F0895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4F0895">
      <w:rPr>
        <w:rFonts w:ascii="Angsana New" w:hAnsi="Angsana New"/>
        <w:sz w:val="32"/>
        <w:szCs w:val="32"/>
      </w:rPr>
      <w:t>)</w:t>
    </w:r>
  </w:p>
  <w:p w14:paraId="0708A271" w14:textId="27D91542" w:rsidR="007F40F3" w:rsidRPr="00044B3C" w:rsidRDefault="007F40F3" w:rsidP="002B7FDF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B6D2B43"/>
    <w:multiLevelType w:val="hybridMultilevel"/>
    <w:tmpl w:val="D320E838"/>
    <w:lvl w:ilvl="0" w:tplc="9940CD6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3"/>
  </w:num>
  <w:num w:numId="12" w16cid:durableId="904148385">
    <w:abstractNumId w:val="10"/>
  </w:num>
  <w:num w:numId="13" w16cid:durableId="713850268">
    <w:abstractNumId w:val="19"/>
  </w:num>
  <w:num w:numId="14" w16cid:durableId="905994907">
    <w:abstractNumId w:val="11"/>
  </w:num>
  <w:num w:numId="15" w16cid:durableId="244842523">
    <w:abstractNumId w:val="14"/>
  </w:num>
  <w:num w:numId="16" w16cid:durableId="266891448">
    <w:abstractNumId w:val="16"/>
  </w:num>
  <w:num w:numId="17" w16cid:durableId="1567455121">
    <w:abstractNumId w:val="12"/>
  </w:num>
  <w:num w:numId="18" w16cid:durableId="1150905092">
    <w:abstractNumId w:val="17"/>
  </w:num>
  <w:num w:numId="19" w16cid:durableId="1442604119">
    <w:abstractNumId w:val="15"/>
  </w:num>
  <w:num w:numId="20" w16cid:durableId="1620378722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CA6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342"/>
    <w:rsid w:val="000F14B6"/>
    <w:rsid w:val="000F1630"/>
    <w:rsid w:val="000F16C4"/>
    <w:rsid w:val="000F16D0"/>
    <w:rsid w:val="000F1774"/>
    <w:rsid w:val="000F1857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8C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4F51"/>
    <w:rsid w:val="00125263"/>
    <w:rsid w:val="00125355"/>
    <w:rsid w:val="0012538F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14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64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F88"/>
    <w:rsid w:val="00184086"/>
    <w:rsid w:val="001841EB"/>
    <w:rsid w:val="001843DD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0DF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18E"/>
    <w:rsid w:val="002073BD"/>
    <w:rsid w:val="002073BE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B3"/>
    <w:rsid w:val="00271948"/>
    <w:rsid w:val="002719AF"/>
    <w:rsid w:val="00271A16"/>
    <w:rsid w:val="00271FEF"/>
    <w:rsid w:val="0027212B"/>
    <w:rsid w:val="0027221B"/>
    <w:rsid w:val="00272384"/>
    <w:rsid w:val="00272431"/>
    <w:rsid w:val="002724DF"/>
    <w:rsid w:val="00272A86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D0"/>
    <w:rsid w:val="00285A30"/>
    <w:rsid w:val="00285A5C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0A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353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38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160"/>
    <w:rsid w:val="004A4585"/>
    <w:rsid w:val="004A46BA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C9B"/>
    <w:rsid w:val="004D0D76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BB"/>
    <w:rsid w:val="004D6B87"/>
    <w:rsid w:val="004D6BC3"/>
    <w:rsid w:val="004D6C57"/>
    <w:rsid w:val="004D6D4E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07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FF9"/>
    <w:rsid w:val="005773D2"/>
    <w:rsid w:val="005775A0"/>
    <w:rsid w:val="00577693"/>
    <w:rsid w:val="00577752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5FFE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82D"/>
    <w:rsid w:val="005A1848"/>
    <w:rsid w:val="005A1A8F"/>
    <w:rsid w:val="005A1AF1"/>
    <w:rsid w:val="005A1B9C"/>
    <w:rsid w:val="005A1EC2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3FF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99"/>
    <w:rsid w:val="00696F16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533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7F5"/>
    <w:rsid w:val="007A2826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46B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2BD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09E"/>
    <w:rsid w:val="0081627A"/>
    <w:rsid w:val="0081640B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5C"/>
    <w:rsid w:val="008325C2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B9D"/>
    <w:rsid w:val="00922EE3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7A4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87F10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D"/>
    <w:rsid w:val="009E59E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B5"/>
    <w:rsid w:val="00A04967"/>
    <w:rsid w:val="00A049BB"/>
    <w:rsid w:val="00A04B97"/>
    <w:rsid w:val="00A04C98"/>
    <w:rsid w:val="00A04E91"/>
    <w:rsid w:val="00A05029"/>
    <w:rsid w:val="00A050C1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972"/>
    <w:rsid w:val="00A40C6A"/>
    <w:rsid w:val="00A40D87"/>
    <w:rsid w:val="00A40EAD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C0D"/>
    <w:rsid w:val="00AA6D8C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C39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C8D"/>
    <w:rsid w:val="00BF6D3A"/>
    <w:rsid w:val="00BF6D90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BF8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F4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DE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0C6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264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FE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6F0D"/>
    <w:rsid w:val="00E57026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D6"/>
    <w:rsid w:val="00E84C86"/>
    <w:rsid w:val="00E84D6E"/>
    <w:rsid w:val="00E84DA9"/>
    <w:rsid w:val="00E84E1E"/>
    <w:rsid w:val="00E84E36"/>
    <w:rsid w:val="00E84F5A"/>
    <w:rsid w:val="00E8509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769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2A9"/>
    <w:rsid w:val="00EA24FD"/>
    <w:rsid w:val="00EA2541"/>
    <w:rsid w:val="00EA257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2FC7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AA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456CD7-F087-4CEF-9FB2-A5CA83995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682AB2-7118-489C-A70E-53C78744D5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56</TotalTime>
  <Pages>30</Pages>
  <Words>4303</Words>
  <Characters>24529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FPT FS TH Q3-24</vt:lpstr>
    </vt:vector>
  </TitlesOfParts>
  <Company>KPMG</Company>
  <LinksUpToDate>false</LinksUpToDate>
  <CharactersWithSpaces>28775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FPT FS TH Q3-24</dc:title>
  <dc:subject/>
  <dc:creator>Waraporn, Sukjaroen</dc:creator>
  <cp:keywords/>
  <dc:description/>
  <cp:lastModifiedBy>Sathiravich, Sangwansirapat</cp:lastModifiedBy>
  <cp:revision>29</cp:revision>
  <cp:lastPrinted>2025-01-21T05:32:00Z</cp:lastPrinted>
  <dcterms:created xsi:type="dcterms:W3CDTF">2025-01-22T10:42:00Z</dcterms:created>
  <dcterms:modified xsi:type="dcterms:W3CDTF">2025-01-31T07:10:00Z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