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5E9E7" w14:textId="3C483C35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3C47FE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6C618A">
        <w:rPr>
          <w:rFonts w:ascii="Angsana New" w:hAnsi="Angsana New" w:cs="Angsana New"/>
          <w:sz w:val="52"/>
          <w:szCs w:val="52"/>
        </w:rPr>
        <w:t xml:space="preserve"> </w:t>
      </w:r>
      <w:r w:rsidR="006C618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12B19C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D881552" w14:textId="2FD1947E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110C5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110C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F354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8A6CF92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75D348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D37305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9459859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DF27104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E6626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59A28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EBC9C64" w14:textId="77777777" w:rsidR="00335756" w:rsidRPr="002B11A6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2B11A6" w:rsidSect="00B37ACE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4C85429" w14:textId="77777777" w:rsidR="00B743EA" w:rsidRPr="003C47FE" w:rsidRDefault="00B743EA" w:rsidP="00B74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18CB3" w14:textId="77777777" w:rsidR="00B743EA" w:rsidRPr="003C47FE" w:rsidRDefault="00B743EA" w:rsidP="00B743E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78F86C6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283201F1" w14:textId="77777777" w:rsidR="00B743EA" w:rsidRPr="003C47FE" w:rsidRDefault="00B743EA" w:rsidP="00B743E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นวนคร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181543E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79899241" w14:textId="77777777" w:rsidR="00B743EA" w:rsidRPr="00AB2068" w:rsidRDefault="00B743EA" w:rsidP="00B743E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DBCCF9C" w14:textId="77777777" w:rsidR="00B743EA" w:rsidRPr="00B37ACE" w:rsidRDefault="00B743EA" w:rsidP="00B743EA">
      <w:pPr>
        <w:pStyle w:val="FSBlank"/>
      </w:pPr>
    </w:p>
    <w:p w14:paraId="3F756139" w14:textId="1E06CB85" w:rsidR="00B743EA" w:rsidRPr="00E87A43" w:rsidRDefault="00B743EA" w:rsidP="00B743E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7658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="007F2EED">
        <w:rPr>
          <w:rFonts w:ascii="Angsana New" w:eastAsia="Calibri" w:hAnsi="Angsana New" w:hint="cs"/>
          <w:sz w:val="30"/>
          <w:szCs w:val="30"/>
          <w:cs/>
        </w:rPr>
        <w:t>รวม</w:t>
      </w:r>
      <w:r w:rsidRPr="00D76588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และงบการเงินเฉพาะกิจการของ</w:t>
      </w:r>
      <w:r w:rsidRPr="00D76588">
        <w:rPr>
          <w:rFonts w:ascii="Angsana New" w:eastAsia="Calibri" w:hAnsi="Angsana New"/>
          <w:spacing w:val="-4"/>
          <w:sz w:val="30"/>
          <w:szCs w:val="30"/>
          <w:cs/>
        </w:rPr>
        <w:t>บริษัท นวนคร จำกัด</w:t>
      </w:r>
      <w:r w:rsidRPr="00145DC4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(มหาชน)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และบริษัทย่อย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</w:t>
      </w:r>
      <w:r w:rsidR="00A15B0C">
        <w:rPr>
          <w:rFonts w:ascii="Angsana New" w:eastAsia="Calibri" w:hAnsi="Angsana New"/>
          <w:spacing w:val="-2"/>
          <w:sz w:val="30"/>
          <w:szCs w:val="30"/>
        </w:rPr>
        <w:t>“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กลุ่ม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บริ</w:t>
      </w:r>
      <w:r w:rsidRPr="00CA6F74">
        <w:rPr>
          <w:rFonts w:ascii="Angsana New" w:hAnsi="Angsana New"/>
          <w:spacing w:val="-2"/>
          <w:sz w:val="30"/>
          <w:szCs w:val="30"/>
          <w:cs/>
        </w:rPr>
        <w:t>ษัท</w:t>
      </w:r>
      <w:r w:rsidR="00A15B0C">
        <w:rPr>
          <w:rFonts w:ascii="Angsana New" w:hAnsi="Angsana New"/>
          <w:spacing w:val="-2"/>
          <w:sz w:val="30"/>
          <w:szCs w:val="30"/>
        </w:rPr>
        <w:t>”</w:t>
      </w:r>
      <w:r w:rsidRPr="00CA6F74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นวนคร จำกัด (มหาชน) (</w:t>
      </w:r>
      <w:r w:rsidR="00A15B0C">
        <w:rPr>
          <w:rFonts w:ascii="Angsana New" w:hAnsi="Angsana New"/>
          <w:spacing w:val="-2"/>
          <w:sz w:val="30"/>
          <w:szCs w:val="30"/>
        </w:rPr>
        <w:t>“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A15B0C">
        <w:rPr>
          <w:rFonts w:ascii="Angsana New" w:hAnsi="Angsana New"/>
          <w:spacing w:val="-2"/>
          <w:sz w:val="30"/>
          <w:szCs w:val="30"/>
        </w:rPr>
        <w:t>”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 xml:space="preserve">) ตามลำดับ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ซึ่งประกอบด้วยงบฐานะการเงิน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="007C2992">
        <w:rPr>
          <w:rFonts w:ascii="Angsana New" w:eastAsia="Calibri" w:hAnsi="Angsana New"/>
          <w:spacing w:val="-2"/>
          <w:sz w:val="30"/>
          <w:szCs w:val="30"/>
          <w:cs/>
        </w:rPr>
        <w:t>งบฐานะการเงิน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ณ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D110C5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D110C5">
        <w:rPr>
          <w:rFonts w:ascii="Angsana New" w:eastAsia="Calibri" w:hAnsi="Angsana New"/>
          <w:sz w:val="30"/>
          <w:szCs w:val="30"/>
        </w:rPr>
        <w:t>256</w:t>
      </w:r>
      <w:r w:rsidR="00FF3544">
        <w:rPr>
          <w:rFonts w:ascii="Angsana New" w:eastAsia="Calibri" w:hAnsi="Angsana New"/>
          <w:sz w:val="30"/>
          <w:szCs w:val="30"/>
        </w:rPr>
        <w:t>7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งบ</w:t>
      </w:r>
      <w:r w:rsidRPr="00AB2068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และงบกำไรขาดทุน</w:t>
      </w:r>
      <w:r w:rsidR="00A15B0C">
        <w:rPr>
          <w:rFonts w:ascii="Angsana New" w:eastAsia="Calibri" w:hAnsi="Angsana New"/>
          <w:sz w:val="30"/>
          <w:szCs w:val="30"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เบ็ดเสร็จเฉพาะกิจการ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="007C299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Pr="00AB2068">
        <w:rPr>
          <w:rFonts w:ascii="Angsana New" w:hAnsi="Angsana New"/>
          <w:sz w:val="30"/>
          <w:szCs w:val="30"/>
          <w:cs/>
        </w:rPr>
        <w:t>งบการ</w:t>
      </w:r>
      <w:r w:rsidRPr="00CA6F74">
        <w:rPr>
          <w:rFonts w:ascii="Angsana New" w:hAnsi="Angsana New"/>
          <w:spacing w:val="-2"/>
          <w:sz w:val="30"/>
          <w:szCs w:val="30"/>
          <w:cs/>
        </w:rPr>
        <w:t>เปลี่ยนแปลงส่วนของผู้ถือหุ้น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เฉพาะกิจการ</w:t>
      </w:r>
      <w:r w:rsidRPr="00CA6F74">
        <w:rPr>
          <w:rFonts w:ascii="Angsana New" w:hAnsi="Angsana New"/>
          <w:color w:val="0000FF"/>
          <w:spacing w:val="-2"/>
          <w:sz w:val="30"/>
          <w:szCs w:val="30"/>
          <w:cs/>
        </w:rPr>
        <w:t xml:space="preserve"> </w:t>
      </w:r>
      <w:r w:rsidRPr="00CA6F74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Pr="00CA6F74">
        <w:rPr>
          <w:rFonts w:ascii="Angsana New" w:hAnsi="Angsana New"/>
          <w:spacing w:val="-2"/>
          <w:sz w:val="30"/>
          <w:szCs w:val="30"/>
          <w:cs/>
        </w:rPr>
        <w:t>งบกระแสเงิน</w:t>
      </w:r>
      <w:r w:rsidRPr="00AB2068">
        <w:rPr>
          <w:rFonts w:ascii="Angsana New" w:hAnsi="Angsana New"/>
          <w:sz w:val="30"/>
          <w:szCs w:val="30"/>
          <w:cs/>
        </w:rPr>
        <w:t>สด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1A450D">
        <w:rPr>
          <w:rFonts w:ascii="Angsana New" w:hAnsi="Angsana New" w:hint="cs"/>
          <w:sz w:val="30"/>
          <w:szCs w:val="30"/>
          <w:cs/>
        </w:rPr>
        <w:t>และ</w:t>
      </w:r>
      <w:r w:rsidRPr="00AB2068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A15B0C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AB2068">
        <w:rPr>
          <w:rFonts w:ascii="Angsana New" w:eastAsia="Calibri" w:hAnsi="Angsana New"/>
          <w:sz w:val="30"/>
          <w:szCs w:val="30"/>
          <w:cs/>
        </w:rPr>
        <w:t>ซึ่งประกอบด้วยสรุป</w:t>
      </w:r>
      <w:r w:rsidR="003A249F">
        <w:rPr>
          <w:rFonts w:ascii="Angsana New" w:eastAsia="Calibri" w:hAnsi="Angsana New"/>
          <w:sz w:val="30"/>
          <w:szCs w:val="30"/>
          <w:cs/>
        </w:rPr>
        <w:t>นโยบายการบัญชี</w:t>
      </w:r>
      <w:r w:rsidR="001A450D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</w:t>
      </w:r>
      <w:r w:rsidR="003A249F">
        <w:rPr>
          <w:rFonts w:ascii="Angsana New" w:eastAsia="Calibri" w:hAnsi="Angsana New"/>
          <w:sz w:val="30"/>
          <w:szCs w:val="30"/>
          <w:cs/>
        </w:rPr>
        <w:t>สาระสำคัญ</w:t>
      </w:r>
    </w:p>
    <w:p w14:paraId="151FA179" w14:textId="77777777"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14:paraId="798269A8" w14:textId="2EEDBF4E" w:rsidR="00B743EA" w:rsidRPr="00AB2068" w:rsidRDefault="00B743EA" w:rsidP="00B743E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ข้าพเจ้าเห็นว่า งบการเงิน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รวมและฐานะการเงินเฉพาะกิจการ</w:t>
      </w:r>
      <w:r w:rsidR="004469F4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ของ</w:t>
      </w:r>
      <w:r w:rsidR="004469F4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AB2068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469F4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AB206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ณ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วันที่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D110C5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eastAsia="Calibri" w:hAnsi="Angsana New"/>
          <w:sz w:val="30"/>
          <w:szCs w:val="30"/>
        </w:rPr>
        <w:t>256</w:t>
      </w:r>
      <w:r w:rsidR="00FF3544">
        <w:rPr>
          <w:rFonts w:ascii="Angsana New" w:eastAsia="Calibri" w:hAnsi="Angsana New"/>
          <w:sz w:val="30"/>
          <w:szCs w:val="30"/>
        </w:rPr>
        <w:t>7</w:t>
      </w:r>
      <w:r w:rsidRPr="00AB2068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4469F4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AB2068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4469F4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B2068">
        <w:rPr>
          <w:rFonts w:ascii="Angsana New" w:hAnsi="Angsana New"/>
          <w:sz w:val="30"/>
          <w:szCs w:val="30"/>
          <w:cs/>
        </w:rPr>
        <w:t>น</w:t>
      </w:r>
    </w:p>
    <w:p w14:paraId="1B1C55E8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29187322" w14:textId="77777777" w:rsidR="00B743EA" w:rsidRPr="00AB2068" w:rsidRDefault="00B743EA" w:rsidP="00B743E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A05AEA1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5244F961" w14:textId="5C1512CA" w:rsidR="00B37ACE" w:rsidRDefault="00B743EA" w:rsidP="00B743EA">
      <w:pPr>
        <w:jc w:val="thaiDistribute"/>
        <w:rPr>
          <w:rFonts w:ascii="Angsana New" w:eastAsia="Calibri" w:hAnsi="Angsana New"/>
          <w:sz w:val="30"/>
          <w:szCs w:val="30"/>
        </w:rPr>
      </w:pPr>
      <w:r w:rsidRPr="002413E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413E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2413EA">
        <w:rPr>
          <w:rFonts w:ascii="Angsana New" w:eastAsia="Calibri" w:hAnsi="Angsana New"/>
          <w:sz w:val="30"/>
          <w:szCs w:val="30"/>
          <w:cs/>
        </w:rPr>
        <w:br/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426461" w:rsidRPr="002413EA">
        <w:rPr>
          <w:rFonts w:ascii="Angsana New" w:eastAsia="Calibri" w:hAnsi="Angsana New" w:hint="cs"/>
          <w:i/>
          <w:iCs/>
          <w:sz w:val="30"/>
          <w:szCs w:val="30"/>
          <w:cs/>
        </w:rPr>
        <w:t>รวม</w:t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2413E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2413EA">
        <w:rPr>
          <w:rFonts w:ascii="Angsana New" w:eastAsia="Calibri" w:hAnsi="Angsana New"/>
          <w:sz w:val="30"/>
          <w:szCs w:val="30"/>
          <w:cs/>
        </w:rPr>
        <w:t>บริษัท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2413EA">
        <w:rPr>
          <w:rFonts w:ascii="Angsana New" w:eastAsia="Calibri" w:hAnsi="Angsana New"/>
          <w:sz w:val="30"/>
          <w:szCs w:val="30"/>
          <w:cs/>
        </w:rPr>
        <w:t>ตาม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(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2784B">
        <w:rPr>
          <w:rFonts w:asciiTheme="majorBidi" w:hAnsiTheme="majorBidi" w:cstheme="majorBidi"/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กับการตรวจสอบงบการเงิน</w:t>
      </w:r>
      <w:r w:rsidR="00426461" w:rsidRPr="00493FB9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</w:t>
      </w:r>
      <w:r w:rsidRPr="002413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2413EA" w:rsidRPr="002413EA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2413EA" w:rsidRPr="002413EA">
        <w:rPr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782611" w14:textId="77777777" w:rsidR="00B37ACE" w:rsidRDefault="00B37ACE" w:rsidP="00B743EA">
      <w:pPr>
        <w:jc w:val="thaiDistribute"/>
        <w:rPr>
          <w:rFonts w:ascii="Angsana New" w:hAnsi="Angsana New"/>
        </w:rPr>
      </w:pPr>
    </w:p>
    <w:p w14:paraId="52D344DB" w14:textId="38060199" w:rsidR="00B37ACE" w:rsidRDefault="00B37ACE" w:rsidP="00B743EA">
      <w:pPr>
        <w:jc w:val="thaiDistribute"/>
        <w:rPr>
          <w:rFonts w:ascii="Angsana New" w:hAnsi="Angsana New"/>
        </w:rPr>
        <w:sectPr w:rsidR="00B37ACE" w:rsidSect="00B37ACE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1D2CEC3" w14:textId="77777777" w:rsidR="00AB1D4A" w:rsidRPr="00AB2068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206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F52F4F8" w14:textId="77777777"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6C8C97BF" w14:textId="5C22B2AA" w:rsidR="00D053B8" w:rsidRPr="00AB2068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17FBE">
        <w:rPr>
          <w:rFonts w:ascii="Angsana New" w:eastAsia="Calibri" w:hAnsi="Angsana New"/>
          <w:spacing w:val="1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AB2068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55006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ข้าพเจ้าได้นำเรื่องเหล่านี้มาพิจารณาในบริบทของ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8A6696E" w14:textId="77777777" w:rsidR="00AB1D4A" w:rsidRPr="00AB2068" w:rsidRDefault="00AB1D4A" w:rsidP="005417F0">
      <w:pPr>
        <w:pStyle w:val="FSBlank"/>
        <w:rPr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14:paraId="2DBE4F37" w14:textId="77777777" w:rsidTr="005417F0">
        <w:tc>
          <w:tcPr>
            <w:tcW w:w="9810" w:type="dxa"/>
            <w:gridSpan w:val="2"/>
            <w:shd w:val="clear" w:color="auto" w:fill="auto"/>
          </w:tcPr>
          <w:p w14:paraId="5327824B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14:paraId="6AA91DE1" w14:textId="77777777" w:rsidTr="005417F0">
        <w:tc>
          <w:tcPr>
            <w:tcW w:w="9810" w:type="dxa"/>
            <w:gridSpan w:val="2"/>
            <w:shd w:val="clear" w:color="auto" w:fill="auto"/>
          </w:tcPr>
          <w:p w14:paraId="78F1ADE5" w14:textId="08685F97"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628FF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727D66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9628F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671BF4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681519" w:rsidRPr="005C6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628FF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F429A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="00F056ED">
              <w:rPr>
                <w:rFonts w:ascii="Angsana New" w:hAnsi="Angsana New"/>
                <w:sz w:val="30"/>
                <w:szCs w:val="30"/>
              </w:rPr>
              <w:t>2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="00F056E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B1D4A" w:rsidRPr="003C47FE" w14:paraId="1B10A5DD" w14:textId="77777777" w:rsidTr="005417F0">
        <w:tc>
          <w:tcPr>
            <w:tcW w:w="4950" w:type="dxa"/>
            <w:shd w:val="clear" w:color="auto" w:fill="auto"/>
          </w:tcPr>
          <w:p w14:paraId="74EC2BF5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35F5370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14:paraId="646F2ECB" w14:textId="77777777" w:rsidTr="005417F0">
        <w:tc>
          <w:tcPr>
            <w:tcW w:w="4950" w:type="dxa"/>
            <w:shd w:val="clear" w:color="auto" w:fill="auto"/>
          </w:tcPr>
          <w:p w14:paraId="68B7CF46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</w:t>
            </w:r>
            <w:r w:rsidR="002762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14:paraId="6E978EE9" w14:textId="77777777" w:rsidR="00C441EC" w:rsidRPr="003C47FE" w:rsidRDefault="00C441EC" w:rsidP="005417F0">
            <w:pPr>
              <w:pStyle w:val="FSBlank"/>
            </w:pPr>
          </w:p>
          <w:p w14:paraId="475282B8" w14:textId="77777777"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14:paraId="436DB345" w14:textId="77777777"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14:paraId="62834384" w14:textId="77777777"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0C21CE8" w14:textId="77777777"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1DBD716" w14:textId="77777777" w:rsidR="00AB1D4A" w:rsidRPr="003C47FE" w:rsidRDefault="00AB1D4A" w:rsidP="005417F0">
            <w:pPr>
              <w:pStyle w:val="FSBlank"/>
            </w:pPr>
          </w:p>
          <w:p w14:paraId="39D72290" w14:textId="77777777"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14:paraId="0D55B14D" w14:textId="77777777"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14:paraId="2B7F9949" w14:textId="5F64FA1A"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</w:t>
            </w:r>
            <w:r w:rsidR="00FA4200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ข้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  <w:r w:rsidR="00FA4200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="00D72994" w:rsidRPr="001A450D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</w:p>
          <w:p w14:paraId="592855D7" w14:textId="77777777" w:rsidR="00D258F2" w:rsidRPr="00344265" w:rsidRDefault="00D258F2" w:rsidP="00D258F2">
            <w:pPr>
              <w:pStyle w:val="FSBlank"/>
            </w:pPr>
          </w:p>
          <w:p w14:paraId="7B720E84" w14:textId="77777777"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14:paraId="61A3CFFE" w14:textId="77777777" w:rsidR="0077773C" w:rsidRPr="003C47FE" w:rsidRDefault="0077773C" w:rsidP="0077773C">
            <w:pPr>
              <w:pStyle w:val="FSBlank"/>
            </w:pPr>
          </w:p>
        </w:tc>
      </w:tr>
    </w:tbl>
    <w:p w14:paraId="00586506" w14:textId="77777777"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14:paraId="5A284975" w14:textId="77777777" w:rsidR="00F35B57" w:rsidRPr="003C47FE" w:rsidRDefault="00F35B57" w:rsidP="00F35B5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696E2C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586A2EA" w14:textId="5D8EBD70" w:rsidR="00F35B57" w:rsidRPr="003C47FE" w:rsidRDefault="00F35B57" w:rsidP="00F35B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924D4CE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504CEF6" w14:textId="32E2CC0F" w:rsidR="00F35B57" w:rsidRPr="005837D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837DE">
        <w:rPr>
          <w:rFonts w:ascii="Angsana New" w:hAnsi="Angsana New"/>
          <w:spacing w:val="6"/>
          <w:sz w:val="30"/>
          <w:szCs w:val="30"/>
          <w:cs/>
        </w:rPr>
        <w:t>และงบการเงินเฉพาะกิจการ</w:t>
      </w:r>
      <w:r w:rsidRPr="005837DE">
        <w:rPr>
          <w:rFonts w:ascii="Angsana New" w:eastAsia="Calibri" w:hAnsi="Angsana New"/>
          <w:spacing w:val="6"/>
          <w:sz w:val="30"/>
          <w:szCs w:val="30"/>
          <w:cs/>
        </w:rPr>
        <w:t>ไม่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</w:rPr>
        <w:t xml:space="preserve"> </w:t>
      </w:r>
    </w:p>
    <w:p w14:paraId="44846AF7" w14:textId="77777777" w:rsidR="00F35B57" w:rsidRPr="00D053B8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7085708" w14:textId="74C9EB22" w:rsidR="00F35B57" w:rsidRPr="003C47F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5FF847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368938F9" w14:textId="77777777" w:rsidR="00F35B57" w:rsidRPr="0031022B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31022B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5B725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543E2AD4" w14:textId="51D84002" w:rsidR="00F35B57" w:rsidRPr="003C47FE" w:rsidRDefault="00F35B57" w:rsidP="00F35B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5139A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6FFDDBD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8E76BE4" w14:textId="41DB6290" w:rsidR="00F35B57" w:rsidRPr="000E4DC1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ผู้บริหารพิจารณาว่าจำเป็นเพื่อให้</w:t>
      </w:r>
      <w:r w:rsidR="0095139A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สามารถจัดทำงบ</w:t>
      </w:r>
      <w:r w:rsidRPr="00702F48">
        <w:rPr>
          <w:rFonts w:ascii="Angsana New" w:eastAsia="Calibri" w:hAnsi="Angsana New"/>
          <w:spacing w:val="2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702F48">
        <w:rPr>
          <w:rFonts w:ascii="Angsana New" w:hAnsi="Angsana New"/>
          <w:spacing w:val="2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31139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19589A3E" w14:textId="678D3E3F" w:rsidR="00F35B57" w:rsidRPr="003C47FE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95139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7721EA87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6B2F2B1C" w14:textId="2C627945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BA2E6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C47FE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14:paraId="0C96ECBF" w14:textId="77777777" w:rsidR="00F35B57" w:rsidRPr="003C47FE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5051E87" w14:textId="79C35425" w:rsidR="00F35B57" w:rsidRPr="003C47FE" w:rsidRDefault="00F35B57" w:rsidP="00F35B5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</w:t>
      </w:r>
      <w:r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3D4C6C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0070CAEF" w14:textId="77777777" w:rsidR="00F35B57" w:rsidRPr="00B37ACE" w:rsidRDefault="00F35B57" w:rsidP="00F35B57">
      <w:pPr>
        <w:pStyle w:val="FSBlank"/>
        <w:rPr>
          <w:rFonts w:eastAsia="Calibri"/>
          <w:sz w:val="16"/>
          <w:szCs w:val="16"/>
        </w:rPr>
      </w:pPr>
    </w:p>
    <w:p w14:paraId="0225D48C" w14:textId="2CC4E66A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Pr="00B6188B">
        <w:rPr>
          <w:rFonts w:ascii="Angsana New" w:eastAsia="Calibri" w:hAnsi="Angsana New"/>
          <w:spacing w:val="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EB43FA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</w:t>
      </w:r>
      <w:r w:rsidRPr="000E3C1C">
        <w:rPr>
          <w:rFonts w:ascii="Angsana New" w:eastAsia="Calibri" w:hAnsi="Angsana New"/>
          <w:spacing w:val="2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0E3C1C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</w:t>
      </w:r>
      <w:r w:rsidRPr="00EB43FA">
        <w:rPr>
          <w:rFonts w:ascii="Angsana New" w:hAnsi="Angsana New"/>
          <w:spacing w:val="4"/>
          <w:sz w:val="30"/>
          <w:szCs w:val="30"/>
          <w:cs/>
        </w:rPr>
        <w:t>ใช้งบการเงิน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EB43FA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hAnsi="Angsana New"/>
          <w:spacing w:val="-2"/>
          <w:sz w:val="30"/>
          <w:szCs w:val="30"/>
          <w:cs/>
        </w:rPr>
        <w:t>เหล่านี้</w:t>
      </w:r>
    </w:p>
    <w:p w14:paraId="0057A84D" w14:textId="77777777" w:rsidR="00F35B57" w:rsidRPr="00B37ACE" w:rsidRDefault="00F35B57" w:rsidP="00F35B57">
      <w:pPr>
        <w:pStyle w:val="FSBlank"/>
        <w:rPr>
          <w:sz w:val="16"/>
          <w:szCs w:val="16"/>
        </w:rPr>
      </w:pPr>
      <w:r w:rsidRPr="00B37ACE">
        <w:rPr>
          <w:sz w:val="16"/>
          <w:szCs w:val="16"/>
          <w:rtl/>
          <w:cs/>
        </w:rPr>
        <w:t xml:space="preserve"> </w:t>
      </w:r>
    </w:p>
    <w:p w14:paraId="3DE03BBE" w14:textId="77777777" w:rsidR="00F35B57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60C833" w14:textId="77777777" w:rsidR="00F35B57" w:rsidRPr="00B37ACE" w:rsidRDefault="00F35B57" w:rsidP="00F35B57">
      <w:pPr>
        <w:jc w:val="thaiDistribute"/>
        <w:rPr>
          <w:rFonts w:ascii="Angsana New" w:hAnsi="Angsana New"/>
          <w:sz w:val="16"/>
          <w:szCs w:val="16"/>
        </w:rPr>
      </w:pPr>
    </w:p>
    <w:p w14:paraId="41ED4563" w14:textId="1D0DD7A0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3D4C6C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1D37A5">
        <w:rPr>
          <w:rFonts w:ascii="Angsana New" w:eastAsia="Calibri" w:hAnsi="Angsana New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3C47FE">
        <w:rPr>
          <w:rFonts w:ascii="Angsana New" w:eastAsia="Calibri" w:hAnsi="Angsana New"/>
          <w:sz w:val="30"/>
          <w:szCs w:val="30"/>
          <w:cs/>
        </w:rPr>
        <w:t>การสมรู้ร่วมคิด</w:t>
      </w:r>
      <w:r w:rsidR="003D4C6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14:paraId="468BC047" w14:textId="2815BDF7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14:paraId="7A5C5169" w14:textId="77777777" w:rsidR="00F35B57" w:rsidRPr="00846778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846778">
        <w:rPr>
          <w:rFonts w:ascii="Angsana New" w:eastAsia="Calibri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46778">
        <w:rPr>
          <w:rFonts w:ascii="Angsana New" w:hAnsi="Angsana New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2AC1F62" w14:textId="645A1236" w:rsidR="00F35B57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</w:t>
      </w:r>
      <w:r w:rsidRPr="00AF0987">
        <w:rPr>
          <w:rFonts w:ascii="Angsana New" w:hAnsi="Angsana New"/>
          <w:spacing w:val="6"/>
          <w:sz w:val="30"/>
          <w:szCs w:val="30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โดยให้ข้อสังเกต</w:t>
      </w:r>
      <w:r w:rsidRPr="00AF0987">
        <w:rPr>
          <w:rFonts w:ascii="Angsana New" w:hAnsi="Angsana New"/>
          <w:spacing w:val="6"/>
          <w:sz w:val="30"/>
          <w:szCs w:val="30"/>
          <w:cs/>
        </w:rPr>
        <w:t>ถึงการเปิดเผย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3D4C6C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F2907">
        <w:rPr>
          <w:rFonts w:ascii="Angsana New" w:hAnsi="Angsana New"/>
          <w:spacing w:val="4"/>
          <w:sz w:val="30"/>
          <w:szCs w:val="30"/>
          <w:cs/>
        </w:rPr>
        <w:t>การสอบบัญชี</w:t>
      </w:r>
      <w:r w:rsidR="003D4C6C">
        <w:rPr>
          <w:rFonts w:ascii="Angsana New" w:hAnsi="Angsana New"/>
          <w:spacing w:val="4"/>
          <w:sz w:val="30"/>
          <w:szCs w:val="30"/>
          <w:cs/>
        </w:rPr>
        <w:br/>
      </w:r>
      <w:r w:rsidRPr="004F2907">
        <w:rPr>
          <w:rFonts w:ascii="Angsana New" w:hAnsi="Angsana New"/>
          <w:spacing w:val="4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292AC5">
        <w:rPr>
          <w:rFonts w:ascii="Angsana New" w:hAnsi="Angsana New"/>
          <w:spacing w:val="4"/>
          <w:sz w:val="30"/>
          <w:szCs w:val="30"/>
        </w:rPr>
        <w:t xml:space="preserve">   </w:t>
      </w:r>
      <w:r w:rsidRPr="004F2907">
        <w:rPr>
          <w:rFonts w:ascii="Angsana New" w:hAnsi="Angsana New"/>
          <w:spacing w:val="4"/>
          <w:sz w:val="30"/>
          <w:szCs w:val="30"/>
          <w:cs/>
        </w:rPr>
        <w:t>อาจเป็นเหตุให้</w:t>
      </w:r>
      <w:r w:rsidR="003D4C6C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</w:t>
      </w:r>
      <w:r w:rsidRPr="004F2907">
        <w:rPr>
          <w:rFonts w:ascii="Angsana New" w:hAnsi="Angsana New"/>
          <w:spacing w:val="4"/>
          <w:sz w:val="30"/>
          <w:szCs w:val="30"/>
          <w:cs/>
        </w:rPr>
        <w:t>บริษัทต้องหยุดการดำเนินงานต่อเนื่อง</w:t>
      </w:r>
      <w:r w:rsidRPr="003C47FE">
        <w:rPr>
          <w:rFonts w:ascii="Angsana New" w:hAnsi="Angsana New"/>
          <w:sz w:val="30"/>
          <w:szCs w:val="30"/>
          <w:cs/>
        </w:rPr>
        <w:t xml:space="preserve"> </w:t>
      </w:r>
    </w:p>
    <w:p w14:paraId="603CBE5A" w14:textId="1D9EBDB2" w:rsidR="00D053B8" w:rsidRDefault="00AB1D4A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</w:p>
    <w:p w14:paraId="155F750A" w14:textId="6543E005" w:rsidR="00D053B8" w:rsidRPr="00D053B8" w:rsidRDefault="00D053B8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D053B8">
        <w:rPr>
          <w:rFonts w:ascii="Angsana New" w:hAnsi="Angsana New" w:hint="cs"/>
          <w:color w:val="000000"/>
          <w:spacing w:val="6"/>
          <w:sz w:val="30"/>
          <w:szCs w:val="30"/>
          <w:cs/>
        </w:rPr>
        <w:t>ไ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ด้รับหลักฐานการสอบบัญชีที่เหมาะสมอย่างเพียงพอเกี่ยวกับข้อมูลทางการเงินของ</w:t>
      </w:r>
      <w:r w:rsidR="0051513F">
        <w:rPr>
          <w:rFonts w:ascii="Angsana New" w:hAnsi="Angsana New" w:hint="cs"/>
          <w:color w:val="000000"/>
          <w:spacing w:val="6"/>
          <w:sz w:val="30"/>
          <w:szCs w:val="30"/>
          <w:cs/>
        </w:rPr>
        <w:t>กิจการภายในกลุ่มหรือกิ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จกรรมทางธุรกิจ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>ภายในกลุ่มบริษัท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เพื่อแสดงความเห็นต่องบการเงิน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รวม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ข้าพเจ้ารับผิดชอบ</w:t>
      </w:r>
      <w:r w:rsidRPr="00241169">
        <w:rPr>
          <w:rFonts w:ascii="Angsana New" w:hAnsi="Angsana New"/>
          <w:color w:val="000000"/>
          <w:spacing w:val="-2"/>
          <w:sz w:val="30"/>
          <w:szCs w:val="30"/>
          <w:cs/>
        </w:rPr>
        <w:t>ต่อ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การกำหนด</w:t>
      </w:r>
      <w:r w:rsidR="00142780">
        <w:rPr>
          <w:rFonts w:ascii="Angsana New" w:hAnsi="Angsana New"/>
          <w:color w:val="000000"/>
          <w:spacing w:val="4"/>
          <w:sz w:val="30"/>
          <w:szCs w:val="30"/>
          <w:cs/>
        </w:rPr>
        <w:br/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แนวทาง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การควบคุมดูแล และการปฏิบัติงานตรวจสอบ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กลุ่มบริษัท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14:paraId="0A19BB28" w14:textId="77777777" w:rsidR="00B41412" w:rsidRPr="007F5FDF" w:rsidRDefault="00B41412" w:rsidP="007A2070">
      <w:pPr>
        <w:pStyle w:val="FSBlank"/>
        <w:rPr>
          <w:sz w:val="22"/>
          <w:szCs w:val="22"/>
        </w:rPr>
      </w:pPr>
    </w:p>
    <w:p w14:paraId="182D9BB1" w14:textId="77777777"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B334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14:paraId="28BA8495" w14:textId="77777777" w:rsidR="00AB1D4A" w:rsidRPr="007F5FDF" w:rsidRDefault="00AB1D4A" w:rsidP="007A2070">
      <w:pPr>
        <w:pStyle w:val="FSBlank"/>
        <w:rPr>
          <w:rFonts w:eastAsia="Calibri"/>
          <w:sz w:val="22"/>
          <w:szCs w:val="22"/>
        </w:rPr>
      </w:pPr>
    </w:p>
    <w:p w14:paraId="167D1336" w14:textId="7495472F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83A4A" w:rsidRPr="00483A4A">
        <w:rPr>
          <w:rFonts w:ascii="Angsana New" w:eastAsia="Calibri" w:hAnsi="Angsana New" w:hint="cs"/>
          <w:sz w:val="30"/>
          <w:szCs w:val="30"/>
          <w:cs/>
        </w:rPr>
        <w:t>และ</w:t>
      </w:r>
      <w:r w:rsidR="00483A4A" w:rsidRPr="00483A4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756B23E" w14:textId="77777777" w:rsidR="003B1204" w:rsidRPr="007F5FDF" w:rsidRDefault="003B1204" w:rsidP="007A2070">
      <w:pPr>
        <w:pStyle w:val="FSBlank"/>
        <w:rPr>
          <w:sz w:val="22"/>
          <w:szCs w:val="22"/>
        </w:rPr>
      </w:pPr>
    </w:p>
    <w:p w14:paraId="3400D422" w14:textId="2F2B9E5A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142780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ED6ED80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62167A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050B07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884FB0A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09F6CE6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6716AE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14:paraId="3F218B39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E6D11E" w14:textId="22CAE2F3"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D110C5">
        <w:rPr>
          <w:rFonts w:ascii="Angsana New" w:hAnsi="Angsana New"/>
          <w:sz w:val="30"/>
          <w:szCs w:val="30"/>
        </w:rPr>
        <w:t>9219</w:t>
      </w:r>
    </w:p>
    <w:p w14:paraId="25F12359" w14:textId="77777777" w:rsidR="00300F1B" w:rsidRPr="00B37ACE" w:rsidRDefault="00300F1B" w:rsidP="00AB1D4A">
      <w:pPr>
        <w:jc w:val="thaiDistribute"/>
        <w:rPr>
          <w:rFonts w:ascii="Angsana New" w:hAnsi="Angsana New"/>
          <w:color w:val="0000FF"/>
          <w:sz w:val="16"/>
          <w:szCs w:val="16"/>
          <w:shd w:val="clear" w:color="auto" w:fill="E0E0E0"/>
        </w:rPr>
      </w:pPr>
    </w:p>
    <w:p w14:paraId="2EE5D0B2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183FB74" w14:textId="77777777"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14:paraId="0D088198" w14:textId="5B9C6DE7" w:rsidR="00EB2F67" w:rsidRDefault="00105452" w:rsidP="00EB2F6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BC3754">
        <w:rPr>
          <w:rFonts w:ascii="Angsana New" w:hAnsi="Angsana New"/>
          <w:sz w:val="30"/>
          <w:szCs w:val="30"/>
        </w:rPr>
        <w:t xml:space="preserve"> </w:t>
      </w:r>
      <w:r w:rsidR="009F2CAA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110C5">
        <w:rPr>
          <w:rFonts w:ascii="Angsana New" w:hAnsi="Angsana New"/>
          <w:sz w:val="30"/>
          <w:szCs w:val="30"/>
        </w:rPr>
        <w:t>256</w:t>
      </w:r>
      <w:r w:rsidR="00FF3544">
        <w:rPr>
          <w:rFonts w:ascii="Angsana New" w:hAnsi="Angsana New"/>
          <w:sz w:val="30"/>
          <w:szCs w:val="30"/>
        </w:rPr>
        <w:t>8</w:t>
      </w:r>
    </w:p>
    <w:sectPr w:rsidR="00EB2F67" w:rsidSect="00EB2F67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587C5" w14:textId="77777777" w:rsidR="00F76E0A" w:rsidRDefault="00F76E0A" w:rsidP="004956B4">
      <w:r>
        <w:separator/>
      </w:r>
    </w:p>
  </w:endnote>
  <w:endnote w:type="continuationSeparator" w:id="0">
    <w:p w14:paraId="536B3E67" w14:textId="77777777" w:rsidR="00F76E0A" w:rsidRDefault="00F76E0A" w:rsidP="004956B4">
      <w:r>
        <w:continuationSeparator/>
      </w:r>
    </w:p>
  </w:endnote>
  <w:endnote w:type="continuationNotice" w:id="1">
    <w:p w14:paraId="176BCEC9" w14:textId="77777777" w:rsidR="00F76E0A" w:rsidRDefault="00F76E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24E0" w14:textId="31742E28" w:rsidR="00CE6DF9" w:rsidRDefault="00CE6DF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="00D110C5">
      <w:rPr>
        <w:rStyle w:val="PageNumber"/>
        <w:noProof/>
      </w:rPr>
      <w:t>9</w:t>
    </w:r>
    <w:r>
      <w:rPr>
        <w:rStyle w:val="PageNumber"/>
        <w:cs/>
      </w:rPr>
      <w:fldChar w:fldCharType="end"/>
    </w:r>
  </w:p>
  <w:p w14:paraId="300F7E17" w14:textId="77777777" w:rsidR="00CE6DF9" w:rsidRDefault="00CE6DF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D5B3" w14:textId="29D8F5E1" w:rsidR="00CE6DF9" w:rsidRPr="007D67CA" w:rsidRDefault="00CE6DF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110C5">
      <w:rPr>
        <w:rStyle w:val="PageNumber"/>
        <w:rFonts w:ascii="Angsana New" w:hAnsi="Angsana New"/>
        <w:noProof/>
        <w:sz w:val="30"/>
        <w:szCs w:val="30"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B9FCA3" w14:textId="77777777" w:rsidR="00CE6DF9" w:rsidRPr="001977BE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4AE50" w14:textId="77777777" w:rsidR="00CE6DF9" w:rsidRPr="00F175AD" w:rsidRDefault="00CE6DF9" w:rsidP="00F175AD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7558D" w14:textId="77777777" w:rsidR="00F76E0A" w:rsidRDefault="00F76E0A" w:rsidP="004956B4">
      <w:r>
        <w:separator/>
      </w:r>
    </w:p>
  </w:footnote>
  <w:footnote w:type="continuationSeparator" w:id="0">
    <w:p w14:paraId="115C4498" w14:textId="77777777" w:rsidR="00F76E0A" w:rsidRDefault="00F76E0A" w:rsidP="004956B4">
      <w:r>
        <w:continuationSeparator/>
      </w:r>
    </w:p>
  </w:footnote>
  <w:footnote w:type="continuationNotice" w:id="1">
    <w:p w14:paraId="399AD401" w14:textId="77777777" w:rsidR="00F76E0A" w:rsidRDefault="00F76E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5592" w14:textId="77777777" w:rsidR="00CE6DF9" w:rsidRPr="001E2301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7EC9E0E" w14:textId="77777777" w:rsidR="00CE6DF9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7834A9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53353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A0EE24D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80C7439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0D376CA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B80F32F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1FD4009" w14:textId="77777777" w:rsidR="002E29F0" w:rsidRPr="003A249F" w:rsidRDefault="002E29F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BA8A" w14:textId="13CB2142" w:rsidR="00CE6DF9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DF43DCA" w14:textId="77777777" w:rsidR="00CE6DF9" w:rsidRPr="00133A03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5DFC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B3B7046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4F2490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3AA153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4BAE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F609B03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82792B6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1343B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3BF64" w14:textId="77777777" w:rsid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  <w:p w14:paraId="66B22759" w14:textId="77777777" w:rsidR="002F5D86" w:rsidRP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  <w:p w14:paraId="082D26DB" w14:textId="77777777" w:rsidR="002F5D86" w:rsidRP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  <w:p w14:paraId="54E22871" w14:textId="77777777" w:rsidR="002F5D86" w:rsidRP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76186461">
    <w:abstractNumId w:val="6"/>
  </w:num>
  <w:num w:numId="2" w16cid:durableId="515537896">
    <w:abstractNumId w:val="5"/>
  </w:num>
  <w:num w:numId="3" w16cid:durableId="1994216745">
    <w:abstractNumId w:val="7"/>
  </w:num>
  <w:num w:numId="4" w16cid:durableId="596712482">
    <w:abstractNumId w:val="3"/>
  </w:num>
  <w:num w:numId="5" w16cid:durableId="1625116877">
    <w:abstractNumId w:val="2"/>
  </w:num>
  <w:num w:numId="6" w16cid:durableId="1959532205">
    <w:abstractNumId w:val="0"/>
  </w:num>
  <w:num w:numId="7" w16cid:durableId="1628320800">
    <w:abstractNumId w:val="1"/>
  </w:num>
  <w:num w:numId="8" w16cid:durableId="2095978342">
    <w:abstractNumId w:val="4"/>
  </w:num>
  <w:num w:numId="9" w16cid:durableId="406730780">
    <w:abstractNumId w:val="18"/>
  </w:num>
  <w:num w:numId="10" w16cid:durableId="245919703">
    <w:abstractNumId w:val="13"/>
  </w:num>
  <w:num w:numId="11" w16cid:durableId="2129813621">
    <w:abstractNumId w:val="28"/>
  </w:num>
  <w:num w:numId="12" w16cid:durableId="1717463849">
    <w:abstractNumId w:val="20"/>
  </w:num>
  <w:num w:numId="13" w16cid:durableId="1857693">
    <w:abstractNumId w:val="30"/>
  </w:num>
  <w:num w:numId="14" w16cid:durableId="1496147336">
    <w:abstractNumId w:val="25"/>
  </w:num>
  <w:num w:numId="15" w16cid:durableId="55082290">
    <w:abstractNumId w:val="21"/>
  </w:num>
  <w:num w:numId="16" w16cid:durableId="1592464810">
    <w:abstractNumId w:val="12"/>
  </w:num>
  <w:num w:numId="17" w16cid:durableId="2125223997">
    <w:abstractNumId w:val="9"/>
  </w:num>
  <w:num w:numId="18" w16cid:durableId="271860395">
    <w:abstractNumId w:val="11"/>
  </w:num>
  <w:num w:numId="19" w16cid:durableId="1402950333">
    <w:abstractNumId w:val="26"/>
  </w:num>
  <w:num w:numId="20" w16cid:durableId="212738320">
    <w:abstractNumId w:val="22"/>
  </w:num>
  <w:num w:numId="21" w16cid:durableId="2110157603">
    <w:abstractNumId w:val="16"/>
  </w:num>
  <w:num w:numId="22" w16cid:durableId="20784567">
    <w:abstractNumId w:val="10"/>
  </w:num>
  <w:num w:numId="23" w16cid:durableId="452292478">
    <w:abstractNumId w:val="27"/>
  </w:num>
  <w:num w:numId="24" w16cid:durableId="344015385">
    <w:abstractNumId w:val="24"/>
  </w:num>
  <w:num w:numId="25" w16cid:durableId="756948053">
    <w:abstractNumId w:val="29"/>
  </w:num>
  <w:num w:numId="26" w16cid:durableId="738098225">
    <w:abstractNumId w:val="14"/>
  </w:num>
  <w:num w:numId="27" w16cid:durableId="1194920532">
    <w:abstractNumId w:val="32"/>
  </w:num>
  <w:num w:numId="28" w16cid:durableId="158498236">
    <w:abstractNumId w:val="17"/>
  </w:num>
  <w:num w:numId="29" w16cid:durableId="1019352607">
    <w:abstractNumId w:val="15"/>
  </w:num>
  <w:num w:numId="30" w16cid:durableId="1615557097">
    <w:abstractNumId w:val="19"/>
  </w:num>
  <w:num w:numId="31" w16cid:durableId="801964677">
    <w:abstractNumId w:val="23"/>
  </w:num>
  <w:num w:numId="32" w16cid:durableId="1376388254">
    <w:abstractNumId w:val="31"/>
  </w:num>
  <w:num w:numId="33" w16cid:durableId="901062155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1E2"/>
    <w:rsid w:val="000002C2"/>
    <w:rsid w:val="000002F2"/>
    <w:rsid w:val="00000481"/>
    <w:rsid w:val="0000074E"/>
    <w:rsid w:val="00000950"/>
    <w:rsid w:val="00000D51"/>
    <w:rsid w:val="00000FBB"/>
    <w:rsid w:val="0000105E"/>
    <w:rsid w:val="000013B4"/>
    <w:rsid w:val="000016FE"/>
    <w:rsid w:val="000018BC"/>
    <w:rsid w:val="000019C7"/>
    <w:rsid w:val="00001B7D"/>
    <w:rsid w:val="00001C58"/>
    <w:rsid w:val="00001FA3"/>
    <w:rsid w:val="00001FC3"/>
    <w:rsid w:val="0000201D"/>
    <w:rsid w:val="0000222D"/>
    <w:rsid w:val="0000230D"/>
    <w:rsid w:val="00002340"/>
    <w:rsid w:val="00002354"/>
    <w:rsid w:val="00002658"/>
    <w:rsid w:val="00002802"/>
    <w:rsid w:val="00002D71"/>
    <w:rsid w:val="00003115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362"/>
    <w:rsid w:val="0000469C"/>
    <w:rsid w:val="000049F3"/>
    <w:rsid w:val="00004E9C"/>
    <w:rsid w:val="00005027"/>
    <w:rsid w:val="000051B6"/>
    <w:rsid w:val="00005374"/>
    <w:rsid w:val="000056C5"/>
    <w:rsid w:val="000059A4"/>
    <w:rsid w:val="00005A60"/>
    <w:rsid w:val="00005AAF"/>
    <w:rsid w:val="00005B2E"/>
    <w:rsid w:val="00006302"/>
    <w:rsid w:val="00006328"/>
    <w:rsid w:val="000064B9"/>
    <w:rsid w:val="000064BA"/>
    <w:rsid w:val="0000666C"/>
    <w:rsid w:val="00006761"/>
    <w:rsid w:val="000068D4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386"/>
    <w:rsid w:val="00010442"/>
    <w:rsid w:val="00010447"/>
    <w:rsid w:val="00010450"/>
    <w:rsid w:val="000105D0"/>
    <w:rsid w:val="000106EF"/>
    <w:rsid w:val="00010BB5"/>
    <w:rsid w:val="00010EB4"/>
    <w:rsid w:val="0001130D"/>
    <w:rsid w:val="000115E8"/>
    <w:rsid w:val="00011912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C5"/>
    <w:rsid w:val="000144EE"/>
    <w:rsid w:val="000146A9"/>
    <w:rsid w:val="0001489D"/>
    <w:rsid w:val="000150A4"/>
    <w:rsid w:val="000151CC"/>
    <w:rsid w:val="000151E3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876"/>
    <w:rsid w:val="0001698E"/>
    <w:rsid w:val="00016A7D"/>
    <w:rsid w:val="00016AF6"/>
    <w:rsid w:val="00016CE3"/>
    <w:rsid w:val="00016D75"/>
    <w:rsid w:val="00016F35"/>
    <w:rsid w:val="000175B6"/>
    <w:rsid w:val="00017B6E"/>
    <w:rsid w:val="00017E07"/>
    <w:rsid w:val="00017E99"/>
    <w:rsid w:val="00017EB4"/>
    <w:rsid w:val="00017FF8"/>
    <w:rsid w:val="00020094"/>
    <w:rsid w:val="000201E8"/>
    <w:rsid w:val="00020479"/>
    <w:rsid w:val="00020D82"/>
    <w:rsid w:val="00020D9C"/>
    <w:rsid w:val="00020EAD"/>
    <w:rsid w:val="00020EFA"/>
    <w:rsid w:val="00020FC5"/>
    <w:rsid w:val="000210E9"/>
    <w:rsid w:val="000215BB"/>
    <w:rsid w:val="0002160F"/>
    <w:rsid w:val="00021618"/>
    <w:rsid w:val="000216F4"/>
    <w:rsid w:val="00021A27"/>
    <w:rsid w:val="00022033"/>
    <w:rsid w:val="00022050"/>
    <w:rsid w:val="0002211B"/>
    <w:rsid w:val="0002225D"/>
    <w:rsid w:val="000222AC"/>
    <w:rsid w:val="00022579"/>
    <w:rsid w:val="000225F0"/>
    <w:rsid w:val="00022705"/>
    <w:rsid w:val="00022951"/>
    <w:rsid w:val="000229AD"/>
    <w:rsid w:val="00022B18"/>
    <w:rsid w:val="000233CC"/>
    <w:rsid w:val="00023491"/>
    <w:rsid w:val="0002350A"/>
    <w:rsid w:val="0002356F"/>
    <w:rsid w:val="00023CF3"/>
    <w:rsid w:val="00023E11"/>
    <w:rsid w:val="00024246"/>
    <w:rsid w:val="000242B8"/>
    <w:rsid w:val="0002445A"/>
    <w:rsid w:val="000244B4"/>
    <w:rsid w:val="0002466E"/>
    <w:rsid w:val="000246FE"/>
    <w:rsid w:val="000247B2"/>
    <w:rsid w:val="00024846"/>
    <w:rsid w:val="000248A8"/>
    <w:rsid w:val="000248DE"/>
    <w:rsid w:val="00024ABC"/>
    <w:rsid w:val="00024C07"/>
    <w:rsid w:val="00024C30"/>
    <w:rsid w:val="00024CCA"/>
    <w:rsid w:val="000250A9"/>
    <w:rsid w:val="0002548D"/>
    <w:rsid w:val="000256D4"/>
    <w:rsid w:val="00025798"/>
    <w:rsid w:val="0002589B"/>
    <w:rsid w:val="00025BEB"/>
    <w:rsid w:val="00025CDE"/>
    <w:rsid w:val="00025CFD"/>
    <w:rsid w:val="00025D5D"/>
    <w:rsid w:val="00025EF4"/>
    <w:rsid w:val="00026699"/>
    <w:rsid w:val="0002671B"/>
    <w:rsid w:val="00026788"/>
    <w:rsid w:val="00026898"/>
    <w:rsid w:val="00026A96"/>
    <w:rsid w:val="00027030"/>
    <w:rsid w:val="000273D0"/>
    <w:rsid w:val="000275FA"/>
    <w:rsid w:val="00027E22"/>
    <w:rsid w:val="00027F26"/>
    <w:rsid w:val="00027FA7"/>
    <w:rsid w:val="0003064B"/>
    <w:rsid w:val="0003080A"/>
    <w:rsid w:val="00030C04"/>
    <w:rsid w:val="00030D14"/>
    <w:rsid w:val="00030D42"/>
    <w:rsid w:val="00030F9A"/>
    <w:rsid w:val="00030FAF"/>
    <w:rsid w:val="0003104C"/>
    <w:rsid w:val="00031101"/>
    <w:rsid w:val="0003123B"/>
    <w:rsid w:val="000314B7"/>
    <w:rsid w:val="0003150C"/>
    <w:rsid w:val="000318A6"/>
    <w:rsid w:val="00031A5D"/>
    <w:rsid w:val="00031ED6"/>
    <w:rsid w:val="00031FB9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66A"/>
    <w:rsid w:val="00032817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3C"/>
    <w:rsid w:val="000335E0"/>
    <w:rsid w:val="000336C9"/>
    <w:rsid w:val="00033753"/>
    <w:rsid w:val="00033863"/>
    <w:rsid w:val="000339B8"/>
    <w:rsid w:val="00033A26"/>
    <w:rsid w:val="00033DE5"/>
    <w:rsid w:val="00033E76"/>
    <w:rsid w:val="0003434C"/>
    <w:rsid w:val="0003450C"/>
    <w:rsid w:val="0003482C"/>
    <w:rsid w:val="00034899"/>
    <w:rsid w:val="000348FE"/>
    <w:rsid w:val="00034BAD"/>
    <w:rsid w:val="00034BDB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3B"/>
    <w:rsid w:val="00036AF0"/>
    <w:rsid w:val="00036DAD"/>
    <w:rsid w:val="00036F46"/>
    <w:rsid w:val="00037047"/>
    <w:rsid w:val="000374B9"/>
    <w:rsid w:val="00037564"/>
    <w:rsid w:val="00037721"/>
    <w:rsid w:val="00037A20"/>
    <w:rsid w:val="00037B04"/>
    <w:rsid w:val="00037B46"/>
    <w:rsid w:val="00037BD9"/>
    <w:rsid w:val="00037EF7"/>
    <w:rsid w:val="0004044A"/>
    <w:rsid w:val="00040571"/>
    <w:rsid w:val="00040649"/>
    <w:rsid w:val="00040738"/>
    <w:rsid w:val="00040C3B"/>
    <w:rsid w:val="00040F4E"/>
    <w:rsid w:val="00041055"/>
    <w:rsid w:val="000410F1"/>
    <w:rsid w:val="00041371"/>
    <w:rsid w:val="0004156E"/>
    <w:rsid w:val="000417A1"/>
    <w:rsid w:val="000417C7"/>
    <w:rsid w:val="000419C0"/>
    <w:rsid w:val="00041A23"/>
    <w:rsid w:val="00041AE0"/>
    <w:rsid w:val="00041D10"/>
    <w:rsid w:val="00041D11"/>
    <w:rsid w:val="00042290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17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5F04"/>
    <w:rsid w:val="0004627B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11"/>
    <w:rsid w:val="00050965"/>
    <w:rsid w:val="0005098D"/>
    <w:rsid w:val="00050A4A"/>
    <w:rsid w:val="00050AB1"/>
    <w:rsid w:val="00050DC9"/>
    <w:rsid w:val="00050EE5"/>
    <w:rsid w:val="000510F1"/>
    <w:rsid w:val="000512D8"/>
    <w:rsid w:val="00051576"/>
    <w:rsid w:val="00051636"/>
    <w:rsid w:val="0005187E"/>
    <w:rsid w:val="00051B10"/>
    <w:rsid w:val="00051ED0"/>
    <w:rsid w:val="0005206F"/>
    <w:rsid w:val="0005210B"/>
    <w:rsid w:val="000523EF"/>
    <w:rsid w:val="000527C7"/>
    <w:rsid w:val="00052884"/>
    <w:rsid w:val="00052B57"/>
    <w:rsid w:val="00052D5D"/>
    <w:rsid w:val="00052DEF"/>
    <w:rsid w:val="00052E8F"/>
    <w:rsid w:val="00052F90"/>
    <w:rsid w:val="00053459"/>
    <w:rsid w:val="0005346E"/>
    <w:rsid w:val="000535E3"/>
    <w:rsid w:val="000539DD"/>
    <w:rsid w:val="00053B2B"/>
    <w:rsid w:val="00053DBC"/>
    <w:rsid w:val="00053DF3"/>
    <w:rsid w:val="00053F43"/>
    <w:rsid w:val="0005410E"/>
    <w:rsid w:val="0005469B"/>
    <w:rsid w:val="0005508B"/>
    <w:rsid w:val="000550F4"/>
    <w:rsid w:val="00055100"/>
    <w:rsid w:val="00055231"/>
    <w:rsid w:val="0005538E"/>
    <w:rsid w:val="000554B7"/>
    <w:rsid w:val="0005580F"/>
    <w:rsid w:val="0005591B"/>
    <w:rsid w:val="00055960"/>
    <w:rsid w:val="000559FD"/>
    <w:rsid w:val="00055A1C"/>
    <w:rsid w:val="00055D1B"/>
    <w:rsid w:val="00055D63"/>
    <w:rsid w:val="00055F12"/>
    <w:rsid w:val="00055F2B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22F"/>
    <w:rsid w:val="000574DA"/>
    <w:rsid w:val="0005772F"/>
    <w:rsid w:val="00057763"/>
    <w:rsid w:val="000578B0"/>
    <w:rsid w:val="000601EC"/>
    <w:rsid w:val="000602E6"/>
    <w:rsid w:val="00060646"/>
    <w:rsid w:val="00060795"/>
    <w:rsid w:val="00060836"/>
    <w:rsid w:val="000609F7"/>
    <w:rsid w:val="00060C2A"/>
    <w:rsid w:val="00060C8F"/>
    <w:rsid w:val="00060D24"/>
    <w:rsid w:val="000610A7"/>
    <w:rsid w:val="00061234"/>
    <w:rsid w:val="00061278"/>
    <w:rsid w:val="00061340"/>
    <w:rsid w:val="0006147E"/>
    <w:rsid w:val="00061891"/>
    <w:rsid w:val="00061A9B"/>
    <w:rsid w:val="00061B08"/>
    <w:rsid w:val="00061B37"/>
    <w:rsid w:val="00061BB6"/>
    <w:rsid w:val="00061C4E"/>
    <w:rsid w:val="00061D4A"/>
    <w:rsid w:val="00061E76"/>
    <w:rsid w:val="00061FF7"/>
    <w:rsid w:val="000622B0"/>
    <w:rsid w:val="000622FB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2F2D"/>
    <w:rsid w:val="000632E1"/>
    <w:rsid w:val="00063672"/>
    <w:rsid w:val="000638B7"/>
    <w:rsid w:val="000638C0"/>
    <w:rsid w:val="00063B2E"/>
    <w:rsid w:val="00063BB9"/>
    <w:rsid w:val="00063FA4"/>
    <w:rsid w:val="000640DB"/>
    <w:rsid w:val="00064158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D08"/>
    <w:rsid w:val="00065F23"/>
    <w:rsid w:val="00066107"/>
    <w:rsid w:val="00066111"/>
    <w:rsid w:val="000661E1"/>
    <w:rsid w:val="00066342"/>
    <w:rsid w:val="00066700"/>
    <w:rsid w:val="000668A7"/>
    <w:rsid w:val="00066AED"/>
    <w:rsid w:val="00066E95"/>
    <w:rsid w:val="0006703F"/>
    <w:rsid w:val="000670E4"/>
    <w:rsid w:val="0006756E"/>
    <w:rsid w:val="00067810"/>
    <w:rsid w:val="00067CD0"/>
    <w:rsid w:val="00067D22"/>
    <w:rsid w:val="00067DEB"/>
    <w:rsid w:val="00067F3B"/>
    <w:rsid w:val="00070BDA"/>
    <w:rsid w:val="00070FC4"/>
    <w:rsid w:val="000710A9"/>
    <w:rsid w:val="000710D1"/>
    <w:rsid w:val="0007112A"/>
    <w:rsid w:val="00071354"/>
    <w:rsid w:val="00071380"/>
    <w:rsid w:val="00071734"/>
    <w:rsid w:val="00071746"/>
    <w:rsid w:val="0007174D"/>
    <w:rsid w:val="0007190F"/>
    <w:rsid w:val="0007193C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54C"/>
    <w:rsid w:val="00074605"/>
    <w:rsid w:val="00074C63"/>
    <w:rsid w:val="0007509B"/>
    <w:rsid w:val="000750F5"/>
    <w:rsid w:val="000751B4"/>
    <w:rsid w:val="000754D3"/>
    <w:rsid w:val="00075699"/>
    <w:rsid w:val="000756F3"/>
    <w:rsid w:val="00075877"/>
    <w:rsid w:val="000758F0"/>
    <w:rsid w:val="000759E5"/>
    <w:rsid w:val="00075A10"/>
    <w:rsid w:val="00075ACD"/>
    <w:rsid w:val="00075D0D"/>
    <w:rsid w:val="00075E91"/>
    <w:rsid w:val="00075EA9"/>
    <w:rsid w:val="000760D3"/>
    <w:rsid w:val="00076119"/>
    <w:rsid w:val="000761BE"/>
    <w:rsid w:val="0007623F"/>
    <w:rsid w:val="00076434"/>
    <w:rsid w:val="00076713"/>
    <w:rsid w:val="00076839"/>
    <w:rsid w:val="0007684C"/>
    <w:rsid w:val="00076BC0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408"/>
    <w:rsid w:val="00080589"/>
    <w:rsid w:val="00080798"/>
    <w:rsid w:val="000807BA"/>
    <w:rsid w:val="00080899"/>
    <w:rsid w:val="00080BD0"/>
    <w:rsid w:val="00080C39"/>
    <w:rsid w:val="00080EC0"/>
    <w:rsid w:val="00080F9A"/>
    <w:rsid w:val="0008111C"/>
    <w:rsid w:val="000813CA"/>
    <w:rsid w:val="00081889"/>
    <w:rsid w:val="00081C88"/>
    <w:rsid w:val="00081E56"/>
    <w:rsid w:val="00082097"/>
    <w:rsid w:val="00082414"/>
    <w:rsid w:val="00082626"/>
    <w:rsid w:val="000828C3"/>
    <w:rsid w:val="000829DF"/>
    <w:rsid w:val="00082A63"/>
    <w:rsid w:val="00082DD5"/>
    <w:rsid w:val="00082E90"/>
    <w:rsid w:val="00082F02"/>
    <w:rsid w:val="00082F4B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7E4"/>
    <w:rsid w:val="00084B0F"/>
    <w:rsid w:val="00084BF2"/>
    <w:rsid w:val="00084E9B"/>
    <w:rsid w:val="0008510A"/>
    <w:rsid w:val="000852E4"/>
    <w:rsid w:val="00085398"/>
    <w:rsid w:val="0008560B"/>
    <w:rsid w:val="0008566E"/>
    <w:rsid w:val="0008574B"/>
    <w:rsid w:val="0008590D"/>
    <w:rsid w:val="00085975"/>
    <w:rsid w:val="00085A8E"/>
    <w:rsid w:val="00085AFA"/>
    <w:rsid w:val="00085D33"/>
    <w:rsid w:val="00085E5A"/>
    <w:rsid w:val="00085EC8"/>
    <w:rsid w:val="00085EE5"/>
    <w:rsid w:val="00085F24"/>
    <w:rsid w:val="00085FF8"/>
    <w:rsid w:val="000862E7"/>
    <w:rsid w:val="0008639F"/>
    <w:rsid w:val="00086A6C"/>
    <w:rsid w:val="000870E1"/>
    <w:rsid w:val="000871E5"/>
    <w:rsid w:val="00087319"/>
    <w:rsid w:val="000875E3"/>
    <w:rsid w:val="0008760E"/>
    <w:rsid w:val="00087628"/>
    <w:rsid w:val="00087991"/>
    <w:rsid w:val="00087A8B"/>
    <w:rsid w:val="00087C50"/>
    <w:rsid w:val="00087C9A"/>
    <w:rsid w:val="00087CBA"/>
    <w:rsid w:val="00087CE6"/>
    <w:rsid w:val="00087E24"/>
    <w:rsid w:val="00087E71"/>
    <w:rsid w:val="00087E9D"/>
    <w:rsid w:val="00090108"/>
    <w:rsid w:val="00090216"/>
    <w:rsid w:val="0009053A"/>
    <w:rsid w:val="0009082D"/>
    <w:rsid w:val="00090C2A"/>
    <w:rsid w:val="00090CF7"/>
    <w:rsid w:val="00090D2D"/>
    <w:rsid w:val="00090FC8"/>
    <w:rsid w:val="0009187F"/>
    <w:rsid w:val="00091991"/>
    <w:rsid w:val="000919AA"/>
    <w:rsid w:val="00091A56"/>
    <w:rsid w:val="00091B12"/>
    <w:rsid w:val="00091B76"/>
    <w:rsid w:val="00091C53"/>
    <w:rsid w:val="00092337"/>
    <w:rsid w:val="0009250E"/>
    <w:rsid w:val="00092559"/>
    <w:rsid w:val="00092863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4F99"/>
    <w:rsid w:val="000954B9"/>
    <w:rsid w:val="00095878"/>
    <w:rsid w:val="00095A18"/>
    <w:rsid w:val="00095E0D"/>
    <w:rsid w:val="00096008"/>
    <w:rsid w:val="0009618A"/>
    <w:rsid w:val="00096788"/>
    <w:rsid w:val="00096AD8"/>
    <w:rsid w:val="00096B30"/>
    <w:rsid w:val="00096B58"/>
    <w:rsid w:val="00096B59"/>
    <w:rsid w:val="00096EE2"/>
    <w:rsid w:val="00096EF9"/>
    <w:rsid w:val="00097006"/>
    <w:rsid w:val="000971E5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876"/>
    <w:rsid w:val="000A0A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1E81"/>
    <w:rsid w:val="000A23C1"/>
    <w:rsid w:val="000A253B"/>
    <w:rsid w:val="000A2808"/>
    <w:rsid w:val="000A2877"/>
    <w:rsid w:val="000A29B0"/>
    <w:rsid w:val="000A2DD1"/>
    <w:rsid w:val="000A30B4"/>
    <w:rsid w:val="000A3257"/>
    <w:rsid w:val="000A343F"/>
    <w:rsid w:val="000A3536"/>
    <w:rsid w:val="000A3543"/>
    <w:rsid w:val="000A3557"/>
    <w:rsid w:val="000A363D"/>
    <w:rsid w:val="000A36F5"/>
    <w:rsid w:val="000A37D3"/>
    <w:rsid w:val="000A38D8"/>
    <w:rsid w:val="000A3C1A"/>
    <w:rsid w:val="000A3EE9"/>
    <w:rsid w:val="000A4212"/>
    <w:rsid w:val="000A42B7"/>
    <w:rsid w:val="000A42CE"/>
    <w:rsid w:val="000A4348"/>
    <w:rsid w:val="000A4806"/>
    <w:rsid w:val="000A4B14"/>
    <w:rsid w:val="000A50DB"/>
    <w:rsid w:val="000A547F"/>
    <w:rsid w:val="000A54B0"/>
    <w:rsid w:val="000A57D8"/>
    <w:rsid w:val="000A58A5"/>
    <w:rsid w:val="000A5B8C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D4D"/>
    <w:rsid w:val="000A7F04"/>
    <w:rsid w:val="000B00FF"/>
    <w:rsid w:val="000B021C"/>
    <w:rsid w:val="000B071A"/>
    <w:rsid w:val="000B09D3"/>
    <w:rsid w:val="000B09E1"/>
    <w:rsid w:val="000B0D52"/>
    <w:rsid w:val="000B0DBE"/>
    <w:rsid w:val="000B0E74"/>
    <w:rsid w:val="000B120C"/>
    <w:rsid w:val="000B125C"/>
    <w:rsid w:val="000B140F"/>
    <w:rsid w:val="000B16B8"/>
    <w:rsid w:val="000B19B4"/>
    <w:rsid w:val="000B1A5A"/>
    <w:rsid w:val="000B1B44"/>
    <w:rsid w:val="000B1F9D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C55"/>
    <w:rsid w:val="000B3FE3"/>
    <w:rsid w:val="000B4066"/>
    <w:rsid w:val="000B419D"/>
    <w:rsid w:val="000B423C"/>
    <w:rsid w:val="000B45B6"/>
    <w:rsid w:val="000B473F"/>
    <w:rsid w:val="000B48D0"/>
    <w:rsid w:val="000B4A08"/>
    <w:rsid w:val="000B4AF1"/>
    <w:rsid w:val="000B4E95"/>
    <w:rsid w:val="000B502F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AFE"/>
    <w:rsid w:val="000B6FD1"/>
    <w:rsid w:val="000B70DF"/>
    <w:rsid w:val="000B7297"/>
    <w:rsid w:val="000B73C2"/>
    <w:rsid w:val="000B75ED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ABF"/>
    <w:rsid w:val="000C0D65"/>
    <w:rsid w:val="000C0E05"/>
    <w:rsid w:val="000C0F31"/>
    <w:rsid w:val="000C0F6A"/>
    <w:rsid w:val="000C0FF7"/>
    <w:rsid w:val="000C14CB"/>
    <w:rsid w:val="000C197C"/>
    <w:rsid w:val="000C1A58"/>
    <w:rsid w:val="000C1CA6"/>
    <w:rsid w:val="000C1CD6"/>
    <w:rsid w:val="000C1E0D"/>
    <w:rsid w:val="000C1F03"/>
    <w:rsid w:val="000C20B9"/>
    <w:rsid w:val="000C20C2"/>
    <w:rsid w:val="000C24A6"/>
    <w:rsid w:val="000C29B0"/>
    <w:rsid w:val="000C3536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4FD8"/>
    <w:rsid w:val="000C5102"/>
    <w:rsid w:val="000C57AA"/>
    <w:rsid w:val="000C57B0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6E61"/>
    <w:rsid w:val="000C779B"/>
    <w:rsid w:val="000C7870"/>
    <w:rsid w:val="000C7976"/>
    <w:rsid w:val="000C7B4E"/>
    <w:rsid w:val="000C7C62"/>
    <w:rsid w:val="000C7F39"/>
    <w:rsid w:val="000D0005"/>
    <w:rsid w:val="000D006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F9"/>
    <w:rsid w:val="000D1C39"/>
    <w:rsid w:val="000D1CE0"/>
    <w:rsid w:val="000D1FB2"/>
    <w:rsid w:val="000D22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084"/>
    <w:rsid w:val="000D311B"/>
    <w:rsid w:val="000D325A"/>
    <w:rsid w:val="000D3437"/>
    <w:rsid w:val="000D37FB"/>
    <w:rsid w:val="000D3A0F"/>
    <w:rsid w:val="000D3AC7"/>
    <w:rsid w:val="000D3D45"/>
    <w:rsid w:val="000D3E48"/>
    <w:rsid w:val="000D3FAC"/>
    <w:rsid w:val="000D40EA"/>
    <w:rsid w:val="000D40F3"/>
    <w:rsid w:val="000D41FB"/>
    <w:rsid w:val="000D424A"/>
    <w:rsid w:val="000D43A7"/>
    <w:rsid w:val="000D44ED"/>
    <w:rsid w:val="000D455D"/>
    <w:rsid w:val="000D49FE"/>
    <w:rsid w:val="000D4D7C"/>
    <w:rsid w:val="000D4FC6"/>
    <w:rsid w:val="000D5004"/>
    <w:rsid w:val="000D5118"/>
    <w:rsid w:val="000D5447"/>
    <w:rsid w:val="000D5600"/>
    <w:rsid w:val="000D5662"/>
    <w:rsid w:val="000D572D"/>
    <w:rsid w:val="000D5D02"/>
    <w:rsid w:val="000D5ED7"/>
    <w:rsid w:val="000D5F44"/>
    <w:rsid w:val="000D6021"/>
    <w:rsid w:val="000D6288"/>
    <w:rsid w:val="000D641B"/>
    <w:rsid w:val="000D64D9"/>
    <w:rsid w:val="000D673D"/>
    <w:rsid w:val="000D682A"/>
    <w:rsid w:val="000D6C4F"/>
    <w:rsid w:val="000D6C72"/>
    <w:rsid w:val="000D6E32"/>
    <w:rsid w:val="000D765D"/>
    <w:rsid w:val="000D76F3"/>
    <w:rsid w:val="000D79DC"/>
    <w:rsid w:val="000D7CD3"/>
    <w:rsid w:val="000E04A6"/>
    <w:rsid w:val="000E07CD"/>
    <w:rsid w:val="000E085C"/>
    <w:rsid w:val="000E0949"/>
    <w:rsid w:val="000E0B0E"/>
    <w:rsid w:val="000E0BFC"/>
    <w:rsid w:val="000E0F39"/>
    <w:rsid w:val="000E128B"/>
    <w:rsid w:val="000E156C"/>
    <w:rsid w:val="000E167D"/>
    <w:rsid w:val="000E1B49"/>
    <w:rsid w:val="000E1C8B"/>
    <w:rsid w:val="000E1DBC"/>
    <w:rsid w:val="000E1E54"/>
    <w:rsid w:val="000E20FC"/>
    <w:rsid w:val="000E234E"/>
    <w:rsid w:val="000E2720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212"/>
    <w:rsid w:val="000E4246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52C"/>
    <w:rsid w:val="000E56EE"/>
    <w:rsid w:val="000E5801"/>
    <w:rsid w:val="000E5EB3"/>
    <w:rsid w:val="000E62B1"/>
    <w:rsid w:val="000E66E6"/>
    <w:rsid w:val="000E6A8C"/>
    <w:rsid w:val="000E6CEA"/>
    <w:rsid w:val="000E6EE1"/>
    <w:rsid w:val="000E6F6D"/>
    <w:rsid w:val="000E705E"/>
    <w:rsid w:val="000E719D"/>
    <w:rsid w:val="000E7436"/>
    <w:rsid w:val="000E74E0"/>
    <w:rsid w:val="000E760D"/>
    <w:rsid w:val="000E763F"/>
    <w:rsid w:val="000E7D0A"/>
    <w:rsid w:val="000E7DFA"/>
    <w:rsid w:val="000E7E01"/>
    <w:rsid w:val="000E7E13"/>
    <w:rsid w:val="000E7EF9"/>
    <w:rsid w:val="000F0073"/>
    <w:rsid w:val="000F00CE"/>
    <w:rsid w:val="000F014E"/>
    <w:rsid w:val="000F01DD"/>
    <w:rsid w:val="000F0345"/>
    <w:rsid w:val="000F0702"/>
    <w:rsid w:val="000F08E3"/>
    <w:rsid w:val="000F0A2E"/>
    <w:rsid w:val="000F0A39"/>
    <w:rsid w:val="000F0A72"/>
    <w:rsid w:val="000F0C0E"/>
    <w:rsid w:val="000F0D9B"/>
    <w:rsid w:val="000F1075"/>
    <w:rsid w:val="000F1525"/>
    <w:rsid w:val="000F1590"/>
    <w:rsid w:val="000F1701"/>
    <w:rsid w:val="000F1BAD"/>
    <w:rsid w:val="000F1BE3"/>
    <w:rsid w:val="000F1F9B"/>
    <w:rsid w:val="000F21C0"/>
    <w:rsid w:val="000F220D"/>
    <w:rsid w:val="000F2307"/>
    <w:rsid w:val="000F23CE"/>
    <w:rsid w:val="000F2613"/>
    <w:rsid w:val="000F270F"/>
    <w:rsid w:val="000F27F3"/>
    <w:rsid w:val="000F2899"/>
    <w:rsid w:val="000F2EEB"/>
    <w:rsid w:val="000F30D0"/>
    <w:rsid w:val="000F33A0"/>
    <w:rsid w:val="000F354B"/>
    <w:rsid w:val="000F368E"/>
    <w:rsid w:val="000F3734"/>
    <w:rsid w:val="000F3818"/>
    <w:rsid w:val="000F3952"/>
    <w:rsid w:val="000F3AB2"/>
    <w:rsid w:val="000F3B8A"/>
    <w:rsid w:val="000F3BF1"/>
    <w:rsid w:val="000F3C4C"/>
    <w:rsid w:val="000F4243"/>
    <w:rsid w:val="000F4328"/>
    <w:rsid w:val="000F4348"/>
    <w:rsid w:val="000F43E9"/>
    <w:rsid w:val="000F47ED"/>
    <w:rsid w:val="000F4C38"/>
    <w:rsid w:val="000F4CD1"/>
    <w:rsid w:val="000F4D8A"/>
    <w:rsid w:val="000F5284"/>
    <w:rsid w:val="000F52F6"/>
    <w:rsid w:val="000F5306"/>
    <w:rsid w:val="000F556F"/>
    <w:rsid w:val="000F574E"/>
    <w:rsid w:val="000F5810"/>
    <w:rsid w:val="000F5B54"/>
    <w:rsid w:val="000F5C4C"/>
    <w:rsid w:val="000F5DA2"/>
    <w:rsid w:val="000F5E74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5BA"/>
    <w:rsid w:val="00100906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89D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BE8"/>
    <w:rsid w:val="00103DE9"/>
    <w:rsid w:val="001040D6"/>
    <w:rsid w:val="001042A4"/>
    <w:rsid w:val="00104784"/>
    <w:rsid w:val="001047E2"/>
    <w:rsid w:val="00104811"/>
    <w:rsid w:val="0010483C"/>
    <w:rsid w:val="001049B6"/>
    <w:rsid w:val="00104A05"/>
    <w:rsid w:val="00104BCF"/>
    <w:rsid w:val="00104D03"/>
    <w:rsid w:val="00104ED3"/>
    <w:rsid w:val="00104FE0"/>
    <w:rsid w:val="001052EF"/>
    <w:rsid w:val="0010541F"/>
    <w:rsid w:val="00105452"/>
    <w:rsid w:val="00105617"/>
    <w:rsid w:val="00105B25"/>
    <w:rsid w:val="00105CB6"/>
    <w:rsid w:val="00105DAA"/>
    <w:rsid w:val="001061E6"/>
    <w:rsid w:val="00106200"/>
    <w:rsid w:val="00106220"/>
    <w:rsid w:val="0010633C"/>
    <w:rsid w:val="00106532"/>
    <w:rsid w:val="0010660E"/>
    <w:rsid w:val="00106614"/>
    <w:rsid w:val="00106705"/>
    <w:rsid w:val="00106841"/>
    <w:rsid w:val="00106D74"/>
    <w:rsid w:val="00106DAA"/>
    <w:rsid w:val="00106E5E"/>
    <w:rsid w:val="001070BD"/>
    <w:rsid w:val="0010714A"/>
    <w:rsid w:val="00107211"/>
    <w:rsid w:val="0010756A"/>
    <w:rsid w:val="00107578"/>
    <w:rsid w:val="00107622"/>
    <w:rsid w:val="00107654"/>
    <w:rsid w:val="0010776E"/>
    <w:rsid w:val="001077C4"/>
    <w:rsid w:val="001077EF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5D8"/>
    <w:rsid w:val="001116CF"/>
    <w:rsid w:val="001116DD"/>
    <w:rsid w:val="00111842"/>
    <w:rsid w:val="00111913"/>
    <w:rsid w:val="00111939"/>
    <w:rsid w:val="00111A1C"/>
    <w:rsid w:val="00111ACA"/>
    <w:rsid w:val="00111C17"/>
    <w:rsid w:val="00111FA5"/>
    <w:rsid w:val="00112270"/>
    <w:rsid w:val="0011270B"/>
    <w:rsid w:val="00112760"/>
    <w:rsid w:val="00112842"/>
    <w:rsid w:val="00112B36"/>
    <w:rsid w:val="00112B5A"/>
    <w:rsid w:val="00112B8A"/>
    <w:rsid w:val="00112C3D"/>
    <w:rsid w:val="00112D93"/>
    <w:rsid w:val="00112FAA"/>
    <w:rsid w:val="001130F6"/>
    <w:rsid w:val="001132AD"/>
    <w:rsid w:val="00113550"/>
    <w:rsid w:val="001137B5"/>
    <w:rsid w:val="001138F2"/>
    <w:rsid w:val="00113C18"/>
    <w:rsid w:val="00113E4B"/>
    <w:rsid w:val="001142A1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CEA"/>
    <w:rsid w:val="00115D25"/>
    <w:rsid w:val="00116002"/>
    <w:rsid w:val="0011618F"/>
    <w:rsid w:val="001161FE"/>
    <w:rsid w:val="0011632B"/>
    <w:rsid w:val="001164DE"/>
    <w:rsid w:val="00116675"/>
    <w:rsid w:val="001166D0"/>
    <w:rsid w:val="001168A9"/>
    <w:rsid w:val="0011691B"/>
    <w:rsid w:val="00116C89"/>
    <w:rsid w:val="00116F12"/>
    <w:rsid w:val="00117365"/>
    <w:rsid w:val="0011752A"/>
    <w:rsid w:val="00117532"/>
    <w:rsid w:val="00117679"/>
    <w:rsid w:val="00117776"/>
    <w:rsid w:val="0011778F"/>
    <w:rsid w:val="00117F05"/>
    <w:rsid w:val="00117FA8"/>
    <w:rsid w:val="00120126"/>
    <w:rsid w:val="0012012C"/>
    <w:rsid w:val="00120133"/>
    <w:rsid w:val="001202D1"/>
    <w:rsid w:val="00120302"/>
    <w:rsid w:val="001203E0"/>
    <w:rsid w:val="00120735"/>
    <w:rsid w:val="00120859"/>
    <w:rsid w:val="001208A7"/>
    <w:rsid w:val="00120E1B"/>
    <w:rsid w:val="00120F2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198"/>
    <w:rsid w:val="001223AB"/>
    <w:rsid w:val="00122412"/>
    <w:rsid w:val="0012244E"/>
    <w:rsid w:val="00122507"/>
    <w:rsid w:val="001225E7"/>
    <w:rsid w:val="00122779"/>
    <w:rsid w:val="00122793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13D"/>
    <w:rsid w:val="0012598E"/>
    <w:rsid w:val="00125E0A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27454"/>
    <w:rsid w:val="00127570"/>
    <w:rsid w:val="00127A2E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615"/>
    <w:rsid w:val="001317C9"/>
    <w:rsid w:val="0013192D"/>
    <w:rsid w:val="0013196F"/>
    <w:rsid w:val="00131982"/>
    <w:rsid w:val="00131C4F"/>
    <w:rsid w:val="00131DA6"/>
    <w:rsid w:val="00131EEE"/>
    <w:rsid w:val="00131F3A"/>
    <w:rsid w:val="00131FB9"/>
    <w:rsid w:val="00132190"/>
    <w:rsid w:val="0013248F"/>
    <w:rsid w:val="00132547"/>
    <w:rsid w:val="00132770"/>
    <w:rsid w:val="001329E7"/>
    <w:rsid w:val="00133B46"/>
    <w:rsid w:val="00133B8E"/>
    <w:rsid w:val="00133C9C"/>
    <w:rsid w:val="00133DDC"/>
    <w:rsid w:val="0013404E"/>
    <w:rsid w:val="00134368"/>
    <w:rsid w:val="001345F1"/>
    <w:rsid w:val="001346CC"/>
    <w:rsid w:val="001348F6"/>
    <w:rsid w:val="00134A49"/>
    <w:rsid w:val="00134BB8"/>
    <w:rsid w:val="00134BF4"/>
    <w:rsid w:val="00134C2A"/>
    <w:rsid w:val="00134CDB"/>
    <w:rsid w:val="00134E4E"/>
    <w:rsid w:val="00134F1A"/>
    <w:rsid w:val="00134F3B"/>
    <w:rsid w:val="00134FC9"/>
    <w:rsid w:val="0013525A"/>
    <w:rsid w:val="00135313"/>
    <w:rsid w:val="0013533C"/>
    <w:rsid w:val="001354A4"/>
    <w:rsid w:val="00135860"/>
    <w:rsid w:val="00135ECD"/>
    <w:rsid w:val="00135F4E"/>
    <w:rsid w:val="00135FB9"/>
    <w:rsid w:val="001362E1"/>
    <w:rsid w:val="001363A0"/>
    <w:rsid w:val="0013678D"/>
    <w:rsid w:val="0013687D"/>
    <w:rsid w:val="00136B62"/>
    <w:rsid w:val="00136C12"/>
    <w:rsid w:val="00136C1E"/>
    <w:rsid w:val="00136C95"/>
    <w:rsid w:val="00136EEA"/>
    <w:rsid w:val="0013706F"/>
    <w:rsid w:val="00137364"/>
    <w:rsid w:val="001374D7"/>
    <w:rsid w:val="00137538"/>
    <w:rsid w:val="00137610"/>
    <w:rsid w:val="001377A0"/>
    <w:rsid w:val="00137A42"/>
    <w:rsid w:val="00137AA6"/>
    <w:rsid w:val="00137D48"/>
    <w:rsid w:val="00137D4D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879"/>
    <w:rsid w:val="001418F6"/>
    <w:rsid w:val="00141929"/>
    <w:rsid w:val="00141BDE"/>
    <w:rsid w:val="00141EDE"/>
    <w:rsid w:val="00142008"/>
    <w:rsid w:val="00142021"/>
    <w:rsid w:val="001424CA"/>
    <w:rsid w:val="00142780"/>
    <w:rsid w:val="00142858"/>
    <w:rsid w:val="00142999"/>
    <w:rsid w:val="00142C56"/>
    <w:rsid w:val="00142CD3"/>
    <w:rsid w:val="00142F34"/>
    <w:rsid w:val="00142FD0"/>
    <w:rsid w:val="00143166"/>
    <w:rsid w:val="001433E3"/>
    <w:rsid w:val="001433FE"/>
    <w:rsid w:val="001436F6"/>
    <w:rsid w:val="001437DC"/>
    <w:rsid w:val="00143BB7"/>
    <w:rsid w:val="00143E2B"/>
    <w:rsid w:val="00143E65"/>
    <w:rsid w:val="001440C3"/>
    <w:rsid w:val="001441E4"/>
    <w:rsid w:val="001444CD"/>
    <w:rsid w:val="001446EA"/>
    <w:rsid w:val="0014482C"/>
    <w:rsid w:val="00144880"/>
    <w:rsid w:val="0014496D"/>
    <w:rsid w:val="00144A50"/>
    <w:rsid w:val="00144AF3"/>
    <w:rsid w:val="0014534D"/>
    <w:rsid w:val="0014558A"/>
    <w:rsid w:val="001455BD"/>
    <w:rsid w:val="00145916"/>
    <w:rsid w:val="00145918"/>
    <w:rsid w:val="00145BD5"/>
    <w:rsid w:val="00145D82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69A"/>
    <w:rsid w:val="001476DC"/>
    <w:rsid w:val="001477C4"/>
    <w:rsid w:val="001478FF"/>
    <w:rsid w:val="00147CAF"/>
    <w:rsid w:val="00147E27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25"/>
    <w:rsid w:val="00150F74"/>
    <w:rsid w:val="00151027"/>
    <w:rsid w:val="001512E3"/>
    <w:rsid w:val="00151305"/>
    <w:rsid w:val="00151514"/>
    <w:rsid w:val="00151920"/>
    <w:rsid w:val="00151987"/>
    <w:rsid w:val="00151ACA"/>
    <w:rsid w:val="00151C31"/>
    <w:rsid w:val="00151C80"/>
    <w:rsid w:val="00151DAA"/>
    <w:rsid w:val="00152175"/>
    <w:rsid w:val="0015253E"/>
    <w:rsid w:val="00152543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941"/>
    <w:rsid w:val="00153A7D"/>
    <w:rsid w:val="00153AB5"/>
    <w:rsid w:val="00153D72"/>
    <w:rsid w:val="00153FF2"/>
    <w:rsid w:val="0015435C"/>
    <w:rsid w:val="001549BA"/>
    <w:rsid w:val="00154CC4"/>
    <w:rsid w:val="00154ECD"/>
    <w:rsid w:val="00154EDF"/>
    <w:rsid w:val="00155017"/>
    <w:rsid w:val="0015515B"/>
    <w:rsid w:val="0015520F"/>
    <w:rsid w:val="001552F7"/>
    <w:rsid w:val="00155326"/>
    <w:rsid w:val="00155407"/>
    <w:rsid w:val="001555EC"/>
    <w:rsid w:val="0015576B"/>
    <w:rsid w:val="0015576F"/>
    <w:rsid w:val="0015589C"/>
    <w:rsid w:val="00155AAD"/>
    <w:rsid w:val="00155B29"/>
    <w:rsid w:val="00155C64"/>
    <w:rsid w:val="00156022"/>
    <w:rsid w:val="00156169"/>
    <w:rsid w:val="00156348"/>
    <w:rsid w:val="00156495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DFE"/>
    <w:rsid w:val="00157F8B"/>
    <w:rsid w:val="001600F4"/>
    <w:rsid w:val="001605F3"/>
    <w:rsid w:val="0016063F"/>
    <w:rsid w:val="001606C9"/>
    <w:rsid w:val="001607A4"/>
    <w:rsid w:val="001607A5"/>
    <w:rsid w:val="00160B46"/>
    <w:rsid w:val="00160DEC"/>
    <w:rsid w:val="00160FCF"/>
    <w:rsid w:val="0016113B"/>
    <w:rsid w:val="001616CA"/>
    <w:rsid w:val="00161747"/>
    <w:rsid w:val="00161825"/>
    <w:rsid w:val="00161839"/>
    <w:rsid w:val="001618AE"/>
    <w:rsid w:val="00161D65"/>
    <w:rsid w:val="0016208F"/>
    <w:rsid w:val="001620C9"/>
    <w:rsid w:val="00162181"/>
    <w:rsid w:val="001622DF"/>
    <w:rsid w:val="00162A36"/>
    <w:rsid w:val="00162B4A"/>
    <w:rsid w:val="00162BA8"/>
    <w:rsid w:val="00162C8E"/>
    <w:rsid w:val="00162E76"/>
    <w:rsid w:val="00162F7B"/>
    <w:rsid w:val="0016300B"/>
    <w:rsid w:val="0016317E"/>
    <w:rsid w:val="0016321A"/>
    <w:rsid w:val="0016327D"/>
    <w:rsid w:val="0016333F"/>
    <w:rsid w:val="001633D5"/>
    <w:rsid w:val="0016340E"/>
    <w:rsid w:val="00163531"/>
    <w:rsid w:val="00163556"/>
    <w:rsid w:val="00163769"/>
    <w:rsid w:val="001639EE"/>
    <w:rsid w:val="00163A09"/>
    <w:rsid w:val="00163B9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4FCF"/>
    <w:rsid w:val="0016514D"/>
    <w:rsid w:val="0016529D"/>
    <w:rsid w:val="00165427"/>
    <w:rsid w:val="00165472"/>
    <w:rsid w:val="001655E7"/>
    <w:rsid w:val="00165600"/>
    <w:rsid w:val="0016586A"/>
    <w:rsid w:val="00165ADB"/>
    <w:rsid w:val="00165AEB"/>
    <w:rsid w:val="00165B5A"/>
    <w:rsid w:val="00165B75"/>
    <w:rsid w:val="00165D7C"/>
    <w:rsid w:val="00165F49"/>
    <w:rsid w:val="00166101"/>
    <w:rsid w:val="001662BE"/>
    <w:rsid w:val="001662F1"/>
    <w:rsid w:val="0016633B"/>
    <w:rsid w:val="00166587"/>
    <w:rsid w:val="00166676"/>
    <w:rsid w:val="0016677E"/>
    <w:rsid w:val="0016696C"/>
    <w:rsid w:val="001669C2"/>
    <w:rsid w:val="001669CD"/>
    <w:rsid w:val="00166C2A"/>
    <w:rsid w:val="00166F19"/>
    <w:rsid w:val="00167037"/>
    <w:rsid w:val="0016711F"/>
    <w:rsid w:val="0016736B"/>
    <w:rsid w:val="00167A0E"/>
    <w:rsid w:val="00167A3C"/>
    <w:rsid w:val="001701F0"/>
    <w:rsid w:val="00170686"/>
    <w:rsid w:val="0017075C"/>
    <w:rsid w:val="001707BE"/>
    <w:rsid w:val="001707C5"/>
    <w:rsid w:val="001707E4"/>
    <w:rsid w:val="00170956"/>
    <w:rsid w:val="001709AB"/>
    <w:rsid w:val="00170B7F"/>
    <w:rsid w:val="00170D26"/>
    <w:rsid w:val="00170EEE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1F67"/>
    <w:rsid w:val="001721C6"/>
    <w:rsid w:val="001721FE"/>
    <w:rsid w:val="0017252C"/>
    <w:rsid w:val="0017257A"/>
    <w:rsid w:val="00172697"/>
    <w:rsid w:val="001728B7"/>
    <w:rsid w:val="001728EF"/>
    <w:rsid w:val="00172E04"/>
    <w:rsid w:val="00172F11"/>
    <w:rsid w:val="00173137"/>
    <w:rsid w:val="001731B1"/>
    <w:rsid w:val="0017360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8FB"/>
    <w:rsid w:val="00175ED3"/>
    <w:rsid w:val="00175FDB"/>
    <w:rsid w:val="00176203"/>
    <w:rsid w:val="001762F1"/>
    <w:rsid w:val="0017631E"/>
    <w:rsid w:val="00176337"/>
    <w:rsid w:val="00176384"/>
    <w:rsid w:val="00176551"/>
    <w:rsid w:val="001765DE"/>
    <w:rsid w:val="0017672F"/>
    <w:rsid w:val="0017684A"/>
    <w:rsid w:val="00176974"/>
    <w:rsid w:val="00176A0D"/>
    <w:rsid w:val="00176A54"/>
    <w:rsid w:val="00176B18"/>
    <w:rsid w:val="00176B8A"/>
    <w:rsid w:val="00176EBB"/>
    <w:rsid w:val="00176FA5"/>
    <w:rsid w:val="001770C5"/>
    <w:rsid w:val="0017718F"/>
    <w:rsid w:val="001773F0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1E0"/>
    <w:rsid w:val="001814B2"/>
    <w:rsid w:val="0018159A"/>
    <w:rsid w:val="0018183A"/>
    <w:rsid w:val="001818EA"/>
    <w:rsid w:val="00181954"/>
    <w:rsid w:val="00181957"/>
    <w:rsid w:val="00181FDA"/>
    <w:rsid w:val="0018232A"/>
    <w:rsid w:val="0018238C"/>
    <w:rsid w:val="001825B6"/>
    <w:rsid w:val="001825C7"/>
    <w:rsid w:val="001829C5"/>
    <w:rsid w:val="00183031"/>
    <w:rsid w:val="0018304C"/>
    <w:rsid w:val="001833FE"/>
    <w:rsid w:val="001834B8"/>
    <w:rsid w:val="001834F4"/>
    <w:rsid w:val="0018353C"/>
    <w:rsid w:val="001838F4"/>
    <w:rsid w:val="001844A6"/>
    <w:rsid w:val="0018465B"/>
    <w:rsid w:val="001847EB"/>
    <w:rsid w:val="00184834"/>
    <w:rsid w:val="00184850"/>
    <w:rsid w:val="0018486C"/>
    <w:rsid w:val="00184878"/>
    <w:rsid w:val="001849D0"/>
    <w:rsid w:val="00184BD9"/>
    <w:rsid w:val="00184CD4"/>
    <w:rsid w:val="00185151"/>
    <w:rsid w:val="001851A3"/>
    <w:rsid w:val="001853F3"/>
    <w:rsid w:val="001855BA"/>
    <w:rsid w:val="001857A4"/>
    <w:rsid w:val="001858D4"/>
    <w:rsid w:val="00185A98"/>
    <w:rsid w:val="00185BCE"/>
    <w:rsid w:val="00185FFA"/>
    <w:rsid w:val="001861E7"/>
    <w:rsid w:val="001864AF"/>
    <w:rsid w:val="00186696"/>
    <w:rsid w:val="0018670A"/>
    <w:rsid w:val="00186925"/>
    <w:rsid w:val="00186ABE"/>
    <w:rsid w:val="00186D0D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671"/>
    <w:rsid w:val="001909FF"/>
    <w:rsid w:val="00190C03"/>
    <w:rsid w:val="00190C6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BEE"/>
    <w:rsid w:val="00191C23"/>
    <w:rsid w:val="00191D39"/>
    <w:rsid w:val="00191D50"/>
    <w:rsid w:val="00191F7D"/>
    <w:rsid w:val="00191FD7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036"/>
    <w:rsid w:val="00193172"/>
    <w:rsid w:val="00193702"/>
    <w:rsid w:val="00193C59"/>
    <w:rsid w:val="00194175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822"/>
    <w:rsid w:val="001958E9"/>
    <w:rsid w:val="0019597B"/>
    <w:rsid w:val="00195BEE"/>
    <w:rsid w:val="00195CBD"/>
    <w:rsid w:val="00195D79"/>
    <w:rsid w:val="00195E09"/>
    <w:rsid w:val="00195EF2"/>
    <w:rsid w:val="00195F06"/>
    <w:rsid w:val="00195F8E"/>
    <w:rsid w:val="0019611C"/>
    <w:rsid w:val="001962CB"/>
    <w:rsid w:val="00196649"/>
    <w:rsid w:val="001968C8"/>
    <w:rsid w:val="00196A41"/>
    <w:rsid w:val="00196ABC"/>
    <w:rsid w:val="00196AD6"/>
    <w:rsid w:val="00196B2E"/>
    <w:rsid w:val="00196B75"/>
    <w:rsid w:val="00196BC4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943"/>
    <w:rsid w:val="00197D34"/>
    <w:rsid w:val="00197EC9"/>
    <w:rsid w:val="001A00B0"/>
    <w:rsid w:val="001A070E"/>
    <w:rsid w:val="001A080F"/>
    <w:rsid w:val="001A0823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1FB7"/>
    <w:rsid w:val="001A2216"/>
    <w:rsid w:val="001A243B"/>
    <w:rsid w:val="001A251E"/>
    <w:rsid w:val="001A2744"/>
    <w:rsid w:val="001A2E9D"/>
    <w:rsid w:val="001A2F48"/>
    <w:rsid w:val="001A3142"/>
    <w:rsid w:val="001A31E3"/>
    <w:rsid w:val="001A3207"/>
    <w:rsid w:val="001A3234"/>
    <w:rsid w:val="001A32E7"/>
    <w:rsid w:val="001A3320"/>
    <w:rsid w:val="001A3507"/>
    <w:rsid w:val="001A351A"/>
    <w:rsid w:val="001A3663"/>
    <w:rsid w:val="001A3808"/>
    <w:rsid w:val="001A3EF3"/>
    <w:rsid w:val="001A40B4"/>
    <w:rsid w:val="001A450D"/>
    <w:rsid w:val="001A46AF"/>
    <w:rsid w:val="001A480E"/>
    <w:rsid w:val="001A4A85"/>
    <w:rsid w:val="001A4D95"/>
    <w:rsid w:val="001A4F02"/>
    <w:rsid w:val="001A4F85"/>
    <w:rsid w:val="001A54B4"/>
    <w:rsid w:val="001A5590"/>
    <w:rsid w:val="001A55E3"/>
    <w:rsid w:val="001A56B0"/>
    <w:rsid w:val="001A598A"/>
    <w:rsid w:val="001A5CCD"/>
    <w:rsid w:val="001A5F0E"/>
    <w:rsid w:val="001A61F9"/>
    <w:rsid w:val="001A6298"/>
    <w:rsid w:val="001A62F2"/>
    <w:rsid w:val="001A6450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6A5"/>
    <w:rsid w:val="001A774F"/>
    <w:rsid w:val="001A78DF"/>
    <w:rsid w:val="001A7A14"/>
    <w:rsid w:val="001A7AB9"/>
    <w:rsid w:val="001A7B2F"/>
    <w:rsid w:val="001A7BF3"/>
    <w:rsid w:val="001A7F6F"/>
    <w:rsid w:val="001B00BE"/>
    <w:rsid w:val="001B0207"/>
    <w:rsid w:val="001B02A5"/>
    <w:rsid w:val="001B0387"/>
    <w:rsid w:val="001B03F3"/>
    <w:rsid w:val="001B0418"/>
    <w:rsid w:val="001B08E4"/>
    <w:rsid w:val="001B0D92"/>
    <w:rsid w:val="001B0DFB"/>
    <w:rsid w:val="001B0E7E"/>
    <w:rsid w:val="001B0F39"/>
    <w:rsid w:val="001B10DB"/>
    <w:rsid w:val="001B1322"/>
    <w:rsid w:val="001B170C"/>
    <w:rsid w:val="001B194B"/>
    <w:rsid w:val="001B1997"/>
    <w:rsid w:val="001B1A6E"/>
    <w:rsid w:val="001B1B48"/>
    <w:rsid w:val="001B1C98"/>
    <w:rsid w:val="001B2549"/>
    <w:rsid w:val="001B25A3"/>
    <w:rsid w:val="001B27BF"/>
    <w:rsid w:val="001B28B7"/>
    <w:rsid w:val="001B2A22"/>
    <w:rsid w:val="001B2A5E"/>
    <w:rsid w:val="001B2F25"/>
    <w:rsid w:val="001B301B"/>
    <w:rsid w:val="001B3478"/>
    <w:rsid w:val="001B37C4"/>
    <w:rsid w:val="001B3823"/>
    <w:rsid w:val="001B3ADC"/>
    <w:rsid w:val="001B3B3A"/>
    <w:rsid w:val="001B3C88"/>
    <w:rsid w:val="001B41B5"/>
    <w:rsid w:val="001B4515"/>
    <w:rsid w:val="001B484E"/>
    <w:rsid w:val="001B4A59"/>
    <w:rsid w:val="001B4AA9"/>
    <w:rsid w:val="001B4ADD"/>
    <w:rsid w:val="001B4C80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417"/>
    <w:rsid w:val="001B6590"/>
    <w:rsid w:val="001B66D9"/>
    <w:rsid w:val="001B66EE"/>
    <w:rsid w:val="001B672C"/>
    <w:rsid w:val="001B6EB2"/>
    <w:rsid w:val="001B6F4E"/>
    <w:rsid w:val="001B71FD"/>
    <w:rsid w:val="001B7307"/>
    <w:rsid w:val="001B7662"/>
    <w:rsid w:val="001B79B1"/>
    <w:rsid w:val="001B7DAC"/>
    <w:rsid w:val="001C006E"/>
    <w:rsid w:val="001C00A5"/>
    <w:rsid w:val="001C00F1"/>
    <w:rsid w:val="001C0319"/>
    <w:rsid w:val="001C0638"/>
    <w:rsid w:val="001C0700"/>
    <w:rsid w:val="001C0885"/>
    <w:rsid w:val="001C093C"/>
    <w:rsid w:val="001C0B23"/>
    <w:rsid w:val="001C0EE3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12A"/>
    <w:rsid w:val="001C22EC"/>
    <w:rsid w:val="001C2537"/>
    <w:rsid w:val="001C29B9"/>
    <w:rsid w:val="001C29C5"/>
    <w:rsid w:val="001C2D2F"/>
    <w:rsid w:val="001C2E3A"/>
    <w:rsid w:val="001C2E81"/>
    <w:rsid w:val="001C301E"/>
    <w:rsid w:val="001C33D6"/>
    <w:rsid w:val="001C33DF"/>
    <w:rsid w:val="001C3442"/>
    <w:rsid w:val="001C383B"/>
    <w:rsid w:val="001C39B1"/>
    <w:rsid w:val="001C39FB"/>
    <w:rsid w:val="001C3EC5"/>
    <w:rsid w:val="001C3FC0"/>
    <w:rsid w:val="001C404A"/>
    <w:rsid w:val="001C4253"/>
    <w:rsid w:val="001C4509"/>
    <w:rsid w:val="001C45F2"/>
    <w:rsid w:val="001C49A8"/>
    <w:rsid w:val="001C4A79"/>
    <w:rsid w:val="001C4BCD"/>
    <w:rsid w:val="001C4F9F"/>
    <w:rsid w:val="001C52E5"/>
    <w:rsid w:val="001C53F4"/>
    <w:rsid w:val="001C55B9"/>
    <w:rsid w:val="001C56F6"/>
    <w:rsid w:val="001C57C5"/>
    <w:rsid w:val="001C59EE"/>
    <w:rsid w:val="001C5A39"/>
    <w:rsid w:val="001C5E57"/>
    <w:rsid w:val="001C605D"/>
    <w:rsid w:val="001C628B"/>
    <w:rsid w:val="001C6472"/>
    <w:rsid w:val="001C674F"/>
    <w:rsid w:val="001C67D8"/>
    <w:rsid w:val="001C6992"/>
    <w:rsid w:val="001C6C13"/>
    <w:rsid w:val="001C6F7A"/>
    <w:rsid w:val="001C72CD"/>
    <w:rsid w:val="001C73BC"/>
    <w:rsid w:val="001C74EA"/>
    <w:rsid w:val="001C76A7"/>
    <w:rsid w:val="001C7826"/>
    <w:rsid w:val="001D0408"/>
    <w:rsid w:val="001D0799"/>
    <w:rsid w:val="001D0912"/>
    <w:rsid w:val="001D0B0D"/>
    <w:rsid w:val="001D0B53"/>
    <w:rsid w:val="001D0C46"/>
    <w:rsid w:val="001D0CFB"/>
    <w:rsid w:val="001D0DB1"/>
    <w:rsid w:val="001D0F07"/>
    <w:rsid w:val="001D1208"/>
    <w:rsid w:val="001D123B"/>
    <w:rsid w:val="001D134E"/>
    <w:rsid w:val="001D160D"/>
    <w:rsid w:val="001D16D2"/>
    <w:rsid w:val="001D16E8"/>
    <w:rsid w:val="001D185D"/>
    <w:rsid w:val="001D1979"/>
    <w:rsid w:val="001D1B85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D1E"/>
    <w:rsid w:val="001D2E34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18C"/>
    <w:rsid w:val="001D432F"/>
    <w:rsid w:val="001D446E"/>
    <w:rsid w:val="001D4565"/>
    <w:rsid w:val="001D457C"/>
    <w:rsid w:val="001D457E"/>
    <w:rsid w:val="001D47C3"/>
    <w:rsid w:val="001D4D8F"/>
    <w:rsid w:val="001D4E78"/>
    <w:rsid w:val="001D4EF3"/>
    <w:rsid w:val="001D50D1"/>
    <w:rsid w:val="001D50F1"/>
    <w:rsid w:val="001D5228"/>
    <w:rsid w:val="001D5575"/>
    <w:rsid w:val="001D5579"/>
    <w:rsid w:val="001D57CC"/>
    <w:rsid w:val="001D5838"/>
    <w:rsid w:val="001D588A"/>
    <w:rsid w:val="001D5AFF"/>
    <w:rsid w:val="001D5DFD"/>
    <w:rsid w:val="001D5E9A"/>
    <w:rsid w:val="001D5F25"/>
    <w:rsid w:val="001D60A5"/>
    <w:rsid w:val="001D6139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68"/>
    <w:rsid w:val="001D7D7A"/>
    <w:rsid w:val="001D7F76"/>
    <w:rsid w:val="001E004E"/>
    <w:rsid w:val="001E031C"/>
    <w:rsid w:val="001E0415"/>
    <w:rsid w:val="001E0569"/>
    <w:rsid w:val="001E078A"/>
    <w:rsid w:val="001E0C12"/>
    <w:rsid w:val="001E0FB8"/>
    <w:rsid w:val="001E0FD7"/>
    <w:rsid w:val="001E1415"/>
    <w:rsid w:val="001E14B1"/>
    <w:rsid w:val="001E14F5"/>
    <w:rsid w:val="001E14F8"/>
    <w:rsid w:val="001E157E"/>
    <w:rsid w:val="001E1835"/>
    <w:rsid w:val="001E1B78"/>
    <w:rsid w:val="001E1C6D"/>
    <w:rsid w:val="001E1C75"/>
    <w:rsid w:val="001E1CFD"/>
    <w:rsid w:val="001E1E3E"/>
    <w:rsid w:val="001E1ED5"/>
    <w:rsid w:val="001E1EF8"/>
    <w:rsid w:val="001E1F92"/>
    <w:rsid w:val="001E238E"/>
    <w:rsid w:val="001E2461"/>
    <w:rsid w:val="001E249B"/>
    <w:rsid w:val="001E250A"/>
    <w:rsid w:val="001E28C3"/>
    <w:rsid w:val="001E2B91"/>
    <w:rsid w:val="001E2D44"/>
    <w:rsid w:val="001E2E3F"/>
    <w:rsid w:val="001E2ED6"/>
    <w:rsid w:val="001E2F8F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6F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D9F"/>
    <w:rsid w:val="001E4E5B"/>
    <w:rsid w:val="001E4E7A"/>
    <w:rsid w:val="001E4EDE"/>
    <w:rsid w:val="001E4F0B"/>
    <w:rsid w:val="001E517C"/>
    <w:rsid w:val="001E523C"/>
    <w:rsid w:val="001E52AD"/>
    <w:rsid w:val="001E578C"/>
    <w:rsid w:val="001E57CE"/>
    <w:rsid w:val="001E59BD"/>
    <w:rsid w:val="001E59FB"/>
    <w:rsid w:val="001E5BF3"/>
    <w:rsid w:val="001E5DB1"/>
    <w:rsid w:val="001E5DF6"/>
    <w:rsid w:val="001E5FA6"/>
    <w:rsid w:val="001E60F6"/>
    <w:rsid w:val="001E65BF"/>
    <w:rsid w:val="001E6666"/>
    <w:rsid w:val="001E6A0C"/>
    <w:rsid w:val="001E6E3E"/>
    <w:rsid w:val="001E7026"/>
    <w:rsid w:val="001E7065"/>
    <w:rsid w:val="001E7859"/>
    <w:rsid w:val="001E789C"/>
    <w:rsid w:val="001E799B"/>
    <w:rsid w:val="001E7BDF"/>
    <w:rsid w:val="001E7EA2"/>
    <w:rsid w:val="001E7FB8"/>
    <w:rsid w:val="001F0048"/>
    <w:rsid w:val="001F03D0"/>
    <w:rsid w:val="001F06F5"/>
    <w:rsid w:val="001F08BB"/>
    <w:rsid w:val="001F0960"/>
    <w:rsid w:val="001F0A25"/>
    <w:rsid w:val="001F0AFB"/>
    <w:rsid w:val="001F0C08"/>
    <w:rsid w:val="001F0C8B"/>
    <w:rsid w:val="001F0CAB"/>
    <w:rsid w:val="001F0DE1"/>
    <w:rsid w:val="001F128F"/>
    <w:rsid w:val="001F178C"/>
    <w:rsid w:val="001F1BFC"/>
    <w:rsid w:val="001F1E33"/>
    <w:rsid w:val="001F1E4A"/>
    <w:rsid w:val="001F1F52"/>
    <w:rsid w:val="001F20BD"/>
    <w:rsid w:val="001F22E8"/>
    <w:rsid w:val="001F24B8"/>
    <w:rsid w:val="001F2616"/>
    <w:rsid w:val="001F270A"/>
    <w:rsid w:val="001F291E"/>
    <w:rsid w:val="001F29C4"/>
    <w:rsid w:val="001F2B50"/>
    <w:rsid w:val="001F2BC8"/>
    <w:rsid w:val="001F2EB4"/>
    <w:rsid w:val="001F2FD8"/>
    <w:rsid w:val="001F3420"/>
    <w:rsid w:val="001F348E"/>
    <w:rsid w:val="001F349C"/>
    <w:rsid w:val="001F3655"/>
    <w:rsid w:val="001F375E"/>
    <w:rsid w:val="001F379E"/>
    <w:rsid w:val="001F3B0F"/>
    <w:rsid w:val="001F3EDB"/>
    <w:rsid w:val="001F4140"/>
    <w:rsid w:val="001F41CB"/>
    <w:rsid w:val="001F41DD"/>
    <w:rsid w:val="001F4359"/>
    <w:rsid w:val="001F49CE"/>
    <w:rsid w:val="001F4E82"/>
    <w:rsid w:val="001F4EC3"/>
    <w:rsid w:val="001F50E1"/>
    <w:rsid w:val="001F5127"/>
    <w:rsid w:val="001F524E"/>
    <w:rsid w:val="001F53A5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5D"/>
    <w:rsid w:val="001F68D6"/>
    <w:rsid w:val="001F69DF"/>
    <w:rsid w:val="001F69F8"/>
    <w:rsid w:val="001F6B27"/>
    <w:rsid w:val="001F6DB0"/>
    <w:rsid w:val="001F6DFD"/>
    <w:rsid w:val="001F6E1E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1F7EC1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783"/>
    <w:rsid w:val="00200A4E"/>
    <w:rsid w:val="0020103A"/>
    <w:rsid w:val="002015B1"/>
    <w:rsid w:val="0020178D"/>
    <w:rsid w:val="002018B2"/>
    <w:rsid w:val="00201A74"/>
    <w:rsid w:val="00201A84"/>
    <w:rsid w:val="00201BF0"/>
    <w:rsid w:val="00201DAE"/>
    <w:rsid w:val="00202061"/>
    <w:rsid w:val="0020213C"/>
    <w:rsid w:val="00202252"/>
    <w:rsid w:val="00202354"/>
    <w:rsid w:val="00202378"/>
    <w:rsid w:val="0020257E"/>
    <w:rsid w:val="00202694"/>
    <w:rsid w:val="0020294A"/>
    <w:rsid w:val="00202A7C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B3F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79D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7"/>
    <w:rsid w:val="002078D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4B5"/>
    <w:rsid w:val="0021363E"/>
    <w:rsid w:val="0021377A"/>
    <w:rsid w:val="002139DB"/>
    <w:rsid w:val="00213BB0"/>
    <w:rsid w:val="00213C9D"/>
    <w:rsid w:val="00213CCA"/>
    <w:rsid w:val="00213D3C"/>
    <w:rsid w:val="00213D55"/>
    <w:rsid w:val="00213D9A"/>
    <w:rsid w:val="00213EFD"/>
    <w:rsid w:val="00213F6A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2A4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68"/>
    <w:rsid w:val="00216DD0"/>
    <w:rsid w:val="00217167"/>
    <w:rsid w:val="0021756C"/>
    <w:rsid w:val="002176D2"/>
    <w:rsid w:val="00217757"/>
    <w:rsid w:val="00217A0D"/>
    <w:rsid w:val="00220118"/>
    <w:rsid w:val="002205D3"/>
    <w:rsid w:val="002205D8"/>
    <w:rsid w:val="002205ED"/>
    <w:rsid w:val="00220691"/>
    <w:rsid w:val="002206D9"/>
    <w:rsid w:val="00220CF7"/>
    <w:rsid w:val="00220E0A"/>
    <w:rsid w:val="00220E9B"/>
    <w:rsid w:val="002214CD"/>
    <w:rsid w:val="002215CD"/>
    <w:rsid w:val="0022186E"/>
    <w:rsid w:val="00221887"/>
    <w:rsid w:val="0022189B"/>
    <w:rsid w:val="00221929"/>
    <w:rsid w:val="00221AA0"/>
    <w:rsid w:val="00221CE9"/>
    <w:rsid w:val="00221D3F"/>
    <w:rsid w:val="00221D40"/>
    <w:rsid w:val="00221DCA"/>
    <w:rsid w:val="002221CE"/>
    <w:rsid w:val="002222BD"/>
    <w:rsid w:val="002225A7"/>
    <w:rsid w:val="00222811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018"/>
    <w:rsid w:val="00225443"/>
    <w:rsid w:val="002254D3"/>
    <w:rsid w:val="002255E6"/>
    <w:rsid w:val="00225636"/>
    <w:rsid w:val="0022591B"/>
    <w:rsid w:val="00225AD2"/>
    <w:rsid w:val="00225CB2"/>
    <w:rsid w:val="00226194"/>
    <w:rsid w:val="002261B1"/>
    <w:rsid w:val="002263C1"/>
    <w:rsid w:val="00226453"/>
    <w:rsid w:val="00226479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0B"/>
    <w:rsid w:val="0023004C"/>
    <w:rsid w:val="00230621"/>
    <w:rsid w:val="00230697"/>
    <w:rsid w:val="002307B2"/>
    <w:rsid w:val="002308D7"/>
    <w:rsid w:val="002308EC"/>
    <w:rsid w:val="00230913"/>
    <w:rsid w:val="00230971"/>
    <w:rsid w:val="00230B59"/>
    <w:rsid w:val="00230DAF"/>
    <w:rsid w:val="00230F61"/>
    <w:rsid w:val="00231142"/>
    <w:rsid w:val="00231242"/>
    <w:rsid w:val="00231367"/>
    <w:rsid w:val="002316F9"/>
    <w:rsid w:val="00231939"/>
    <w:rsid w:val="00231AA6"/>
    <w:rsid w:val="00231B30"/>
    <w:rsid w:val="00231B92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2F70"/>
    <w:rsid w:val="00233213"/>
    <w:rsid w:val="002333EA"/>
    <w:rsid w:val="0023349A"/>
    <w:rsid w:val="002335E7"/>
    <w:rsid w:val="00233725"/>
    <w:rsid w:val="00233947"/>
    <w:rsid w:val="00233A2B"/>
    <w:rsid w:val="00233C2A"/>
    <w:rsid w:val="00233D66"/>
    <w:rsid w:val="00233F09"/>
    <w:rsid w:val="002341EA"/>
    <w:rsid w:val="0023430B"/>
    <w:rsid w:val="00234355"/>
    <w:rsid w:val="00234707"/>
    <w:rsid w:val="00234902"/>
    <w:rsid w:val="002349B5"/>
    <w:rsid w:val="00234C14"/>
    <w:rsid w:val="00234C64"/>
    <w:rsid w:val="00234CF6"/>
    <w:rsid w:val="00234D2E"/>
    <w:rsid w:val="0023504D"/>
    <w:rsid w:val="00235083"/>
    <w:rsid w:val="002350DB"/>
    <w:rsid w:val="002350E6"/>
    <w:rsid w:val="00235126"/>
    <w:rsid w:val="00235196"/>
    <w:rsid w:val="00235273"/>
    <w:rsid w:val="002353C6"/>
    <w:rsid w:val="00235678"/>
    <w:rsid w:val="002357E5"/>
    <w:rsid w:val="00235AB0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491"/>
    <w:rsid w:val="00240501"/>
    <w:rsid w:val="002407C5"/>
    <w:rsid w:val="0024086D"/>
    <w:rsid w:val="00240ED0"/>
    <w:rsid w:val="00240EE4"/>
    <w:rsid w:val="00240FAE"/>
    <w:rsid w:val="002410EB"/>
    <w:rsid w:val="00241169"/>
    <w:rsid w:val="0024121C"/>
    <w:rsid w:val="0024127F"/>
    <w:rsid w:val="002413C1"/>
    <w:rsid w:val="002413EA"/>
    <w:rsid w:val="00241446"/>
    <w:rsid w:val="00241682"/>
    <w:rsid w:val="002416E6"/>
    <w:rsid w:val="002417F3"/>
    <w:rsid w:val="00241867"/>
    <w:rsid w:val="002418B3"/>
    <w:rsid w:val="0024193A"/>
    <w:rsid w:val="00241C20"/>
    <w:rsid w:val="00241CF1"/>
    <w:rsid w:val="002420E9"/>
    <w:rsid w:val="0024221B"/>
    <w:rsid w:val="002423F2"/>
    <w:rsid w:val="00242568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B92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92B"/>
    <w:rsid w:val="00245B77"/>
    <w:rsid w:val="00245C0B"/>
    <w:rsid w:val="00245D4E"/>
    <w:rsid w:val="00245D73"/>
    <w:rsid w:val="00245F96"/>
    <w:rsid w:val="00246180"/>
    <w:rsid w:val="002464E0"/>
    <w:rsid w:val="00246508"/>
    <w:rsid w:val="00246569"/>
    <w:rsid w:val="002465AB"/>
    <w:rsid w:val="002466B0"/>
    <w:rsid w:val="0024675E"/>
    <w:rsid w:val="002468E1"/>
    <w:rsid w:val="002469F5"/>
    <w:rsid w:val="00246B6B"/>
    <w:rsid w:val="00246D4C"/>
    <w:rsid w:val="00246E15"/>
    <w:rsid w:val="00246F65"/>
    <w:rsid w:val="0024713D"/>
    <w:rsid w:val="00247278"/>
    <w:rsid w:val="0024746D"/>
    <w:rsid w:val="0024768B"/>
    <w:rsid w:val="00247787"/>
    <w:rsid w:val="002479E9"/>
    <w:rsid w:val="00247CD8"/>
    <w:rsid w:val="00247D8C"/>
    <w:rsid w:val="00247ED8"/>
    <w:rsid w:val="00247FE7"/>
    <w:rsid w:val="002502EB"/>
    <w:rsid w:val="00250692"/>
    <w:rsid w:val="002506C4"/>
    <w:rsid w:val="00250762"/>
    <w:rsid w:val="00250790"/>
    <w:rsid w:val="002507D8"/>
    <w:rsid w:val="002509AB"/>
    <w:rsid w:val="00250CDC"/>
    <w:rsid w:val="00250E42"/>
    <w:rsid w:val="00250E66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0E"/>
    <w:rsid w:val="00252BAA"/>
    <w:rsid w:val="00253119"/>
    <w:rsid w:val="00253171"/>
    <w:rsid w:val="0025327A"/>
    <w:rsid w:val="002534A0"/>
    <w:rsid w:val="0025388D"/>
    <w:rsid w:val="002538F6"/>
    <w:rsid w:val="002539E1"/>
    <w:rsid w:val="00253B54"/>
    <w:rsid w:val="00254300"/>
    <w:rsid w:val="0025446E"/>
    <w:rsid w:val="002544EB"/>
    <w:rsid w:val="00254648"/>
    <w:rsid w:val="0025470B"/>
    <w:rsid w:val="00254772"/>
    <w:rsid w:val="00254E1B"/>
    <w:rsid w:val="00255298"/>
    <w:rsid w:val="00255718"/>
    <w:rsid w:val="0025578E"/>
    <w:rsid w:val="00255813"/>
    <w:rsid w:val="00255AAD"/>
    <w:rsid w:val="00255B78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A09"/>
    <w:rsid w:val="00257C54"/>
    <w:rsid w:val="00257C61"/>
    <w:rsid w:val="00257E26"/>
    <w:rsid w:val="00257E2F"/>
    <w:rsid w:val="00260022"/>
    <w:rsid w:val="002603E4"/>
    <w:rsid w:val="00260536"/>
    <w:rsid w:val="00260555"/>
    <w:rsid w:val="002605FC"/>
    <w:rsid w:val="00260B87"/>
    <w:rsid w:val="00260CAC"/>
    <w:rsid w:val="002610D2"/>
    <w:rsid w:val="00261372"/>
    <w:rsid w:val="002613E8"/>
    <w:rsid w:val="00261408"/>
    <w:rsid w:val="00261A8D"/>
    <w:rsid w:val="00261CC5"/>
    <w:rsid w:val="00261DE5"/>
    <w:rsid w:val="00261E8E"/>
    <w:rsid w:val="00261F1B"/>
    <w:rsid w:val="00262187"/>
    <w:rsid w:val="002621AA"/>
    <w:rsid w:val="00262525"/>
    <w:rsid w:val="002626DC"/>
    <w:rsid w:val="00262883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59E"/>
    <w:rsid w:val="00264778"/>
    <w:rsid w:val="002648C3"/>
    <w:rsid w:val="00264E68"/>
    <w:rsid w:val="00264FFF"/>
    <w:rsid w:val="00265452"/>
    <w:rsid w:val="00265525"/>
    <w:rsid w:val="002655F4"/>
    <w:rsid w:val="00265837"/>
    <w:rsid w:val="002658E2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94"/>
    <w:rsid w:val="002700BF"/>
    <w:rsid w:val="002709BB"/>
    <w:rsid w:val="00270AE6"/>
    <w:rsid w:val="00270F3A"/>
    <w:rsid w:val="002711C9"/>
    <w:rsid w:val="0027162D"/>
    <w:rsid w:val="002719A3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1BC"/>
    <w:rsid w:val="00273469"/>
    <w:rsid w:val="00273548"/>
    <w:rsid w:val="00273751"/>
    <w:rsid w:val="00273795"/>
    <w:rsid w:val="00273BA8"/>
    <w:rsid w:val="00273E34"/>
    <w:rsid w:val="00273E4E"/>
    <w:rsid w:val="002744D2"/>
    <w:rsid w:val="002746AA"/>
    <w:rsid w:val="002747D5"/>
    <w:rsid w:val="002747DC"/>
    <w:rsid w:val="00274989"/>
    <w:rsid w:val="00274A74"/>
    <w:rsid w:val="00274E5D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969"/>
    <w:rsid w:val="00276C8B"/>
    <w:rsid w:val="00276CD1"/>
    <w:rsid w:val="00276E3C"/>
    <w:rsid w:val="002773D3"/>
    <w:rsid w:val="002774FD"/>
    <w:rsid w:val="00277603"/>
    <w:rsid w:val="002776E7"/>
    <w:rsid w:val="0027792E"/>
    <w:rsid w:val="002779A4"/>
    <w:rsid w:val="00277ACB"/>
    <w:rsid w:val="00277ADA"/>
    <w:rsid w:val="00277C07"/>
    <w:rsid w:val="00277CC8"/>
    <w:rsid w:val="00277E6D"/>
    <w:rsid w:val="0028006F"/>
    <w:rsid w:val="0028069C"/>
    <w:rsid w:val="002806C4"/>
    <w:rsid w:val="002809FF"/>
    <w:rsid w:val="00280A8E"/>
    <w:rsid w:val="00280D74"/>
    <w:rsid w:val="00280DEE"/>
    <w:rsid w:val="00280F5F"/>
    <w:rsid w:val="00280FF6"/>
    <w:rsid w:val="00281026"/>
    <w:rsid w:val="002811BA"/>
    <w:rsid w:val="0028122C"/>
    <w:rsid w:val="00281273"/>
    <w:rsid w:val="002812AC"/>
    <w:rsid w:val="002812CE"/>
    <w:rsid w:val="00281940"/>
    <w:rsid w:val="002819B3"/>
    <w:rsid w:val="002819D8"/>
    <w:rsid w:val="00281A2D"/>
    <w:rsid w:val="00281BE0"/>
    <w:rsid w:val="00282240"/>
    <w:rsid w:val="002822EA"/>
    <w:rsid w:val="00282760"/>
    <w:rsid w:val="00282860"/>
    <w:rsid w:val="00282A90"/>
    <w:rsid w:val="00282B33"/>
    <w:rsid w:val="00282E7A"/>
    <w:rsid w:val="002831F6"/>
    <w:rsid w:val="00283248"/>
    <w:rsid w:val="0028353C"/>
    <w:rsid w:val="002835B2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4914"/>
    <w:rsid w:val="0028554E"/>
    <w:rsid w:val="00285A52"/>
    <w:rsid w:val="00285AAD"/>
    <w:rsid w:val="00285B36"/>
    <w:rsid w:val="00285DDE"/>
    <w:rsid w:val="00286300"/>
    <w:rsid w:val="002864D7"/>
    <w:rsid w:val="002865E9"/>
    <w:rsid w:val="00286939"/>
    <w:rsid w:val="002869B5"/>
    <w:rsid w:val="00286B3F"/>
    <w:rsid w:val="00286CE1"/>
    <w:rsid w:val="00286DD0"/>
    <w:rsid w:val="00287081"/>
    <w:rsid w:val="002870B9"/>
    <w:rsid w:val="002871AF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1B"/>
    <w:rsid w:val="002904A5"/>
    <w:rsid w:val="0029089F"/>
    <w:rsid w:val="00290EC9"/>
    <w:rsid w:val="00290F95"/>
    <w:rsid w:val="00291042"/>
    <w:rsid w:val="002910A8"/>
    <w:rsid w:val="002914B5"/>
    <w:rsid w:val="002916D1"/>
    <w:rsid w:val="0029178D"/>
    <w:rsid w:val="002918D3"/>
    <w:rsid w:val="0029198F"/>
    <w:rsid w:val="00291B06"/>
    <w:rsid w:val="00291C4C"/>
    <w:rsid w:val="00291CB2"/>
    <w:rsid w:val="00291F01"/>
    <w:rsid w:val="00292060"/>
    <w:rsid w:val="002920CF"/>
    <w:rsid w:val="002920E8"/>
    <w:rsid w:val="0029233C"/>
    <w:rsid w:val="0029238C"/>
    <w:rsid w:val="002927E8"/>
    <w:rsid w:val="002927FB"/>
    <w:rsid w:val="002929A9"/>
    <w:rsid w:val="00292AC5"/>
    <w:rsid w:val="00292AF1"/>
    <w:rsid w:val="00292C21"/>
    <w:rsid w:val="00292D54"/>
    <w:rsid w:val="00292F1D"/>
    <w:rsid w:val="0029319C"/>
    <w:rsid w:val="00293223"/>
    <w:rsid w:val="00293580"/>
    <w:rsid w:val="00293592"/>
    <w:rsid w:val="00293878"/>
    <w:rsid w:val="00293952"/>
    <w:rsid w:val="002939AC"/>
    <w:rsid w:val="00293A10"/>
    <w:rsid w:val="00293B04"/>
    <w:rsid w:val="00293CC7"/>
    <w:rsid w:val="00293CCB"/>
    <w:rsid w:val="00293EF8"/>
    <w:rsid w:val="00293F98"/>
    <w:rsid w:val="0029400B"/>
    <w:rsid w:val="002941DF"/>
    <w:rsid w:val="002943F2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900"/>
    <w:rsid w:val="00295B59"/>
    <w:rsid w:val="00295D3D"/>
    <w:rsid w:val="002962FB"/>
    <w:rsid w:val="0029639C"/>
    <w:rsid w:val="00296898"/>
    <w:rsid w:val="00296C5A"/>
    <w:rsid w:val="00296E53"/>
    <w:rsid w:val="00296F27"/>
    <w:rsid w:val="002970AA"/>
    <w:rsid w:val="0029723F"/>
    <w:rsid w:val="00297241"/>
    <w:rsid w:val="00297328"/>
    <w:rsid w:val="0029743F"/>
    <w:rsid w:val="002976AC"/>
    <w:rsid w:val="002976EE"/>
    <w:rsid w:val="00297829"/>
    <w:rsid w:val="002978A7"/>
    <w:rsid w:val="00297A6B"/>
    <w:rsid w:val="00297B03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18B"/>
    <w:rsid w:val="002A240F"/>
    <w:rsid w:val="002A2414"/>
    <w:rsid w:val="002A2CFA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3E0C"/>
    <w:rsid w:val="002A3EFA"/>
    <w:rsid w:val="002A3FCB"/>
    <w:rsid w:val="002A42E5"/>
    <w:rsid w:val="002A445B"/>
    <w:rsid w:val="002A4649"/>
    <w:rsid w:val="002A47E9"/>
    <w:rsid w:val="002A49F8"/>
    <w:rsid w:val="002A4A2F"/>
    <w:rsid w:val="002A4D18"/>
    <w:rsid w:val="002A4D53"/>
    <w:rsid w:val="002A4D7A"/>
    <w:rsid w:val="002A4E29"/>
    <w:rsid w:val="002A511E"/>
    <w:rsid w:val="002A5222"/>
    <w:rsid w:val="002A5435"/>
    <w:rsid w:val="002A59DC"/>
    <w:rsid w:val="002A5CE5"/>
    <w:rsid w:val="002A619E"/>
    <w:rsid w:val="002A6381"/>
    <w:rsid w:val="002A644F"/>
    <w:rsid w:val="002A64CB"/>
    <w:rsid w:val="002A6734"/>
    <w:rsid w:val="002A6796"/>
    <w:rsid w:val="002A6A74"/>
    <w:rsid w:val="002A6D98"/>
    <w:rsid w:val="002A6DF0"/>
    <w:rsid w:val="002A6F93"/>
    <w:rsid w:val="002A6FB7"/>
    <w:rsid w:val="002A7097"/>
    <w:rsid w:val="002A7219"/>
    <w:rsid w:val="002A75DB"/>
    <w:rsid w:val="002A7CD8"/>
    <w:rsid w:val="002A7D42"/>
    <w:rsid w:val="002A7D90"/>
    <w:rsid w:val="002A7EE1"/>
    <w:rsid w:val="002B00C5"/>
    <w:rsid w:val="002B0189"/>
    <w:rsid w:val="002B0205"/>
    <w:rsid w:val="002B0592"/>
    <w:rsid w:val="002B081E"/>
    <w:rsid w:val="002B0902"/>
    <w:rsid w:val="002B0C58"/>
    <w:rsid w:val="002B0DC8"/>
    <w:rsid w:val="002B0E1A"/>
    <w:rsid w:val="002B11A6"/>
    <w:rsid w:val="002B1610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A0"/>
    <w:rsid w:val="002B26E7"/>
    <w:rsid w:val="002B2840"/>
    <w:rsid w:val="002B2A72"/>
    <w:rsid w:val="002B2AFC"/>
    <w:rsid w:val="002B2B4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72E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BDD"/>
    <w:rsid w:val="002B5DFE"/>
    <w:rsid w:val="002B61A7"/>
    <w:rsid w:val="002B64A7"/>
    <w:rsid w:val="002B6678"/>
    <w:rsid w:val="002B66C7"/>
    <w:rsid w:val="002B6850"/>
    <w:rsid w:val="002B68BF"/>
    <w:rsid w:val="002B69A0"/>
    <w:rsid w:val="002B6ACD"/>
    <w:rsid w:val="002B6CE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177A"/>
    <w:rsid w:val="002C17E2"/>
    <w:rsid w:val="002C2168"/>
    <w:rsid w:val="002C2244"/>
    <w:rsid w:val="002C24E3"/>
    <w:rsid w:val="002C268B"/>
    <w:rsid w:val="002C2878"/>
    <w:rsid w:val="002C28FD"/>
    <w:rsid w:val="002C2A0C"/>
    <w:rsid w:val="002C2B21"/>
    <w:rsid w:val="002C2C76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CD9"/>
    <w:rsid w:val="002C4D2A"/>
    <w:rsid w:val="002C4D92"/>
    <w:rsid w:val="002C4DBE"/>
    <w:rsid w:val="002C4E85"/>
    <w:rsid w:val="002C5092"/>
    <w:rsid w:val="002C5547"/>
    <w:rsid w:val="002C56E6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BBD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92F"/>
    <w:rsid w:val="002C7AB2"/>
    <w:rsid w:val="002C7AB8"/>
    <w:rsid w:val="002C7B81"/>
    <w:rsid w:val="002C7D6F"/>
    <w:rsid w:val="002C7EF9"/>
    <w:rsid w:val="002D0289"/>
    <w:rsid w:val="002D05D2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63"/>
    <w:rsid w:val="002D14E8"/>
    <w:rsid w:val="002D16FB"/>
    <w:rsid w:val="002D1817"/>
    <w:rsid w:val="002D1927"/>
    <w:rsid w:val="002D1966"/>
    <w:rsid w:val="002D1B0C"/>
    <w:rsid w:val="002D1D0A"/>
    <w:rsid w:val="002D1D24"/>
    <w:rsid w:val="002D1D98"/>
    <w:rsid w:val="002D1DB3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AAC"/>
    <w:rsid w:val="002D2B6B"/>
    <w:rsid w:val="002D2C6A"/>
    <w:rsid w:val="002D2F73"/>
    <w:rsid w:val="002D30BA"/>
    <w:rsid w:val="002D34CF"/>
    <w:rsid w:val="002D3738"/>
    <w:rsid w:val="002D3817"/>
    <w:rsid w:val="002D3C10"/>
    <w:rsid w:val="002D3F70"/>
    <w:rsid w:val="002D42FD"/>
    <w:rsid w:val="002D44E2"/>
    <w:rsid w:val="002D4679"/>
    <w:rsid w:val="002D48A7"/>
    <w:rsid w:val="002D4906"/>
    <w:rsid w:val="002D491B"/>
    <w:rsid w:val="002D49F6"/>
    <w:rsid w:val="002D4A28"/>
    <w:rsid w:val="002D4C78"/>
    <w:rsid w:val="002D4D1E"/>
    <w:rsid w:val="002D4E27"/>
    <w:rsid w:val="002D5068"/>
    <w:rsid w:val="002D52CA"/>
    <w:rsid w:val="002D52DB"/>
    <w:rsid w:val="002D544F"/>
    <w:rsid w:val="002D54B6"/>
    <w:rsid w:val="002D560A"/>
    <w:rsid w:val="002D5665"/>
    <w:rsid w:val="002D5AAD"/>
    <w:rsid w:val="002D5BFA"/>
    <w:rsid w:val="002D5CF8"/>
    <w:rsid w:val="002D5DBA"/>
    <w:rsid w:val="002D5FFF"/>
    <w:rsid w:val="002D6051"/>
    <w:rsid w:val="002D6251"/>
    <w:rsid w:val="002D6294"/>
    <w:rsid w:val="002D639B"/>
    <w:rsid w:val="002D642B"/>
    <w:rsid w:val="002D64DF"/>
    <w:rsid w:val="002D6751"/>
    <w:rsid w:val="002D694D"/>
    <w:rsid w:val="002D6974"/>
    <w:rsid w:val="002D6BA0"/>
    <w:rsid w:val="002D6CC8"/>
    <w:rsid w:val="002D6DF1"/>
    <w:rsid w:val="002D6F99"/>
    <w:rsid w:val="002D7180"/>
    <w:rsid w:val="002D75D8"/>
    <w:rsid w:val="002D7942"/>
    <w:rsid w:val="002D7956"/>
    <w:rsid w:val="002D7B06"/>
    <w:rsid w:val="002D7B88"/>
    <w:rsid w:val="002E04F6"/>
    <w:rsid w:val="002E05E6"/>
    <w:rsid w:val="002E0797"/>
    <w:rsid w:val="002E0975"/>
    <w:rsid w:val="002E0B55"/>
    <w:rsid w:val="002E0C93"/>
    <w:rsid w:val="002E0CFE"/>
    <w:rsid w:val="002E0E61"/>
    <w:rsid w:val="002E0E6C"/>
    <w:rsid w:val="002E0F75"/>
    <w:rsid w:val="002E10D2"/>
    <w:rsid w:val="002E10E2"/>
    <w:rsid w:val="002E12ED"/>
    <w:rsid w:val="002E166B"/>
    <w:rsid w:val="002E1AAA"/>
    <w:rsid w:val="002E1C76"/>
    <w:rsid w:val="002E1D05"/>
    <w:rsid w:val="002E1F4C"/>
    <w:rsid w:val="002E20A9"/>
    <w:rsid w:val="002E2301"/>
    <w:rsid w:val="002E2407"/>
    <w:rsid w:val="002E24CC"/>
    <w:rsid w:val="002E2544"/>
    <w:rsid w:val="002E26AD"/>
    <w:rsid w:val="002E2783"/>
    <w:rsid w:val="002E27E4"/>
    <w:rsid w:val="002E29F0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10A"/>
    <w:rsid w:val="002E3127"/>
    <w:rsid w:val="002E3278"/>
    <w:rsid w:val="002E3329"/>
    <w:rsid w:val="002E33DF"/>
    <w:rsid w:val="002E34A7"/>
    <w:rsid w:val="002E36C4"/>
    <w:rsid w:val="002E37D3"/>
    <w:rsid w:val="002E3943"/>
    <w:rsid w:val="002E3B6B"/>
    <w:rsid w:val="002E3CF2"/>
    <w:rsid w:val="002E4150"/>
    <w:rsid w:val="002E41A6"/>
    <w:rsid w:val="002E41C9"/>
    <w:rsid w:val="002E42F8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5"/>
    <w:rsid w:val="002E5ACB"/>
    <w:rsid w:val="002E604E"/>
    <w:rsid w:val="002E642B"/>
    <w:rsid w:val="002E65CD"/>
    <w:rsid w:val="002E672B"/>
    <w:rsid w:val="002E67CF"/>
    <w:rsid w:val="002E729A"/>
    <w:rsid w:val="002E73E0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0EDD"/>
    <w:rsid w:val="002F10A3"/>
    <w:rsid w:val="002F12E0"/>
    <w:rsid w:val="002F1CD1"/>
    <w:rsid w:val="002F1F25"/>
    <w:rsid w:val="002F1F5C"/>
    <w:rsid w:val="002F209E"/>
    <w:rsid w:val="002F2253"/>
    <w:rsid w:val="002F2394"/>
    <w:rsid w:val="002F282A"/>
    <w:rsid w:val="002F2847"/>
    <w:rsid w:val="002F286D"/>
    <w:rsid w:val="002F2E54"/>
    <w:rsid w:val="002F3085"/>
    <w:rsid w:val="002F30C1"/>
    <w:rsid w:val="002F318A"/>
    <w:rsid w:val="002F31A4"/>
    <w:rsid w:val="002F3303"/>
    <w:rsid w:val="002F34AF"/>
    <w:rsid w:val="002F3675"/>
    <w:rsid w:val="002F39AA"/>
    <w:rsid w:val="002F3CAB"/>
    <w:rsid w:val="002F3E64"/>
    <w:rsid w:val="002F4192"/>
    <w:rsid w:val="002F4214"/>
    <w:rsid w:val="002F4256"/>
    <w:rsid w:val="002F4304"/>
    <w:rsid w:val="002F4376"/>
    <w:rsid w:val="002F4567"/>
    <w:rsid w:val="002F4587"/>
    <w:rsid w:val="002F45FC"/>
    <w:rsid w:val="002F467C"/>
    <w:rsid w:val="002F4792"/>
    <w:rsid w:val="002F47DE"/>
    <w:rsid w:val="002F4845"/>
    <w:rsid w:val="002F4984"/>
    <w:rsid w:val="002F4A3E"/>
    <w:rsid w:val="002F4C41"/>
    <w:rsid w:val="002F5001"/>
    <w:rsid w:val="002F5033"/>
    <w:rsid w:val="002F5040"/>
    <w:rsid w:val="002F519A"/>
    <w:rsid w:val="002F53C8"/>
    <w:rsid w:val="002F560C"/>
    <w:rsid w:val="002F575F"/>
    <w:rsid w:val="002F588D"/>
    <w:rsid w:val="002F5B4C"/>
    <w:rsid w:val="002F5B55"/>
    <w:rsid w:val="002F5C7A"/>
    <w:rsid w:val="002F5D86"/>
    <w:rsid w:val="002F6053"/>
    <w:rsid w:val="002F60E2"/>
    <w:rsid w:val="002F64F8"/>
    <w:rsid w:val="002F6560"/>
    <w:rsid w:val="002F6942"/>
    <w:rsid w:val="002F6A2F"/>
    <w:rsid w:val="002F6AE8"/>
    <w:rsid w:val="002F6E2F"/>
    <w:rsid w:val="002F6FFA"/>
    <w:rsid w:val="002F724A"/>
    <w:rsid w:val="002F72B4"/>
    <w:rsid w:val="002F7405"/>
    <w:rsid w:val="002F75AF"/>
    <w:rsid w:val="002F7695"/>
    <w:rsid w:val="002F77D0"/>
    <w:rsid w:val="002F780F"/>
    <w:rsid w:val="002F799A"/>
    <w:rsid w:val="002F7A04"/>
    <w:rsid w:val="002F7ACC"/>
    <w:rsid w:val="002F7C00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DA9"/>
    <w:rsid w:val="00300F1B"/>
    <w:rsid w:val="0030103A"/>
    <w:rsid w:val="00301214"/>
    <w:rsid w:val="003012AE"/>
    <w:rsid w:val="003014A2"/>
    <w:rsid w:val="00301C4A"/>
    <w:rsid w:val="00301C8C"/>
    <w:rsid w:val="00301D00"/>
    <w:rsid w:val="00301D33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3D4"/>
    <w:rsid w:val="00303B92"/>
    <w:rsid w:val="00303EB9"/>
    <w:rsid w:val="00303F20"/>
    <w:rsid w:val="003040F0"/>
    <w:rsid w:val="00304119"/>
    <w:rsid w:val="00304511"/>
    <w:rsid w:val="00304677"/>
    <w:rsid w:val="003049D2"/>
    <w:rsid w:val="00304A99"/>
    <w:rsid w:val="00304C05"/>
    <w:rsid w:val="00304CC4"/>
    <w:rsid w:val="00304E4C"/>
    <w:rsid w:val="00304F23"/>
    <w:rsid w:val="00304F72"/>
    <w:rsid w:val="00304F99"/>
    <w:rsid w:val="00305033"/>
    <w:rsid w:val="00305254"/>
    <w:rsid w:val="003053CC"/>
    <w:rsid w:val="00305513"/>
    <w:rsid w:val="0030551B"/>
    <w:rsid w:val="003057D6"/>
    <w:rsid w:val="003058A6"/>
    <w:rsid w:val="003058D6"/>
    <w:rsid w:val="0030594E"/>
    <w:rsid w:val="00305961"/>
    <w:rsid w:val="00305A08"/>
    <w:rsid w:val="00305D97"/>
    <w:rsid w:val="00305F10"/>
    <w:rsid w:val="003060F4"/>
    <w:rsid w:val="003062C4"/>
    <w:rsid w:val="0030647F"/>
    <w:rsid w:val="00306572"/>
    <w:rsid w:val="00306933"/>
    <w:rsid w:val="00306AE5"/>
    <w:rsid w:val="00306CFA"/>
    <w:rsid w:val="003073C2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8AB"/>
    <w:rsid w:val="00310C96"/>
    <w:rsid w:val="00310DA2"/>
    <w:rsid w:val="00310F35"/>
    <w:rsid w:val="00310FB5"/>
    <w:rsid w:val="003112E2"/>
    <w:rsid w:val="0031143E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19D"/>
    <w:rsid w:val="003122E4"/>
    <w:rsid w:val="0031234D"/>
    <w:rsid w:val="00312423"/>
    <w:rsid w:val="003124DD"/>
    <w:rsid w:val="00312694"/>
    <w:rsid w:val="00312849"/>
    <w:rsid w:val="00312C0A"/>
    <w:rsid w:val="00312D93"/>
    <w:rsid w:val="00312DAD"/>
    <w:rsid w:val="00312FC3"/>
    <w:rsid w:val="00313015"/>
    <w:rsid w:val="003130A1"/>
    <w:rsid w:val="0031347C"/>
    <w:rsid w:val="003134D4"/>
    <w:rsid w:val="003137E3"/>
    <w:rsid w:val="003138B1"/>
    <w:rsid w:val="00313AB0"/>
    <w:rsid w:val="00313F91"/>
    <w:rsid w:val="003140CE"/>
    <w:rsid w:val="003143F1"/>
    <w:rsid w:val="0031469D"/>
    <w:rsid w:val="00314954"/>
    <w:rsid w:val="00314BBE"/>
    <w:rsid w:val="00314D5F"/>
    <w:rsid w:val="00314E73"/>
    <w:rsid w:val="00314EC0"/>
    <w:rsid w:val="00314EE9"/>
    <w:rsid w:val="00315606"/>
    <w:rsid w:val="00315998"/>
    <w:rsid w:val="00315D43"/>
    <w:rsid w:val="00315DB8"/>
    <w:rsid w:val="00315F48"/>
    <w:rsid w:val="00316146"/>
    <w:rsid w:val="0031614D"/>
    <w:rsid w:val="0031619B"/>
    <w:rsid w:val="00316564"/>
    <w:rsid w:val="0031664C"/>
    <w:rsid w:val="003166C5"/>
    <w:rsid w:val="00316A69"/>
    <w:rsid w:val="00316C6D"/>
    <w:rsid w:val="00316E96"/>
    <w:rsid w:val="0031712A"/>
    <w:rsid w:val="00317552"/>
    <w:rsid w:val="00317668"/>
    <w:rsid w:val="00317A48"/>
    <w:rsid w:val="00317B13"/>
    <w:rsid w:val="00317D69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2C5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74B"/>
    <w:rsid w:val="00322A92"/>
    <w:rsid w:val="00322AAE"/>
    <w:rsid w:val="00322B37"/>
    <w:rsid w:val="00322E0F"/>
    <w:rsid w:val="00322E15"/>
    <w:rsid w:val="00322E54"/>
    <w:rsid w:val="00322FCA"/>
    <w:rsid w:val="003230AE"/>
    <w:rsid w:val="00323115"/>
    <w:rsid w:val="0032323D"/>
    <w:rsid w:val="003232A6"/>
    <w:rsid w:val="0032332A"/>
    <w:rsid w:val="00323344"/>
    <w:rsid w:val="0032338A"/>
    <w:rsid w:val="003233D3"/>
    <w:rsid w:val="003234D0"/>
    <w:rsid w:val="003234E1"/>
    <w:rsid w:val="00323537"/>
    <w:rsid w:val="00323853"/>
    <w:rsid w:val="003238D1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ADE"/>
    <w:rsid w:val="00324B24"/>
    <w:rsid w:val="00324C4C"/>
    <w:rsid w:val="00324FE1"/>
    <w:rsid w:val="003250AE"/>
    <w:rsid w:val="003251D1"/>
    <w:rsid w:val="0032523D"/>
    <w:rsid w:val="003254EB"/>
    <w:rsid w:val="00325757"/>
    <w:rsid w:val="003258E5"/>
    <w:rsid w:val="003259C6"/>
    <w:rsid w:val="00325A5D"/>
    <w:rsid w:val="00325C4E"/>
    <w:rsid w:val="00325C52"/>
    <w:rsid w:val="00325D1E"/>
    <w:rsid w:val="0032606D"/>
    <w:rsid w:val="003260D0"/>
    <w:rsid w:val="00326345"/>
    <w:rsid w:val="003263C1"/>
    <w:rsid w:val="00326567"/>
    <w:rsid w:val="0032679C"/>
    <w:rsid w:val="003267E1"/>
    <w:rsid w:val="00326A84"/>
    <w:rsid w:val="00326B4D"/>
    <w:rsid w:val="00326DF5"/>
    <w:rsid w:val="00326EEF"/>
    <w:rsid w:val="00326F51"/>
    <w:rsid w:val="0032714B"/>
    <w:rsid w:val="003271F2"/>
    <w:rsid w:val="003274B0"/>
    <w:rsid w:val="0032782B"/>
    <w:rsid w:val="003278F3"/>
    <w:rsid w:val="003278F8"/>
    <w:rsid w:val="003279E0"/>
    <w:rsid w:val="00327D78"/>
    <w:rsid w:val="003300F5"/>
    <w:rsid w:val="003303B5"/>
    <w:rsid w:val="00330584"/>
    <w:rsid w:val="00330605"/>
    <w:rsid w:val="003306BB"/>
    <w:rsid w:val="003307F8"/>
    <w:rsid w:val="003308C7"/>
    <w:rsid w:val="00330956"/>
    <w:rsid w:val="00330BC1"/>
    <w:rsid w:val="00331001"/>
    <w:rsid w:val="00331011"/>
    <w:rsid w:val="003310A7"/>
    <w:rsid w:val="003312A9"/>
    <w:rsid w:val="00331434"/>
    <w:rsid w:val="00331686"/>
    <w:rsid w:val="00331834"/>
    <w:rsid w:val="00331B61"/>
    <w:rsid w:val="00331C21"/>
    <w:rsid w:val="003321B6"/>
    <w:rsid w:val="0033248E"/>
    <w:rsid w:val="00332496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67D"/>
    <w:rsid w:val="0033384E"/>
    <w:rsid w:val="0033386E"/>
    <w:rsid w:val="00333B04"/>
    <w:rsid w:val="00333C22"/>
    <w:rsid w:val="00333D08"/>
    <w:rsid w:val="00333D0D"/>
    <w:rsid w:val="00333D40"/>
    <w:rsid w:val="00333D6C"/>
    <w:rsid w:val="00334065"/>
    <w:rsid w:val="00334200"/>
    <w:rsid w:val="00334502"/>
    <w:rsid w:val="00334518"/>
    <w:rsid w:val="00334576"/>
    <w:rsid w:val="003346D5"/>
    <w:rsid w:val="00334D81"/>
    <w:rsid w:val="0033510C"/>
    <w:rsid w:val="0033533D"/>
    <w:rsid w:val="00335756"/>
    <w:rsid w:val="003364A1"/>
    <w:rsid w:val="003364AE"/>
    <w:rsid w:val="00336990"/>
    <w:rsid w:val="00336C51"/>
    <w:rsid w:val="00336CE8"/>
    <w:rsid w:val="00337031"/>
    <w:rsid w:val="00337209"/>
    <w:rsid w:val="003373D1"/>
    <w:rsid w:val="0033755B"/>
    <w:rsid w:val="003376EF"/>
    <w:rsid w:val="00337818"/>
    <w:rsid w:val="00337BD6"/>
    <w:rsid w:val="00337C05"/>
    <w:rsid w:val="00337D63"/>
    <w:rsid w:val="00337E54"/>
    <w:rsid w:val="00337FA2"/>
    <w:rsid w:val="00337FBB"/>
    <w:rsid w:val="0034007B"/>
    <w:rsid w:val="003400DB"/>
    <w:rsid w:val="00340288"/>
    <w:rsid w:val="003403FC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723"/>
    <w:rsid w:val="00341985"/>
    <w:rsid w:val="00341AB5"/>
    <w:rsid w:val="00341BE4"/>
    <w:rsid w:val="00341FBD"/>
    <w:rsid w:val="0034203E"/>
    <w:rsid w:val="003420C0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1FB"/>
    <w:rsid w:val="003434E2"/>
    <w:rsid w:val="0034357A"/>
    <w:rsid w:val="00343915"/>
    <w:rsid w:val="00343AAE"/>
    <w:rsid w:val="00343C39"/>
    <w:rsid w:val="00343CDD"/>
    <w:rsid w:val="00343F9F"/>
    <w:rsid w:val="003442BB"/>
    <w:rsid w:val="0034431D"/>
    <w:rsid w:val="003443FC"/>
    <w:rsid w:val="00344735"/>
    <w:rsid w:val="00344770"/>
    <w:rsid w:val="003449F2"/>
    <w:rsid w:val="00344A2F"/>
    <w:rsid w:val="00344C55"/>
    <w:rsid w:val="00344D8D"/>
    <w:rsid w:val="00344D96"/>
    <w:rsid w:val="00344DB7"/>
    <w:rsid w:val="003450EE"/>
    <w:rsid w:val="003450FD"/>
    <w:rsid w:val="00345249"/>
    <w:rsid w:val="0034574A"/>
    <w:rsid w:val="00345E74"/>
    <w:rsid w:val="00346176"/>
    <w:rsid w:val="003461CE"/>
    <w:rsid w:val="0034679F"/>
    <w:rsid w:val="003469DF"/>
    <w:rsid w:val="00346DB0"/>
    <w:rsid w:val="00346E1B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192"/>
    <w:rsid w:val="00350424"/>
    <w:rsid w:val="00350425"/>
    <w:rsid w:val="003506E8"/>
    <w:rsid w:val="00350901"/>
    <w:rsid w:val="00350942"/>
    <w:rsid w:val="00350A74"/>
    <w:rsid w:val="00350D3F"/>
    <w:rsid w:val="00350F83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B7E"/>
    <w:rsid w:val="00351C09"/>
    <w:rsid w:val="00351D08"/>
    <w:rsid w:val="00351D69"/>
    <w:rsid w:val="00351EE7"/>
    <w:rsid w:val="00351FD7"/>
    <w:rsid w:val="0035216A"/>
    <w:rsid w:val="003522C5"/>
    <w:rsid w:val="00352598"/>
    <w:rsid w:val="003526D9"/>
    <w:rsid w:val="00352732"/>
    <w:rsid w:val="003529BD"/>
    <w:rsid w:val="00352A45"/>
    <w:rsid w:val="00352E60"/>
    <w:rsid w:val="00352EB8"/>
    <w:rsid w:val="0035310D"/>
    <w:rsid w:val="00353261"/>
    <w:rsid w:val="00353351"/>
    <w:rsid w:val="003534B3"/>
    <w:rsid w:val="00353542"/>
    <w:rsid w:val="0035376F"/>
    <w:rsid w:val="00353871"/>
    <w:rsid w:val="003538A2"/>
    <w:rsid w:val="0035393E"/>
    <w:rsid w:val="003539EF"/>
    <w:rsid w:val="003539F8"/>
    <w:rsid w:val="00353D2B"/>
    <w:rsid w:val="00354066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5B49"/>
    <w:rsid w:val="0035626B"/>
    <w:rsid w:val="003562C4"/>
    <w:rsid w:val="00356380"/>
    <w:rsid w:val="00356848"/>
    <w:rsid w:val="00356A1C"/>
    <w:rsid w:val="00356A46"/>
    <w:rsid w:val="00356A7E"/>
    <w:rsid w:val="00356B8F"/>
    <w:rsid w:val="00356DD2"/>
    <w:rsid w:val="003578FB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878"/>
    <w:rsid w:val="00362897"/>
    <w:rsid w:val="00362974"/>
    <w:rsid w:val="00362996"/>
    <w:rsid w:val="00362BDA"/>
    <w:rsid w:val="00362F0C"/>
    <w:rsid w:val="00363118"/>
    <w:rsid w:val="003632B9"/>
    <w:rsid w:val="00363559"/>
    <w:rsid w:val="003635D4"/>
    <w:rsid w:val="0036364D"/>
    <w:rsid w:val="00363895"/>
    <w:rsid w:val="00363C49"/>
    <w:rsid w:val="00363CF0"/>
    <w:rsid w:val="00363F87"/>
    <w:rsid w:val="00364127"/>
    <w:rsid w:val="00364268"/>
    <w:rsid w:val="0036456C"/>
    <w:rsid w:val="00364739"/>
    <w:rsid w:val="0036479C"/>
    <w:rsid w:val="00364959"/>
    <w:rsid w:val="00364ACB"/>
    <w:rsid w:val="00364C14"/>
    <w:rsid w:val="00364ED8"/>
    <w:rsid w:val="00365292"/>
    <w:rsid w:val="003658AB"/>
    <w:rsid w:val="00365A5D"/>
    <w:rsid w:val="00365B13"/>
    <w:rsid w:val="00365DCC"/>
    <w:rsid w:val="00366384"/>
    <w:rsid w:val="003664B1"/>
    <w:rsid w:val="00366609"/>
    <w:rsid w:val="003667E5"/>
    <w:rsid w:val="0036685B"/>
    <w:rsid w:val="00366C6A"/>
    <w:rsid w:val="00366CF3"/>
    <w:rsid w:val="00366DAB"/>
    <w:rsid w:val="0036702D"/>
    <w:rsid w:val="003671A2"/>
    <w:rsid w:val="00367A55"/>
    <w:rsid w:val="00367DFD"/>
    <w:rsid w:val="0037057D"/>
    <w:rsid w:val="00370776"/>
    <w:rsid w:val="00370987"/>
    <w:rsid w:val="00370AE9"/>
    <w:rsid w:val="00370B7D"/>
    <w:rsid w:val="00370D00"/>
    <w:rsid w:val="00370DF5"/>
    <w:rsid w:val="00370FC2"/>
    <w:rsid w:val="00371132"/>
    <w:rsid w:val="0037117F"/>
    <w:rsid w:val="003717EC"/>
    <w:rsid w:val="0037183B"/>
    <w:rsid w:val="00371CFA"/>
    <w:rsid w:val="00371D13"/>
    <w:rsid w:val="003729E9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1A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0FB"/>
    <w:rsid w:val="00375138"/>
    <w:rsid w:val="0037521E"/>
    <w:rsid w:val="00375364"/>
    <w:rsid w:val="003753E1"/>
    <w:rsid w:val="00375D1D"/>
    <w:rsid w:val="00375E62"/>
    <w:rsid w:val="00375FC0"/>
    <w:rsid w:val="003760AA"/>
    <w:rsid w:val="0037625F"/>
    <w:rsid w:val="00376567"/>
    <w:rsid w:val="00376A77"/>
    <w:rsid w:val="00376AD1"/>
    <w:rsid w:val="00376D45"/>
    <w:rsid w:val="00376E3A"/>
    <w:rsid w:val="0037702C"/>
    <w:rsid w:val="003770F0"/>
    <w:rsid w:val="00377117"/>
    <w:rsid w:val="00377419"/>
    <w:rsid w:val="00377457"/>
    <w:rsid w:val="003774DC"/>
    <w:rsid w:val="0037756F"/>
    <w:rsid w:val="0037759C"/>
    <w:rsid w:val="00377617"/>
    <w:rsid w:val="00377A77"/>
    <w:rsid w:val="00377A9F"/>
    <w:rsid w:val="00377CC7"/>
    <w:rsid w:val="0038020B"/>
    <w:rsid w:val="003802CF"/>
    <w:rsid w:val="0038030A"/>
    <w:rsid w:val="0038032B"/>
    <w:rsid w:val="00380438"/>
    <w:rsid w:val="00380575"/>
    <w:rsid w:val="003808A0"/>
    <w:rsid w:val="003809D5"/>
    <w:rsid w:val="00380B87"/>
    <w:rsid w:val="00380E62"/>
    <w:rsid w:val="00381064"/>
    <w:rsid w:val="003811DD"/>
    <w:rsid w:val="00381471"/>
    <w:rsid w:val="0038149F"/>
    <w:rsid w:val="003814B2"/>
    <w:rsid w:val="00381568"/>
    <w:rsid w:val="00381637"/>
    <w:rsid w:val="003819B9"/>
    <w:rsid w:val="00381A05"/>
    <w:rsid w:val="00381A5F"/>
    <w:rsid w:val="00381B1A"/>
    <w:rsid w:val="00381CF6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6DD"/>
    <w:rsid w:val="00384832"/>
    <w:rsid w:val="00384C76"/>
    <w:rsid w:val="00384E2F"/>
    <w:rsid w:val="003852D2"/>
    <w:rsid w:val="0038580F"/>
    <w:rsid w:val="00385A99"/>
    <w:rsid w:val="00385D6E"/>
    <w:rsid w:val="00385F92"/>
    <w:rsid w:val="00385FA0"/>
    <w:rsid w:val="00386065"/>
    <w:rsid w:val="003868EA"/>
    <w:rsid w:val="003869BF"/>
    <w:rsid w:val="00386BAF"/>
    <w:rsid w:val="00386CC9"/>
    <w:rsid w:val="0038701F"/>
    <w:rsid w:val="00387249"/>
    <w:rsid w:val="003872F5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64F"/>
    <w:rsid w:val="003909FD"/>
    <w:rsid w:val="00390A31"/>
    <w:rsid w:val="00390BC6"/>
    <w:rsid w:val="00390E93"/>
    <w:rsid w:val="00391459"/>
    <w:rsid w:val="0039154F"/>
    <w:rsid w:val="0039159F"/>
    <w:rsid w:val="0039180E"/>
    <w:rsid w:val="0039194F"/>
    <w:rsid w:val="003919AA"/>
    <w:rsid w:val="00391B84"/>
    <w:rsid w:val="00391BAA"/>
    <w:rsid w:val="00391D76"/>
    <w:rsid w:val="00391E6A"/>
    <w:rsid w:val="00391EB2"/>
    <w:rsid w:val="00391FA3"/>
    <w:rsid w:val="003922C9"/>
    <w:rsid w:val="003923CC"/>
    <w:rsid w:val="0039261E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E28"/>
    <w:rsid w:val="00393F38"/>
    <w:rsid w:val="00393FCC"/>
    <w:rsid w:val="0039407B"/>
    <w:rsid w:val="003945B3"/>
    <w:rsid w:val="00394677"/>
    <w:rsid w:val="00394726"/>
    <w:rsid w:val="003947FF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52"/>
    <w:rsid w:val="003968DA"/>
    <w:rsid w:val="0039697C"/>
    <w:rsid w:val="00396C7F"/>
    <w:rsid w:val="00396D58"/>
    <w:rsid w:val="00396F65"/>
    <w:rsid w:val="003974D1"/>
    <w:rsid w:val="00397720"/>
    <w:rsid w:val="003978D2"/>
    <w:rsid w:val="003979F8"/>
    <w:rsid w:val="00397D06"/>
    <w:rsid w:val="00397E15"/>
    <w:rsid w:val="00397F91"/>
    <w:rsid w:val="00397FDB"/>
    <w:rsid w:val="003A017E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9F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88C"/>
    <w:rsid w:val="003A39B1"/>
    <w:rsid w:val="003A3E14"/>
    <w:rsid w:val="003A3EA9"/>
    <w:rsid w:val="003A4080"/>
    <w:rsid w:val="003A4232"/>
    <w:rsid w:val="003A4249"/>
    <w:rsid w:val="003A442E"/>
    <w:rsid w:val="003A4484"/>
    <w:rsid w:val="003A4585"/>
    <w:rsid w:val="003A4AD9"/>
    <w:rsid w:val="003A4B2B"/>
    <w:rsid w:val="003A4DF3"/>
    <w:rsid w:val="003A4E12"/>
    <w:rsid w:val="003A4E8D"/>
    <w:rsid w:val="003A5431"/>
    <w:rsid w:val="003A5590"/>
    <w:rsid w:val="003A56BC"/>
    <w:rsid w:val="003A56C5"/>
    <w:rsid w:val="003A599E"/>
    <w:rsid w:val="003A61B9"/>
    <w:rsid w:val="003A62F6"/>
    <w:rsid w:val="003A6309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6D"/>
    <w:rsid w:val="003A78B6"/>
    <w:rsid w:val="003A7A9D"/>
    <w:rsid w:val="003A7E7C"/>
    <w:rsid w:val="003B0144"/>
    <w:rsid w:val="003B02D6"/>
    <w:rsid w:val="003B037A"/>
    <w:rsid w:val="003B0497"/>
    <w:rsid w:val="003B08B9"/>
    <w:rsid w:val="003B0A7F"/>
    <w:rsid w:val="003B0A8D"/>
    <w:rsid w:val="003B0BDC"/>
    <w:rsid w:val="003B0C26"/>
    <w:rsid w:val="003B0D6F"/>
    <w:rsid w:val="003B0D7B"/>
    <w:rsid w:val="003B0E6C"/>
    <w:rsid w:val="003B0EB3"/>
    <w:rsid w:val="003B0EBA"/>
    <w:rsid w:val="003B0F6D"/>
    <w:rsid w:val="003B1204"/>
    <w:rsid w:val="003B12BB"/>
    <w:rsid w:val="003B15D0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461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7FD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7A3"/>
    <w:rsid w:val="003B490D"/>
    <w:rsid w:val="003B4A65"/>
    <w:rsid w:val="003B4D7F"/>
    <w:rsid w:val="003B4E8C"/>
    <w:rsid w:val="003B51AB"/>
    <w:rsid w:val="003B5540"/>
    <w:rsid w:val="003B562E"/>
    <w:rsid w:val="003B56E8"/>
    <w:rsid w:val="003B571F"/>
    <w:rsid w:val="003B5D0E"/>
    <w:rsid w:val="003B5DA9"/>
    <w:rsid w:val="003B5DAF"/>
    <w:rsid w:val="003B5DF9"/>
    <w:rsid w:val="003B5E17"/>
    <w:rsid w:val="003B5F84"/>
    <w:rsid w:val="003B62AD"/>
    <w:rsid w:val="003B6306"/>
    <w:rsid w:val="003B65C3"/>
    <w:rsid w:val="003B675A"/>
    <w:rsid w:val="003B678E"/>
    <w:rsid w:val="003B690A"/>
    <w:rsid w:val="003B6BCD"/>
    <w:rsid w:val="003B6CED"/>
    <w:rsid w:val="003B6FA6"/>
    <w:rsid w:val="003B712A"/>
    <w:rsid w:val="003B72D0"/>
    <w:rsid w:val="003B744F"/>
    <w:rsid w:val="003B747E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23C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1C8"/>
    <w:rsid w:val="003C2570"/>
    <w:rsid w:val="003C3137"/>
    <w:rsid w:val="003C32B7"/>
    <w:rsid w:val="003C3496"/>
    <w:rsid w:val="003C3FF0"/>
    <w:rsid w:val="003C411D"/>
    <w:rsid w:val="003C4639"/>
    <w:rsid w:val="003C47FE"/>
    <w:rsid w:val="003C4AFA"/>
    <w:rsid w:val="003C4B28"/>
    <w:rsid w:val="003C4B30"/>
    <w:rsid w:val="003C4BBA"/>
    <w:rsid w:val="003C4C0F"/>
    <w:rsid w:val="003C4CD3"/>
    <w:rsid w:val="003C4E37"/>
    <w:rsid w:val="003C4F47"/>
    <w:rsid w:val="003C5080"/>
    <w:rsid w:val="003C50B0"/>
    <w:rsid w:val="003C51EB"/>
    <w:rsid w:val="003C5333"/>
    <w:rsid w:val="003C57EC"/>
    <w:rsid w:val="003C581D"/>
    <w:rsid w:val="003C5974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EE2"/>
    <w:rsid w:val="003C6FB3"/>
    <w:rsid w:val="003C6FF5"/>
    <w:rsid w:val="003C724A"/>
    <w:rsid w:val="003C77C7"/>
    <w:rsid w:val="003C782E"/>
    <w:rsid w:val="003C7835"/>
    <w:rsid w:val="003C7B44"/>
    <w:rsid w:val="003C7F03"/>
    <w:rsid w:val="003D006C"/>
    <w:rsid w:val="003D00C2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0C7"/>
    <w:rsid w:val="003D1219"/>
    <w:rsid w:val="003D1465"/>
    <w:rsid w:val="003D14BF"/>
    <w:rsid w:val="003D1570"/>
    <w:rsid w:val="003D1642"/>
    <w:rsid w:val="003D1BFC"/>
    <w:rsid w:val="003D1C64"/>
    <w:rsid w:val="003D20EB"/>
    <w:rsid w:val="003D219B"/>
    <w:rsid w:val="003D21FA"/>
    <w:rsid w:val="003D22AE"/>
    <w:rsid w:val="003D24B7"/>
    <w:rsid w:val="003D254E"/>
    <w:rsid w:val="003D285C"/>
    <w:rsid w:val="003D28C5"/>
    <w:rsid w:val="003D2B24"/>
    <w:rsid w:val="003D2F4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5B"/>
    <w:rsid w:val="003D3B76"/>
    <w:rsid w:val="003D3C34"/>
    <w:rsid w:val="003D3C4D"/>
    <w:rsid w:val="003D3DF4"/>
    <w:rsid w:val="003D40C6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94A"/>
    <w:rsid w:val="003D4B8D"/>
    <w:rsid w:val="003D4C6C"/>
    <w:rsid w:val="003D4D52"/>
    <w:rsid w:val="003D4E8B"/>
    <w:rsid w:val="003D50D1"/>
    <w:rsid w:val="003D51D2"/>
    <w:rsid w:val="003D52E1"/>
    <w:rsid w:val="003D5451"/>
    <w:rsid w:val="003D548F"/>
    <w:rsid w:val="003D6455"/>
    <w:rsid w:val="003D65AC"/>
    <w:rsid w:val="003D68B3"/>
    <w:rsid w:val="003D68EA"/>
    <w:rsid w:val="003D6A28"/>
    <w:rsid w:val="003D6B4F"/>
    <w:rsid w:val="003D6F5B"/>
    <w:rsid w:val="003D74F0"/>
    <w:rsid w:val="003D756B"/>
    <w:rsid w:val="003D7653"/>
    <w:rsid w:val="003D76A2"/>
    <w:rsid w:val="003D76F2"/>
    <w:rsid w:val="003D7A5C"/>
    <w:rsid w:val="003D7D2C"/>
    <w:rsid w:val="003D7D4A"/>
    <w:rsid w:val="003D7E25"/>
    <w:rsid w:val="003E0082"/>
    <w:rsid w:val="003E0221"/>
    <w:rsid w:val="003E040F"/>
    <w:rsid w:val="003E045E"/>
    <w:rsid w:val="003E04A9"/>
    <w:rsid w:val="003E054E"/>
    <w:rsid w:val="003E07CB"/>
    <w:rsid w:val="003E0B8C"/>
    <w:rsid w:val="003E0BE5"/>
    <w:rsid w:val="003E0C6D"/>
    <w:rsid w:val="003E0D30"/>
    <w:rsid w:val="003E0E72"/>
    <w:rsid w:val="003E0E80"/>
    <w:rsid w:val="003E0EEC"/>
    <w:rsid w:val="003E0F1F"/>
    <w:rsid w:val="003E10B9"/>
    <w:rsid w:val="003E12E7"/>
    <w:rsid w:val="003E1681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D41"/>
    <w:rsid w:val="003E4046"/>
    <w:rsid w:val="003E4201"/>
    <w:rsid w:val="003E427D"/>
    <w:rsid w:val="003E42CF"/>
    <w:rsid w:val="003E44E7"/>
    <w:rsid w:val="003E4575"/>
    <w:rsid w:val="003E4577"/>
    <w:rsid w:val="003E4792"/>
    <w:rsid w:val="003E4A1F"/>
    <w:rsid w:val="003E4ABC"/>
    <w:rsid w:val="003E4BE7"/>
    <w:rsid w:val="003E4CCE"/>
    <w:rsid w:val="003E4CD1"/>
    <w:rsid w:val="003E4D96"/>
    <w:rsid w:val="003E4EAF"/>
    <w:rsid w:val="003E50F5"/>
    <w:rsid w:val="003E51D0"/>
    <w:rsid w:val="003E533E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83F"/>
    <w:rsid w:val="003E7995"/>
    <w:rsid w:val="003E7A00"/>
    <w:rsid w:val="003E7A34"/>
    <w:rsid w:val="003F00C0"/>
    <w:rsid w:val="003F0196"/>
    <w:rsid w:val="003F025F"/>
    <w:rsid w:val="003F05D4"/>
    <w:rsid w:val="003F05E2"/>
    <w:rsid w:val="003F06EF"/>
    <w:rsid w:val="003F07E3"/>
    <w:rsid w:val="003F0A1B"/>
    <w:rsid w:val="003F0A7E"/>
    <w:rsid w:val="003F0AF9"/>
    <w:rsid w:val="003F0BD9"/>
    <w:rsid w:val="003F0D3B"/>
    <w:rsid w:val="003F105D"/>
    <w:rsid w:val="003F1196"/>
    <w:rsid w:val="003F122F"/>
    <w:rsid w:val="003F13BE"/>
    <w:rsid w:val="003F14C5"/>
    <w:rsid w:val="003F15E6"/>
    <w:rsid w:val="003F15E7"/>
    <w:rsid w:val="003F168F"/>
    <w:rsid w:val="003F179D"/>
    <w:rsid w:val="003F1810"/>
    <w:rsid w:val="003F1905"/>
    <w:rsid w:val="003F1955"/>
    <w:rsid w:val="003F1989"/>
    <w:rsid w:val="003F1A97"/>
    <w:rsid w:val="003F1CF7"/>
    <w:rsid w:val="003F1DAF"/>
    <w:rsid w:val="003F1E36"/>
    <w:rsid w:val="003F212B"/>
    <w:rsid w:val="003F2175"/>
    <w:rsid w:val="003F2803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971"/>
    <w:rsid w:val="003F4AF9"/>
    <w:rsid w:val="003F4B4A"/>
    <w:rsid w:val="003F4DFE"/>
    <w:rsid w:val="003F4F6E"/>
    <w:rsid w:val="003F5423"/>
    <w:rsid w:val="003F5465"/>
    <w:rsid w:val="003F54CF"/>
    <w:rsid w:val="003F5703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97"/>
    <w:rsid w:val="003F6CA9"/>
    <w:rsid w:val="003F7284"/>
    <w:rsid w:val="003F74F5"/>
    <w:rsid w:val="003F7614"/>
    <w:rsid w:val="003F7707"/>
    <w:rsid w:val="003F77C5"/>
    <w:rsid w:val="003F7EA2"/>
    <w:rsid w:val="004001C7"/>
    <w:rsid w:val="00400321"/>
    <w:rsid w:val="00400377"/>
    <w:rsid w:val="0040039A"/>
    <w:rsid w:val="004003FC"/>
    <w:rsid w:val="0040068B"/>
    <w:rsid w:val="0040069E"/>
    <w:rsid w:val="00400A12"/>
    <w:rsid w:val="00400E6C"/>
    <w:rsid w:val="004010DB"/>
    <w:rsid w:val="00401110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75"/>
    <w:rsid w:val="00402EC3"/>
    <w:rsid w:val="00403311"/>
    <w:rsid w:val="0040353F"/>
    <w:rsid w:val="004035FC"/>
    <w:rsid w:val="00403928"/>
    <w:rsid w:val="004040AD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B82"/>
    <w:rsid w:val="00405C29"/>
    <w:rsid w:val="00406244"/>
    <w:rsid w:val="004062B2"/>
    <w:rsid w:val="00406390"/>
    <w:rsid w:val="0040651D"/>
    <w:rsid w:val="0040688A"/>
    <w:rsid w:val="00406A4C"/>
    <w:rsid w:val="00406C47"/>
    <w:rsid w:val="00406D60"/>
    <w:rsid w:val="00406D82"/>
    <w:rsid w:val="00406DDC"/>
    <w:rsid w:val="0040703A"/>
    <w:rsid w:val="004071D7"/>
    <w:rsid w:val="00407288"/>
    <w:rsid w:val="0040736D"/>
    <w:rsid w:val="00407377"/>
    <w:rsid w:val="004073DA"/>
    <w:rsid w:val="004076E7"/>
    <w:rsid w:val="004078BA"/>
    <w:rsid w:val="00407A21"/>
    <w:rsid w:val="00407F15"/>
    <w:rsid w:val="00407F8B"/>
    <w:rsid w:val="0041026B"/>
    <w:rsid w:val="0041095A"/>
    <w:rsid w:val="004109F2"/>
    <w:rsid w:val="00410B67"/>
    <w:rsid w:val="00410ED5"/>
    <w:rsid w:val="00410F44"/>
    <w:rsid w:val="00410FC8"/>
    <w:rsid w:val="0041109C"/>
    <w:rsid w:val="00411333"/>
    <w:rsid w:val="00411348"/>
    <w:rsid w:val="0041140B"/>
    <w:rsid w:val="004116D2"/>
    <w:rsid w:val="00411860"/>
    <w:rsid w:val="00412378"/>
    <w:rsid w:val="004123C7"/>
    <w:rsid w:val="00412645"/>
    <w:rsid w:val="0041267D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44"/>
    <w:rsid w:val="00413B9F"/>
    <w:rsid w:val="00414397"/>
    <w:rsid w:val="00414492"/>
    <w:rsid w:val="004144CE"/>
    <w:rsid w:val="00414641"/>
    <w:rsid w:val="004147D3"/>
    <w:rsid w:val="00414946"/>
    <w:rsid w:val="00414AA8"/>
    <w:rsid w:val="00414B17"/>
    <w:rsid w:val="00414D70"/>
    <w:rsid w:val="00414E72"/>
    <w:rsid w:val="00414E8C"/>
    <w:rsid w:val="00414EA8"/>
    <w:rsid w:val="00415051"/>
    <w:rsid w:val="004155EF"/>
    <w:rsid w:val="00415B51"/>
    <w:rsid w:val="00415D1D"/>
    <w:rsid w:val="00415D31"/>
    <w:rsid w:val="00415E2A"/>
    <w:rsid w:val="00415F88"/>
    <w:rsid w:val="00415FBB"/>
    <w:rsid w:val="00416304"/>
    <w:rsid w:val="00416353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29F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97"/>
    <w:rsid w:val="004212CC"/>
    <w:rsid w:val="0042194B"/>
    <w:rsid w:val="00421975"/>
    <w:rsid w:val="00421C2E"/>
    <w:rsid w:val="00421E0F"/>
    <w:rsid w:val="00422099"/>
    <w:rsid w:val="00422182"/>
    <w:rsid w:val="00422292"/>
    <w:rsid w:val="00422354"/>
    <w:rsid w:val="0042259A"/>
    <w:rsid w:val="00422B1D"/>
    <w:rsid w:val="00422C1A"/>
    <w:rsid w:val="00422CEB"/>
    <w:rsid w:val="00422D5A"/>
    <w:rsid w:val="00422D5C"/>
    <w:rsid w:val="00422E37"/>
    <w:rsid w:val="0042311C"/>
    <w:rsid w:val="0042313B"/>
    <w:rsid w:val="00423149"/>
    <w:rsid w:val="00423175"/>
    <w:rsid w:val="00423246"/>
    <w:rsid w:val="0042341F"/>
    <w:rsid w:val="0042343D"/>
    <w:rsid w:val="004235E6"/>
    <w:rsid w:val="004235F5"/>
    <w:rsid w:val="00423790"/>
    <w:rsid w:val="004237C6"/>
    <w:rsid w:val="00423871"/>
    <w:rsid w:val="004238AD"/>
    <w:rsid w:val="004238E1"/>
    <w:rsid w:val="00423905"/>
    <w:rsid w:val="00423910"/>
    <w:rsid w:val="00423A52"/>
    <w:rsid w:val="00423BF6"/>
    <w:rsid w:val="00423FDD"/>
    <w:rsid w:val="00424283"/>
    <w:rsid w:val="0042434E"/>
    <w:rsid w:val="00424359"/>
    <w:rsid w:val="00424A21"/>
    <w:rsid w:val="00425055"/>
    <w:rsid w:val="00425114"/>
    <w:rsid w:val="004252FC"/>
    <w:rsid w:val="00425537"/>
    <w:rsid w:val="0042556E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19A"/>
    <w:rsid w:val="004271C1"/>
    <w:rsid w:val="004273A8"/>
    <w:rsid w:val="00427435"/>
    <w:rsid w:val="004277C5"/>
    <w:rsid w:val="00427A05"/>
    <w:rsid w:val="00427D05"/>
    <w:rsid w:val="00427D68"/>
    <w:rsid w:val="00427E46"/>
    <w:rsid w:val="00427F20"/>
    <w:rsid w:val="00430122"/>
    <w:rsid w:val="004301EB"/>
    <w:rsid w:val="0043027D"/>
    <w:rsid w:val="0043045C"/>
    <w:rsid w:val="0043058C"/>
    <w:rsid w:val="004306E6"/>
    <w:rsid w:val="00430713"/>
    <w:rsid w:val="004307E9"/>
    <w:rsid w:val="00430828"/>
    <w:rsid w:val="00430861"/>
    <w:rsid w:val="004309AE"/>
    <w:rsid w:val="00430BE4"/>
    <w:rsid w:val="00430CE4"/>
    <w:rsid w:val="00430D11"/>
    <w:rsid w:val="00430DDE"/>
    <w:rsid w:val="00430DE2"/>
    <w:rsid w:val="0043123E"/>
    <w:rsid w:val="0043136C"/>
    <w:rsid w:val="0043166A"/>
    <w:rsid w:val="004317CB"/>
    <w:rsid w:val="00431839"/>
    <w:rsid w:val="004318B9"/>
    <w:rsid w:val="00431C66"/>
    <w:rsid w:val="00431CBF"/>
    <w:rsid w:val="00431E84"/>
    <w:rsid w:val="00431F8C"/>
    <w:rsid w:val="00432011"/>
    <w:rsid w:val="0043213E"/>
    <w:rsid w:val="00432374"/>
    <w:rsid w:val="004328EF"/>
    <w:rsid w:val="0043296B"/>
    <w:rsid w:val="00432B48"/>
    <w:rsid w:val="00432B80"/>
    <w:rsid w:val="00432D6A"/>
    <w:rsid w:val="00432F33"/>
    <w:rsid w:val="004330D4"/>
    <w:rsid w:val="00433282"/>
    <w:rsid w:val="00433450"/>
    <w:rsid w:val="0043345E"/>
    <w:rsid w:val="004334C4"/>
    <w:rsid w:val="00433574"/>
    <w:rsid w:val="00433701"/>
    <w:rsid w:val="00433CDB"/>
    <w:rsid w:val="00433D7F"/>
    <w:rsid w:val="00433DB4"/>
    <w:rsid w:val="00434079"/>
    <w:rsid w:val="00434096"/>
    <w:rsid w:val="0043411F"/>
    <w:rsid w:val="004342EC"/>
    <w:rsid w:val="004348BB"/>
    <w:rsid w:val="00434ACF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79D"/>
    <w:rsid w:val="00436C0E"/>
    <w:rsid w:val="00436E57"/>
    <w:rsid w:val="00437148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1C9"/>
    <w:rsid w:val="004402C5"/>
    <w:rsid w:val="004403E2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854"/>
    <w:rsid w:val="00442059"/>
    <w:rsid w:val="0044206A"/>
    <w:rsid w:val="004420CE"/>
    <w:rsid w:val="004422B9"/>
    <w:rsid w:val="004427DB"/>
    <w:rsid w:val="004428E4"/>
    <w:rsid w:val="00442B71"/>
    <w:rsid w:val="00442CE5"/>
    <w:rsid w:val="00442D4C"/>
    <w:rsid w:val="00442EED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980"/>
    <w:rsid w:val="00444C23"/>
    <w:rsid w:val="00444C3C"/>
    <w:rsid w:val="00444D29"/>
    <w:rsid w:val="00444E49"/>
    <w:rsid w:val="00444EE8"/>
    <w:rsid w:val="00445244"/>
    <w:rsid w:val="00445299"/>
    <w:rsid w:val="004454F5"/>
    <w:rsid w:val="004456A1"/>
    <w:rsid w:val="00445721"/>
    <w:rsid w:val="00445802"/>
    <w:rsid w:val="00445B3D"/>
    <w:rsid w:val="00445C5E"/>
    <w:rsid w:val="00445F61"/>
    <w:rsid w:val="00446386"/>
    <w:rsid w:val="004463CC"/>
    <w:rsid w:val="00446444"/>
    <w:rsid w:val="00446455"/>
    <w:rsid w:val="004464C1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7BE"/>
    <w:rsid w:val="00447905"/>
    <w:rsid w:val="00447ADF"/>
    <w:rsid w:val="00447D4A"/>
    <w:rsid w:val="00447FCB"/>
    <w:rsid w:val="00447FF1"/>
    <w:rsid w:val="00450272"/>
    <w:rsid w:val="0045028F"/>
    <w:rsid w:val="004502CE"/>
    <w:rsid w:val="004502E9"/>
    <w:rsid w:val="004508E5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E92"/>
    <w:rsid w:val="00451F3C"/>
    <w:rsid w:val="004522BE"/>
    <w:rsid w:val="004524FD"/>
    <w:rsid w:val="00452684"/>
    <w:rsid w:val="00452708"/>
    <w:rsid w:val="004527D6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CE7"/>
    <w:rsid w:val="00453ECC"/>
    <w:rsid w:val="004540FC"/>
    <w:rsid w:val="0045416E"/>
    <w:rsid w:val="0045421A"/>
    <w:rsid w:val="004543F7"/>
    <w:rsid w:val="004549E0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17A"/>
    <w:rsid w:val="0045652D"/>
    <w:rsid w:val="00456544"/>
    <w:rsid w:val="004567FE"/>
    <w:rsid w:val="004568E3"/>
    <w:rsid w:val="004569BA"/>
    <w:rsid w:val="00456A2B"/>
    <w:rsid w:val="00456AD4"/>
    <w:rsid w:val="00456B3E"/>
    <w:rsid w:val="00456B97"/>
    <w:rsid w:val="00456BBD"/>
    <w:rsid w:val="00456E09"/>
    <w:rsid w:val="004570C4"/>
    <w:rsid w:val="0045711C"/>
    <w:rsid w:val="0045713C"/>
    <w:rsid w:val="004575C8"/>
    <w:rsid w:val="004578DE"/>
    <w:rsid w:val="00457A88"/>
    <w:rsid w:val="00457B81"/>
    <w:rsid w:val="00457BF3"/>
    <w:rsid w:val="00457DDB"/>
    <w:rsid w:val="00457E23"/>
    <w:rsid w:val="00460012"/>
    <w:rsid w:val="004601BB"/>
    <w:rsid w:val="00460263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1F98"/>
    <w:rsid w:val="00462249"/>
    <w:rsid w:val="00462282"/>
    <w:rsid w:val="0046228C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241"/>
    <w:rsid w:val="00463397"/>
    <w:rsid w:val="0046355A"/>
    <w:rsid w:val="0046358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FCE"/>
    <w:rsid w:val="0046511E"/>
    <w:rsid w:val="00465214"/>
    <w:rsid w:val="004654D2"/>
    <w:rsid w:val="0046560F"/>
    <w:rsid w:val="00465CBB"/>
    <w:rsid w:val="00465F06"/>
    <w:rsid w:val="00466373"/>
    <w:rsid w:val="00466441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839"/>
    <w:rsid w:val="00467942"/>
    <w:rsid w:val="004679EF"/>
    <w:rsid w:val="00467AF0"/>
    <w:rsid w:val="00467B24"/>
    <w:rsid w:val="00467D43"/>
    <w:rsid w:val="00467E65"/>
    <w:rsid w:val="00467EA5"/>
    <w:rsid w:val="00467EDC"/>
    <w:rsid w:val="004700AB"/>
    <w:rsid w:val="00470255"/>
    <w:rsid w:val="00470279"/>
    <w:rsid w:val="0047032E"/>
    <w:rsid w:val="00470337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2CD"/>
    <w:rsid w:val="00472524"/>
    <w:rsid w:val="004725A1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59E"/>
    <w:rsid w:val="00473618"/>
    <w:rsid w:val="004736A8"/>
    <w:rsid w:val="0047389E"/>
    <w:rsid w:val="00473AB0"/>
    <w:rsid w:val="00473AEF"/>
    <w:rsid w:val="00473BC8"/>
    <w:rsid w:val="00473E68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9B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7B"/>
    <w:rsid w:val="004763CA"/>
    <w:rsid w:val="004764DC"/>
    <w:rsid w:val="00476771"/>
    <w:rsid w:val="00476E2C"/>
    <w:rsid w:val="00476E34"/>
    <w:rsid w:val="004770F9"/>
    <w:rsid w:val="0047715C"/>
    <w:rsid w:val="0047716E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0D9"/>
    <w:rsid w:val="0048124D"/>
    <w:rsid w:val="00481383"/>
    <w:rsid w:val="004817BF"/>
    <w:rsid w:val="00481A7F"/>
    <w:rsid w:val="00481AC0"/>
    <w:rsid w:val="00481CFB"/>
    <w:rsid w:val="0048203D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867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A49"/>
    <w:rsid w:val="00484C7F"/>
    <w:rsid w:val="00484D04"/>
    <w:rsid w:val="00484F97"/>
    <w:rsid w:val="00485005"/>
    <w:rsid w:val="004851B0"/>
    <w:rsid w:val="004852D4"/>
    <w:rsid w:val="004856A5"/>
    <w:rsid w:val="00485811"/>
    <w:rsid w:val="0048581B"/>
    <w:rsid w:val="00485A5B"/>
    <w:rsid w:val="00485B22"/>
    <w:rsid w:val="00485BD8"/>
    <w:rsid w:val="00485C0E"/>
    <w:rsid w:val="00485F9B"/>
    <w:rsid w:val="00486034"/>
    <w:rsid w:val="004862B7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72C"/>
    <w:rsid w:val="004908FF"/>
    <w:rsid w:val="00490C5D"/>
    <w:rsid w:val="00490DCA"/>
    <w:rsid w:val="00490F1C"/>
    <w:rsid w:val="00491265"/>
    <w:rsid w:val="0049167F"/>
    <w:rsid w:val="0049174A"/>
    <w:rsid w:val="004918B9"/>
    <w:rsid w:val="00491A59"/>
    <w:rsid w:val="00491C7E"/>
    <w:rsid w:val="00492311"/>
    <w:rsid w:val="0049264B"/>
    <w:rsid w:val="00492804"/>
    <w:rsid w:val="0049295D"/>
    <w:rsid w:val="00492B85"/>
    <w:rsid w:val="00492BF1"/>
    <w:rsid w:val="00492FAB"/>
    <w:rsid w:val="00493162"/>
    <w:rsid w:val="00493607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11"/>
    <w:rsid w:val="00494454"/>
    <w:rsid w:val="0049467C"/>
    <w:rsid w:val="00494682"/>
    <w:rsid w:val="00494745"/>
    <w:rsid w:val="00494AB4"/>
    <w:rsid w:val="00494AF7"/>
    <w:rsid w:val="00494BD9"/>
    <w:rsid w:val="00494C1C"/>
    <w:rsid w:val="00494CD6"/>
    <w:rsid w:val="00494E17"/>
    <w:rsid w:val="00494F84"/>
    <w:rsid w:val="0049553E"/>
    <w:rsid w:val="004955EB"/>
    <w:rsid w:val="004956B4"/>
    <w:rsid w:val="00495920"/>
    <w:rsid w:val="004959BC"/>
    <w:rsid w:val="00495CD2"/>
    <w:rsid w:val="00495E4B"/>
    <w:rsid w:val="00495E61"/>
    <w:rsid w:val="00495EA7"/>
    <w:rsid w:val="00496088"/>
    <w:rsid w:val="0049637C"/>
    <w:rsid w:val="00496A14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08D"/>
    <w:rsid w:val="004A0156"/>
    <w:rsid w:val="004A05DB"/>
    <w:rsid w:val="004A0719"/>
    <w:rsid w:val="004A0AE0"/>
    <w:rsid w:val="004A0B83"/>
    <w:rsid w:val="004A0E45"/>
    <w:rsid w:val="004A114A"/>
    <w:rsid w:val="004A1469"/>
    <w:rsid w:val="004A147A"/>
    <w:rsid w:val="004A1527"/>
    <w:rsid w:val="004A163D"/>
    <w:rsid w:val="004A17BC"/>
    <w:rsid w:val="004A17EE"/>
    <w:rsid w:val="004A1AC1"/>
    <w:rsid w:val="004A1E44"/>
    <w:rsid w:val="004A1E45"/>
    <w:rsid w:val="004A2099"/>
    <w:rsid w:val="004A254F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ACB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513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0CB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166"/>
    <w:rsid w:val="004B3377"/>
    <w:rsid w:val="004B357A"/>
    <w:rsid w:val="004B35F4"/>
    <w:rsid w:val="004B3602"/>
    <w:rsid w:val="004B3744"/>
    <w:rsid w:val="004B3798"/>
    <w:rsid w:val="004B39F3"/>
    <w:rsid w:val="004B3AA5"/>
    <w:rsid w:val="004B3E87"/>
    <w:rsid w:val="004B3EF4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E7A"/>
    <w:rsid w:val="004B4FA1"/>
    <w:rsid w:val="004B4FE5"/>
    <w:rsid w:val="004B53A5"/>
    <w:rsid w:val="004B5537"/>
    <w:rsid w:val="004B56C6"/>
    <w:rsid w:val="004B5704"/>
    <w:rsid w:val="004B591B"/>
    <w:rsid w:val="004B5987"/>
    <w:rsid w:val="004B5D31"/>
    <w:rsid w:val="004B5E39"/>
    <w:rsid w:val="004B6373"/>
    <w:rsid w:val="004B64CF"/>
    <w:rsid w:val="004B65C0"/>
    <w:rsid w:val="004B65E0"/>
    <w:rsid w:val="004B6965"/>
    <w:rsid w:val="004B69C3"/>
    <w:rsid w:val="004B6A45"/>
    <w:rsid w:val="004B6C30"/>
    <w:rsid w:val="004B6EFD"/>
    <w:rsid w:val="004B7395"/>
    <w:rsid w:val="004B741F"/>
    <w:rsid w:val="004B7568"/>
    <w:rsid w:val="004B785B"/>
    <w:rsid w:val="004B79AF"/>
    <w:rsid w:val="004B7EC5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0EEA"/>
    <w:rsid w:val="004C1076"/>
    <w:rsid w:val="004C11FE"/>
    <w:rsid w:val="004C1449"/>
    <w:rsid w:val="004C194B"/>
    <w:rsid w:val="004C1C4E"/>
    <w:rsid w:val="004C1D9F"/>
    <w:rsid w:val="004C1F95"/>
    <w:rsid w:val="004C2077"/>
    <w:rsid w:val="004C2185"/>
    <w:rsid w:val="004C22CB"/>
    <w:rsid w:val="004C22EA"/>
    <w:rsid w:val="004C2355"/>
    <w:rsid w:val="004C23A9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22F"/>
    <w:rsid w:val="004C3254"/>
    <w:rsid w:val="004C32E7"/>
    <w:rsid w:val="004C3477"/>
    <w:rsid w:val="004C349E"/>
    <w:rsid w:val="004C3983"/>
    <w:rsid w:val="004C39DD"/>
    <w:rsid w:val="004C3D89"/>
    <w:rsid w:val="004C3EE2"/>
    <w:rsid w:val="004C4003"/>
    <w:rsid w:val="004C404E"/>
    <w:rsid w:val="004C42A1"/>
    <w:rsid w:val="004C46E1"/>
    <w:rsid w:val="004C470F"/>
    <w:rsid w:val="004C4A26"/>
    <w:rsid w:val="004C4CF1"/>
    <w:rsid w:val="004C4D1D"/>
    <w:rsid w:val="004C4FF2"/>
    <w:rsid w:val="004C554B"/>
    <w:rsid w:val="004C5688"/>
    <w:rsid w:val="004C579E"/>
    <w:rsid w:val="004C57BC"/>
    <w:rsid w:val="004C5841"/>
    <w:rsid w:val="004C5B5E"/>
    <w:rsid w:val="004C5C31"/>
    <w:rsid w:val="004C5C61"/>
    <w:rsid w:val="004C5E6F"/>
    <w:rsid w:val="004C5EC2"/>
    <w:rsid w:val="004C5FD4"/>
    <w:rsid w:val="004C6003"/>
    <w:rsid w:val="004C617D"/>
    <w:rsid w:val="004C66CD"/>
    <w:rsid w:val="004C67F9"/>
    <w:rsid w:val="004C692F"/>
    <w:rsid w:val="004C699A"/>
    <w:rsid w:val="004C6A7E"/>
    <w:rsid w:val="004C6E26"/>
    <w:rsid w:val="004C6E6F"/>
    <w:rsid w:val="004C7240"/>
    <w:rsid w:val="004C724D"/>
    <w:rsid w:val="004C7271"/>
    <w:rsid w:val="004C75AE"/>
    <w:rsid w:val="004C767A"/>
    <w:rsid w:val="004C7A16"/>
    <w:rsid w:val="004C7B30"/>
    <w:rsid w:val="004C7B97"/>
    <w:rsid w:val="004C7BBC"/>
    <w:rsid w:val="004C7CC0"/>
    <w:rsid w:val="004C7D15"/>
    <w:rsid w:val="004C7E23"/>
    <w:rsid w:val="004C7E76"/>
    <w:rsid w:val="004C7FC8"/>
    <w:rsid w:val="004D0577"/>
    <w:rsid w:val="004D092A"/>
    <w:rsid w:val="004D0A44"/>
    <w:rsid w:val="004D0AFD"/>
    <w:rsid w:val="004D0B29"/>
    <w:rsid w:val="004D0E3F"/>
    <w:rsid w:val="004D0F70"/>
    <w:rsid w:val="004D0F77"/>
    <w:rsid w:val="004D149B"/>
    <w:rsid w:val="004D15C5"/>
    <w:rsid w:val="004D1767"/>
    <w:rsid w:val="004D179C"/>
    <w:rsid w:val="004D195B"/>
    <w:rsid w:val="004D1F7B"/>
    <w:rsid w:val="004D203F"/>
    <w:rsid w:val="004D228C"/>
    <w:rsid w:val="004D2514"/>
    <w:rsid w:val="004D2607"/>
    <w:rsid w:val="004D26C1"/>
    <w:rsid w:val="004D26E9"/>
    <w:rsid w:val="004D28C0"/>
    <w:rsid w:val="004D2C0C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9C4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7F4"/>
    <w:rsid w:val="004D587F"/>
    <w:rsid w:val="004D5985"/>
    <w:rsid w:val="004D59F3"/>
    <w:rsid w:val="004D5BDA"/>
    <w:rsid w:val="004D5C74"/>
    <w:rsid w:val="004D63AA"/>
    <w:rsid w:val="004D664B"/>
    <w:rsid w:val="004D6680"/>
    <w:rsid w:val="004D693C"/>
    <w:rsid w:val="004D694F"/>
    <w:rsid w:val="004D6A1C"/>
    <w:rsid w:val="004D6BA7"/>
    <w:rsid w:val="004D6BD9"/>
    <w:rsid w:val="004D6C35"/>
    <w:rsid w:val="004D6F95"/>
    <w:rsid w:val="004D737C"/>
    <w:rsid w:val="004D741E"/>
    <w:rsid w:val="004D7750"/>
    <w:rsid w:val="004D77EE"/>
    <w:rsid w:val="004D7BEB"/>
    <w:rsid w:val="004D7C6A"/>
    <w:rsid w:val="004D7D3A"/>
    <w:rsid w:val="004D7FDE"/>
    <w:rsid w:val="004E00EE"/>
    <w:rsid w:val="004E0168"/>
    <w:rsid w:val="004E0330"/>
    <w:rsid w:val="004E034E"/>
    <w:rsid w:val="004E03B2"/>
    <w:rsid w:val="004E03DC"/>
    <w:rsid w:val="004E0464"/>
    <w:rsid w:val="004E0544"/>
    <w:rsid w:val="004E080F"/>
    <w:rsid w:val="004E0898"/>
    <w:rsid w:val="004E0D7A"/>
    <w:rsid w:val="004E0DE2"/>
    <w:rsid w:val="004E1015"/>
    <w:rsid w:val="004E111C"/>
    <w:rsid w:val="004E11AC"/>
    <w:rsid w:val="004E1381"/>
    <w:rsid w:val="004E1463"/>
    <w:rsid w:val="004E148A"/>
    <w:rsid w:val="004E15DB"/>
    <w:rsid w:val="004E16B7"/>
    <w:rsid w:val="004E1774"/>
    <w:rsid w:val="004E180D"/>
    <w:rsid w:val="004E1E11"/>
    <w:rsid w:val="004E1E31"/>
    <w:rsid w:val="004E1EE7"/>
    <w:rsid w:val="004E1EFE"/>
    <w:rsid w:val="004E1F2F"/>
    <w:rsid w:val="004E226C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09D"/>
    <w:rsid w:val="004E3217"/>
    <w:rsid w:val="004E340C"/>
    <w:rsid w:val="004E3499"/>
    <w:rsid w:val="004E35FA"/>
    <w:rsid w:val="004E36BC"/>
    <w:rsid w:val="004E370A"/>
    <w:rsid w:val="004E3B9D"/>
    <w:rsid w:val="004E3D6A"/>
    <w:rsid w:val="004E3D7D"/>
    <w:rsid w:val="004E3DB0"/>
    <w:rsid w:val="004E3EBF"/>
    <w:rsid w:val="004E41DA"/>
    <w:rsid w:val="004E42D2"/>
    <w:rsid w:val="004E435D"/>
    <w:rsid w:val="004E43B2"/>
    <w:rsid w:val="004E443F"/>
    <w:rsid w:val="004E456C"/>
    <w:rsid w:val="004E4AE8"/>
    <w:rsid w:val="004E4ECA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570"/>
    <w:rsid w:val="004F0CA6"/>
    <w:rsid w:val="004F0D03"/>
    <w:rsid w:val="004F0D54"/>
    <w:rsid w:val="004F111D"/>
    <w:rsid w:val="004F1577"/>
    <w:rsid w:val="004F170A"/>
    <w:rsid w:val="004F17FA"/>
    <w:rsid w:val="004F17FB"/>
    <w:rsid w:val="004F1B0E"/>
    <w:rsid w:val="004F1E10"/>
    <w:rsid w:val="004F1EC0"/>
    <w:rsid w:val="004F1FEC"/>
    <w:rsid w:val="004F2271"/>
    <w:rsid w:val="004F228A"/>
    <w:rsid w:val="004F22C3"/>
    <w:rsid w:val="004F232E"/>
    <w:rsid w:val="004F26F9"/>
    <w:rsid w:val="004F2907"/>
    <w:rsid w:val="004F2DD7"/>
    <w:rsid w:val="004F3543"/>
    <w:rsid w:val="004F3896"/>
    <w:rsid w:val="004F3A98"/>
    <w:rsid w:val="004F3AE2"/>
    <w:rsid w:val="004F3EEA"/>
    <w:rsid w:val="004F3F02"/>
    <w:rsid w:val="004F41E3"/>
    <w:rsid w:val="004F4288"/>
    <w:rsid w:val="004F4335"/>
    <w:rsid w:val="004F43D0"/>
    <w:rsid w:val="004F4656"/>
    <w:rsid w:val="004F4708"/>
    <w:rsid w:val="004F4833"/>
    <w:rsid w:val="004F4ED3"/>
    <w:rsid w:val="004F4F14"/>
    <w:rsid w:val="004F515C"/>
    <w:rsid w:val="004F549C"/>
    <w:rsid w:val="004F54E1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0CE"/>
    <w:rsid w:val="004F61F6"/>
    <w:rsid w:val="004F61FF"/>
    <w:rsid w:val="004F6269"/>
    <w:rsid w:val="004F6303"/>
    <w:rsid w:val="004F66F5"/>
    <w:rsid w:val="004F6A10"/>
    <w:rsid w:val="004F6CFF"/>
    <w:rsid w:val="004F6D3E"/>
    <w:rsid w:val="004F6DAB"/>
    <w:rsid w:val="004F6DD4"/>
    <w:rsid w:val="004F6E16"/>
    <w:rsid w:val="004F6EA8"/>
    <w:rsid w:val="004F6F58"/>
    <w:rsid w:val="004F6FD4"/>
    <w:rsid w:val="004F72D9"/>
    <w:rsid w:val="004F74C2"/>
    <w:rsid w:val="004F75E4"/>
    <w:rsid w:val="004F775D"/>
    <w:rsid w:val="004F7928"/>
    <w:rsid w:val="004F7F27"/>
    <w:rsid w:val="00500079"/>
    <w:rsid w:val="0050007C"/>
    <w:rsid w:val="0050019D"/>
    <w:rsid w:val="00500559"/>
    <w:rsid w:val="005006C3"/>
    <w:rsid w:val="0050098C"/>
    <w:rsid w:val="00501105"/>
    <w:rsid w:val="00501248"/>
    <w:rsid w:val="005018C8"/>
    <w:rsid w:val="005018EE"/>
    <w:rsid w:val="00501A4E"/>
    <w:rsid w:val="00501AD8"/>
    <w:rsid w:val="00501CD2"/>
    <w:rsid w:val="00501DA7"/>
    <w:rsid w:val="00501DE0"/>
    <w:rsid w:val="00501E47"/>
    <w:rsid w:val="005020AA"/>
    <w:rsid w:val="0050218E"/>
    <w:rsid w:val="00502239"/>
    <w:rsid w:val="005023B9"/>
    <w:rsid w:val="00502400"/>
    <w:rsid w:val="00502A26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8A2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AC9"/>
    <w:rsid w:val="00504BF4"/>
    <w:rsid w:val="00504C7C"/>
    <w:rsid w:val="00504FB1"/>
    <w:rsid w:val="005051A3"/>
    <w:rsid w:val="0050525E"/>
    <w:rsid w:val="005055E2"/>
    <w:rsid w:val="0050568B"/>
    <w:rsid w:val="005056ED"/>
    <w:rsid w:val="00505871"/>
    <w:rsid w:val="00505CA8"/>
    <w:rsid w:val="00505D8B"/>
    <w:rsid w:val="00505FD4"/>
    <w:rsid w:val="0050608C"/>
    <w:rsid w:val="005061CD"/>
    <w:rsid w:val="0050623E"/>
    <w:rsid w:val="00506321"/>
    <w:rsid w:val="00506333"/>
    <w:rsid w:val="00506922"/>
    <w:rsid w:val="00506955"/>
    <w:rsid w:val="00506BC4"/>
    <w:rsid w:val="00506F53"/>
    <w:rsid w:val="0050700D"/>
    <w:rsid w:val="005071F0"/>
    <w:rsid w:val="005072A0"/>
    <w:rsid w:val="005074BE"/>
    <w:rsid w:val="0050752A"/>
    <w:rsid w:val="0050758B"/>
    <w:rsid w:val="005076EB"/>
    <w:rsid w:val="005077D6"/>
    <w:rsid w:val="005079E5"/>
    <w:rsid w:val="00507D92"/>
    <w:rsid w:val="00507E62"/>
    <w:rsid w:val="00510301"/>
    <w:rsid w:val="00510A96"/>
    <w:rsid w:val="00510AFE"/>
    <w:rsid w:val="00510CA1"/>
    <w:rsid w:val="00510DC3"/>
    <w:rsid w:val="00510E4E"/>
    <w:rsid w:val="00510FE1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BCD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3FE7"/>
    <w:rsid w:val="00514386"/>
    <w:rsid w:val="0051442B"/>
    <w:rsid w:val="005145C0"/>
    <w:rsid w:val="005145D4"/>
    <w:rsid w:val="00514727"/>
    <w:rsid w:val="00514776"/>
    <w:rsid w:val="005148F0"/>
    <w:rsid w:val="005149BF"/>
    <w:rsid w:val="00514CD0"/>
    <w:rsid w:val="00514D13"/>
    <w:rsid w:val="00514F13"/>
    <w:rsid w:val="00515133"/>
    <w:rsid w:val="0051513F"/>
    <w:rsid w:val="0051518D"/>
    <w:rsid w:val="005151F9"/>
    <w:rsid w:val="0051525B"/>
    <w:rsid w:val="00515570"/>
    <w:rsid w:val="005158B8"/>
    <w:rsid w:val="00515B93"/>
    <w:rsid w:val="00515CB2"/>
    <w:rsid w:val="00515E0D"/>
    <w:rsid w:val="00515E63"/>
    <w:rsid w:val="00515E72"/>
    <w:rsid w:val="00515F68"/>
    <w:rsid w:val="0051612E"/>
    <w:rsid w:val="0051637C"/>
    <w:rsid w:val="005163B9"/>
    <w:rsid w:val="00516679"/>
    <w:rsid w:val="00516A07"/>
    <w:rsid w:val="00516A53"/>
    <w:rsid w:val="00516CBB"/>
    <w:rsid w:val="005170AF"/>
    <w:rsid w:val="00517492"/>
    <w:rsid w:val="00517575"/>
    <w:rsid w:val="00517664"/>
    <w:rsid w:val="00517ABC"/>
    <w:rsid w:val="00520150"/>
    <w:rsid w:val="0052023B"/>
    <w:rsid w:val="00520361"/>
    <w:rsid w:val="00520466"/>
    <w:rsid w:val="00520586"/>
    <w:rsid w:val="00520603"/>
    <w:rsid w:val="005206CF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1FB5"/>
    <w:rsid w:val="0052220A"/>
    <w:rsid w:val="005223D8"/>
    <w:rsid w:val="0052241E"/>
    <w:rsid w:val="00522536"/>
    <w:rsid w:val="005225B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B47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A5D"/>
    <w:rsid w:val="00525C9E"/>
    <w:rsid w:val="00525E7D"/>
    <w:rsid w:val="00525EC1"/>
    <w:rsid w:val="00526082"/>
    <w:rsid w:val="0052613B"/>
    <w:rsid w:val="005261E5"/>
    <w:rsid w:val="00526350"/>
    <w:rsid w:val="00526366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2C0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941"/>
    <w:rsid w:val="00530972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360"/>
    <w:rsid w:val="005333B4"/>
    <w:rsid w:val="0053347D"/>
    <w:rsid w:val="0053357C"/>
    <w:rsid w:val="00533A13"/>
    <w:rsid w:val="00533A66"/>
    <w:rsid w:val="00533DDA"/>
    <w:rsid w:val="00533F41"/>
    <w:rsid w:val="00534149"/>
    <w:rsid w:val="00534231"/>
    <w:rsid w:val="005342D3"/>
    <w:rsid w:val="00534320"/>
    <w:rsid w:val="0053450F"/>
    <w:rsid w:val="0053470B"/>
    <w:rsid w:val="005348D5"/>
    <w:rsid w:val="00534EAC"/>
    <w:rsid w:val="005351AF"/>
    <w:rsid w:val="00535426"/>
    <w:rsid w:val="0053557C"/>
    <w:rsid w:val="00535727"/>
    <w:rsid w:val="00535931"/>
    <w:rsid w:val="00535CE0"/>
    <w:rsid w:val="00535D2D"/>
    <w:rsid w:val="00535D75"/>
    <w:rsid w:val="00535F61"/>
    <w:rsid w:val="00536062"/>
    <w:rsid w:val="0053624A"/>
    <w:rsid w:val="0053640B"/>
    <w:rsid w:val="00536488"/>
    <w:rsid w:val="00536668"/>
    <w:rsid w:val="005366B0"/>
    <w:rsid w:val="0053693F"/>
    <w:rsid w:val="00536A01"/>
    <w:rsid w:val="00536D09"/>
    <w:rsid w:val="00536DD5"/>
    <w:rsid w:val="00536E22"/>
    <w:rsid w:val="00536E9A"/>
    <w:rsid w:val="005372D7"/>
    <w:rsid w:val="00537618"/>
    <w:rsid w:val="0053763F"/>
    <w:rsid w:val="0053789A"/>
    <w:rsid w:val="00537943"/>
    <w:rsid w:val="00537AE9"/>
    <w:rsid w:val="00537CAD"/>
    <w:rsid w:val="00537D84"/>
    <w:rsid w:val="00537DD6"/>
    <w:rsid w:val="00537EDE"/>
    <w:rsid w:val="00537F58"/>
    <w:rsid w:val="00537F5F"/>
    <w:rsid w:val="00540423"/>
    <w:rsid w:val="00540494"/>
    <w:rsid w:val="005408F1"/>
    <w:rsid w:val="005409B9"/>
    <w:rsid w:val="00540B18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38"/>
    <w:rsid w:val="0054197E"/>
    <w:rsid w:val="00541BEE"/>
    <w:rsid w:val="00541C5A"/>
    <w:rsid w:val="00541CC2"/>
    <w:rsid w:val="00541F4E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552"/>
    <w:rsid w:val="00543B4A"/>
    <w:rsid w:val="005440CB"/>
    <w:rsid w:val="00544101"/>
    <w:rsid w:val="005443D7"/>
    <w:rsid w:val="00544CF7"/>
    <w:rsid w:val="00545221"/>
    <w:rsid w:val="005452BC"/>
    <w:rsid w:val="00545389"/>
    <w:rsid w:val="00545393"/>
    <w:rsid w:val="005453E9"/>
    <w:rsid w:val="00545B90"/>
    <w:rsid w:val="00545C84"/>
    <w:rsid w:val="00545CB1"/>
    <w:rsid w:val="00545DC8"/>
    <w:rsid w:val="00545E00"/>
    <w:rsid w:val="00545F0D"/>
    <w:rsid w:val="00545FC2"/>
    <w:rsid w:val="005460F6"/>
    <w:rsid w:val="00546144"/>
    <w:rsid w:val="00546273"/>
    <w:rsid w:val="00546CA8"/>
    <w:rsid w:val="00546F31"/>
    <w:rsid w:val="0054714D"/>
    <w:rsid w:val="005473B3"/>
    <w:rsid w:val="0054757F"/>
    <w:rsid w:val="005477DB"/>
    <w:rsid w:val="005477E8"/>
    <w:rsid w:val="00547BA2"/>
    <w:rsid w:val="00547F0D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719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C8A"/>
    <w:rsid w:val="00552F47"/>
    <w:rsid w:val="00552FD9"/>
    <w:rsid w:val="00553245"/>
    <w:rsid w:val="00553297"/>
    <w:rsid w:val="00553382"/>
    <w:rsid w:val="0055344B"/>
    <w:rsid w:val="00553600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158"/>
    <w:rsid w:val="005562B6"/>
    <w:rsid w:val="00556377"/>
    <w:rsid w:val="0055651A"/>
    <w:rsid w:val="005568E0"/>
    <w:rsid w:val="0055690A"/>
    <w:rsid w:val="00556A9C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57FF6"/>
    <w:rsid w:val="005602CD"/>
    <w:rsid w:val="005602F8"/>
    <w:rsid w:val="0056061B"/>
    <w:rsid w:val="00560767"/>
    <w:rsid w:val="005609BE"/>
    <w:rsid w:val="005611F6"/>
    <w:rsid w:val="0056133E"/>
    <w:rsid w:val="00561702"/>
    <w:rsid w:val="00561704"/>
    <w:rsid w:val="00561778"/>
    <w:rsid w:val="0056177F"/>
    <w:rsid w:val="005617A1"/>
    <w:rsid w:val="0056195C"/>
    <w:rsid w:val="00561C32"/>
    <w:rsid w:val="00561EFA"/>
    <w:rsid w:val="00562044"/>
    <w:rsid w:val="0056209B"/>
    <w:rsid w:val="0056275E"/>
    <w:rsid w:val="005627DD"/>
    <w:rsid w:val="005629A3"/>
    <w:rsid w:val="00562B44"/>
    <w:rsid w:val="005630F1"/>
    <w:rsid w:val="005632F1"/>
    <w:rsid w:val="0056392D"/>
    <w:rsid w:val="00563A59"/>
    <w:rsid w:val="00563FFB"/>
    <w:rsid w:val="00564025"/>
    <w:rsid w:val="00564062"/>
    <w:rsid w:val="00564291"/>
    <w:rsid w:val="0056443C"/>
    <w:rsid w:val="0056474C"/>
    <w:rsid w:val="0056490C"/>
    <w:rsid w:val="00564A3B"/>
    <w:rsid w:val="00565297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2B"/>
    <w:rsid w:val="00565FB6"/>
    <w:rsid w:val="0056651C"/>
    <w:rsid w:val="00566587"/>
    <w:rsid w:val="005669B1"/>
    <w:rsid w:val="00566BB1"/>
    <w:rsid w:val="00566C19"/>
    <w:rsid w:val="00566CCB"/>
    <w:rsid w:val="00566EFB"/>
    <w:rsid w:val="005670B7"/>
    <w:rsid w:val="0056721E"/>
    <w:rsid w:val="005672DF"/>
    <w:rsid w:val="00567363"/>
    <w:rsid w:val="005678FC"/>
    <w:rsid w:val="005679BE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2966"/>
    <w:rsid w:val="005736E3"/>
    <w:rsid w:val="005738B3"/>
    <w:rsid w:val="0057392E"/>
    <w:rsid w:val="00573B83"/>
    <w:rsid w:val="00573C12"/>
    <w:rsid w:val="00573FA0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188"/>
    <w:rsid w:val="005763F3"/>
    <w:rsid w:val="00576827"/>
    <w:rsid w:val="00576F60"/>
    <w:rsid w:val="00577134"/>
    <w:rsid w:val="00577301"/>
    <w:rsid w:val="00577387"/>
    <w:rsid w:val="0057760E"/>
    <w:rsid w:val="0057778C"/>
    <w:rsid w:val="005778D9"/>
    <w:rsid w:val="00577B3B"/>
    <w:rsid w:val="00577BA4"/>
    <w:rsid w:val="00577D8E"/>
    <w:rsid w:val="00577E34"/>
    <w:rsid w:val="0058000D"/>
    <w:rsid w:val="0058023C"/>
    <w:rsid w:val="00580368"/>
    <w:rsid w:val="0058046A"/>
    <w:rsid w:val="00580561"/>
    <w:rsid w:val="005806AA"/>
    <w:rsid w:val="005808A1"/>
    <w:rsid w:val="005809D5"/>
    <w:rsid w:val="00580CD5"/>
    <w:rsid w:val="00580F65"/>
    <w:rsid w:val="0058131F"/>
    <w:rsid w:val="00581383"/>
    <w:rsid w:val="005814B0"/>
    <w:rsid w:val="00581557"/>
    <w:rsid w:val="00581721"/>
    <w:rsid w:val="0058193C"/>
    <w:rsid w:val="00581968"/>
    <w:rsid w:val="005819F4"/>
    <w:rsid w:val="00581A2E"/>
    <w:rsid w:val="00581C6D"/>
    <w:rsid w:val="00581CD6"/>
    <w:rsid w:val="00581F6C"/>
    <w:rsid w:val="00582083"/>
    <w:rsid w:val="005822D2"/>
    <w:rsid w:val="00582327"/>
    <w:rsid w:val="005824D0"/>
    <w:rsid w:val="005824E7"/>
    <w:rsid w:val="0058255D"/>
    <w:rsid w:val="0058265C"/>
    <w:rsid w:val="0058265F"/>
    <w:rsid w:val="00582703"/>
    <w:rsid w:val="005829BD"/>
    <w:rsid w:val="00582A25"/>
    <w:rsid w:val="00582E78"/>
    <w:rsid w:val="005831D2"/>
    <w:rsid w:val="005832A5"/>
    <w:rsid w:val="00583323"/>
    <w:rsid w:val="00583793"/>
    <w:rsid w:val="005837DE"/>
    <w:rsid w:val="005839DB"/>
    <w:rsid w:val="00583C28"/>
    <w:rsid w:val="00583C9C"/>
    <w:rsid w:val="00583E88"/>
    <w:rsid w:val="00583F89"/>
    <w:rsid w:val="00583FDD"/>
    <w:rsid w:val="005840EF"/>
    <w:rsid w:val="005841F9"/>
    <w:rsid w:val="005842B5"/>
    <w:rsid w:val="005842F7"/>
    <w:rsid w:val="00584785"/>
    <w:rsid w:val="00584918"/>
    <w:rsid w:val="00584980"/>
    <w:rsid w:val="005849A5"/>
    <w:rsid w:val="0058545F"/>
    <w:rsid w:val="005854F7"/>
    <w:rsid w:val="005855B2"/>
    <w:rsid w:val="00585745"/>
    <w:rsid w:val="00585976"/>
    <w:rsid w:val="00585B9D"/>
    <w:rsid w:val="00585BE7"/>
    <w:rsid w:val="00585CAC"/>
    <w:rsid w:val="00585E6F"/>
    <w:rsid w:val="00585F22"/>
    <w:rsid w:val="00585F32"/>
    <w:rsid w:val="00585F53"/>
    <w:rsid w:val="005862F0"/>
    <w:rsid w:val="00586653"/>
    <w:rsid w:val="00586719"/>
    <w:rsid w:val="00586752"/>
    <w:rsid w:val="005868C6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93D"/>
    <w:rsid w:val="00587BB8"/>
    <w:rsid w:val="00587D83"/>
    <w:rsid w:val="00587FD3"/>
    <w:rsid w:val="0059024A"/>
    <w:rsid w:val="00590404"/>
    <w:rsid w:val="00590644"/>
    <w:rsid w:val="005907F3"/>
    <w:rsid w:val="0059097E"/>
    <w:rsid w:val="00590B63"/>
    <w:rsid w:val="00590BD7"/>
    <w:rsid w:val="00590C1B"/>
    <w:rsid w:val="00590CF9"/>
    <w:rsid w:val="00590D6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8CB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35"/>
    <w:rsid w:val="00593D5B"/>
    <w:rsid w:val="00593ECD"/>
    <w:rsid w:val="005940FE"/>
    <w:rsid w:val="00594357"/>
    <w:rsid w:val="00594774"/>
    <w:rsid w:val="00594787"/>
    <w:rsid w:val="00594968"/>
    <w:rsid w:val="00594BA2"/>
    <w:rsid w:val="00594BC7"/>
    <w:rsid w:val="00594FFE"/>
    <w:rsid w:val="0059520F"/>
    <w:rsid w:val="00595219"/>
    <w:rsid w:val="00595301"/>
    <w:rsid w:val="005954BA"/>
    <w:rsid w:val="00595576"/>
    <w:rsid w:val="00595637"/>
    <w:rsid w:val="00595704"/>
    <w:rsid w:val="00595726"/>
    <w:rsid w:val="00595AC4"/>
    <w:rsid w:val="00595BDF"/>
    <w:rsid w:val="00595C87"/>
    <w:rsid w:val="005961F3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4A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40C"/>
    <w:rsid w:val="005A060B"/>
    <w:rsid w:val="005A0673"/>
    <w:rsid w:val="005A06EA"/>
    <w:rsid w:val="005A06FB"/>
    <w:rsid w:val="005A08D0"/>
    <w:rsid w:val="005A0CE1"/>
    <w:rsid w:val="005A0E85"/>
    <w:rsid w:val="005A0F00"/>
    <w:rsid w:val="005A1608"/>
    <w:rsid w:val="005A169D"/>
    <w:rsid w:val="005A16C8"/>
    <w:rsid w:val="005A16EB"/>
    <w:rsid w:val="005A1902"/>
    <w:rsid w:val="005A1CE2"/>
    <w:rsid w:val="005A1CF8"/>
    <w:rsid w:val="005A20FE"/>
    <w:rsid w:val="005A222D"/>
    <w:rsid w:val="005A2329"/>
    <w:rsid w:val="005A2570"/>
    <w:rsid w:val="005A267D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0BB"/>
    <w:rsid w:val="005A6180"/>
    <w:rsid w:val="005A6269"/>
    <w:rsid w:val="005A6396"/>
    <w:rsid w:val="005A659A"/>
    <w:rsid w:val="005A6874"/>
    <w:rsid w:val="005A68A0"/>
    <w:rsid w:val="005A68F1"/>
    <w:rsid w:val="005A691E"/>
    <w:rsid w:val="005A69B9"/>
    <w:rsid w:val="005A6BA7"/>
    <w:rsid w:val="005A6DFD"/>
    <w:rsid w:val="005A6F45"/>
    <w:rsid w:val="005A708F"/>
    <w:rsid w:val="005A71C2"/>
    <w:rsid w:val="005A7606"/>
    <w:rsid w:val="005A76A0"/>
    <w:rsid w:val="005A7A85"/>
    <w:rsid w:val="005A7AAB"/>
    <w:rsid w:val="005A7ADB"/>
    <w:rsid w:val="005A7B9C"/>
    <w:rsid w:val="005A7BC7"/>
    <w:rsid w:val="005A7F56"/>
    <w:rsid w:val="005A7F92"/>
    <w:rsid w:val="005A7FE0"/>
    <w:rsid w:val="005B011E"/>
    <w:rsid w:val="005B0399"/>
    <w:rsid w:val="005B03AE"/>
    <w:rsid w:val="005B0435"/>
    <w:rsid w:val="005B04D9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0EC2"/>
    <w:rsid w:val="005B1238"/>
    <w:rsid w:val="005B143D"/>
    <w:rsid w:val="005B17E1"/>
    <w:rsid w:val="005B194B"/>
    <w:rsid w:val="005B1A71"/>
    <w:rsid w:val="005B1AFC"/>
    <w:rsid w:val="005B1D5E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D1B"/>
    <w:rsid w:val="005B2F49"/>
    <w:rsid w:val="005B3279"/>
    <w:rsid w:val="005B32D2"/>
    <w:rsid w:val="005B33BB"/>
    <w:rsid w:val="005B350E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B2D"/>
    <w:rsid w:val="005B4D06"/>
    <w:rsid w:val="005B4D3D"/>
    <w:rsid w:val="005B4DF5"/>
    <w:rsid w:val="005B4EA5"/>
    <w:rsid w:val="005B5030"/>
    <w:rsid w:val="005B5036"/>
    <w:rsid w:val="005B5350"/>
    <w:rsid w:val="005B5463"/>
    <w:rsid w:val="005B568A"/>
    <w:rsid w:val="005B570E"/>
    <w:rsid w:val="005B5DE7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A7F"/>
    <w:rsid w:val="005B6B7B"/>
    <w:rsid w:val="005B6BBC"/>
    <w:rsid w:val="005B728C"/>
    <w:rsid w:val="005B73A9"/>
    <w:rsid w:val="005B788B"/>
    <w:rsid w:val="005B78B3"/>
    <w:rsid w:val="005B7AE8"/>
    <w:rsid w:val="005B7E03"/>
    <w:rsid w:val="005B7E3B"/>
    <w:rsid w:val="005C0300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A2A"/>
    <w:rsid w:val="005C3C78"/>
    <w:rsid w:val="005C3CBA"/>
    <w:rsid w:val="005C3E63"/>
    <w:rsid w:val="005C3F8E"/>
    <w:rsid w:val="005C41B2"/>
    <w:rsid w:val="005C4405"/>
    <w:rsid w:val="005C446A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A5"/>
    <w:rsid w:val="005C5BF2"/>
    <w:rsid w:val="005C5EAB"/>
    <w:rsid w:val="005C5EF4"/>
    <w:rsid w:val="005C5F56"/>
    <w:rsid w:val="005C5F9D"/>
    <w:rsid w:val="005C6025"/>
    <w:rsid w:val="005C6324"/>
    <w:rsid w:val="005C66EE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654"/>
    <w:rsid w:val="005C7914"/>
    <w:rsid w:val="005C7AF2"/>
    <w:rsid w:val="005C7C3F"/>
    <w:rsid w:val="005C7D4D"/>
    <w:rsid w:val="005C7D60"/>
    <w:rsid w:val="005D025E"/>
    <w:rsid w:val="005D059E"/>
    <w:rsid w:val="005D0611"/>
    <w:rsid w:val="005D06BD"/>
    <w:rsid w:val="005D06DD"/>
    <w:rsid w:val="005D0888"/>
    <w:rsid w:val="005D08E9"/>
    <w:rsid w:val="005D09B8"/>
    <w:rsid w:val="005D0A8F"/>
    <w:rsid w:val="005D0C8C"/>
    <w:rsid w:val="005D0E37"/>
    <w:rsid w:val="005D0E39"/>
    <w:rsid w:val="005D0E44"/>
    <w:rsid w:val="005D14F1"/>
    <w:rsid w:val="005D154E"/>
    <w:rsid w:val="005D15C1"/>
    <w:rsid w:val="005D195B"/>
    <w:rsid w:val="005D199A"/>
    <w:rsid w:val="005D1D03"/>
    <w:rsid w:val="005D1D58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41E"/>
    <w:rsid w:val="005D3689"/>
    <w:rsid w:val="005D37EF"/>
    <w:rsid w:val="005D3911"/>
    <w:rsid w:val="005D3B0B"/>
    <w:rsid w:val="005D3B0F"/>
    <w:rsid w:val="005D3B2D"/>
    <w:rsid w:val="005D3DA9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409"/>
    <w:rsid w:val="005D6D51"/>
    <w:rsid w:val="005D6D67"/>
    <w:rsid w:val="005D6D8D"/>
    <w:rsid w:val="005D7054"/>
    <w:rsid w:val="005D70E2"/>
    <w:rsid w:val="005D729D"/>
    <w:rsid w:val="005D7530"/>
    <w:rsid w:val="005D75DB"/>
    <w:rsid w:val="005D7A54"/>
    <w:rsid w:val="005D7D12"/>
    <w:rsid w:val="005E01E3"/>
    <w:rsid w:val="005E041F"/>
    <w:rsid w:val="005E0554"/>
    <w:rsid w:val="005E0654"/>
    <w:rsid w:val="005E0848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B30"/>
    <w:rsid w:val="005E1C38"/>
    <w:rsid w:val="005E1F12"/>
    <w:rsid w:val="005E1FC8"/>
    <w:rsid w:val="005E217F"/>
    <w:rsid w:val="005E263E"/>
    <w:rsid w:val="005E275D"/>
    <w:rsid w:val="005E281D"/>
    <w:rsid w:val="005E2854"/>
    <w:rsid w:val="005E2B64"/>
    <w:rsid w:val="005E2DC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8A7"/>
    <w:rsid w:val="005E4ADB"/>
    <w:rsid w:val="005E51E0"/>
    <w:rsid w:val="005E52A6"/>
    <w:rsid w:val="005E5ACB"/>
    <w:rsid w:val="005E5B5E"/>
    <w:rsid w:val="005E62A4"/>
    <w:rsid w:val="005E62BC"/>
    <w:rsid w:val="005E62EF"/>
    <w:rsid w:val="005E634A"/>
    <w:rsid w:val="005E6C12"/>
    <w:rsid w:val="005E6F22"/>
    <w:rsid w:val="005E6F8F"/>
    <w:rsid w:val="005E7123"/>
    <w:rsid w:val="005E7238"/>
    <w:rsid w:val="005E7396"/>
    <w:rsid w:val="005E73C2"/>
    <w:rsid w:val="005E78E4"/>
    <w:rsid w:val="005E78FE"/>
    <w:rsid w:val="005E7C1D"/>
    <w:rsid w:val="005E7E0B"/>
    <w:rsid w:val="005E7F0E"/>
    <w:rsid w:val="005F0032"/>
    <w:rsid w:val="005F00F2"/>
    <w:rsid w:val="005F014A"/>
    <w:rsid w:val="005F025E"/>
    <w:rsid w:val="005F0986"/>
    <w:rsid w:val="005F0D25"/>
    <w:rsid w:val="005F0D7B"/>
    <w:rsid w:val="005F0E4B"/>
    <w:rsid w:val="005F0EBD"/>
    <w:rsid w:val="005F10AD"/>
    <w:rsid w:val="005F1225"/>
    <w:rsid w:val="005F1452"/>
    <w:rsid w:val="005F15C0"/>
    <w:rsid w:val="005F1669"/>
    <w:rsid w:val="005F1C3E"/>
    <w:rsid w:val="005F1D1B"/>
    <w:rsid w:val="005F1EF1"/>
    <w:rsid w:val="005F2271"/>
    <w:rsid w:val="005F2344"/>
    <w:rsid w:val="005F287D"/>
    <w:rsid w:val="005F2969"/>
    <w:rsid w:val="005F2AAE"/>
    <w:rsid w:val="005F3292"/>
    <w:rsid w:val="005F32FA"/>
    <w:rsid w:val="005F3539"/>
    <w:rsid w:val="005F3924"/>
    <w:rsid w:val="005F3AFE"/>
    <w:rsid w:val="005F3D96"/>
    <w:rsid w:val="005F419B"/>
    <w:rsid w:val="005F4210"/>
    <w:rsid w:val="005F42ED"/>
    <w:rsid w:val="005F433C"/>
    <w:rsid w:val="005F46F8"/>
    <w:rsid w:val="005F4E8D"/>
    <w:rsid w:val="005F4E8F"/>
    <w:rsid w:val="005F4EF5"/>
    <w:rsid w:val="005F51A4"/>
    <w:rsid w:val="005F51EB"/>
    <w:rsid w:val="005F553A"/>
    <w:rsid w:val="005F5906"/>
    <w:rsid w:val="005F5939"/>
    <w:rsid w:val="005F5BB4"/>
    <w:rsid w:val="005F5BC4"/>
    <w:rsid w:val="005F5C29"/>
    <w:rsid w:val="005F5E1C"/>
    <w:rsid w:val="005F6554"/>
    <w:rsid w:val="005F67D0"/>
    <w:rsid w:val="005F67DC"/>
    <w:rsid w:val="005F6ABE"/>
    <w:rsid w:val="005F6B73"/>
    <w:rsid w:val="005F6C8F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D39"/>
    <w:rsid w:val="005F7E02"/>
    <w:rsid w:val="005F7F06"/>
    <w:rsid w:val="00600006"/>
    <w:rsid w:val="00600225"/>
    <w:rsid w:val="006004F8"/>
    <w:rsid w:val="0060080F"/>
    <w:rsid w:val="00600900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8EB"/>
    <w:rsid w:val="00601976"/>
    <w:rsid w:val="00601B3D"/>
    <w:rsid w:val="00601C58"/>
    <w:rsid w:val="00601F8D"/>
    <w:rsid w:val="00601FAC"/>
    <w:rsid w:val="00601FED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2FA2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AA3"/>
    <w:rsid w:val="00604C11"/>
    <w:rsid w:val="00604CAC"/>
    <w:rsid w:val="00604EA6"/>
    <w:rsid w:val="00604EEF"/>
    <w:rsid w:val="006050B3"/>
    <w:rsid w:val="006050C6"/>
    <w:rsid w:val="00605501"/>
    <w:rsid w:val="00605661"/>
    <w:rsid w:val="006056C7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0A2"/>
    <w:rsid w:val="006072D9"/>
    <w:rsid w:val="00607318"/>
    <w:rsid w:val="00607675"/>
    <w:rsid w:val="00607761"/>
    <w:rsid w:val="006078C6"/>
    <w:rsid w:val="006102CE"/>
    <w:rsid w:val="0061054A"/>
    <w:rsid w:val="0061056C"/>
    <w:rsid w:val="006105A8"/>
    <w:rsid w:val="00610622"/>
    <w:rsid w:val="0061063F"/>
    <w:rsid w:val="0061066A"/>
    <w:rsid w:val="006106BA"/>
    <w:rsid w:val="00610725"/>
    <w:rsid w:val="006107A0"/>
    <w:rsid w:val="0061083A"/>
    <w:rsid w:val="00610B8B"/>
    <w:rsid w:val="00610C38"/>
    <w:rsid w:val="00610C52"/>
    <w:rsid w:val="00610C76"/>
    <w:rsid w:val="00610D34"/>
    <w:rsid w:val="00610EDB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19E"/>
    <w:rsid w:val="00612218"/>
    <w:rsid w:val="00612220"/>
    <w:rsid w:val="006124D3"/>
    <w:rsid w:val="0061276A"/>
    <w:rsid w:val="00612B49"/>
    <w:rsid w:val="00612E18"/>
    <w:rsid w:val="00612F1C"/>
    <w:rsid w:val="00612F2E"/>
    <w:rsid w:val="006130B5"/>
    <w:rsid w:val="0061326D"/>
    <w:rsid w:val="0061330A"/>
    <w:rsid w:val="006134D9"/>
    <w:rsid w:val="0061363C"/>
    <w:rsid w:val="00613699"/>
    <w:rsid w:val="006136E2"/>
    <w:rsid w:val="0061371A"/>
    <w:rsid w:val="00613A2C"/>
    <w:rsid w:val="00613B7E"/>
    <w:rsid w:val="00613C85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654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6A05"/>
    <w:rsid w:val="00616EAC"/>
    <w:rsid w:val="0061709B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41B"/>
    <w:rsid w:val="006204DD"/>
    <w:rsid w:val="0062053B"/>
    <w:rsid w:val="006206AC"/>
    <w:rsid w:val="00620839"/>
    <w:rsid w:val="00620A16"/>
    <w:rsid w:val="00620A27"/>
    <w:rsid w:val="00620AA4"/>
    <w:rsid w:val="00620BF5"/>
    <w:rsid w:val="00620CF7"/>
    <w:rsid w:val="00621175"/>
    <w:rsid w:val="0062118A"/>
    <w:rsid w:val="006213F4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1DA"/>
    <w:rsid w:val="00622294"/>
    <w:rsid w:val="006224A4"/>
    <w:rsid w:val="006225D5"/>
    <w:rsid w:val="006226CA"/>
    <w:rsid w:val="0062294B"/>
    <w:rsid w:val="00622B5B"/>
    <w:rsid w:val="00622B7C"/>
    <w:rsid w:val="00622DE4"/>
    <w:rsid w:val="006231AF"/>
    <w:rsid w:val="006231FC"/>
    <w:rsid w:val="0062351C"/>
    <w:rsid w:val="0062383A"/>
    <w:rsid w:val="00623A3B"/>
    <w:rsid w:val="00623E01"/>
    <w:rsid w:val="00623FDC"/>
    <w:rsid w:val="006240CD"/>
    <w:rsid w:val="00624153"/>
    <w:rsid w:val="006241DD"/>
    <w:rsid w:val="00624305"/>
    <w:rsid w:val="00624465"/>
    <w:rsid w:val="006248E0"/>
    <w:rsid w:val="00624A66"/>
    <w:rsid w:val="00624EA0"/>
    <w:rsid w:val="0062561E"/>
    <w:rsid w:val="00625989"/>
    <w:rsid w:val="00625A46"/>
    <w:rsid w:val="00625AC4"/>
    <w:rsid w:val="006261DA"/>
    <w:rsid w:val="00626787"/>
    <w:rsid w:val="00626895"/>
    <w:rsid w:val="0062698E"/>
    <w:rsid w:val="006269C0"/>
    <w:rsid w:val="00626BD8"/>
    <w:rsid w:val="00626DDA"/>
    <w:rsid w:val="00626E2A"/>
    <w:rsid w:val="00626EAF"/>
    <w:rsid w:val="00627240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55D"/>
    <w:rsid w:val="00630835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30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D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803"/>
    <w:rsid w:val="00633D03"/>
    <w:rsid w:val="00633E46"/>
    <w:rsid w:val="00634057"/>
    <w:rsid w:val="00634203"/>
    <w:rsid w:val="006349EF"/>
    <w:rsid w:val="00634B93"/>
    <w:rsid w:val="00634CDB"/>
    <w:rsid w:val="0063521C"/>
    <w:rsid w:val="006352A5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55"/>
    <w:rsid w:val="00636476"/>
    <w:rsid w:val="006364D8"/>
    <w:rsid w:val="00636587"/>
    <w:rsid w:val="0063672A"/>
    <w:rsid w:val="006369EB"/>
    <w:rsid w:val="00636A56"/>
    <w:rsid w:val="00636E92"/>
    <w:rsid w:val="00637039"/>
    <w:rsid w:val="0063768B"/>
    <w:rsid w:val="006376FA"/>
    <w:rsid w:val="0063775B"/>
    <w:rsid w:val="006378EB"/>
    <w:rsid w:val="00637A40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0E99"/>
    <w:rsid w:val="00641232"/>
    <w:rsid w:val="006413AA"/>
    <w:rsid w:val="00641462"/>
    <w:rsid w:val="006414D5"/>
    <w:rsid w:val="00641786"/>
    <w:rsid w:val="006417D6"/>
    <w:rsid w:val="00641891"/>
    <w:rsid w:val="00641917"/>
    <w:rsid w:val="00641AE3"/>
    <w:rsid w:val="00641C12"/>
    <w:rsid w:val="00641D33"/>
    <w:rsid w:val="00641F61"/>
    <w:rsid w:val="00641FD7"/>
    <w:rsid w:val="00642299"/>
    <w:rsid w:val="006422D2"/>
    <w:rsid w:val="0064242B"/>
    <w:rsid w:val="00642691"/>
    <w:rsid w:val="006428D3"/>
    <w:rsid w:val="0064295C"/>
    <w:rsid w:val="00642A1F"/>
    <w:rsid w:val="00642B71"/>
    <w:rsid w:val="00642F1F"/>
    <w:rsid w:val="006431B5"/>
    <w:rsid w:val="006431CB"/>
    <w:rsid w:val="00643332"/>
    <w:rsid w:val="006435B5"/>
    <w:rsid w:val="0064369D"/>
    <w:rsid w:val="00643A27"/>
    <w:rsid w:val="00643B49"/>
    <w:rsid w:val="00643B89"/>
    <w:rsid w:val="00643D9B"/>
    <w:rsid w:val="00643FE8"/>
    <w:rsid w:val="006440A6"/>
    <w:rsid w:val="006441D9"/>
    <w:rsid w:val="0064464A"/>
    <w:rsid w:val="0064485A"/>
    <w:rsid w:val="006448F1"/>
    <w:rsid w:val="00644A21"/>
    <w:rsid w:val="00644AFF"/>
    <w:rsid w:val="00644B04"/>
    <w:rsid w:val="00644B14"/>
    <w:rsid w:val="00644EE9"/>
    <w:rsid w:val="00644FCD"/>
    <w:rsid w:val="00645063"/>
    <w:rsid w:val="00645193"/>
    <w:rsid w:val="006451CB"/>
    <w:rsid w:val="006452FF"/>
    <w:rsid w:val="0064549D"/>
    <w:rsid w:val="006455D0"/>
    <w:rsid w:val="00645A0A"/>
    <w:rsid w:val="00645D90"/>
    <w:rsid w:val="00645EE0"/>
    <w:rsid w:val="006463C9"/>
    <w:rsid w:val="00646476"/>
    <w:rsid w:val="006464E8"/>
    <w:rsid w:val="00646626"/>
    <w:rsid w:val="0064667C"/>
    <w:rsid w:val="00646751"/>
    <w:rsid w:val="00646961"/>
    <w:rsid w:val="00646B19"/>
    <w:rsid w:val="00646D42"/>
    <w:rsid w:val="0064729A"/>
    <w:rsid w:val="006472CA"/>
    <w:rsid w:val="006474D9"/>
    <w:rsid w:val="00647622"/>
    <w:rsid w:val="00647650"/>
    <w:rsid w:val="00647795"/>
    <w:rsid w:val="00647BF7"/>
    <w:rsid w:val="00647C93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3B"/>
    <w:rsid w:val="00651E92"/>
    <w:rsid w:val="00651FD9"/>
    <w:rsid w:val="006522BA"/>
    <w:rsid w:val="00652493"/>
    <w:rsid w:val="0065257C"/>
    <w:rsid w:val="00652595"/>
    <w:rsid w:val="006525A7"/>
    <w:rsid w:val="006527A5"/>
    <w:rsid w:val="006528F2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DC"/>
    <w:rsid w:val="00654526"/>
    <w:rsid w:val="0065459B"/>
    <w:rsid w:val="00654652"/>
    <w:rsid w:val="00654742"/>
    <w:rsid w:val="006548FE"/>
    <w:rsid w:val="00654C3D"/>
    <w:rsid w:val="00654C6E"/>
    <w:rsid w:val="00654CC8"/>
    <w:rsid w:val="00654E6D"/>
    <w:rsid w:val="00654E8D"/>
    <w:rsid w:val="00654ED3"/>
    <w:rsid w:val="006553E7"/>
    <w:rsid w:val="00655584"/>
    <w:rsid w:val="00655731"/>
    <w:rsid w:val="006557A0"/>
    <w:rsid w:val="006558D9"/>
    <w:rsid w:val="00655919"/>
    <w:rsid w:val="00655993"/>
    <w:rsid w:val="00655A29"/>
    <w:rsid w:val="00655C50"/>
    <w:rsid w:val="00655CB3"/>
    <w:rsid w:val="00655CE9"/>
    <w:rsid w:val="00655D38"/>
    <w:rsid w:val="00655E96"/>
    <w:rsid w:val="00655FEE"/>
    <w:rsid w:val="0065621F"/>
    <w:rsid w:val="0065646C"/>
    <w:rsid w:val="006564A7"/>
    <w:rsid w:val="006564EA"/>
    <w:rsid w:val="00656580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57FD9"/>
    <w:rsid w:val="00660085"/>
    <w:rsid w:val="0066019F"/>
    <w:rsid w:val="00660E23"/>
    <w:rsid w:val="006615B7"/>
    <w:rsid w:val="006617F4"/>
    <w:rsid w:val="00661840"/>
    <w:rsid w:val="00661A13"/>
    <w:rsid w:val="00661B71"/>
    <w:rsid w:val="00661C2D"/>
    <w:rsid w:val="00661D98"/>
    <w:rsid w:val="0066256F"/>
    <w:rsid w:val="006628B4"/>
    <w:rsid w:val="0066313F"/>
    <w:rsid w:val="006631D6"/>
    <w:rsid w:val="006633DF"/>
    <w:rsid w:val="00663518"/>
    <w:rsid w:val="006637D3"/>
    <w:rsid w:val="00663B31"/>
    <w:rsid w:val="00663F23"/>
    <w:rsid w:val="0066425B"/>
    <w:rsid w:val="00664383"/>
    <w:rsid w:val="006643E8"/>
    <w:rsid w:val="00664542"/>
    <w:rsid w:val="0066467E"/>
    <w:rsid w:val="0066487C"/>
    <w:rsid w:val="00664915"/>
    <w:rsid w:val="00664999"/>
    <w:rsid w:val="006649E0"/>
    <w:rsid w:val="00664AD7"/>
    <w:rsid w:val="00664CF7"/>
    <w:rsid w:val="00665055"/>
    <w:rsid w:val="00665452"/>
    <w:rsid w:val="00665544"/>
    <w:rsid w:val="006656B8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39F"/>
    <w:rsid w:val="00667426"/>
    <w:rsid w:val="00667639"/>
    <w:rsid w:val="006676D6"/>
    <w:rsid w:val="006676D7"/>
    <w:rsid w:val="006677BA"/>
    <w:rsid w:val="006678AB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7FD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8C9"/>
    <w:rsid w:val="006719C0"/>
    <w:rsid w:val="00671BF4"/>
    <w:rsid w:val="00671BF5"/>
    <w:rsid w:val="00671E4A"/>
    <w:rsid w:val="00671EAA"/>
    <w:rsid w:val="006723AD"/>
    <w:rsid w:val="00672495"/>
    <w:rsid w:val="0067262E"/>
    <w:rsid w:val="00672AEF"/>
    <w:rsid w:val="00672C1E"/>
    <w:rsid w:val="00672D48"/>
    <w:rsid w:val="006730C2"/>
    <w:rsid w:val="00673104"/>
    <w:rsid w:val="006731D6"/>
    <w:rsid w:val="00673229"/>
    <w:rsid w:val="006733BC"/>
    <w:rsid w:val="00673643"/>
    <w:rsid w:val="006736B0"/>
    <w:rsid w:val="00673B47"/>
    <w:rsid w:val="00673CB2"/>
    <w:rsid w:val="006741E7"/>
    <w:rsid w:val="006747CC"/>
    <w:rsid w:val="00674A8D"/>
    <w:rsid w:val="00674AD4"/>
    <w:rsid w:val="00674C3B"/>
    <w:rsid w:val="00674CB9"/>
    <w:rsid w:val="00674D9B"/>
    <w:rsid w:val="00674E2C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7C7"/>
    <w:rsid w:val="006769AE"/>
    <w:rsid w:val="006771C4"/>
    <w:rsid w:val="0067723E"/>
    <w:rsid w:val="00677297"/>
    <w:rsid w:val="0067732B"/>
    <w:rsid w:val="0067746B"/>
    <w:rsid w:val="006775ED"/>
    <w:rsid w:val="00677752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788"/>
    <w:rsid w:val="00680A68"/>
    <w:rsid w:val="00680B91"/>
    <w:rsid w:val="00680C40"/>
    <w:rsid w:val="006810B7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3D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3C"/>
    <w:rsid w:val="00682CC3"/>
    <w:rsid w:val="00682E0D"/>
    <w:rsid w:val="00682E14"/>
    <w:rsid w:val="00683102"/>
    <w:rsid w:val="006832FC"/>
    <w:rsid w:val="00683C10"/>
    <w:rsid w:val="00683C12"/>
    <w:rsid w:val="00683C1C"/>
    <w:rsid w:val="00683CAB"/>
    <w:rsid w:val="0068407B"/>
    <w:rsid w:val="0068438D"/>
    <w:rsid w:val="006844E1"/>
    <w:rsid w:val="00684521"/>
    <w:rsid w:val="00684578"/>
    <w:rsid w:val="00684808"/>
    <w:rsid w:val="00684862"/>
    <w:rsid w:val="00684AE2"/>
    <w:rsid w:val="00684B85"/>
    <w:rsid w:val="00684D20"/>
    <w:rsid w:val="00684DC5"/>
    <w:rsid w:val="00684E13"/>
    <w:rsid w:val="00684E5E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05A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ECF"/>
    <w:rsid w:val="00686F0C"/>
    <w:rsid w:val="006871CE"/>
    <w:rsid w:val="00687382"/>
    <w:rsid w:val="0068743A"/>
    <w:rsid w:val="00687478"/>
    <w:rsid w:val="00687E40"/>
    <w:rsid w:val="00687E51"/>
    <w:rsid w:val="00687E86"/>
    <w:rsid w:val="00687FD1"/>
    <w:rsid w:val="00690061"/>
    <w:rsid w:val="0069058B"/>
    <w:rsid w:val="00690722"/>
    <w:rsid w:val="0069075A"/>
    <w:rsid w:val="006907D6"/>
    <w:rsid w:val="00690865"/>
    <w:rsid w:val="00690A38"/>
    <w:rsid w:val="00690B41"/>
    <w:rsid w:val="00690C9B"/>
    <w:rsid w:val="00690E5B"/>
    <w:rsid w:val="00690F47"/>
    <w:rsid w:val="006913AF"/>
    <w:rsid w:val="006914A4"/>
    <w:rsid w:val="006915C3"/>
    <w:rsid w:val="00691816"/>
    <w:rsid w:val="00691C36"/>
    <w:rsid w:val="00691DD8"/>
    <w:rsid w:val="00691FE6"/>
    <w:rsid w:val="006923F7"/>
    <w:rsid w:val="0069248A"/>
    <w:rsid w:val="00692538"/>
    <w:rsid w:val="006926DC"/>
    <w:rsid w:val="00692701"/>
    <w:rsid w:val="00692C1E"/>
    <w:rsid w:val="00692EEF"/>
    <w:rsid w:val="00692F71"/>
    <w:rsid w:val="00692F8B"/>
    <w:rsid w:val="006931E4"/>
    <w:rsid w:val="00693254"/>
    <w:rsid w:val="00693274"/>
    <w:rsid w:val="00693276"/>
    <w:rsid w:val="006932D1"/>
    <w:rsid w:val="006934CD"/>
    <w:rsid w:val="006937AD"/>
    <w:rsid w:val="00693893"/>
    <w:rsid w:val="00693A0C"/>
    <w:rsid w:val="00693B63"/>
    <w:rsid w:val="00693DE6"/>
    <w:rsid w:val="00693F16"/>
    <w:rsid w:val="00693FBE"/>
    <w:rsid w:val="00694254"/>
    <w:rsid w:val="006943DE"/>
    <w:rsid w:val="00694559"/>
    <w:rsid w:val="00694575"/>
    <w:rsid w:val="006945EB"/>
    <w:rsid w:val="006946B9"/>
    <w:rsid w:val="006946F0"/>
    <w:rsid w:val="00694748"/>
    <w:rsid w:val="00694B6B"/>
    <w:rsid w:val="00694E19"/>
    <w:rsid w:val="006957BC"/>
    <w:rsid w:val="00695814"/>
    <w:rsid w:val="0069582F"/>
    <w:rsid w:val="0069584D"/>
    <w:rsid w:val="0069597D"/>
    <w:rsid w:val="006959C0"/>
    <w:rsid w:val="00695B8B"/>
    <w:rsid w:val="00696229"/>
    <w:rsid w:val="00696492"/>
    <w:rsid w:val="00696723"/>
    <w:rsid w:val="006969DE"/>
    <w:rsid w:val="00696E1B"/>
    <w:rsid w:val="00696F64"/>
    <w:rsid w:val="00696F7E"/>
    <w:rsid w:val="00696F99"/>
    <w:rsid w:val="00696FD3"/>
    <w:rsid w:val="006971F5"/>
    <w:rsid w:val="00697306"/>
    <w:rsid w:val="00697331"/>
    <w:rsid w:val="0069749F"/>
    <w:rsid w:val="00697540"/>
    <w:rsid w:val="0069761E"/>
    <w:rsid w:val="00697881"/>
    <w:rsid w:val="0069797A"/>
    <w:rsid w:val="00697A89"/>
    <w:rsid w:val="00697F25"/>
    <w:rsid w:val="00697F54"/>
    <w:rsid w:val="00697FC0"/>
    <w:rsid w:val="006A0042"/>
    <w:rsid w:val="006A01E5"/>
    <w:rsid w:val="006A07FB"/>
    <w:rsid w:val="006A099C"/>
    <w:rsid w:val="006A0A54"/>
    <w:rsid w:val="006A113F"/>
    <w:rsid w:val="006A13D4"/>
    <w:rsid w:val="006A1458"/>
    <w:rsid w:val="006A148B"/>
    <w:rsid w:val="006A15DC"/>
    <w:rsid w:val="006A1756"/>
    <w:rsid w:val="006A18D8"/>
    <w:rsid w:val="006A18D9"/>
    <w:rsid w:val="006A190B"/>
    <w:rsid w:val="006A194A"/>
    <w:rsid w:val="006A194F"/>
    <w:rsid w:val="006A1F32"/>
    <w:rsid w:val="006A1F73"/>
    <w:rsid w:val="006A203D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554"/>
    <w:rsid w:val="006A3B1D"/>
    <w:rsid w:val="006A3C4A"/>
    <w:rsid w:val="006A3C56"/>
    <w:rsid w:val="006A3D3C"/>
    <w:rsid w:val="006A3DE5"/>
    <w:rsid w:val="006A3E62"/>
    <w:rsid w:val="006A3FC0"/>
    <w:rsid w:val="006A406F"/>
    <w:rsid w:val="006A42AE"/>
    <w:rsid w:val="006A4379"/>
    <w:rsid w:val="006A44E3"/>
    <w:rsid w:val="006A47EC"/>
    <w:rsid w:val="006A492B"/>
    <w:rsid w:val="006A4C4A"/>
    <w:rsid w:val="006A4C80"/>
    <w:rsid w:val="006A4F88"/>
    <w:rsid w:val="006A506B"/>
    <w:rsid w:val="006A520A"/>
    <w:rsid w:val="006A536A"/>
    <w:rsid w:val="006A573B"/>
    <w:rsid w:val="006A57C5"/>
    <w:rsid w:val="006A5945"/>
    <w:rsid w:val="006A5CC5"/>
    <w:rsid w:val="006A5F00"/>
    <w:rsid w:val="006A5F23"/>
    <w:rsid w:val="006A5FC4"/>
    <w:rsid w:val="006A60EE"/>
    <w:rsid w:val="006A60F3"/>
    <w:rsid w:val="006A6168"/>
    <w:rsid w:val="006A616F"/>
    <w:rsid w:val="006A6465"/>
    <w:rsid w:val="006A64EB"/>
    <w:rsid w:val="006A67BC"/>
    <w:rsid w:val="006A6A66"/>
    <w:rsid w:val="006A6E20"/>
    <w:rsid w:val="006A6F98"/>
    <w:rsid w:val="006A75EA"/>
    <w:rsid w:val="006A779B"/>
    <w:rsid w:val="006A7905"/>
    <w:rsid w:val="006A7EEF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84"/>
    <w:rsid w:val="006B24B6"/>
    <w:rsid w:val="006B2775"/>
    <w:rsid w:val="006B2B83"/>
    <w:rsid w:val="006B2B8A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A63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E83"/>
    <w:rsid w:val="006B4EC0"/>
    <w:rsid w:val="006B4FD6"/>
    <w:rsid w:val="006B50C2"/>
    <w:rsid w:val="006B55C1"/>
    <w:rsid w:val="006B57E2"/>
    <w:rsid w:val="006B5874"/>
    <w:rsid w:val="006B58B5"/>
    <w:rsid w:val="006B5AAF"/>
    <w:rsid w:val="006B5BA3"/>
    <w:rsid w:val="006B5BFA"/>
    <w:rsid w:val="006B5E19"/>
    <w:rsid w:val="006B5F62"/>
    <w:rsid w:val="006B62CA"/>
    <w:rsid w:val="006B6388"/>
    <w:rsid w:val="006B63A1"/>
    <w:rsid w:val="006B647F"/>
    <w:rsid w:val="006B64C8"/>
    <w:rsid w:val="006B68D8"/>
    <w:rsid w:val="006B6903"/>
    <w:rsid w:val="006B6A86"/>
    <w:rsid w:val="006B6ABC"/>
    <w:rsid w:val="006B6F13"/>
    <w:rsid w:val="006B71BB"/>
    <w:rsid w:val="006B725B"/>
    <w:rsid w:val="006B7303"/>
    <w:rsid w:val="006B757B"/>
    <w:rsid w:val="006B781F"/>
    <w:rsid w:val="006B785E"/>
    <w:rsid w:val="006B78DC"/>
    <w:rsid w:val="006B7B49"/>
    <w:rsid w:val="006B7D2B"/>
    <w:rsid w:val="006B7E3A"/>
    <w:rsid w:val="006B7F01"/>
    <w:rsid w:val="006C0122"/>
    <w:rsid w:val="006C0799"/>
    <w:rsid w:val="006C09AF"/>
    <w:rsid w:val="006C0A09"/>
    <w:rsid w:val="006C0B36"/>
    <w:rsid w:val="006C0CD4"/>
    <w:rsid w:val="006C0E61"/>
    <w:rsid w:val="006C11CE"/>
    <w:rsid w:val="006C1388"/>
    <w:rsid w:val="006C14F2"/>
    <w:rsid w:val="006C1558"/>
    <w:rsid w:val="006C157C"/>
    <w:rsid w:val="006C1600"/>
    <w:rsid w:val="006C169B"/>
    <w:rsid w:val="006C1A3A"/>
    <w:rsid w:val="006C1BC0"/>
    <w:rsid w:val="006C1D15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C3"/>
    <w:rsid w:val="006C34D2"/>
    <w:rsid w:val="006C34DF"/>
    <w:rsid w:val="006C357D"/>
    <w:rsid w:val="006C36FB"/>
    <w:rsid w:val="006C38B0"/>
    <w:rsid w:val="006C39CE"/>
    <w:rsid w:val="006C3BC8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894"/>
    <w:rsid w:val="006C4AB7"/>
    <w:rsid w:val="006C4E23"/>
    <w:rsid w:val="006C50CD"/>
    <w:rsid w:val="006C529F"/>
    <w:rsid w:val="006C5555"/>
    <w:rsid w:val="006C55F4"/>
    <w:rsid w:val="006C5AD8"/>
    <w:rsid w:val="006C5B64"/>
    <w:rsid w:val="006C5C9C"/>
    <w:rsid w:val="006C618A"/>
    <w:rsid w:val="006C61A0"/>
    <w:rsid w:val="006C627E"/>
    <w:rsid w:val="006C640D"/>
    <w:rsid w:val="006C65C1"/>
    <w:rsid w:val="006C692C"/>
    <w:rsid w:val="006C6A92"/>
    <w:rsid w:val="006C6F04"/>
    <w:rsid w:val="006C6F4D"/>
    <w:rsid w:val="006C7003"/>
    <w:rsid w:val="006C70DB"/>
    <w:rsid w:val="006C73B5"/>
    <w:rsid w:val="006C7412"/>
    <w:rsid w:val="006C755A"/>
    <w:rsid w:val="006C7908"/>
    <w:rsid w:val="006C7B9C"/>
    <w:rsid w:val="006C7BE1"/>
    <w:rsid w:val="006C7D2D"/>
    <w:rsid w:val="006C7F6D"/>
    <w:rsid w:val="006D00FB"/>
    <w:rsid w:val="006D05FB"/>
    <w:rsid w:val="006D0734"/>
    <w:rsid w:val="006D08D3"/>
    <w:rsid w:val="006D08DD"/>
    <w:rsid w:val="006D0AA2"/>
    <w:rsid w:val="006D0C9A"/>
    <w:rsid w:val="006D0CEE"/>
    <w:rsid w:val="006D0E65"/>
    <w:rsid w:val="006D0F88"/>
    <w:rsid w:val="006D10CE"/>
    <w:rsid w:val="006D10D2"/>
    <w:rsid w:val="006D127F"/>
    <w:rsid w:val="006D130A"/>
    <w:rsid w:val="006D1530"/>
    <w:rsid w:val="006D161B"/>
    <w:rsid w:val="006D1962"/>
    <w:rsid w:val="006D1A57"/>
    <w:rsid w:val="006D1CDD"/>
    <w:rsid w:val="006D1DB0"/>
    <w:rsid w:val="006D1F11"/>
    <w:rsid w:val="006D1FDE"/>
    <w:rsid w:val="006D2177"/>
    <w:rsid w:val="006D228A"/>
    <w:rsid w:val="006D2433"/>
    <w:rsid w:val="006D2499"/>
    <w:rsid w:val="006D25B3"/>
    <w:rsid w:val="006D26B5"/>
    <w:rsid w:val="006D27D5"/>
    <w:rsid w:val="006D303A"/>
    <w:rsid w:val="006D32E9"/>
    <w:rsid w:val="006D36E7"/>
    <w:rsid w:val="006D3859"/>
    <w:rsid w:val="006D39C5"/>
    <w:rsid w:val="006D39E4"/>
    <w:rsid w:val="006D3B0D"/>
    <w:rsid w:val="006D3BCD"/>
    <w:rsid w:val="006D3D12"/>
    <w:rsid w:val="006D41F9"/>
    <w:rsid w:val="006D4292"/>
    <w:rsid w:val="006D44F9"/>
    <w:rsid w:val="006D454E"/>
    <w:rsid w:val="006D4786"/>
    <w:rsid w:val="006D4A92"/>
    <w:rsid w:val="006D4D6D"/>
    <w:rsid w:val="006D5431"/>
    <w:rsid w:val="006D54CD"/>
    <w:rsid w:val="006D5586"/>
    <w:rsid w:val="006D5809"/>
    <w:rsid w:val="006D5972"/>
    <w:rsid w:val="006D5D0E"/>
    <w:rsid w:val="006D5F7C"/>
    <w:rsid w:val="006D6127"/>
    <w:rsid w:val="006D63CA"/>
    <w:rsid w:val="006D642B"/>
    <w:rsid w:val="006D6A0E"/>
    <w:rsid w:val="006D6A99"/>
    <w:rsid w:val="006D6B28"/>
    <w:rsid w:val="006D6B9D"/>
    <w:rsid w:val="006D6CC7"/>
    <w:rsid w:val="006D6E54"/>
    <w:rsid w:val="006D70F7"/>
    <w:rsid w:val="006D710C"/>
    <w:rsid w:val="006D713D"/>
    <w:rsid w:val="006D7262"/>
    <w:rsid w:val="006D7410"/>
    <w:rsid w:val="006D782B"/>
    <w:rsid w:val="006D7C6F"/>
    <w:rsid w:val="006D7D6D"/>
    <w:rsid w:val="006E0360"/>
    <w:rsid w:val="006E05F3"/>
    <w:rsid w:val="006E0724"/>
    <w:rsid w:val="006E0DC1"/>
    <w:rsid w:val="006E16CD"/>
    <w:rsid w:val="006E1777"/>
    <w:rsid w:val="006E18D9"/>
    <w:rsid w:val="006E18EE"/>
    <w:rsid w:val="006E1C0B"/>
    <w:rsid w:val="006E1D23"/>
    <w:rsid w:val="006E25C4"/>
    <w:rsid w:val="006E2A9B"/>
    <w:rsid w:val="006E2D01"/>
    <w:rsid w:val="006E2F8E"/>
    <w:rsid w:val="006E3201"/>
    <w:rsid w:val="006E3367"/>
    <w:rsid w:val="006E3669"/>
    <w:rsid w:val="006E3672"/>
    <w:rsid w:val="006E36AE"/>
    <w:rsid w:val="006E3900"/>
    <w:rsid w:val="006E3948"/>
    <w:rsid w:val="006E3A36"/>
    <w:rsid w:val="006E4082"/>
    <w:rsid w:val="006E40B3"/>
    <w:rsid w:val="006E41B5"/>
    <w:rsid w:val="006E43E0"/>
    <w:rsid w:val="006E450E"/>
    <w:rsid w:val="006E4740"/>
    <w:rsid w:val="006E477A"/>
    <w:rsid w:val="006E47E2"/>
    <w:rsid w:val="006E4BD1"/>
    <w:rsid w:val="006E4EB1"/>
    <w:rsid w:val="006E5346"/>
    <w:rsid w:val="006E53F7"/>
    <w:rsid w:val="006E54DE"/>
    <w:rsid w:val="006E56A9"/>
    <w:rsid w:val="006E5B46"/>
    <w:rsid w:val="006E5C1F"/>
    <w:rsid w:val="006E5C6E"/>
    <w:rsid w:val="006E6086"/>
    <w:rsid w:val="006E615A"/>
    <w:rsid w:val="006E6306"/>
    <w:rsid w:val="006E632B"/>
    <w:rsid w:val="006E640B"/>
    <w:rsid w:val="006E6528"/>
    <w:rsid w:val="006E692D"/>
    <w:rsid w:val="006E6B08"/>
    <w:rsid w:val="006E6B52"/>
    <w:rsid w:val="006E6F8A"/>
    <w:rsid w:val="006E72D7"/>
    <w:rsid w:val="006E7694"/>
    <w:rsid w:val="006E7741"/>
    <w:rsid w:val="006E79A5"/>
    <w:rsid w:val="006E7ABB"/>
    <w:rsid w:val="006E7FB4"/>
    <w:rsid w:val="006F029F"/>
    <w:rsid w:val="006F04D5"/>
    <w:rsid w:val="006F0542"/>
    <w:rsid w:val="006F0595"/>
    <w:rsid w:val="006F06D9"/>
    <w:rsid w:val="006F085E"/>
    <w:rsid w:val="006F0CF4"/>
    <w:rsid w:val="006F1319"/>
    <w:rsid w:val="006F171E"/>
    <w:rsid w:val="006F1981"/>
    <w:rsid w:val="006F1B03"/>
    <w:rsid w:val="006F1CC5"/>
    <w:rsid w:val="006F1D5F"/>
    <w:rsid w:val="006F1FBB"/>
    <w:rsid w:val="006F2104"/>
    <w:rsid w:val="006F217A"/>
    <w:rsid w:val="006F22A8"/>
    <w:rsid w:val="006F232D"/>
    <w:rsid w:val="006F24A7"/>
    <w:rsid w:val="006F2650"/>
    <w:rsid w:val="006F29B1"/>
    <w:rsid w:val="006F2BB5"/>
    <w:rsid w:val="006F2D2E"/>
    <w:rsid w:val="006F2DFF"/>
    <w:rsid w:val="006F308F"/>
    <w:rsid w:val="006F30B0"/>
    <w:rsid w:val="006F30EA"/>
    <w:rsid w:val="006F331A"/>
    <w:rsid w:val="006F33C2"/>
    <w:rsid w:val="006F35E3"/>
    <w:rsid w:val="006F360E"/>
    <w:rsid w:val="006F3633"/>
    <w:rsid w:val="006F3697"/>
    <w:rsid w:val="006F389F"/>
    <w:rsid w:val="006F3A1E"/>
    <w:rsid w:val="006F3BD4"/>
    <w:rsid w:val="006F41F8"/>
    <w:rsid w:val="006F480F"/>
    <w:rsid w:val="006F4914"/>
    <w:rsid w:val="006F4A53"/>
    <w:rsid w:val="006F4BFC"/>
    <w:rsid w:val="006F4C6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8F4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B9D"/>
    <w:rsid w:val="006F6E89"/>
    <w:rsid w:val="006F702A"/>
    <w:rsid w:val="006F7287"/>
    <w:rsid w:val="006F7322"/>
    <w:rsid w:val="006F76EA"/>
    <w:rsid w:val="006F7773"/>
    <w:rsid w:val="006F790E"/>
    <w:rsid w:val="006F7945"/>
    <w:rsid w:val="006F7B62"/>
    <w:rsid w:val="006F7C1A"/>
    <w:rsid w:val="00700161"/>
    <w:rsid w:val="007001C2"/>
    <w:rsid w:val="007004BB"/>
    <w:rsid w:val="00700904"/>
    <w:rsid w:val="00700D3E"/>
    <w:rsid w:val="0070118B"/>
    <w:rsid w:val="00701502"/>
    <w:rsid w:val="0070166A"/>
    <w:rsid w:val="00701688"/>
    <w:rsid w:val="007016D9"/>
    <w:rsid w:val="00701C07"/>
    <w:rsid w:val="00701CE9"/>
    <w:rsid w:val="00701EBA"/>
    <w:rsid w:val="0070213C"/>
    <w:rsid w:val="007023B2"/>
    <w:rsid w:val="00702428"/>
    <w:rsid w:val="007024E1"/>
    <w:rsid w:val="007024E3"/>
    <w:rsid w:val="0070274C"/>
    <w:rsid w:val="00702759"/>
    <w:rsid w:val="007029DE"/>
    <w:rsid w:val="00702D9C"/>
    <w:rsid w:val="00702E5B"/>
    <w:rsid w:val="00702F48"/>
    <w:rsid w:val="00702FBC"/>
    <w:rsid w:val="00702FCD"/>
    <w:rsid w:val="00703210"/>
    <w:rsid w:val="0070328B"/>
    <w:rsid w:val="007036EE"/>
    <w:rsid w:val="00703702"/>
    <w:rsid w:val="0070374B"/>
    <w:rsid w:val="007038DB"/>
    <w:rsid w:val="0070392C"/>
    <w:rsid w:val="007039C1"/>
    <w:rsid w:val="00703AED"/>
    <w:rsid w:val="00703F55"/>
    <w:rsid w:val="00704128"/>
    <w:rsid w:val="00704268"/>
    <w:rsid w:val="007042FD"/>
    <w:rsid w:val="007043DE"/>
    <w:rsid w:val="007047B8"/>
    <w:rsid w:val="00704A21"/>
    <w:rsid w:val="00704B80"/>
    <w:rsid w:val="00704C50"/>
    <w:rsid w:val="00704CC2"/>
    <w:rsid w:val="00704E7A"/>
    <w:rsid w:val="00704F9B"/>
    <w:rsid w:val="00704FA4"/>
    <w:rsid w:val="007050FC"/>
    <w:rsid w:val="00705155"/>
    <w:rsid w:val="007052CB"/>
    <w:rsid w:val="00705386"/>
    <w:rsid w:val="00705391"/>
    <w:rsid w:val="0070559E"/>
    <w:rsid w:val="007055C6"/>
    <w:rsid w:val="007055DE"/>
    <w:rsid w:val="00705997"/>
    <w:rsid w:val="007059B8"/>
    <w:rsid w:val="007059F9"/>
    <w:rsid w:val="00705AD6"/>
    <w:rsid w:val="00705BEC"/>
    <w:rsid w:val="00705C3C"/>
    <w:rsid w:val="00705D00"/>
    <w:rsid w:val="00705D64"/>
    <w:rsid w:val="00706251"/>
    <w:rsid w:val="00706271"/>
    <w:rsid w:val="00706330"/>
    <w:rsid w:val="0070659C"/>
    <w:rsid w:val="007065A1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B9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44B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3D0"/>
    <w:rsid w:val="00713773"/>
    <w:rsid w:val="007137F1"/>
    <w:rsid w:val="007139BD"/>
    <w:rsid w:val="00713BD8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5C0"/>
    <w:rsid w:val="00715681"/>
    <w:rsid w:val="007156CC"/>
    <w:rsid w:val="0071580C"/>
    <w:rsid w:val="00715922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ABF"/>
    <w:rsid w:val="00716D4B"/>
    <w:rsid w:val="00716DBC"/>
    <w:rsid w:val="00716EC2"/>
    <w:rsid w:val="00716FFD"/>
    <w:rsid w:val="00717073"/>
    <w:rsid w:val="00717472"/>
    <w:rsid w:val="0071756E"/>
    <w:rsid w:val="007175D3"/>
    <w:rsid w:val="00717735"/>
    <w:rsid w:val="00717862"/>
    <w:rsid w:val="00717977"/>
    <w:rsid w:val="00717E07"/>
    <w:rsid w:val="007200EF"/>
    <w:rsid w:val="007205B4"/>
    <w:rsid w:val="007207F8"/>
    <w:rsid w:val="007208E4"/>
    <w:rsid w:val="00720943"/>
    <w:rsid w:val="00720945"/>
    <w:rsid w:val="00720A4A"/>
    <w:rsid w:val="00720C48"/>
    <w:rsid w:val="00720E01"/>
    <w:rsid w:val="00720EA8"/>
    <w:rsid w:val="007210E7"/>
    <w:rsid w:val="0072118D"/>
    <w:rsid w:val="007211D3"/>
    <w:rsid w:val="00721345"/>
    <w:rsid w:val="007214B5"/>
    <w:rsid w:val="0072179D"/>
    <w:rsid w:val="0072190D"/>
    <w:rsid w:val="00721DE5"/>
    <w:rsid w:val="00721FAE"/>
    <w:rsid w:val="0072200A"/>
    <w:rsid w:val="00722268"/>
    <w:rsid w:val="00722DA1"/>
    <w:rsid w:val="00722DDC"/>
    <w:rsid w:val="00722EE4"/>
    <w:rsid w:val="007230D2"/>
    <w:rsid w:val="0072313E"/>
    <w:rsid w:val="00723154"/>
    <w:rsid w:val="00723356"/>
    <w:rsid w:val="007233E1"/>
    <w:rsid w:val="007236D3"/>
    <w:rsid w:val="00723B44"/>
    <w:rsid w:val="007247A7"/>
    <w:rsid w:val="00724941"/>
    <w:rsid w:val="0072494D"/>
    <w:rsid w:val="00724B50"/>
    <w:rsid w:val="00724CE0"/>
    <w:rsid w:val="00724E68"/>
    <w:rsid w:val="00724E9D"/>
    <w:rsid w:val="00724EE0"/>
    <w:rsid w:val="00724FBE"/>
    <w:rsid w:val="00725007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8F1"/>
    <w:rsid w:val="00726967"/>
    <w:rsid w:val="00726E95"/>
    <w:rsid w:val="00726E9B"/>
    <w:rsid w:val="00726F0E"/>
    <w:rsid w:val="0072736F"/>
    <w:rsid w:val="00727AEA"/>
    <w:rsid w:val="00727B9E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17"/>
    <w:rsid w:val="0073229C"/>
    <w:rsid w:val="0073237F"/>
    <w:rsid w:val="007324A7"/>
    <w:rsid w:val="00732684"/>
    <w:rsid w:val="007326BF"/>
    <w:rsid w:val="00732742"/>
    <w:rsid w:val="007327C4"/>
    <w:rsid w:val="00732988"/>
    <w:rsid w:val="00732A19"/>
    <w:rsid w:val="00732C1C"/>
    <w:rsid w:val="007331C7"/>
    <w:rsid w:val="00733326"/>
    <w:rsid w:val="00733594"/>
    <w:rsid w:val="007337DA"/>
    <w:rsid w:val="00733AF1"/>
    <w:rsid w:val="00733C5E"/>
    <w:rsid w:val="00733E27"/>
    <w:rsid w:val="007341B2"/>
    <w:rsid w:val="007342E8"/>
    <w:rsid w:val="00734308"/>
    <w:rsid w:val="00734392"/>
    <w:rsid w:val="0073465B"/>
    <w:rsid w:val="00734A3B"/>
    <w:rsid w:val="00735034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C50"/>
    <w:rsid w:val="00737D20"/>
    <w:rsid w:val="00737E1B"/>
    <w:rsid w:val="00737FB1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D00"/>
    <w:rsid w:val="00740E72"/>
    <w:rsid w:val="00741008"/>
    <w:rsid w:val="007412ED"/>
    <w:rsid w:val="00741359"/>
    <w:rsid w:val="007413A3"/>
    <w:rsid w:val="0074181B"/>
    <w:rsid w:val="007418A4"/>
    <w:rsid w:val="007418C5"/>
    <w:rsid w:val="007419E2"/>
    <w:rsid w:val="00741C38"/>
    <w:rsid w:val="00741D39"/>
    <w:rsid w:val="00741D8C"/>
    <w:rsid w:val="00742001"/>
    <w:rsid w:val="007422E0"/>
    <w:rsid w:val="00742547"/>
    <w:rsid w:val="0074256B"/>
    <w:rsid w:val="0074290D"/>
    <w:rsid w:val="007429FE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0BA"/>
    <w:rsid w:val="0074424E"/>
    <w:rsid w:val="0074433A"/>
    <w:rsid w:val="007443C5"/>
    <w:rsid w:val="00744B1D"/>
    <w:rsid w:val="00744B82"/>
    <w:rsid w:val="00744D9E"/>
    <w:rsid w:val="007450B6"/>
    <w:rsid w:val="00745108"/>
    <w:rsid w:val="00745408"/>
    <w:rsid w:val="00745409"/>
    <w:rsid w:val="00745520"/>
    <w:rsid w:val="007455FA"/>
    <w:rsid w:val="0074562B"/>
    <w:rsid w:val="0074562D"/>
    <w:rsid w:val="007459B8"/>
    <w:rsid w:val="00745B3F"/>
    <w:rsid w:val="00745D39"/>
    <w:rsid w:val="00745E89"/>
    <w:rsid w:val="00745EF4"/>
    <w:rsid w:val="0074602F"/>
    <w:rsid w:val="00746082"/>
    <w:rsid w:val="0074610C"/>
    <w:rsid w:val="007463A1"/>
    <w:rsid w:val="00746489"/>
    <w:rsid w:val="007464E0"/>
    <w:rsid w:val="007466E0"/>
    <w:rsid w:val="007467B5"/>
    <w:rsid w:val="0074684B"/>
    <w:rsid w:val="00746A4C"/>
    <w:rsid w:val="00746B38"/>
    <w:rsid w:val="00746BA4"/>
    <w:rsid w:val="00746FA9"/>
    <w:rsid w:val="00747298"/>
    <w:rsid w:val="00747603"/>
    <w:rsid w:val="007479F6"/>
    <w:rsid w:val="00747C52"/>
    <w:rsid w:val="00747F84"/>
    <w:rsid w:val="00750287"/>
    <w:rsid w:val="007502EC"/>
    <w:rsid w:val="007505B4"/>
    <w:rsid w:val="007508F2"/>
    <w:rsid w:val="00750990"/>
    <w:rsid w:val="00750B89"/>
    <w:rsid w:val="00750C3F"/>
    <w:rsid w:val="00750CEF"/>
    <w:rsid w:val="00750F5A"/>
    <w:rsid w:val="0075101F"/>
    <w:rsid w:val="007511F2"/>
    <w:rsid w:val="007512EE"/>
    <w:rsid w:val="0075148E"/>
    <w:rsid w:val="007520A0"/>
    <w:rsid w:val="00752A8E"/>
    <w:rsid w:val="00752B1A"/>
    <w:rsid w:val="00752B53"/>
    <w:rsid w:val="00752E4D"/>
    <w:rsid w:val="00752FFB"/>
    <w:rsid w:val="007534F0"/>
    <w:rsid w:val="00753604"/>
    <w:rsid w:val="0075363A"/>
    <w:rsid w:val="007538F5"/>
    <w:rsid w:val="0075397B"/>
    <w:rsid w:val="007539C3"/>
    <w:rsid w:val="00753A7B"/>
    <w:rsid w:val="00753B59"/>
    <w:rsid w:val="00753C8C"/>
    <w:rsid w:val="00753CF4"/>
    <w:rsid w:val="00753D09"/>
    <w:rsid w:val="00753F47"/>
    <w:rsid w:val="00753F79"/>
    <w:rsid w:val="00754050"/>
    <w:rsid w:val="007542AC"/>
    <w:rsid w:val="00754399"/>
    <w:rsid w:val="007549B9"/>
    <w:rsid w:val="00754A23"/>
    <w:rsid w:val="00754E2A"/>
    <w:rsid w:val="00754F84"/>
    <w:rsid w:val="00755090"/>
    <w:rsid w:val="00755543"/>
    <w:rsid w:val="0075572B"/>
    <w:rsid w:val="007557A8"/>
    <w:rsid w:val="0075588B"/>
    <w:rsid w:val="00755954"/>
    <w:rsid w:val="00755B49"/>
    <w:rsid w:val="00755BD1"/>
    <w:rsid w:val="00755C6F"/>
    <w:rsid w:val="00755D06"/>
    <w:rsid w:val="00756003"/>
    <w:rsid w:val="00756075"/>
    <w:rsid w:val="00756433"/>
    <w:rsid w:val="007564EA"/>
    <w:rsid w:val="0075662F"/>
    <w:rsid w:val="0075671E"/>
    <w:rsid w:val="0075680C"/>
    <w:rsid w:val="00756B5C"/>
    <w:rsid w:val="00756BB2"/>
    <w:rsid w:val="00756D1E"/>
    <w:rsid w:val="0075719C"/>
    <w:rsid w:val="007571F9"/>
    <w:rsid w:val="00757248"/>
    <w:rsid w:val="00757251"/>
    <w:rsid w:val="007573C2"/>
    <w:rsid w:val="00757431"/>
    <w:rsid w:val="00757559"/>
    <w:rsid w:val="007575C2"/>
    <w:rsid w:val="00757654"/>
    <w:rsid w:val="00757696"/>
    <w:rsid w:val="007577F1"/>
    <w:rsid w:val="007578BA"/>
    <w:rsid w:val="007579B2"/>
    <w:rsid w:val="00757B69"/>
    <w:rsid w:val="00757D76"/>
    <w:rsid w:val="00757D94"/>
    <w:rsid w:val="007600D6"/>
    <w:rsid w:val="00760361"/>
    <w:rsid w:val="00760589"/>
    <w:rsid w:val="007605A1"/>
    <w:rsid w:val="0076060F"/>
    <w:rsid w:val="00760789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1FCF"/>
    <w:rsid w:val="007626B7"/>
    <w:rsid w:val="00762AED"/>
    <w:rsid w:val="00762B3F"/>
    <w:rsid w:val="00762BBA"/>
    <w:rsid w:val="00762BE6"/>
    <w:rsid w:val="00762C31"/>
    <w:rsid w:val="00762C87"/>
    <w:rsid w:val="00762D16"/>
    <w:rsid w:val="00762F7C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527"/>
    <w:rsid w:val="0076466A"/>
    <w:rsid w:val="0076496F"/>
    <w:rsid w:val="00764BD9"/>
    <w:rsid w:val="00764C60"/>
    <w:rsid w:val="00764D9A"/>
    <w:rsid w:val="00764E16"/>
    <w:rsid w:val="00764F71"/>
    <w:rsid w:val="0076514A"/>
    <w:rsid w:val="00765256"/>
    <w:rsid w:val="007652B9"/>
    <w:rsid w:val="0076540F"/>
    <w:rsid w:val="0076583F"/>
    <w:rsid w:val="00765B3C"/>
    <w:rsid w:val="0076623E"/>
    <w:rsid w:val="00766285"/>
    <w:rsid w:val="00766481"/>
    <w:rsid w:val="00766508"/>
    <w:rsid w:val="0076664E"/>
    <w:rsid w:val="00766739"/>
    <w:rsid w:val="007667B3"/>
    <w:rsid w:val="00766EE3"/>
    <w:rsid w:val="00766F97"/>
    <w:rsid w:val="00767217"/>
    <w:rsid w:val="00767277"/>
    <w:rsid w:val="0076747C"/>
    <w:rsid w:val="007675A5"/>
    <w:rsid w:val="007675BC"/>
    <w:rsid w:val="00767824"/>
    <w:rsid w:val="00767A31"/>
    <w:rsid w:val="00767B1C"/>
    <w:rsid w:val="00767CA1"/>
    <w:rsid w:val="00767D6D"/>
    <w:rsid w:val="00767DAA"/>
    <w:rsid w:val="00767FEB"/>
    <w:rsid w:val="00770195"/>
    <w:rsid w:val="0077050F"/>
    <w:rsid w:val="00770577"/>
    <w:rsid w:val="00770777"/>
    <w:rsid w:val="007707C5"/>
    <w:rsid w:val="0077085D"/>
    <w:rsid w:val="00770DE1"/>
    <w:rsid w:val="00770E8B"/>
    <w:rsid w:val="00770F23"/>
    <w:rsid w:val="00771290"/>
    <w:rsid w:val="0077146B"/>
    <w:rsid w:val="0077169E"/>
    <w:rsid w:val="0077184B"/>
    <w:rsid w:val="007719C1"/>
    <w:rsid w:val="00771ABC"/>
    <w:rsid w:val="00771D03"/>
    <w:rsid w:val="00772357"/>
    <w:rsid w:val="007726DC"/>
    <w:rsid w:val="00772DB1"/>
    <w:rsid w:val="00773024"/>
    <w:rsid w:val="007733DA"/>
    <w:rsid w:val="00773403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4F15"/>
    <w:rsid w:val="00775232"/>
    <w:rsid w:val="0077527F"/>
    <w:rsid w:val="007755A5"/>
    <w:rsid w:val="00775A0F"/>
    <w:rsid w:val="00775AE6"/>
    <w:rsid w:val="00775BA3"/>
    <w:rsid w:val="00775DB9"/>
    <w:rsid w:val="00775E18"/>
    <w:rsid w:val="00775FE6"/>
    <w:rsid w:val="0077628C"/>
    <w:rsid w:val="0077637B"/>
    <w:rsid w:val="00776471"/>
    <w:rsid w:val="007764F2"/>
    <w:rsid w:val="0077661D"/>
    <w:rsid w:val="007767D1"/>
    <w:rsid w:val="007767EF"/>
    <w:rsid w:val="007768C7"/>
    <w:rsid w:val="00776A8C"/>
    <w:rsid w:val="00776B40"/>
    <w:rsid w:val="00776BBA"/>
    <w:rsid w:val="00776C04"/>
    <w:rsid w:val="00776CA5"/>
    <w:rsid w:val="00776EB9"/>
    <w:rsid w:val="00777025"/>
    <w:rsid w:val="00777344"/>
    <w:rsid w:val="00777352"/>
    <w:rsid w:val="007773FC"/>
    <w:rsid w:val="007774E5"/>
    <w:rsid w:val="00777652"/>
    <w:rsid w:val="0077773C"/>
    <w:rsid w:val="007778E1"/>
    <w:rsid w:val="00777CB0"/>
    <w:rsid w:val="00777DD1"/>
    <w:rsid w:val="00777F62"/>
    <w:rsid w:val="00780089"/>
    <w:rsid w:val="0078015C"/>
    <w:rsid w:val="00780334"/>
    <w:rsid w:val="007804B9"/>
    <w:rsid w:val="0078058C"/>
    <w:rsid w:val="007806D4"/>
    <w:rsid w:val="0078079C"/>
    <w:rsid w:val="00780AA6"/>
    <w:rsid w:val="00780E33"/>
    <w:rsid w:val="00781074"/>
    <w:rsid w:val="007810AB"/>
    <w:rsid w:val="0078125B"/>
    <w:rsid w:val="00781382"/>
    <w:rsid w:val="0078155E"/>
    <w:rsid w:val="0078196D"/>
    <w:rsid w:val="00781E43"/>
    <w:rsid w:val="00781EB6"/>
    <w:rsid w:val="00781F3D"/>
    <w:rsid w:val="007820D4"/>
    <w:rsid w:val="00782352"/>
    <w:rsid w:val="0078252A"/>
    <w:rsid w:val="007825CE"/>
    <w:rsid w:val="007826E2"/>
    <w:rsid w:val="00782781"/>
    <w:rsid w:val="00782817"/>
    <w:rsid w:val="0078281D"/>
    <w:rsid w:val="007828BA"/>
    <w:rsid w:val="0078319D"/>
    <w:rsid w:val="0078366A"/>
    <w:rsid w:val="00783670"/>
    <w:rsid w:val="00783B05"/>
    <w:rsid w:val="00783D26"/>
    <w:rsid w:val="00783DB0"/>
    <w:rsid w:val="007840D5"/>
    <w:rsid w:val="0078423B"/>
    <w:rsid w:val="007842B9"/>
    <w:rsid w:val="00784403"/>
    <w:rsid w:val="0078468E"/>
    <w:rsid w:val="00784882"/>
    <w:rsid w:val="00784CA4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415"/>
    <w:rsid w:val="0078674E"/>
    <w:rsid w:val="00786928"/>
    <w:rsid w:val="00786ED3"/>
    <w:rsid w:val="00786FC6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18E"/>
    <w:rsid w:val="007913E5"/>
    <w:rsid w:val="007915C9"/>
    <w:rsid w:val="00791751"/>
    <w:rsid w:val="00791762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6EF"/>
    <w:rsid w:val="00792CD4"/>
    <w:rsid w:val="00792E2D"/>
    <w:rsid w:val="00792F12"/>
    <w:rsid w:val="00792F48"/>
    <w:rsid w:val="007930CA"/>
    <w:rsid w:val="00793389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015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4DD"/>
    <w:rsid w:val="0079652E"/>
    <w:rsid w:val="007966ED"/>
    <w:rsid w:val="00796796"/>
    <w:rsid w:val="007969A2"/>
    <w:rsid w:val="00796C17"/>
    <w:rsid w:val="00796C39"/>
    <w:rsid w:val="007971BF"/>
    <w:rsid w:val="00797243"/>
    <w:rsid w:val="00797294"/>
    <w:rsid w:val="007974A2"/>
    <w:rsid w:val="0079764A"/>
    <w:rsid w:val="007977F0"/>
    <w:rsid w:val="00797840"/>
    <w:rsid w:val="00797AD6"/>
    <w:rsid w:val="00797F96"/>
    <w:rsid w:val="00797FA8"/>
    <w:rsid w:val="007A0079"/>
    <w:rsid w:val="007A01DA"/>
    <w:rsid w:val="007A0212"/>
    <w:rsid w:val="007A0519"/>
    <w:rsid w:val="007A0BEB"/>
    <w:rsid w:val="007A0E0B"/>
    <w:rsid w:val="007A102A"/>
    <w:rsid w:val="007A14B2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1E7"/>
    <w:rsid w:val="007A237A"/>
    <w:rsid w:val="007A24F9"/>
    <w:rsid w:val="007A29BD"/>
    <w:rsid w:val="007A2B92"/>
    <w:rsid w:val="007A2B9A"/>
    <w:rsid w:val="007A2C66"/>
    <w:rsid w:val="007A3001"/>
    <w:rsid w:val="007A30D0"/>
    <w:rsid w:val="007A33DD"/>
    <w:rsid w:val="007A3741"/>
    <w:rsid w:val="007A3757"/>
    <w:rsid w:val="007A39DE"/>
    <w:rsid w:val="007A3BD8"/>
    <w:rsid w:val="007A3BF4"/>
    <w:rsid w:val="007A3CB6"/>
    <w:rsid w:val="007A4053"/>
    <w:rsid w:val="007A4069"/>
    <w:rsid w:val="007A4532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2F4"/>
    <w:rsid w:val="007A5453"/>
    <w:rsid w:val="007A547B"/>
    <w:rsid w:val="007A55DC"/>
    <w:rsid w:val="007A57EE"/>
    <w:rsid w:val="007A5A90"/>
    <w:rsid w:val="007A5BF6"/>
    <w:rsid w:val="007A5D97"/>
    <w:rsid w:val="007A5E1E"/>
    <w:rsid w:val="007A6288"/>
    <w:rsid w:val="007A63B1"/>
    <w:rsid w:val="007A63E6"/>
    <w:rsid w:val="007A6495"/>
    <w:rsid w:val="007A65AC"/>
    <w:rsid w:val="007A6725"/>
    <w:rsid w:val="007A67BE"/>
    <w:rsid w:val="007A6E08"/>
    <w:rsid w:val="007A7363"/>
    <w:rsid w:val="007A73AC"/>
    <w:rsid w:val="007A7556"/>
    <w:rsid w:val="007A7633"/>
    <w:rsid w:val="007A7780"/>
    <w:rsid w:val="007A7AFE"/>
    <w:rsid w:val="007A7B3B"/>
    <w:rsid w:val="007A7B4F"/>
    <w:rsid w:val="007B00DA"/>
    <w:rsid w:val="007B022B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559"/>
    <w:rsid w:val="007B1602"/>
    <w:rsid w:val="007B1693"/>
    <w:rsid w:val="007B18BA"/>
    <w:rsid w:val="007B198D"/>
    <w:rsid w:val="007B1A62"/>
    <w:rsid w:val="007B1C76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4EF"/>
    <w:rsid w:val="007B3555"/>
    <w:rsid w:val="007B35CA"/>
    <w:rsid w:val="007B36C3"/>
    <w:rsid w:val="007B36D1"/>
    <w:rsid w:val="007B3755"/>
    <w:rsid w:val="007B3B5E"/>
    <w:rsid w:val="007B3B64"/>
    <w:rsid w:val="007B3D6F"/>
    <w:rsid w:val="007B3E6D"/>
    <w:rsid w:val="007B41EC"/>
    <w:rsid w:val="007B432B"/>
    <w:rsid w:val="007B43CE"/>
    <w:rsid w:val="007B4427"/>
    <w:rsid w:val="007B44CF"/>
    <w:rsid w:val="007B4600"/>
    <w:rsid w:val="007B4792"/>
    <w:rsid w:val="007B4A7B"/>
    <w:rsid w:val="007B4B0F"/>
    <w:rsid w:val="007B4C41"/>
    <w:rsid w:val="007B4E66"/>
    <w:rsid w:val="007B50A0"/>
    <w:rsid w:val="007B50DD"/>
    <w:rsid w:val="007B5133"/>
    <w:rsid w:val="007B5221"/>
    <w:rsid w:val="007B5387"/>
    <w:rsid w:val="007B5566"/>
    <w:rsid w:val="007B5749"/>
    <w:rsid w:val="007B5787"/>
    <w:rsid w:val="007B5840"/>
    <w:rsid w:val="007B58BE"/>
    <w:rsid w:val="007B5BAF"/>
    <w:rsid w:val="007B5D48"/>
    <w:rsid w:val="007B5EE2"/>
    <w:rsid w:val="007B5F06"/>
    <w:rsid w:val="007B6258"/>
    <w:rsid w:val="007B64EC"/>
    <w:rsid w:val="007B667B"/>
    <w:rsid w:val="007B68FB"/>
    <w:rsid w:val="007B6B83"/>
    <w:rsid w:val="007B6FEA"/>
    <w:rsid w:val="007B70B5"/>
    <w:rsid w:val="007B724C"/>
    <w:rsid w:val="007B7291"/>
    <w:rsid w:val="007B7780"/>
    <w:rsid w:val="007B77DC"/>
    <w:rsid w:val="007B7F15"/>
    <w:rsid w:val="007C0029"/>
    <w:rsid w:val="007C03B9"/>
    <w:rsid w:val="007C03EB"/>
    <w:rsid w:val="007C0452"/>
    <w:rsid w:val="007C05D3"/>
    <w:rsid w:val="007C06E2"/>
    <w:rsid w:val="007C0736"/>
    <w:rsid w:val="007C089B"/>
    <w:rsid w:val="007C089C"/>
    <w:rsid w:val="007C093B"/>
    <w:rsid w:val="007C0A06"/>
    <w:rsid w:val="007C0BF2"/>
    <w:rsid w:val="007C0C53"/>
    <w:rsid w:val="007C0D85"/>
    <w:rsid w:val="007C0EF9"/>
    <w:rsid w:val="007C1139"/>
    <w:rsid w:val="007C1887"/>
    <w:rsid w:val="007C1972"/>
    <w:rsid w:val="007C1A75"/>
    <w:rsid w:val="007C1C02"/>
    <w:rsid w:val="007C1FF5"/>
    <w:rsid w:val="007C2072"/>
    <w:rsid w:val="007C21C6"/>
    <w:rsid w:val="007C2284"/>
    <w:rsid w:val="007C2301"/>
    <w:rsid w:val="007C23A0"/>
    <w:rsid w:val="007C2635"/>
    <w:rsid w:val="007C26FE"/>
    <w:rsid w:val="007C2992"/>
    <w:rsid w:val="007C29FD"/>
    <w:rsid w:val="007C2AB5"/>
    <w:rsid w:val="007C2CF8"/>
    <w:rsid w:val="007C2DA2"/>
    <w:rsid w:val="007C332D"/>
    <w:rsid w:val="007C347B"/>
    <w:rsid w:val="007C37A7"/>
    <w:rsid w:val="007C3809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4E9A"/>
    <w:rsid w:val="007C4F45"/>
    <w:rsid w:val="007C51D4"/>
    <w:rsid w:val="007C5290"/>
    <w:rsid w:val="007C536A"/>
    <w:rsid w:val="007C54C5"/>
    <w:rsid w:val="007C55C0"/>
    <w:rsid w:val="007C57C2"/>
    <w:rsid w:val="007C58A6"/>
    <w:rsid w:val="007C5F74"/>
    <w:rsid w:val="007C60B1"/>
    <w:rsid w:val="007C62C2"/>
    <w:rsid w:val="007C637E"/>
    <w:rsid w:val="007C6736"/>
    <w:rsid w:val="007C67FE"/>
    <w:rsid w:val="007C68AF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C7F71"/>
    <w:rsid w:val="007D012F"/>
    <w:rsid w:val="007D014D"/>
    <w:rsid w:val="007D035C"/>
    <w:rsid w:val="007D078F"/>
    <w:rsid w:val="007D1540"/>
    <w:rsid w:val="007D15E6"/>
    <w:rsid w:val="007D1726"/>
    <w:rsid w:val="007D1C5B"/>
    <w:rsid w:val="007D1CF0"/>
    <w:rsid w:val="007D1DA4"/>
    <w:rsid w:val="007D1E19"/>
    <w:rsid w:val="007D2176"/>
    <w:rsid w:val="007D22A0"/>
    <w:rsid w:val="007D232D"/>
    <w:rsid w:val="007D2376"/>
    <w:rsid w:val="007D2392"/>
    <w:rsid w:val="007D2556"/>
    <w:rsid w:val="007D267A"/>
    <w:rsid w:val="007D2B8B"/>
    <w:rsid w:val="007D2BC1"/>
    <w:rsid w:val="007D2CA8"/>
    <w:rsid w:val="007D2D49"/>
    <w:rsid w:val="007D2EAF"/>
    <w:rsid w:val="007D34E2"/>
    <w:rsid w:val="007D3BAD"/>
    <w:rsid w:val="007D3D8B"/>
    <w:rsid w:val="007D405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A8C"/>
    <w:rsid w:val="007D4BE4"/>
    <w:rsid w:val="007D4C16"/>
    <w:rsid w:val="007D4CB4"/>
    <w:rsid w:val="007D4CF8"/>
    <w:rsid w:val="007D539A"/>
    <w:rsid w:val="007D54E5"/>
    <w:rsid w:val="007D5516"/>
    <w:rsid w:val="007D566C"/>
    <w:rsid w:val="007D5689"/>
    <w:rsid w:val="007D58A1"/>
    <w:rsid w:val="007D5906"/>
    <w:rsid w:val="007D5926"/>
    <w:rsid w:val="007D601B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0E0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9D4"/>
    <w:rsid w:val="007E29E1"/>
    <w:rsid w:val="007E2E62"/>
    <w:rsid w:val="007E2E88"/>
    <w:rsid w:val="007E2FD1"/>
    <w:rsid w:val="007E2FF0"/>
    <w:rsid w:val="007E35AA"/>
    <w:rsid w:val="007E35FC"/>
    <w:rsid w:val="007E36E3"/>
    <w:rsid w:val="007E3727"/>
    <w:rsid w:val="007E37F6"/>
    <w:rsid w:val="007E3C48"/>
    <w:rsid w:val="007E3D30"/>
    <w:rsid w:val="007E3E0B"/>
    <w:rsid w:val="007E3F27"/>
    <w:rsid w:val="007E4232"/>
    <w:rsid w:val="007E4275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EA"/>
    <w:rsid w:val="007E59F0"/>
    <w:rsid w:val="007E5EB2"/>
    <w:rsid w:val="007E5F4B"/>
    <w:rsid w:val="007E6089"/>
    <w:rsid w:val="007E61EE"/>
    <w:rsid w:val="007E62AF"/>
    <w:rsid w:val="007E658A"/>
    <w:rsid w:val="007E6793"/>
    <w:rsid w:val="007E6C55"/>
    <w:rsid w:val="007E6C84"/>
    <w:rsid w:val="007E6D30"/>
    <w:rsid w:val="007E6F8E"/>
    <w:rsid w:val="007E6F91"/>
    <w:rsid w:val="007E70C7"/>
    <w:rsid w:val="007E7162"/>
    <w:rsid w:val="007E7198"/>
    <w:rsid w:val="007E721F"/>
    <w:rsid w:val="007E72BE"/>
    <w:rsid w:val="007E72E5"/>
    <w:rsid w:val="007E73D1"/>
    <w:rsid w:val="007E766B"/>
    <w:rsid w:val="007E76C9"/>
    <w:rsid w:val="007E78AC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D03"/>
    <w:rsid w:val="007F1ECE"/>
    <w:rsid w:val="007F20CE"/>
    <w:rsid w:val="007F2101"/>
    <w:rsid w:val="007F2199"/>
    <w:rsid w:val="007F219E"/>
    <w:rsid w:val="007F229E"/>
    <w:rsid w:val="007F24B9"/>
    <w:rsid w:val="007F287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3E51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4DA"/>
    <w:rsid w:val="007F5793"/>
    <w:rsid w:val="007F586B"/>
    <w:rsid w:val="007F5A0F"/>
    <w:rsid w:val="007F5BF9"/>
    <w:rsid w:val="007F5DB9"/>
    <w:rsid w:val="007F5FDF"/>
    <w:rsid w:val="007F6174"/>
    <w:rsid w:val="007F6176"/>
    <w:rsid w:val="007F6244"/>
    <w:rsid w:val="007F6331"/>
    <w:rsid w:val="007F63D7"/>
    <w:rsid w:val="007F6468"/>
    <w:rsid w:val="007F66A5"/>
    <w:rsid w:val="007F68AD"/>
    <w:rsid w:val="007F6C59"/>
    <w:rsid w:val="007F6D7E"/>
    <w:rsid w:val="007F6EAB"/>
    <w:rsid w:val="007F7045"/>
    <w:rsid w:val="007F7210"/>
    <w:rsid w:val="007F73F3"/>
    <w:rsid w:val="007F742E"/>
    <w:rsid w:val="007F744B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E90"/>
    <w:rsid w:val="008020D6"/>
    <w:rsid w:val="008023D2"/>
    <w:rsid w:val="00802573"/>
    <w:rsid w:val="00802896"/>
    <w:rsid w:val="008028C4"/>
    <w:rsid w:val="008028D5"/>
    <w:rsid w:val="00802C3A"/>
    <w:rsid w:val="00802FBE"/>
    <w:rsid w:val="008030C8"/>
    <w:rsid w:val="0080312A"/>
    <w:rsid w:val="0080315F"/>
    <w:rsid w:val="00803507"/>
    <w:rsid w:val="008039B1"/>
    <w:rsid w:val="00803A25"/>
    <w:rsid w:val="00803A87"/>
    <w:rsid w:val="00803B42"/>
    <w:rsid w:val="00803FC0"/>
    <w:rsid w:val="008040B5"/>
    <w:rsid w:val="00804217"/>
    <w:rsid w:val="0080429C"/>
    <w:rsid w:val="00804430"/>
    <w:rsid w:val="00804949"/>
    <w:rsid w:val="0080496F"/>
    <w:rsid w:val="00804B20"/>
    <w:rsid w:val="00804C6A"/>
    <w:rsid w:val="00804D42"/>
    <w:rsid w:val="00804F1B"/>
    <w:rsid w:val="0080522B"/>
    <w:rsid w:val="00805302"/>
    <w:rsid w:val="008053D8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1B"/>
    <w:rsid w:val="00806C63"/>
    <w:rsid w:val="00806DD1"/>
    <w:rsid w:val="0080739F"/>
    <w:rsid w:val="0080743F"/>
    <w:rsid w:val="008075DC"/>
    <w:rsid w:val="00807982"/>
    <w:rsid w:val="008079AA"/>
    <w:rsid w:val="00807A9A"/>
    <w:rsid w:val="00807C38"/>
    <w:rsid w:val="00807D0C"/>
    <w:rsid w:val="00807DB0"/>
    <w:rsid w:val="00810023"/>
    <w:rsid w:val="008102DF"/>
    <w:rsid w:val="008105B9"/>
    <w:rsid w:val="008105EF"/>
    <w:rsid w:val="008107CA"/>
    <w:rsid w:val="008109E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91"/>
    <w:rsid w:val="008124C5"/>
    <w:rsid w:val="0081266F"/>
    <w:rsid w:val="00812702"/>
    <w:rsid w:val="00812951"/>
    <w:rsid w:val="00812E6B"/>
    <w:rsid w:val="00812E87"/>
    <w:rsid w:val="00812ECD"/>
    <w:rsid w:val="00812F57"/>
    <w:rsid w:val="00813030"/>
    <w:rsid w:val="0081314E"/>
    <w:rsid w:val="0081386F"/>
    <w:rsid w:val="00813D25"/>
    <w:rsid w:val="00814259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CE9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821"/>
    <w:rsid w:val="008159E7"/>
    <w:rsid w:val="00815FF4"/>
    <w:rsid w:val="00816284"/>
    <w:rsid w:val="00816372"/>
    <w:rsid w:val="00816498"/>
    <w:rsid w:val="00816552"/>
    <w:rsid w:val="008168B8"/>
    <w:rsid w:val="008168D2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EBB"/>
    <w:rsid w:val="00817FBE"/>
    <w:rsid w:val="00820005"/>
    <w:rsid w:val="008202E2"/>
    <w:rsid w:val="00820344"/>
    <w:rsid w:val="00820410"/>
    <w:rsid w:val="00820558"/>
    <w:rsid w:val="008206EB"/>
    <w:rsid w:val="00820D04"/>
    <w:rsid w:val="00820EB8"/>
    <w:rsid w:val="00820F2F"/>
    <w:rsid w:val="00820FDD"/>
    <w:rsid w:val="00820FDE"/>
    <w:rsid w:val="008210FA"/>
    <w:rsid w:val="00821276"/>
    <w:rsid w:val="008212F0"/>
    <w:rsid w:val="00821409"/>
    <w:rsid w:val="00821533"/>
    <w:rsid w:val="008215C9"/>
    <w:rsid w:val="008216A7"/>
    <w:rsid w:val="00821957"/>
    <w:rsid w:val="00821AF4"/>
    <w:rsid w:val="00821E15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025"/>
    <w:rsid w:val="00823B2F"/>
    <w:rsid w:val="00823BA1"/>
    <w:rsid w:val="008240CB"/>
    <w:rsid w:val="0082415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22B"/>
    <w:rsid w:val="0082732D"/>
    <w:rsid w:val="0082742D"/>
    <w:rsid w:val="00827441"/>
    <w:rsid w:val="00827496"/>
    <w:rsid w:val="008274EE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4A"/>
    <w:rsid w:val="00831FCA"/>
    <w:rsid w:val="00832A1D"/>
    <w:rsid w:val="00832BC5"/>
    <w:rsid w:val="00832E4A"/>
    <w:rsid w:val="00832E62"/>
    <w:rsid w:val="00833067"/>
    <w:rsid w:val="0083311C"/>
    <w:rsid w:val="00833424"/>
    <w:rsid w:val="00833454"/>
    <w:rsid w:val="0083346C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8CB"/>
    <w:rsid w:val="00834A05"/>
    <w:rsid w:val="00834A14"/>
    <w:rsid w:val="00834BE9"/>
    <w:rsid w:val="00834CF3"/>
    <w:rsid w:val="0083515B"/>
    <w:rsid w:val="0083515F"/>
    <w:rsid w:val="008352DE"/>
    <w:rsid w:val="00835413"/>
    <w:rsid w:val="0083561C"/>
    <w:rsid w:val="0083583B"/>
    <w:rsid w:val="008358C6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7E6"/>
    <w:rsid w:val="00836C21"/>
    <w:rsid w:val="00836D0D"/>
    <w:rsid w:val="00836EB3"/>
    <w:rsid w:val="008372F4"/>
    <w:rsid w:val="00837353"/>
    <w:rsid w:val="00837595"/>
    <w:rsid w:val="00837D9B"/>
    <w:rsid w:val="00837E29"/>
    <w:rsid w:val="00837EB0"/>
    <w:rsid w:val="0084000C"/>
    <w:rsid w:val="00840118"/>
    <w:rsid w:val="008401CC"/>
    <w:rsid w:val="008402E2"/>
    <w:rsid w:val="00840466"/>
    <w:rsid w:val="00840535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5FC"/>
    <w:rsid w:val="00841ADB"/>
    <w:rsid w:val="00841CD6"/>
    <w:rsid w:val="00841F16"/>
    <w:rsid w:val="00842118"/>
    <w:rsid w:val="00842167"/>
    <w:rsid w:val="00842209"/>
    <w:rsid w:val="0084224E"/>
    <w:rsid w:val="008423DC"/>
    <w:rsid w:val="00842565"/>
    <w:rsid w:val="008429FE"/>
    <w:rsid w:val="00842C5B"/>
    <w:rsid w:val="00842CE4"/>
    <w:rsid w:val="00842D32"/>
    <w:rsid w:val="00842D83"/>
    <w:rsid w:val="00842DEB"/>
    <w:rsid w:val="00843333"/>
    <w:rsid w:val="0084337E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7CD"/>
    <w:rsid w:val="00845F1D"/>
    <w:rsid w:val="00846112"/>
    <w:rsid w:val="008466D9"/>
    <w:rsid w:val="00846778"/>
    <w:rsid w:val="0084688D"/>
    <w:rsid w:val="00846A1C"/>
    <w:rsid w:val="00846B4A"/>
    <w:rsid w:val="00846BE6"/>
    <w:rsid w:val="00846C8A"/>
    <w:rsid w:val="00846CEB"/>
    <w:rsid w:val="00846CFF"/>
    <w:rsid w:val="00846D5B"/>
    <w:rsid w:val="00846ECF"/>
    <w:rsid w:val="00846F85"/>
    <w:rsid w:val="00846FB7"/>
    <w:rsid w:val="008473F2"/>
    <w:rsid w:val="008475AD"/>
    <w:rsid w:val="008476AC"/>
    <w:rsid w:val="00847867"/>
    <w:rsid w:val="0084787C"/>
    <w:rsid w:val="00847B4D"/>
    <w:rsid w:val="00847D69"/>
    <w:rsid w:val="00847F58"/>
    <w:rsid w:val="0085021F"/>
    <w:rsid w:val="008502E5"/>
    <w:rsid w:val="0085039E"/>
    <w:rsid w:val="00850565"/>
    <w:rsid w:val="0085084C"/>
    <w:rsid w:val="00850882"/>
    <w:rsid w:val="0085089F"/>
    <w:rsid w:val="008508BF"/>
    <w:rsid w:val="00850A09"/>
    <w:rsid w:val="00850D73"/>
    <w:rsid w:val="00851037"/>
    <w:rsid w:val="0085114A"/>
    <w:rsid w:val="00851561"/>
    <w:rsid w:val="008516C3"/>
    <w:rsid w:val="00851939"/>
    <w:rsid w:val="008519D7"/>
    <w:rsid w:val="00851B7E"/>
    <w:rsid w:val="00851BC2"/>
    <w:rsid w:val="00851BCE"/>
    <w:rsid w:val="00851D6F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714"/>
    <w:rsid w:val="00854925"/>
    <w:rsid w:val="00854943"/>
    <w:rsid w:val="008549DB"/>
    <w:rsid w:val="00854E54"/>
    <w:rsid w:val="008550C8"/>
    <w:rsid w:val="0085519B"/>
    <w:rsid w:val="0085529A"/>
    <w:rsid w:val="0085543D"/>
    <w:rsid w:val="00855662"/>
    <w:rsid w:val="008558FD"/>
    <w:rsid w:val="00855942"/>
    <w:rsid w:val="00855995"/>
    <w:rsid w:val="00855A44"/>
    <w:rsid w:val="00855B1E"/>
    <w:rsid w:val="00855BA8"/>
    <w:rsid w:val="00855D51"/>
    <w:rsid w:val="00855D6F"/>
    <w:rsid w:val="00855F5D"/>
    <w:rsid w:val="0085602C"/>
    <w:rsid w:val="008568B7"/>
    <w:rsid w:val="008569A9"/>
    <w:rsid w:val="008569D7"/>
    <w:rsid w:val="00856B28"/>
    <w:rsid w:val="00856B36"/>
    <w:rsid w:val="00856E3E"/>
    <w:rsid w:val="00856E75"/>
    <w:rsid w:val="008574BA"/>
    <w:rsid w:val="00857767"/>
    <w:rsid w:val="008577AF"/>
    <w:rsid w:val="00857967"/>
    <w:rsid w:val="00857B72"/>
    <w:rsid w:val="00857B7A"/>
    <w:rsid w:val="00857CDD"/>
    <w:rsid w:val="00857DFB"/>
    <w:rsid w:val="00860208"/>
    <w:rsid w:val="008602C3"/>
    <w:rsid w:val="008607E6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8BA"/>
    <w:rsid w:val="00861DD4"/>
    <w:rsid w:val="00861F05"/>
    <w:rsid w:val="008623E1"/>
    <w:rsid w:val="00862429"/>
    <w:rsid w:val="0086248C"/>
    <w:rsid w:val="00862840"/>
    <w:rsid w:val="00862857"/>
    <w:rsid w:val="00862AE6"/>
    <w:rsid w:val="00862D39"/>
    <w:rsid w:val="00862DAE"/>
    <w:rsid w:val="00862E3A"/>
    <w:rsid w:val="008630DF"/>
    <w:rsid w:val="00863493"/>
    <w:rsid w:val="008637CE"/>
    <w:rsid w:val="008637D4"/>
    <w:rsid w:val="00863AD2"/>
    <w:rsid w:val="00863B89"/>
    <w:rsid w:val="00863E79"/>
    <w:rsid w:val="00863E96"/>
    <w:rsid w:val="008640B3"/>
    <w:rsid w:val="00864127"/>
    <w:rsid w:val="00864130"/>
    <w:rsid w:val="008645F9"/>
    <w:rsid w:val="0086478B"/>
    <w:rsid w:val="00864791"/>
    <w:rsid w:val="008647F9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5F20"/>
    <w:rsid w:val="0086637F"/>
    <w:rsid w:val="0086647A"/>
    <w:rsid w:val="008664EA"/>
    <w:rsid w:val="0086669E"/>
    <w:rsid w:val="00866D3A"/>
    <w:rsid w:val="00866E87"/>
    <w:rsid w:val="00867062"/>
    <w:rsid w:val="008671B7"/>
    <w:rsid w:val="00867228"/>
    <w:rsid w:val="00867654"/>
    <w:rsid w:val="00867DAB"/>
    <w:rsid w:val="00867DE6"/>
    <w:rsid w:val="00867DEC"/>
    <w:rsid w:val="00867FDA"/>
    <w:rsid w:val="00870041"/>
    <w:rsid w:val="008703A0"/>
    <w:rsid w:val="0087048B"/>
    <w:rsid w:val="008704BA"/>
    <w:rsid w:val="008704F3"/>
    <w:rsid w:val="0087072E"/>
    <w:rsid w:val="008708EA"/>
    <w:rsid w:val="00870D98"/>
    <w:rsid w:val="00870DC8"/>
    <w:rsid w:val="00870FC5"/>
    <w:rsid w:val="00870FFE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2F27"/>
    <w:rsid w:val="008730C2"/>
    <w:rsid w:val="0087315C"/>
    <w:rsid w:val="0087321C"/>
    <w:rsid w:val="00873745"/>
    <w:rsid w:val="0087378F"/>
    <w:rsid w:val="00873847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25"/>
    <w:rsid w:val="00874DF8"/>
    <w:rsid w:val="00874E14"/>
    <w:rsid w:val="00874E3B"/>
    <w:rsid w:val="00874EC2"/>
    <w:rsid w:val="00874F60"/>
    <w:rsid w:val="00874F7E"/>
    <w:rsid w:val="00875122"/>
    <w:rsid w:val="008751E2"/>
    <w:rsid w:val="00875229"/>
    <w:rsid w:val="008758BB"/>
    <w:rsid w:val="00875B8F"/>
    <w:rsid w:val="00875BF2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0FBF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185"/>
    <w:rsid w:val="00882311"/>
    <w:rsid w:val="008827AA"/>
    <w:rsid w:val="00882843"/>
    <w:rsid w:val="00882A70"/>
    <w:rsid w:val="00882AB8"/>
    <w:rsid w:val="00882B15"/>
    <w:rsid w:val="00882B6B"/>
    <w:rsid w:val="00882B7E"/>
    <w:rsid w:val="00882BEE"/>
    <w:rsid w:val="00882DA9"/>
    <w:rsid w:val="0088306D"/>
    <w:rsid w:val="00883126"/>
    <w:rsid w:val="008831AE"/>
    <w:rsid w:val="00883456"/>
    <w:rsid w:val="00883860"/>
    <w:rsid w:val="00883982"/>
    <w:rsid w:val="00883A62"/>
    <w:rsid w:val="00883B9E"/>
    <w:rsid w:val="00883EDA"/>
    <w:rsid w:val="00884077"/>
    <w:rsid w:val="008840CF"/>
    <w:rsid w:val="008841AC"/>
    <w:rsid w:val="008841F7"/>
    <w:rsid w:val="0088445D"/>
    <w:rsid w:val="008846E3"/>
    <w:rsid w:val="00884780"/>
    <w:rsid w:val="008847B4"/>
    <w:rsid w:val="00884B97"/>
    <w:rsid w:val="00884D38"/>
    <w:rsid w:val="00884E5D"/>
    <w:rsid w:val="0088509A"/>
    <w:rsid w:val="0088532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7B2"/>
    <w:rsid w:val="008867FC"/>
    <w:rsid w:val="00886853"/>
    <w:rsid w:val="008871DD"/>
    <w:rsid w:val="00887345"/>
    <w:rsid w:val="00887B1A"/>
    <w:rsid w:val="00887C0F"/>
    <w:rsid w:val="00887CEE"/>
    <w:rsid w:val="00887D82"/>
    <w:rsid w:val="00887E85"/>
    <w:rsid w:val="00887FCA"/>
    <w:rsid w:val="00890246"/>
    <w:rsid w:val="00890260"/>
    <w:rsid w:val="0089035B"/>
    <w:rsid w:val="0089053B"/>
    <w:rsid w:val="0089072A"/>
    <w:rsid w:val="0089096F"/>
    <w:rsid w:val="00890AA1"/>
    <w:rsid w:val="00890F20"/>
    <w:rsid w:val="00890FB7"/>
    <w:rsid w:val="0089108E"/>
    <w:rsid w:val="008910F4"/>
    <w:rsid w:val="00891147"/>
    <w:rsid w:val="0089117A"/>
    <w:rsid w:val="0089129A"/>
    <w:rsid w:val="0089141A"/>
    <w:rsid w:val="00891507"/>
    <w:rsid w:val="008915CB"/>
    <w:rsid w:val="008916A8"/>
    <w:rsid w:val="008916AF"/>
    <w:rsid w:val="008916F5"/>
    <w:rsid w:val="00891AC3"/>
    <w:rsid w:val="00891B91"/>
    <w:rsid w:val="00891D62"/>
    <w:rsid w:val="0089204F"/>
    <w:rsid w:val="008922C1"/>
    <w:rsid w:val="008925A6"/>
    <w:rsid w:val="0089263A"/>
    <w:rsid w:val="008926CF"/>
    <w:rsid w:val="008926D7"/>
    <w:rsid w:val="00892775"/>
    <w:rsid w:val="0089322C"/>
    <w:rsid w:val="008932AB"/>
    <w:rsid w:val="0089355C"/>
    <w:rsid w:val="00893C13"/>
    <w:rsid w:val="00893D6A"/>
    <w:rsid w:val="00894274"/>
    <w:rsid w:val="008942E7"/>
    <w:rsid w:val="00894413"/>
    <w:rsid w:val="00894485"/>
    <w:rsid w:val="008946B6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49"/>
    <w:rsid w:val="00895DBA"/>
    <w:rsid w:val="00895E7D"/>
    <w:rsid w:val="0089611E"/>
    <w:rsid w:val="00896184"/>
    <w:rsid w:val="0089631B"/>
    <w:rsid w:val="00896379"/>
    <w:rsid w:val="00896542"/>
    <w:rsid w:val="00896C8E"/>
    <w:rsid w:val="00896F71"/>
    <w:rsid w:val="0089708F"/>
    <w:rsid w:val="00897291"/>
    <w:rsid w:val="00897461"/>
    <w:rsid w:val="00897473"/>
    <w:rsid w:val="00897561"/>
    <w:rsid w:val="0089761F"/>
    <w:rsid w:val="00897630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4E6"/>
    <w:rsid w:val="008A06A9"/>
    <w:rsid w:val="008A06C6"/>
    <w:rsid w:val="008A098E"/>
    <w:rsid w:val="008A0F8D"/>
    <w:rsid w:val="008A110F"/>
    <w:rsid w:val="008A13BF"/>
    <w:rsid w:val="008A14AC"/>
    <w:rsid w:val="008A1822"/>
    <w:rsid w:val="008A21BB"/>
    <w:rsid w:val="008A2313"/>
    <w:rsid w:val="008A2AC7"/>
    <w:rsid w:val="008A2EFF"/>
    <w:rsid w:val="008A31FE"/>
    <w:rsid w:val="008A3225"/>
    <w:rsid w:val="008A33BF"/>
    <w:rsid w:val="008A3536"/>
    <w:rsid w:val="008A35D7"/>
    <w:rsid w:val="008A36BB"/>
    <w:rsid w:val="008A36ED"/>
    <w:rsid w:val="008A37B1"/>
    <w:rsid w:val="008A3BCD"/>
    <w:rsid w:val="008A3C6F"/>
    <w:rsid w:val="008A3CC0"/>
    <w:rsid w:val="008A3FF3"/>
    <w:rsid w:val="008A40DE"/>
    <w:rsid w:val="008A40EA"/>
    <w:rsid w:val="008A4229"/>
    <w:rsid w:val="008A423F"/>
    <w:rsid w:val="008A43FB"/>
    <w:rsid w:val="008A4624"/>
    <w:rsid w:val="008A4744"/>
    <w:rsid w:val="008A4940"/>
    <w:rsid w:val="008A51AB"/>
    <w:rsid w:val="008A52B2"/>
    <w:rsid w:val="008A5302"/>
    <w:rsid w:val="008A54B6"/>
    <w:rsid w:val="008A54D5"/>
    <w:rsid w:val="008A5796"/>
    <w:rsid w:val="008A58B9"/>
    <w:rsid w:val="008A59FD"/>
    <w:rsid w:val="008A5A6C"/>
    <w:rsid w:val="008A5D12"/>
    <w:rsid w:val="008A5D33"/>
    <w:rsid w:val="008A5ED9"/>
    <w:rsid w:val="008A602A"/>
    <w:rsid w:val="008A6209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44E"/>
    <w:rsid w:val="008A758A"/>
    <w:rsid w:val="008A78B6"/>
    <w:rsid w:val="008A7B67"/>
    <w:rsid w:val="008A7C7A"/>
    <w:rsid w:val="008B00CC"/>
    <w:rsid w:val="008B03D5"/>
    <w:rsid w:val="008B040E"/>
    <w:rsid w:val="008B062C"/>
    <w:rsid w:val="008B06BA"/>
    <w:rsid w:val="008B07F7"/>
    <w:rsid w:val="008B08B0"/>
    <w:rsid w:val="008B09BE"/>
    <w:rsid w:val="008B0B0E"/>
    <w:rsid w:val="008B0C96"/>
    <w:rsid w:val="008B0CBB"/>
    <w:rsid w:val="008B0DF7"/>
    <w:rsid w:val="008B0E82"/>
    <w:rsid w:val="008B0F6A"/>
    <w:rsid w:val="008B17B1"/>
    <w:rsid w:val="008B17E3"/>
    <w:rsid w:val="008B2010"/>
    <w:rsid w:val="008B20E3"/>
    <w:rsid w:val="008B2134"/>
    <w:rsid w:val="008B238C"/>
    <w:rsid w:val="008B241D"/>
    <w:rsid w:val="008B251A"/>
    <w:rsid w:val="008B28D9"/>
    <w:rsid w:val="008B292E"/>
    <w:rsid w:val="008B2971"/>
    <w:rsid w:val="008B2B2C"/>
    <w:rsid w:val="008B2C39"/>
    <w:rsid w:val="008B2D2B"/>
    <w:rsid w:val="008B3110"/>
    <w:rsid w:val="008B3291"/>
    <w:rsid w:val="008B334F"/>
    <w:rsid w:val="008B3684"/>
    <w:rsid w:val="008B370C"/>
    <w:rsid w:val="008B393E"/>
    <w:rsid w:val="008B3A9E"/>
    <w:rsid w:val="008B3D08"/>
    <w:rsid w:val="008B3D58"/>
    <w:rsid w:val="008B3D65"/>
    <w:rsid w:val="008B3D9F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17A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6EAC"/>
    <w:rsid w:val="008B71D3"/>
    <w:rsid w:val="008B72DD"/>
    <w:rsid w:val="008B7362"/>
    <w:rsid w:val="008B7462"/>
    <w:rsid w:val="008B756E"/>
    <w:rsid w:val="008B757E"/>
    <w:rsid w:val="008B79B3"/>
    <w:rsid w:val="008B7BA3"/>
    <w:rsid w:val="008B7C95"/>
    <w:rsid w:val="008B7CAE"/>
    <w:rsid w:val="008B7D27"/>
    <w:rsid w:val="008B7D28"/>
    <w:rsid w:val="008B7DB5"/>
    <w:rsid w:val="008B7EA3"/>
    <w:rsid w:val="008B7EA4"/>
    <w:rsid w:val="008B7EE8"/>
    <w:rsid w:val="008B7FCA"/>
    <w:rsid w:val="008C0098"/>
    <w:rsid w:val="008C01C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066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12B"/>
    <w:rsid w:val="008C2249"/>
    <w:rsid w:val="008C22B3"/>
    <w:rsid w:val="008C2350"/>
    <w:rsid w:val="008C289F"/>
    <w:rsid w:val="008C290C"/>
    <w:rsid w:val="008C2F02"/>
    <w:rsid w:val="008C30B8"/>
    <w:rsid w:val="008C374D"/>
    <w:rsid w:val="008C3ACE"/>
    <w:rsid w:val="008C490F"/>
    <w:rsid w:val="008C4BC9"/>
    <w:rsid w:val="008C4D78"/>
    <w:rsid w:val="008C52A8"/>
    <w:rsid w:val="008C53D8"/>
    <w:rsid w:val="008C5544"/>
    <w:rsid w:val="008C5598"/>
    <w:rsid w:val="008C5A16"/>
    <w:rsid w:val="008C5C71"/>
    <w:rsid w:val="008C5F67"/>
    <w:rsid w:val="008C6004"/>
    <w:rsid w:val="008C6234"/>
    <w:rsid w:val="008C62D7"/>
    <w:rsid w:val="008C64B4"/>
    <w:rsid w:val="008C67D5"/>
    <w:rsid w:val="008C6880"/>
    <w:rsid w:val="008C69C0"/>
    <w:rsid w:val="008C6BAC"/>
    <w:rsid w:val="008C6CB1"/>
    <w:rsid w:val="008C6E4E"/>
    <w:rsid w:val="008C700D"/>
    <w:rsid w:val="008C7135"/>
    <w:rsid w:val="008C7526"/>
    <w:rsid w:val="008C76B2"/>
    <w:rsid w:val="008C79A7"/>
    <w:rsid w:val="008C7ACE"/>
    <w:rsid w:val="008C7AFE"/>
    <w:rsid w:val="008C7BE8"/>
    <w:rsid w:val="008C7C1C"/>
    <w:rsid w:val="008D00A7"/>
    <w:rsid w:val="008D00E5"/>
    <w:rsid w:val="008D02B8"/>
    <w:rsid w:val="008D03D0"/>
    <w:rsid w:val="008D06DD"/>
    <w:rsid w:val="008D06E8"/>
    <w:rsid w:val="008D0B47"/>
    <w:rsid w:val="008D0C9C"/>
    <w:rsid w:val="008D0D7F"/>
    <w:rsid w:val="008D102A"/>
    <w:rsid w:val="008D1659"/>
    <w:rsid w:val="008D166A"/>
    <w:rsid w:val="008D166F"/>
    <w:rsid w:val="008D17A5"/>
    <w:rsid w:val="008D1AE5"/>
    <w:rsid w:val="008D1E57"/>
    <w:rsid w:val="008D1F89"/>
    <w:rsid w:val="008D2091"/>
    <w:rsid w:val="008D2249"/>
    <w:rsid w:val="008D2504"/>
    <w:rsid w:val="008D258C"/>
    <w:rsid w:val="008D2762"/>
    <w:rsid w:val="008D2AFD"/>
    <w:rsid w:val="008D2B06"/>
    <w:rsid w:val="008D2F7C"/>
    <w:rsid w:val="008D3175"/>
    <w:rsid w:val="008D31F9"/>
    <w:rsid w:val="008D3333"/>
    <w:rsid w:val="008D33B8"/>
    <w:rsid w:val="008D340B"/>
    <w:rsid w:val="008D3434"/>
    <w:rsid w:val="008D3502"/>
    <w:rsid w:val="008D3692"/>
    <w:rsid w:val="008D3720"/>
    <w:rsid w:val="008D3778"/>
    <w:rsid w:val="008D3BB9"/>
    <w:rsid w:val="008D3BF4"/>
    <w:rsid w:val="008D3D1F"/>
    <w:rsid w:val="008D3E4A"/>
    <w:rsid w:val="008D3F3A"/>
    <w:rsid w:val="008D407E"/>
    <w:rsid w:val="008D436A"/>
    <w:rsid w:val="008D4377"/>
    <w:rsid w:val="008D4443"/>
    <w:rsid w:val="008D445E"/>
    <w:rsid w:val="008D48DE"/>
    <w:rsid w:val="008D4AAD"/>
    <w:rsid w:val="008D4ACA"/>
    <w:rsid w:val="008D4B61"/>
    <w:rsid w:val="008D4CB6"/>
    <w:rsid w:val="008D5026"/>
    <w:rsid w:val="008D5119"/>
    <w:rsid w:val="008D5129"/>
    <w:rsid w:val="008D51FA"/>
    <w:rsid w:val="008D5453"/>
    <w:rsid w:val="008D5546"/>
    <w:rsid w:val="008D5643"/>
    <w:rsid w:val="008D58EC"/>
    <w:rsid w:val="008D5C15"/>
    <w:rsid w:val="008D5CED"/>
    <w:rsid w:val="008D5DC9"/>
    <w:rsid w:val="008D614A"/>
    <w:rsid w:val="008D6242"/>
    <w:rsid w:val="008D66AC"/>
    <w:rsid w:val="008D6896"/>
    <w:rsid w:val="008D6A58"/>
    <w:rsid w:val="008D6DD1"/>
    <w:rsid w:val="008D6E7F"/>
    <w:rsid w:val="008D706E"/>
    <w:rsid w:val="008D742E"/>
    <w:rsid w:val="008D7430"/>
    <w:rsid w:val="008D75B7"/>
    <w:rsid w:val="008D7859"/>
    <w:rsid w:val="008D7A52"/>
    <w:rsid w:val="008E005A"/>
    <w:rsid w:val="008E00F2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955"/>
    <w:rsid w:val="008E1C21"/>
    <w:rsid w:val="008E1C48"/>
    <w:rsid w:val="008E1C86"/>
    <w:rsid w:val="008E1DA6"/>
    <w:rsid w:val="008E1DF8"/>
    <w:rsid w:val="008E1E15"/>
    <w:rsid w:val="008E2448"/>
    <w:rsid w:val="008E24F6"/>
    <w:rsid w:val="008E250D"/>
    <w:rsid w:val="008E2581"/>
    <w:rsid w:val="008E2640"/>
    <w:rsid w:val="008E27E9"/>
    <w:rsid w:val="008E2980"/>
    <w:rsid w:val="008E2A7A"/>
    <w:rsid w:val="008E2C84"/>
    <w:rsid w:val="008E2F13"/>
    <w:rsid w:val="008E2F79"/>
    <w:rsid w:val="008E31CC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4E7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4C2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391"/>
    <w:rsid w:val="008E65C5"/>
    <w:rsid w:val="008E66DC"/>
    <w:rsid w:val="008E6790"/>
    <w:rsid w:val="008E691D"/>
    <w:rsid w:val="008E6B46"/>
    <w:rsid w:val="008E6FC6"/>
    <w:rsid w:val="008E7249"/>
    <w:rsid w:val="008E75D9"/>
    <w:rsid w:val="008E7659"/>
    <w:rsid w:val="008E7666"/>
    <w:rsid w:val="008E7763"/>
    <w:rsid w:val="008E7BF7"/>
    <w:rsid w:val="008E7ED5"/>
    <w:rsid w:val="008E7EE8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0FD0"/>
    <w:rsid w:val="008F11FA"/>
    <w:rsid w:val="008F1283"/>
    <w:rsid w:val="008F1324"/>
    <w:rsid w:val="008F134F"/>
    <w:rsid w:val="008F142F"/>
    <w:rsid w:val="008F14D6"/>
    <w:rsid w:val="008F1526"/>
    <w:rsid w:val="008F15C0"/>
    <w:rsid w:val="008F166A"/>
    <w:rsid w:val="008F1960"/>
    <w:rsid w:val="008F204C"/>
    <w:rsid w:val="008F2066"/>
    <w:rsid w:val="008F209D"/>
    <w:rsid w:val="008F216E"/>
    <w:rsid w:val="008F227C"/>
    <w:rsid w:val="008F22EE"/>
    <w:rsid w:val="008F236E"/>
    <w:rsid w:val="008F241C"/>
    <w:rsid w:val="008F2511"/>
    <w:rsid w:val="008F2AF7"/>
    <w:rsid w:val="008F2BB4"/>
    <w:rsid w:val="008F2C04"/>
    <w:rsid w:val="008F2C4A"/>
    <w:rsid w:val="008F2DCA"/>
    <w:rsid w:val="008F2EE8"/>
    <w:rsid w:val="008F3335"/>
    <w:rsid w:val="008F385D"/>
    <w:rsid w:val="008F3A92"/>
    <w:rsid w:val="008F3E1D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C0F"/>
    <w:rsid w:val="008F4F29"/>
    <w:rsid w:val="008F4FBB"/>
    <w:rsid w:val="008F50C8"/>
    <w:rsid w:val="008F523F"/>
    <w:rsid w:val="008F53C0"/>
    <w:rsid w:val="008F5512"/>
    <w:rsid w:val="008F55E3"/>
    <w:rsid w:val="008F578C"/>
    <w:rsid w:val="008F5A39"/>
    <w:rsid w:val="008F5C6E"/>
    <w:rsid w:val="008F5C81"/>
    <w:rsid w:val="008F5D77"/>
    <w:rsid w:val="008F5EAB"/>
    <w:rsid w:val="008F5FC7"/>
    <w:rsid w:val="008F616A"/>
    <w:rsid w:val="008F63DA"/>
    <w:rsid w:val="008F658C"/>
    <w:rsid w:val="008F699F"/>
    <w:rsid w:val="008F708B"/>
    <w:rsid w:val="008F727E"/>
    <w:rsid w:val="008F731A"/>
    <w:rsid w:val="008F745A"/>
    <w:rsid w:val="008F749E"/>
    <w:rsid w:val="008F7639"/>
    <w:rsid w:val="008F779F"/>
    <w:rsid w:val="008F77CF"/>
    <w:rsid w:val="008F7A34"/>
    <w:rsid w:val="008F7CB0"/>
    <w:rsid w:val="008F7E99"/>
    <w:rsid w:val="008F7FB7"/>
    <w:rsid w:val="00900507"/>
    <w:rsid w:val="009009CC"/>
    <w:rsid w:val="00900ACC"/>
    <w:rsid w:val="00900BFA"/>
    <w:rsid w:val="00900D21"/>
    <w:rsid w:val="00900D41"/>
    <w:rsid w:val="00900F2A"/>
    <w:rsid w:val="00900F86"/>
    <w:rsid w:val="009010E8"/>
    <w:rsid w:val="0090144B"/>
    <w:rsid w:val="00901574"/>
    <w:rsid w:val="009022B9"/>
    <w:rsid w:val="00902403"/>
    <w:rsid w:val="009024EB"/>
    <w:rsid w:val="009025D6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0"/>
    <w:rsid w:val="00904CC2"/>
    <w:rsid w:val="00904D51"/>
    <w:rsid w:val="00905330"/>
    <w:rsid w:val="00905357"/>
    <w:rsid w:val="0090539B"/>
    <w:rsid w:val="009054F4"/>
    <w:rsid w:val="009057B4"/>
    <w:rsid w:val="009058D0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999"/>
    <w:rsid w:val="00906A51"/>
    <w:rsid w:val="00906BC9"/>
    <w:rsid w:val="00906DAA"/>
    <w:rsid w:val="00906EB1"/>
    <w:rsid w:val="00907185"/>
    <w:rsid w:val="009071CC"/>
    <w:rsid w:val="009072CC"/>
    <w:rsid w:val="0090747F"/>
    <w:rsid w:val="009074E1"/>
    <w:rsid w:val="00907511"/>
    <w:rsid w:val="009075CF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7CF"/>
    <w:rsid w:val="00910C02"/>
    <w:rsid w:val="00910E53"/>
    <w:rsid w:val="00910F01"/>
    <w:rsid w:val="00910F9D"/>
    <w:rsid w:val="00911008"/>
    <w:rsid w:val="0091101D"/>
    <w:rsid w:val="00911292"/>
    <w:rsid w:val="00911313"/>
    <w:rsid w:val="009114A3"/>
    <w:rsid w:val="009115E3"/>
    <w:rsid w:val="0091171C"/>
    <w:rsid w:val="009117C7"/>
    <w:rsid w:val="009118A2"/>
    <w:rsid w:val="00911950"/>
    <w:rsid w:val="00911B8B"/>
    <w:rsid w:val="00911FAD"/>
    <w:rsid w:val="00912000"/>
    <w:rsid w:val="009123F4"/>
    <w:rsid w:val="00912447"/>
    <w:rsid w:val="009124F3"/>
    <w:rsid w:val="00912596"/>
    <w:rsid w:val="00912870"/>
    <w:rsid w:val="0091296E"/>
    <w:rsid w:val="00912A3A"/>
    <w:rsid w:val="00912B1C"/>
    <w:rsid w:val="00912D42"/>
    <w:rsid w:val="00912D4E"/>
    <w:rsid w:val="00912DFA"/>
    <w:rsid w:val="00912E7F"/>
    <w:rsid w:val="00912F89"/>
    <w:rsid w:val="0091301A"/>
    <w:rsid w:val="00913244"/>
    <w:rsid w:val="0091332B"/>
    <w:rsid w:val="00913342"/>
    <w:rsid w:val="00913417"/>
    <w:rsid w:val="0091367E"/>
    <w:rsid w:val="009136F0"/>
    <w:rsid w:val="009137F7"/>
    <w:rsid w:val="00913996"/>
    <w:rsid w:val="00913A18"/>
    <w:rsid w:val="00913A98"/>
    <w:rsid w:val="00913DD4"/>
    <w:rsid w:val="0091410B"/>
    <w:rsid w:val="00914269"/>
    <w:rsid w:val="009142A2"/>
    <w:rsid w:val="009142F7"/>
    <w:rsid w:val="0091480B"/>
    <w:rsid w:val="00914A96"/>
    <w:rsid w:val="00914B84"/>
    <w:rsid w:val="00914BB4"/>
    <w:rsid w:val="00914C4A"/>
    <w:rsid w:val="00914C7B"/>
    <w:rsid w:val="00914D8F"/>
    <w:rsid w:val="009151A2"/>
    <w:rsid w:val="009154B5"/>
    <w:rsid w:val="009154C5"/>
    <w:rsid w:val="0091565F"/>
    <w:rsid w:val="009156B9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9CF"/>
    <w:rsid w:val="00916A92"/>
    <w:rsid w:val="00916AD4"/>
    <w:rsid w:val="00916B2E"/>
    <w:rsid w:val="00916DF1"/>
    <w:rsid w:val="00916EB8"/>
    <w:rsid w:val="00917004"/>
    <w:rsid w:val="00917527"/>
    <w:rsid w:val="0091775B"/>
    <w:rsid w:val="009178E7"/>
    <w:rsid w:val="0091796A"/>
    <w:rsid w:val="00917A99"/>
    <w:rsid w:val="00917E14"/>
    <w:rsid w:val="0092018A"/>
    <w:rsid w:val="00920259"/>
    <w:rsid w:val="009202DD"/>
    <w:rsid w:val="009203BC"/>
    <w:rsid w:val="0092050E"/>
    <w:rsid w:val="00920ADA"/>
    <w:rsid w:val="00920B79"/>
    <w:rsid w:val="00920C2E"/>
    <w:rsid w:val="00920FA9"/>
    <w:rsid w:val="00921591"/>
    <w:rsid w:val="0092177F"/>
    <w:rsid w:val="00921894"/>
    <w:rsid w:val="00921A49"/>
    <w:rsid w:val="00921B60"/>
    <w:rsid w:val="00921F75"/>
    <w:rsid w:val="0092237F"/>
    <w:rsid w:val="009223EE"/>
    <w:rsid w:val="00922485"/>
    <w:rsid w:val="009224EE"/>
    <w:rsid w:val="00922655"/>
    <w:rsid w:val="0092270D"/>
    <w:rsid w:val="00922717"/>
    <w:rsid w:val="0092283B"/>
    <w:rsid w:val="00922C2A"/>
    <w:rsid w:val="00923452"/>
    <w:rsid w:val="009236C5"/>
    <w:rsid w:val="0092390E"/>
    <w:rsid w:val="00923A28"/>
    <w:rsid w:val="00923A70"/>
    <w:rsid w:val="00924004"/>
    <w:rsid w:val="009242EF"/>
    <w:rsid w:val="00924518"/>
    <w:rsid w:val="009249B7"/>
    <w:rsid w:val="00924A24"/>
    <w:rsid w:val="00924B33"/>
    <w:rsid w:val="00924B51"/>
    <w:rsid w:val="00924BCE"/>
    <w:rsid w:val="00924C50"/>
    <w:rsid w:val="00924F83"/>
    <w:rsid w:val="00925233"/>
    <w:rsid w:val="0092558B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975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AFB"/>
    <w:rsid w:val="00927D20"/>
    <w:rsid w:val="00927D7A"/>
    <w:rsid w:val="009301E6"/>
    <w:rsid w:val="009303F1"/>
    <w:rsid w:val="0093050F"/>
    <w:rsid w:val="0093063E"/>
    <w:rsid w:val="009306E0"/>
    <w:rsid w:val="009306E7"/>
    <w:rsid w:val="00930748"/>
    <w:rsid w:val="009307C9"/>
    <w:rsid w:val="009307DA"/>
    <w:rsid w:val="0093083F"/>
    <w:rsid w:val="00930956"/>
    <w:rsid w:val="00930AC7"/>
    <w:rsid w:val="00930DAC"/>
    <w:rsid w:val="00930DE8"/>
    <w:rsid w:val="00930F07"/>
    <w:rsid w:val="00930F93"/>
    <w:rsid w:val="009310C6"/>
    <w:rsid w:val="0093128C"/>
    <w:rsid w:val="009312B1"/>
    <w:rsid w:val="009312CD"/>
    <w:rsid w:val="009312EE"/>
    <w:rsid w:val="00931319"/>
    <w:rsid w:val="009314D1"/>
    <w:rsid w:val="00931999"/>
    <w:rsid w:val="00931A15"/>
    <w:rsid w:val="00931A72"/>
    <w:rsid w:val="00931A75"/>
    <w:rsid w:val="00931DD3"/>
    <w:rsid w:val="009322A7"/>
    <w:rsid w:val="009322B7"/>
    <w:rsid w:val="00932318"/>
    <w:rsid w:val="009325AE"/>
    <w:rsid w:val="0093286D"/>
    <w:rsid w:val="00932AAD"/>
    <w:rsid w:val="00932C66"/>
    <w:rsid w:val="00932C9B"/>
    <w:rsid w:val="00932CE6"/>
    <w:rsid w:val="00932EE4"/>
    <w:rsid w:val="00932F6C"/>
    <w:rsid w:val="00933068"/>
    <w:rsid w:val="00933087"/>
    <w:rsid w:val="00933288"/>
    <w:rsid w:val="0093335B"/>
    <w:rsid w:val="0093348B"/>
    <w:rsid w:val="00933563"/>
    <w:rsid w:val="009336E3"/>
    <w:rsid w:val="00933C6B"/>
    <w:rsid w:val="00933EE0"/>
    <w:rsid w:val="00933F1A"/>
    <w:rsid w:val="009341E3"/>
    <w:rsid w:val="00934201"/>
    <w:rsid w:val="00934355"/>
    <w:rsid w:val="0093436C"/>
    <w:rsid w:val="00934513"/>
    <w:rsid w:val="00934646"/>
    <w:rsid w:val="00934667"/>
    <w:rsid w:val="009347EB"/>
    <w:rsid w:val="009347FA"/>
    <w:rsid w:val="00934FF6"/>
    <w:rsid w:val="0093504C"/>
    <w:rsid w:val="0093519D"/>
    <w:rsid w:val="00935278"/>
    <w:rsid w:val="00935378"/>
    <w:rsid w:val="009356ED"/>
    <w:rsid w:val="0093573D"/>
    <w:rsid w:val="009357E0"/>
    <w:rsid w:val="00935D68"/>
    <w:rsid w:val="00935DE0"/>
    <w:rsid w:val="00935E1A"/>
    <w:rsid w:val="00936687"/>
    <w:rsid w:val="00936DB2"/>
    <w:rsid w:val="00936EC3"/>
    <w:rsid w:val="00936ECC"/>
    <w:rsid w:val="00936FB5"/>
    <w:rsid w:val="0093713F"/>
    <w:rsid w:val="0093745A"/>
    <w:rsid w:val="00937702"/>
    <w:rsid w:val="00937B6A"/>
    <w:rsid w:val="00937B7C"/>
    <w:rsid w:val="00937CF3"/>
    <w:rsid w:val="00937CFA"/>
    <w:rsid w:val="0094005E"/>
    <w:rsid w:val="009400A6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29"/>
    <w:rsid w:val="00941D7D"/>
    <w:rsid w:val="00941F11"/>
    <w:rsid w:val="0094211A"/>
    <w:rsid w:val="00942165"/>
    <w:rsid w:val="009422F4"/>
    <w:rsid w:val="00942345"/>
    <w:rsid w:val="00942352"/>
    <w:rsid w:val="0094259E"/>
    <w:rsid w:val="009425FB"/>
    <w:rsid w:val="009427CF"/>
    <w:rsid w:val="009428EB"/>
    <w:rsid w:val="00942A6D"/>
    <w:rsid w:val="00942CF8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9F"/>
    <w:rsid w:val="00944ECC"/>
    <w:rsid w:val="0094506A"/>
    <w:rsid w:val="009453C9"/>
    <w:rsid w:val="0094551E"/>
    <w:rsid w:val="0094553E"/>
    <w:rsid w:val="0094581B"/>
    <w:rsid w:val="00945A77"/>
    <w:rsid w:val="00945D60"/>
    <w:rsid w:val="00945DA0"/>
    <w:rsid w:val="00945F44"/>
    <w:rsid w:val="0094608D"/>
    <w:rsid w:val="00946390"/>
    <w:rsid w:val="00946491"/>
    <w:rsid w:val="009466B0"/>
    <w:rsid w:val="0094672C"/>
    <w:rsid w:val="00946C31"/>
    <w:rsid w:val="00946C39"/>
    <w:rsid w:val="00946F1C"/>
    <w:rsid w:val="00946FB2"/>
    <w:rsid w:val="0094702F"/>
    <w:rsid w:val="0094710F"/>
    <w:rsid w:val="009471B4"/>
    <w:rsid w:val="009473E9"/>
    <w:rsid w:val="0094746D"/>
    <w:rsid w:val="00947682"/>
    <w:rsid w:val="00947B88"/>
    <w:rsid w:val="00947FB6"/>
    <w:rsid w:val="00947FF8"/>
    <w:rsid w:val="00950081"/>
    <w:rsid w:val="009504C8"/>
    <w:rsid w:val="00950B84"/>
    <w:rsid w:val="00950C1B"/>
    <w:rsid w:val="00950F4C"/>
    <w:rsid w:val="00950FD1"/>
    <w:rsid w:val="009511BF"/>
    <w:rsid w:val="0095139A"/>
    <w:rsid w:val="009513F8"/>
    <w:rsid w:val="0095140C"/>
    <w:rsid w:val="009514D7"/>
    <w:rsid w:val="0095180B"/>
    <w:rsid w:val="00951B15"/>
    <w:rsid w:val="00951CB0"/>
    <w:rsid w:val="00951EC2"/>
    <w:rsid w:val="00951FBB"/>
    <w:rsid w:val="0095207D"/>
    <w:rsid w:val="00952146"/>
    <w:rsid w:val="009521EB"/>
    <w:rsid w:val="009522CD"/>
    <w:rsid w:val="009522E1"/>
    <w:rsid w:val="00952303"/>
    <w:rsid w:val="009523EB"/>
    <w:rsid w:val="0095252A"/>
    <w:rsid w:val="00952538"/>
    <w:rsid w:val="0095288D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94B"/>
    <w:rsid w:val="00954AB5"/>
    <w:rsid w:val="00954B8B"/>
    <w:rsid w:val="00954E25"/>
    <w:rsid w:val="00954ED6"/>
    <w:rsid w:val="009554AC"/>
    <w:rsid w:val="009556EC"/>
    <w:rsid w:val="009558FF"/>
    <w:rsid w:val="00955E45"/>
    <w:rsid w:val="00955E51"/>
    <w:rsid w:val="00955EA4"/>
    <w:rsid w:val="00955EAA"/>
    <w:rsid w:val="009560CF"/>
    <w:rsid w:val="009563D6"/>
    <w:rsid w:val="00956437"/>
    <w:rsid w:val="009564ED"/>
    <w:rsid w:val="00956543"/>
    <w:rsid w:val="0095666C"/>
    <w:rsid w:val="00956746"/>
    <w:rsid w:val="00956BD5"/>
    <w:rsid w:val="00956D42"/>
    <w:rsid w:val="00956D86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A45"/>
    <w:rsid w:val="00960B90"/>
    <w:rsid w:val="00960C0A"/>
    <w:rsid w:val="00960D86"/>
    <w:rsid w:val="00960E2F"/>
    <w:rsid w:val="00960EC4"/>
    <w:rsid w:val="009610B1"/>
    <w:rsid w:val="00961136"/>
    <w:rsid w:val="0096124D"/>
    <w:rsid w:val="0096126E"/>
    <w:rsid w:val="0096131E"/>
    <w:rsid w:val="0096158E"/>
    <w:rsid w:val="00961855"/>
    <w:rsid w:val="00961880"/>
    <w:rsid w:val="00961D10"/>
    <w:rsid w:val="00961D52"/>
    <w:rsid w:val="00961EAD"/>
    <w:rsid w:val="00961FDA"/>
    <w:rsid w:val="00962186"/>
    <w:rsid w:val="0096225E"/>
    <w:rsid w:val="009622EF"/>
    <w:rsid w:val="00962408"/>
    <w:rsid w:val="0096246C"/>
    <w:rsid w:val="0096287F"/>
    <w:rsid w:val="009628E0"/>
    <w:rsid w:val="009628F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9B6"/>
    <w:rsid w:val="00963A1F"/>
    <w:rsid w:val="00963DAD"/>
    <w:rsid w:val="00963F7E"/>
    <w:rsid w:val="00964060"/>
    <w:rsid w:val="009640F8"/>
    <w:rsid w:val="00964246"/>
    <w:rsid w:val="00964265"/>
    <w:rsid w:val="009642B8"/>
    <w:rsid w:val="0096451C"/>
    <w:rsid w:val="00964580"/>
    <w:rsid w:val="009648D2"/>
    <w:rsid w:val="00964C26"/>
    <w:rsid w:val="009650F9"/>
    <w:rsid w:val="009652A4"/>
    <w:rsid w:val="00965562"/>
    <w:rsid w:val="009655ED"/>
    <w:rsid w:val="00965709"/>
    <w:rsid w:val="00965C8C"/>
    <w:rsid w:val="00965D37"/>
    <w:rsid w:val="00966025"/>
    <w:rsid w:val="00966088"/>
    <w:rsid w:val="0096616D"/>
    <w:rsid w:val="00966225"/>
    <w:rsid w:val="009662F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59"/>
    <w:rsid w:val="009707EE"/>
    <w:rsid w:val="009708A6"/>
    <w:rsid w:val="00970BAE"/>
    <w:rsid w:val="009712FA"/>
    <w:rsid w:val="0097144B"/>
    <w:rsid w:val="00971585"/>
    <w:rsid w:val="00971900"/>
    <w:rsid w:val="00971A12"/>
    <w:rsid w:val="00971A3D"/>
    <w:rsid w:val="00971C71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3FF"/>
    <w:rsid w:val="009734E0"/>
    <w:rsid w:val="009735F2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562"/>
    <w:rsid w:val="0097563A"/>
    <w:rsid w:val="009757B2"/>
    <w:rsid w:val="00975826"/>
    <w:rsid w:val="0097595F"/>
    <w:rsid w:val="00975B7E"/>
    <w:rsid w:val="00975C5A"/>
    <w:rsid w:val="0097635D"/>
    <w:rsid w:val="0097639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CF4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B19"/>
    <w:rsid w:val="00980CAB"/>
    <w:rsid w:val="0098109C"/>
    <w:rsid w:val="0098122F"/>
    <w:rsid w:val="009814A1"/>
    <w:rsid w:val="00981562"/>
    <w:rsid w:val="0098182A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5C3"/>
    <w:rsid w:val="00983616"/>
    <w:rsid w:val="0098365E"/>
    <w:rsid w:val="00983D1E"/>
    <w:rsid w:val="00983ED9"/>
    <w:rsid w:val="00983FCA"/>
    <w:rsid w:val="0098425A"/>
    <w:rsid w:val="0098434D"/>
    <w:rsid w:val="00984407"/>
    <w:rsid w:val="0098458F"/>
    <w:rsid w:val="009845CA"/>
    <w:rsid w:val="0098485D"/>
    <w:rsid w:val="0098496B"/>
    <w:rsid w:val="00984B74"/>
    <w:rsid w:val="00984D37"/>
    <w:rsid w:val="0098508C"/>
    <w:rsid w:val="0098540E"/>
    <w:rsid w:val="00985798"/>
    <w:rsid w:val="009859D9"/>
    <w:rsid w:val="009859F5"/>
    <w:rsid w:val="00985B06"/>
    <w:rsid w:val="00985B1D"/>
    <w:rsid w:val="00985C25"/>
    <w:rsid w:val="00985C9B"/>
    <w:rsid w:val="00985DBA"/>
    <w:rsid w:val="0098680E"/>
    <w:rsid w:val="009868A9"/>
    <w:rsid w:val="00986953"/>
    <w:rsid w:val="00986B26"/>
    <w:rsid w:val="00986FDE"/>
    <w:rsid w:val="009870F3"/>
    <w:rsid w:val="00987251"/>
    <w:rsid w:val="0098739F"/>
    <w:rsid w:val="009874C0"/>
    <w:rsid w:val="00987642"/>
    <w:rsid w:val="00987AC6"/>
    <w:rsid w:val="0099012F"/>
    <w:rsid w:val="009901D9"/>
    <w:rsid w:val="009903A1"/>
    <w:rsid w:val="009904C9"/>
    <w:rsid w:val="00990B45"/>
    <w:rsid w:val="00990E8B"/>
    <w:rsid w:val="00990F4B"/>
    <w:rsid w:val="009910E7"/>
    <w:rsid w:val="00991131"/>
    <w:rsid w:val="0099137E"/>
    <w:rsid w:val="009915F2"/>
    <w:rsid w:val="00991793"/>
    <w:rsid w:val="009919D3"/>
    <w:rsid w:val="00991B9E"/>
    <w:rsid w:val="0099278B"/>
    <w:rsid w:val="00992AFF"/>
    <w:rsid w:val="00992C67"/>
    <w:rsid w:val="00992DFE"/>
    <w:rsid w:val="009930F8"/>
    <w:rsid w:val="009932D5"/>
    <w:rsid w:val="009932EB"/>
    <w:rsid w:val="009932FE"/>
    <w:rsid w:val="009933A3"/>
    <w:rsid w:val="00993542"/>
    <w:rsid w:val="009935AE"/>
    <w:rsid w:val="009937C9"/>
    <w:rsid w:val="009937E0"/>
    <w:rsid w:val="00993854"/>
    <w:rsid w:val="00993A57"/>
    <w:rsid w:val="00993A58"/>
    <w:rsid w:val="00993E38"/>
    <w:rsid w:val="00994091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C0C"/>
    <w:rsid w:val="00995D6B"/>
    <w:rsid w:val="00996006"/>
    <w:rsid w:val="0099608F"/>
    <w:rsid w:val="00996135"/>
    <w:rsid w:val="0099636C"/>
    <w:rsid w:val="00996925"/>
    <w:rsid w:val="009969A8"/>
    <w:rsid w:val="009969B2"/>
    <w:rsid w:val="00996C90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352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38A"/>
    <w:rsid w:val="009A14B5"/>
    <w:rsid w:val="009A17E9"/>
    <w:rsid w:val="009A1AEA"/>
    <w:rsid w:val="009A1B7F"/>
    <w:rsid w:val="009A1C80"/>
    <w:rsid w:val="009A1D75"/>
    <w:rsid w:val="009A1DF7"/>
    <w:rsid w:val="009A1ED0"/>
    <w:rsid w:val="009A1EF9"/>
    <w:rsid w:val="009A2067"/>
    <w:rsid w:val="009A232C"/>
    <w:rsid w:val="009A2622"/>
    <w:rsid w:val="009A2C89"/>
    <w:rsid w:val="009A2E54"/>
    <w:rsid w:val="009A3048"/>
    <w:rsid w:val="009A31CF"/>
    <w:rsid w:val="009A33A3"/>
    <w:rsid w:val="009A3794"/>
    <w:rsid w:val="009A37EA"/>
    <w:rsid w:val="009A38BF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DC7"/>
    <w:rsid w:val="009A4E21"/>
    <w:rsid w:val="009A4E98"/>
    <w:rsid w:val="009A4F7A"/>
    <w:rsid w:val="009A5108"/>
    <w:rsid w:val="009A5111"/>
    <w:rsid w:val="009A5302"/>
    <w:rsid w:val="009A5390"/>
    <w:rsid w:val="009A57B9"/>
    <w:rsid w:val="009A59C1"/>
    <w:rsid w:val="009A5A5C"/>
    <w:rsid w:val="009A5CC1"/>
    <w:rsid w:val="009A5D8E"/>
    <w:rsid w:val="009A5EF3"/>
    <w:rsid w:val="009A5F99"/>
    <w:rsid w:val="009A5FBD"/>
    <w:rsid w:val="009A615E"/>
    <w:rsid w:val="009A636F"/>
    <w:rsid w:val="009A676F"/>
    <w:rsid w:val="009A6F84"/>
    <w:rsid w:val="009A6FE4"/>
    <w:rsid w:val="009A7029"/>
    <w:rsid w:val="009A71F1"/>
    <w:rsid w:val="009A72B0"/>
    <w:rsid w:val="009A746B"/>
    <w:rsid w:val="009A7926"/>
    <w:rsid w:val="009A7BE0"/>
    <w:rsid w:val="009A7F91"/>
    <w:rsid w:val="009B0252"/>
    <w:rsid w:val="009B05E0"/>
    <w:rsid w:val="009B0AD3"/>
    <w:rsid w:val="009B0BB8"/>
    <w:rsid w:val="009B0CC8"/>
    <w:rsid w:val="009B0EFE"/>
    <w:rsid w:val="009B111E"/>
    <w:rsid w:val="009B1254"/>
    <w:rsid w:val="009B12C7"/>
    <w:rsid w:val="009B137C"/>
    <w:rsid w:val="009B15AE"/>
    <w:rsid w:val="009B1A48"/>
    <w:rsid w:val="009B1BB7"/>
    <w:rsid w:val="009B1CF4"/>
    <w:rsid w:val="009B1D6D"/>
    <w:rsid w:val="009B1F0F"/>
    <w:rsid w:val="009B1FBF"/>
    <w:rsid w:val="009B20EB"/>
    <w:rsid w:val="009B2177"/>
    <w:rsid w:val="009B22A7"/>
    <w:rsid w:val="009B235B"/>
    <w:rsid w:val="009B243A"/>
    <w:rsid w:val="009B2498"/>
    <w:rsid w:val="009B2A24"/>
    <w:rsid w:val="009B2B90"/>
    <w:rsid w:val="009B3305"/>
    <w:rsid w:val="009B34D7"/>
    <w:rsid w:val="009B3578"/>
    <w:rsid w:val="009B3739"/>
    <w:rsid w:val="009B3821"/>
    <w:rsid w:val="009B393F"/>
    <w:rsid w:val="009B3CDE"/>
    <w:rsid w:val="009B3FFA"/>
    <w:rsid w:val="009B4296"/>
    <w:rsid w:val="009B43C9"/>
    <w:rsid w:val="009B4526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4EB"/>
    <w:rsid w:val="009B55C0"/>
    <w:rsid w:val="009B55C7"/>
    <w:rsid w:val="009B55FE"/>
    <w:rsid w:val="009B58DA"/>
    <w:rsid w:val="009B59EF"/>
    <w:rsid w:val="009B5AF0"/>
    <w:rsid w:val="009B5C9C"/>
    <w:rsid w:val="009B5D4F"/>
    <w:rsid w:val="009B5DD7"/>
    <w:rsid w:val="009B6344"/>
    <w:rsid w:val="009B663C"/>
    <w:rsid w:val="009B66E6"/>
    <w:rsid w:val="009B66FE"/>
    <w:rsid w:val="009B6748"/>
    <w:rsid w:val="009B6764"/>
    <w:rsid w:val="009B67A4"/>
    <w:rsid w:val="009B67F4"/>
    <w:rsid w:val="009B6900"/>
    <w:rsid w:val="009B693A"/>
    <w:rsid w:val="009B6AB8"/>
    <w:rsid w:val="009B6ACA"/>
    <w:rsid w:val="009B6B0D"/>
    <w:rsid w:val="009B6C7D"/>
    <w:rsid w:val="009B7118"/>
    <w:rsid w:val="009B7136"/>
    <w:rsid w:val="009B714A"/>
    <w:rsid w:val="009B7180"/>
    <w:rsid w:val="009B7183"/>
    <w:rsid w:val="009B726D"/>
    <w:rsid w:val="009B72AD"/>
    <w:rsid w:val="009B73B6"/>
    <w:rsid w:val="009B75B5"/>
    <w:rsid w:val="009B7741"/>
    <w:rsid w:val="009B7AAC"/>
    <w:rsid w:val="009B7B54"/>
    <w:rsid w:val="009B7F0B"/>
    <w:rsid w:val="009B7F6D"/>
    <w:rsid w:val="009B7F72"/>
    <w:rsid w:val="009B7FC7"/>
    <w:rsid w:val="009C0000"/>
    <w:rsid w:val="009C0082"/>
    <w:rsid w:val="009C02E7"/>
    <w:rsid w:val="009C0419"/>
    <w:rsid w:val="009C0466"/>
    <w:rsid w:val="009C0783"/>
    <w:rsid w:val="009C078F"/>
    <w:rsid w:val="009C08F7"/>
    <w:rsid w:val="009C0958"/>
    <w:rsid w:val="009C0BAB"/>
    <w:rsid w:val="009C0FF1"/>
    <w:rsid w:val="009C10CD"/>
    <w:rsid w:val="009C1153"/>
    <w:rsid w:val="009C11D2"/>
    <w:rsid w:val="009C126F"/>
    <w:rsid w:val="009C1331"/>
    <w:rsid w:val="009C133D"/>
    <w:rsid w:val="009C1571"/>
    <w:rsid w:val="009C15AC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EF"/>
    <w:rsid w:val="009C3AF9"/>
    <w:rsid w:val="009C406B"/>
    <w:rsid w:val="009C40DC"/>
    <w:rsid w:val="009C431D"/>
    <w:rsid w:val="009C433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BB5"/>
    <w:rsid w:val="009C5C31"/>
    <w:rsid w:val="009C5E1C"/>
    <w:rsid w:val="009C6068"/>
    <w:rsid w:val="009C6175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C7DDC"/>
    <w:rsid w:val="009D008A"/>
    <w:rsid w:val="009D0526"/>
    <w:rsid w:val="009D0729"/>
    <w:rsid w:val="009D07E4"/>
    <w:rsid w:val="009D08C8"/>
    <w:rsid w:val="009D0918"/>
    <w:rsid w:val="009D0A92"/>
    <w:rsid w:val="009D0B5B"/>
    <w:rsid w:val="009D0B88"/>
    <w:rsid w:val="009D0CA3"/>
    <w:rsid w:val="009D0D49"/>
    <w:rsid w:val="009D0FFC"/>
    <w:rsid w:val="009D115E"/>
    <w:rsid w:val="009D116E"/>
    <w:rsid w:val="009D142C"/>
    <w:rsid w:val="009D151A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7F6"/>
    <w:rsid w:val="009D28A1"/>
    <w:rsid w:val="009D2957"/>
    <w:rsid w:val="009D2999"/>
    <w:rsid w:val="009D2B23"/>
    <w:rsid w:val="009D2D40"/>
    <w:rsid w:val="009D2EF0"/>
    <w:rsid w:val="009D3196"/>
    <w:rsid w:val="009D35D8"/>
    <w:rsid w:val="009D35FB"/>
    <w:rsid w:val="009D368D"/>
    <w:rsid w:val="009D3AC6"/>
    <w:rsid w:val="009D3CE6"/>
    <w:rsid w:val="009D3E3C"/>
    <w:rsid w:val="009D3FD7"/>
    <w:rsid w:val="009D401F"/>
    <w:rsid w:val="009D403B"/>
    <w:rsid w:val="009D406F"/>
    <w:rsid w:val="009D4079"/>
    <w:rsid w:val="009D434C"/>
    <w:rsid w:val="009D4814"/>
    <w:rsid w:val="009D4973"/>
    <w:rsid w:val="009D5081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8E2"/>
    <w:rsid w:val="009D6904"/>
    <w:rsid w:val="009D6997"/>
    <w:rsid w:val="009D6ACA"/>
    <w:rsid w:val="009D6BF2"/>
    <w:rsid w:val="009D6C7F"/>
    <w:rsid w:val="009D6E6B"/>
    <w:rsid w:val="009D6EC6"/>
    <w:rsid w:val="009D6ED7"/>
    <w:rsid w:val="009D719F"/>
    <w:rsid w:val="009D75BF"/>
    <w:rsid w:val="009D7645"/>
    <w:rsid w:val="009D765C"/>
    <w:rsid w:val="009D779C"/>
    <w:rsid w:val="009D7AC3"/>
    <w:rsid w:val="009D7BE6"/>
    <w:rsid w:val="009D7C11"/>
    <w:rsid w:val="009D7CDE"/>
    <w:rsid w:val="009E008F"/>
    <w:rsid w:val="009E0113"/>
    <w:rsid w:val="009E02AE"/>
    <w:rsid w:val="009E06CB"/>
    <w:rsid w:val="009E0780"/>
    <w:rsid w:val="009E08E5"/>
    <w:rsid w:val="009E102D"/>
    <w:rsid w:val="009E1037"/>
    <w:rsid w:val="009E1073"/>
    <w:rsid w:val="009E123E"/>
    <w:rsid w:val="009E1263"/>
    <w:rsid w:val="009E15DB"/>
    <w:rsid w:val="009E1B3F"/>
    <w:rsid w:val="009E1B71"/>
    <w:rsid w:val="009E1BF3"/>
    <w:rsid w:val="009E1CD6"/>
    <w:rsid w:val="009E1E30"/>
    <w:rsid w:val="009E257B"/>
    <w:rsid w:val="009E26AF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5B1"/>
    <w:rsid w:val="009E3740"/>
    <w:rsid w:val="009E3B79"/>
    <w:rsid w:val="009E3FA8"/>
    <w:rsid w:val="009E413B"/>
    <w:rsid w:val="009E4141"/>
    <w:rsid w:val="009E41E8"/>
    <w:rsid w:val="009E4400"/>
    <w:rsid w:val="009E459C"/>
    <w:rsid w:val="009E4A18"/>
    <w:rsid w:val="009E4B3A"/>
    <w:rsid w:val="009E4BFC"/>
    <w:rsid w:val="009E4DC1"/>
    <w:rsid w:val="009E50CD"/>
    <w:rsid w:val="009E5227"/>
    <w:rsid w:val="009E5370"/>
    <w:rsid w:val="009E5596"/>
    <w:rsid w:val="009E572B"/>
    <w:rsid w:val="009E5859"/>
    <w:rsid w:val="009E5F1C"/>
    <w:rsid w:val="009E67AD"/>
    <w:rsid w:val="009E690F"/>
    <w:rsid w:val="009E69D2"/>
    <w:rsid w:val="009E69F4"/>
    <w:rsid w:val="009E6D5D"/>
    <w:rsid w:val="009E6D9D"/>
    <w:rsid w:val="009E704C"/>
    <w:rsid w:val="009E735F"/>
    <w:rsid w:val="009E7383"/>
    <w:rsid w:val="009E73CD"/>
    <w:rsid w:val="009E7C1F"/>
    <w:rsid w:val="009E7EEA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4D2"/>
    <w:rsid w:val="009F1793"/>
    <w:rsid w:val="009F18BE"/>
    <w:rsid w:val="009F1F04"/>
    <w:rsid w:val="009F20AF"/>
    <w:rsid w:val="009F2381"/>
    <w:rsid w:val="009F249E"/>
    <w:rsid w:val="009F2725"/>
    <w:rsid w:val="009F280E"/>
    <w:rsid w:val="009F28A7"/>
    <w:rsid w:val="009F290E"/>
    <w:rsid w:val="009F2922"/>
    <w:rsid w:val="009F2A92"/>
    <w:rsid w:val="009F2AB0"/>
    <w:rsid w:val="009F2ACE"/>
    <w:rsid w:val="009F2B3A"/>
    <w:rsid w:val="009F2BB5"/>
    <w:rsid w:val="009F2BD0"/>
    <w:rsid w:val="009F2CAA"/>
    <w:rsid w:val="009F301A"/>
    <w:rsid w:val="009F34A4"/>
    <w:rsid w:val="009F36A3"/>
    <w:rsid w:val="009F3815"/>
    <w:rsid w:val="009F39A1"/>
    <w:rsid w:val="009F3D29"/>
    <w:rsid w:val="009F3DE1"/>
    <w:rsid w:val="009F3E24"/>
    <w:rsid w:val="009F3F8E"/>
    <w:rsid w:val="009F4162"/>
    <w:rsid w:val="009F4332"/>
    <w:rsid w:val="009F43C6"/>
    <w:rsid w:val="009F4524"/>
    <w:rsid w:val="009F45CD"/>
    <w:rsid w:val="009F463F"/>
    <w:rsid w:val="009F46F6"/>
    <w:rsid w:val="009F4BFF"/>
    <w:rsid w:val="009F4C24"/>
    <w:rsid w:val="009F4CAF"/>
    <w:rsid w:val="009F4E73"/>
    <w:rsid w:val="009F50C3"/>
    <w:rsid w:val="009F50CA"/>
    <w:rsid w:val="009F5123"/>
    <w:rsid w:val="009F5380"/>
    <w:rsid w:val="009F55A3"/>
    <w:rsid w:val="009F55A5"/>
    <w:rsid w:val="009F5615"/>
    <w:rsid w:val="009F57BD"/>
    <w:rsid w:val="009F5874"/>
    <w:rsid w:val="009F5957"/>
    <w:rsid w:val="009F5A0B"/>
    <w:rsid w:val="009F5AEC"/>
    <w:rsid w:val="009F5B93"/>
    <w:rsid w:val="009F5BF8"/>
    <w:rsid w:val="009F62DF"/>
    <w:rsid w:val="009F641C"/>
    <w:rsid w:val="009F64FE"/>
    <w:rsid w:val="009F661B"/>
    <w:rsid w:val="009F677A"/>
    <w:rsid w:val="009F67BF"/>
    <w:rsid w:val="009F69EC"/>
    <w:rsid w:val="009F6CA3"/>
    <w:rsid w:val="009F6D18"/>
    <w:rsid w:val="009F6D4E"/>
    <w:rsid w:val="009F6EC8"/>
    <w:rsid w:val="009F7202"/>
    <w:rsid w:val="009F7476"/>
    <w:rsid w:val="009F75DB"/>
    <w:rsid w:val="009F7908"/>
    <w:rsid w:val="009F7BC0"/>
    <w:rsid w:val="009F7C48"/>
    <w:rsid w:val="009F7CC7"/>
    <w:rsid w:val="009F7D9C"/>
    <w:rsid w:val="00A0011B"/>
    <w:rsid w:val="00A001A3"/>
    <w:rsid w:val="00A00364"/>
    <w:rsid w:val="00A00780"/>
    <w:rsid w:val="00A0099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30C"/>
    <w:rsid w:val="00A0157B"/>
    <w:rsid w:val="00A015A1"/>
    <w:rsid w:val="00A0166D"/>
    <w:rsid w:val="00A01892"/>
    <w:rsid w:val="00A01958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3618"/>
    <w:rsid w:val="00A03A4F"/>
    <w:rsid w:val="00A03B40"/>
    <w:rsid w:val="00A03BC8"/>
    <w:rsid w:val="00A042A9"/>
    <w:rsid w:val="00A04465"/>
    <w:rsid w:val="00A044FB"/>
    <w:rsid w:val="00A04581"/>
    <w:rsid w:val="00A046EC"/>
    <w:rsid w:val="00A0498B"/>
    <w:rsid w:val="00A04BC4"/>
    <w:rsid w:val="00A04DF5"/>
    <w:rsid w:val="00A05205"/>
    <w:rsid w:val="00A0533E"/>
    <w:rsid w:val="00A0542A"/>
    <w:rsid w:val="00A0548A"/>
    <w:rsid w:val="00A054B8"/>
    <w:rsid w:val="00A05B8A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9C7"/>
    <w:rsid w:val="00A06ABF"/>
    <w:rsid w:val="00A06B9F"/>
    <w:rsid w:val="00A06DCE"/>
    <w:rsid w:val="00A07191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2F05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A80"/>
    <w:rsid w:val="00A14D94"/>
    <w:rsid w:val="00A14EB1"/>
    <w:rsid w:val="00A150F7"/>
    <w:rsid w:val="00A15325"/>
    <w:rsid w:val="00A153D1"/>
    <w:rsid w:val="00A15954"/>
    <w:rsid w:val="00A15961"/>
    <w:rsid w:val="00A15AB2"/>
    <w:rsid w:val="00A15AE4"/>
    <w:rsid w:val="00A15B0C"/>
    <w:rsid w:val="00A15B8D"/>
    <w:rsid w:val="00A15B94"/>
    <w:rsid w:val="00A15CE9"/>
    <w:rsid w:val="00A15DB3"/>
    <w:rsid w:val="00A15E17"/>
    <w:rsid w:val="00A15EDA"/>
    <w:rsid w:val="00A16284"/>
    <w:rsid w:val="00A162A2"/>
    <w:rsid w:val="00A16796"/>
    <w:rsid w:val="00A168FC"/>
    <w:rsid w:val="00A16C3B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54E"/>
    <w:rsid w:val="00A206F4"/>
    <w:rsid w:val="00A20B96"/>
    <w:rsid w:val="00A20C51"/>
    <w:rsid w:val="00A20E05"/>
    <w:rsid w:val="00A20ED0"/>
    <w:rsid w:val="00A214C4"/>
    <w:rsid w:val="00A2163F"/>
    <w:rsid w:val="00A21862"/>
    <w:rsid w:val="00A21ABB"/>
    <w:rsid w:val="00A21DC3"/>
    <w:rsid w:val="00A2226E"/>
    <w:rsid w:val="00A222F1"/>
    <w:rsid w:val="00A222F9"/>
    <w:rsid w:val="00A2230F"/>
    <w:rsid w:val="00A22340"/>
    <w:rsid w:val="00A22445"/>
    <w:rsid w:val="00A22831"/>
    <w:rsid w:val="00A2288A"/>
    <w:rsid w:val="00A22929"/>
    <w:rsid w:val="00A2297F"/>
    <w:rsid w:val="00A22AA8"/>
    <w:rsid w:val="00A22D50"/>
    <w:rsid w:val="00A22D61"/>
    <w:rsid w:val="00A22DAF"/>
    <w:rsid w:val="00A23125"/>
    <w:rsid w:val="00A23156"/>
    <w:rsid w:val="00A23383"/>
    <w:rsid w:val="00A23B2C"/>
    <w:rsid w:val="00A23BB3"/>
    <w:rsid w:val="00A23DAB"/>
    <w:rsid w:val="00A23DF0"/>
    <w:rsid w:val="00A23E76"/>
    <w:rsid w:val="00A242BC"/>
    <w:rsid w:val="00A24319"/>
    <w:rsid w:val="00A2445C"/>
    <w:rsid w:val="00A244F8"/>
    <w:rsid w:val="00A24537"/>
    <w:rsid w:val="00A24634"/>
    <w:rsid w:val="00A24A9C"/>
    <w:rsid w:val="00A24B6B"/>
    <w:rsid w:val="00A25041"/>
    <w:rsid w:val="00A25275"/>
    <w:rsid w:val="00A253F0"/>
    <w:rsid w:val="00A254AC"/>
    <w:rsid w:val="00A2559B"/>
    <w:rsid w:val="00A2580F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6B8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993"/>
    <w:rsid w:val="00A30C16"/>
    <w:rsid w:val="00A30E2B"/>
    <w:rsid w:val="00A3109B"/>
    <w:rsid w:val="00A312B2"/>
    <w:rsid w:val="00A31402"/>
    <w:rsid w:val="00A31604"/>
    <w:rsid w:val="00A31663"/>
    <w:rsid w:val="00A3187A"/>
    <w:rsid w:val="00A31B1A"/>
    <w:rsid w:val="00A31B39"/>
    <w:rsid w:val="00A31BED"/>
    <w:rsid w:val="00A31D65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2E4"/>
    <w:rsid w:val="00A333A5"/>
    <w:rsid w:val="00A334FD"/>
    <w:rsid w:val="00A336D1"/>
    <w:rsid w:val="00A336E7"/>
    <w:rsid w:val="00A33851"/>
    <w:rsid w:val="00A33876"/>
    <w:rsid w:val="00A33CA3"/>
    <w:rsid w:val="00A33DEA"/>
    <w:rsid w:val="00A33F30"/>
    <w:rsid w:val="00A341BE"/>
    <w:rsid w:val="00A341DD"/>
    <w:rsid w:val="00A342BC"/>
    <w:rsid w:val="00A34319"/>
    <w:rsid w:val="00A34A01"/>
    <w:rsid w:val="00A34A43"/>
    <w:rsid w:val="00A34BF1"/>
    <w:rsid w:val="00A34C46"/>
    <w:rsid w:val="00A34CEB"/>
    <w:rsid w:val="00A34CF7"/>
    <w:rsid w:val="00A34EBD"/>
    <w:rsid w:val="00A34F59"/>
    <w:rsid w:val="00A35083"/>
    <w:rsid w:val="00A350C4"/>
    <w:rsid w:val="00A352D4"/>
    <w:rsid w:val="00A35382"/>
    <w:rsid w:val="00A353A7"/>
    <w:rsid w:val="00A353BD"/>
    <w:rsid w:val="00A354A1"/>
    <w:rsid w:val="00A3583C"/>
    <w:rsid w:val="00A35A51"/>
    <w:rsid w:val="00A35BF6"/>
    <w:rsid w:val="00A35CCE"/>
    <w:rsid w:val="00A35E0F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8E8"/>
    <w:rsid w:val="00A40B45"/>
    <w:rsid w:val="00A40CDC"/>
    <w:rsid w:val="00A40F79"/>
    <w:rsid w:val="00A4105B"/>
    <w:rsid w:val="00A410C9"/>
    <w:rsid w:val="00A41368"/>
    <w:rsid w:val="00A41637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464"/>
    <w:rsid w:val="00A424E2"/>
    <w:rsid w:val="00A42505"/>
    <w:rsid w:val="00A42774"/>
    <w:rsid w:val="00A4296F"/>
    <w:rsid w:val="00A42B44"/>
    <w:rsid w:val="00A42CF7"/>
    <w:rsid w:val="00A42EC4"/>
    <w:rsid w:val="00A4326D"/>
    <w:rsid w:val="00A43405"/>
    <w:rsid w:val="00A43515"/>
    <w:rsid w:val="00A4354A"/>
    <w:rsid w:val="00A43571"/>
    <w:rsid w:val="00A43731"/>
    <w:rsid w:val="00A4375C"/>
    <w:rsid w:val="00A43ABC"/>
    <w:rsid w:val="00A43AC1"/>
    <w:rsid w:val="00A43EB9"/>
    <w:rsid w:val="00A43EC4"/>
    <w:rsid w:val="00A44085"/>
    <w:rsid w:val="00A440C9"/>
    <w:rsid w:val="00A44281"/>
    <w:rsid w:val="00A445B8"/>
    <w:rsid w:val="00A44A5D"/>
    <w:rsid w:val="00A44CB5"/>
    <w:rsid w:val="00A44D1D"/>
    <w:rsid w:val="00A44E58"/>
    <w:rsid w:val="00A45067"/>
    <w:rsid w:val="00A4512B"/>
    <w:rsid w:val="00A452EA"/>
    <w:rsid w:val="00A452EF"/>
    <w:rsid w:val="00A4532E"/>
    <w:rsid w:val="00A454C9"/>
    <w:rsid w:val="00A45518"/>
    <w:rsid w:val="00A455BA"/>
    <w:rsid w:val="00A45913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0B5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1C1"/>
    <w:rsid w:val="00A5228C"/>
    <w:rsid w:val="00A5233D"/>
    <w:rsid w:val="00A52647"/>
    <w:rsid w:val="00A526C3"/>
    <w:rsid w:val="00A52A09"/>
    <w:rsid w:val="00A52A37"/>
    <w:rsid w:val="00A52AD4"/>
    <w:rsid w:val="00A52B3E"/>
    <w:rsid w:val="00A5310D"/>
    <w:rsid w:val="00A53210"/>
    <w:rsid w:val="00A5322A"/>
    <w:rsid w:val="00A5338F"/>
    <w:rsid w:val="00A533A3"/>
    <w:rsid w:val="00A53575"/>
    <w:rsid w:val="00A5358F"/>
    <w:rsid w:val="00A53633"/>
    <w:rsid w:val="00A53692"/>
    <w:rsid w:val="00A53741"/>
    <w:rsid w:val="00A53A1F"/>
    <w:rsid w:val="00A53F2C"/>
    <w:rsid w:val="00A54006"/>
    <w:rsid w:val="00A541B2"/>
    <w:rsid w:val="00A54BB9"/>
    <w:rsid w:val="00A54BF5"/>
    <w:rsid w:val="00A551CF"/>
    <w:rsid w:val="00A5543D"/>
    <w:rsid w:val="00A55511"/>
    <w:rsid w:val="00A556A9"/>
    <w:rsid w:val="00A5570E"/>
    <w:rsid w:val="00A55947"/>
    <w:rsid w:val="00A559CF"/>
    <w:rsid w:val="00A55BF2"/>
    <w:rsid w:val="00A55D03"/>
    <w:rsid w:val="00A55F02"/>
    <w:rsid w:val="00A5615E"/>
    <w:rsid w:val="00A561B1"/>
    <w:rsid w:val="00A5668A"/>
    <w:rsid w:val="00A56759"/>
    <w:rsid w:val="00A56CC8"/>
    <w:rsid w:val="00A56ED9"/>
    <w:rsid w:val="00A56F35"/>
    <w:rsid w:val="00A57050"/>
    <w:rsid w:val="00A57070"/>
    <w:rsid w:val="00A5712D"/>
    <w:rsid w:val="00A5719E"/>
    <w:rsid w:val="00A57E75"/>
    <w:rsid w:val="00A600BE"/>
    <w:rsid w:val="00A60114"/>
    <w:rsid w:val="00A6047D"/>
    <w:rsid w:val="00A60543"/>
    <w:rsid w:val="00A6062B"/>
    <w:rsid w:val="00A606DB"/>
    <w:rsid w:val="00A60854"/>
    <w:rsid w:val="00A6085B"/>
    <w:rsid w:val="00A60E8A"/>
    <w:rsid w:val="00A60F73"/>
    <w:rsid w:val="00A610EE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D39"/>
    <w:rsid w:val="00A61F04"/>
    <w:rsid w:val="00A620D7"/>
    <w:rsid w:val="00A62200"/>
    <w:rsid w:val="00A623FB"/>
    <w:rsid w:val="00A62590"/>
    <w:rsid w:val="00A62644"/>
    <w:rsid w:val="00A62656"/>
    <w:rsid w:val="00A628EE"/>
    <w:rsid w:val="00A62A33"/>
    <w:rsid w:val="00A62D0A"/>
    <w:rsid w:val="00A62E68"/>
    <w:rsid w:val="00A62F2D"/>
    <w:rsid w:val="00A62F8E"/>
    <w:rsid w:val="00A6304C"/>
    <w:rsid w:val="00A63403"/>
    <w:rsid w:val="00A637B9"/>
    <w:rsid w:val="00A638EB"/>
    <w:rsid w:val="00A6394D"/>
    <w:rsid w:val="00A63ABC"/>
    <w:rsid w:val="00A63B98"/>
    <w:rsid w:val="00A63BF5"/>
    <w:rsid w:val="00A63F19"/>
    <w:rsid w:val="00A63F6B"/>
    <w:rsid w:val="00A63F7F"/>
    <w:rsid w:val="00A6423C"/>
    <w:rsid w:val="00A6468C"/>
    <w:rsid w:val="00A64813"/>
    <w:rsid w:val="00A64832"/>
    <w:rsid w:val="00A648DB"/>
    <w:rsid w:val="00A64980"/>
    <w:rsid w:val="00A64AD9"/>
    <w:rsid w:val="00A64BF9"/>
    <w:rsid w:val="00A64F0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16D"/>
    <w:rsid w:val="00A6617A"/>
    <w:rsid w:val="00A66358"/>
    <w:rsid w:val="00A6642E"/>
    <w:rsid w:val="00A66552"/>
    <w:rsid w:val="00A666EB"/>
    <w:rsid w:val="00A6676D"/>
    <w:rsid w:val="00A66AEF"/>
    <w:rsid w:val="00A66EE9"/>
    <w:rsid w:val="00A66F82"/>
    <w:rsid w:val="00A66FE7"/>
    <w:rsid w:val="00A672A7"/>
    <w:rsid w:val="00A6762D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654"/>
    <w:rsid w:val="00A709EA"/>
    <w:rsid w:val="00A70AF6"/>
    <w:rsid w:val="00A70C87"/>
    <w:rsid w:val="00A71015"/>
    <w:rsid w:val="00A71399"/>
    <w:rsid w:val="00A713DB"/>
    <w:rsid w:val="00A71498"/>
    <w:rsid w:val="00A7170F"/>
    <w:rsid w:val="00A717FB"/>
    <w:rsid w:val="00A71894"/>
    <w:rsid w:val="00A71A4A"/>
    <w:rsid w:val="00A72288"/>
    <w:rsid w:val="00A72347"/>
    <w:rsid w:val="00A723B3"/>
    <w:rsid w:val="00A72444"/>
    <w:rsid w:val="00A724FC"/>
    <w:rsid w:val="00A72795"/>
    <w:rsid w:val="00A72821"/>
    <w:rsid w:val="00A7291C"/>
    <w:rsid w:val="00A72C68"/>
    <w:rsid w:val="00A7309D"/>
    <w:rsid w:val="00A73145"/>
    <w:rsid w:val="00A734C7"/>
    <w:rsid w:val="00A73DEF"/>
    <w:rsid w:val="00A73E86"/>
    <w:rsid w:val="00A73ED0"/>
    <w:rsid w:val="00A73F79"/>
    <w:rsid w:val="00A74220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1F"/>
    <w:rsid w:val="00A75239"/>
    <w:rsid w:val="00A7538C"/>
    <w:rsid w:val="00A75445"/>
    <w:rsid w:val="00A754AD"/>
    <w:rsid w:val="00A755D9"/>
    <w:rsid w:val="00A755E3"/>
    <w:rsid w:val="00A756BA"/>
    <w:rsid w:val="00A75714"/>
    <w:rsid w:val="00A75A85"/>
    <w:rsid w:val="00A75BBE"/>
    <w:rsid w:val="00A762CC"/>
    <w:rsid w:val="00A766A5"/>
    <w:rsid w:val="00A7687B"/>
    <w:rsid w:val="00A76950"/>
    <w:rsid w:val="00A769D7"/>
    <w:rsid w:val="00A76A6F"/>
    <w:rsid w:val="00A76BE7"/>
    <w:rsid w:val="00A7709F"/>
    <w:rsid w:val="00A770B8"/>
    <w:rsid w:val="00A77225"/>
    <w:rsid w:val="00A7722C"/>
    <w:rsid w:val="00A773DC"/>
    <w:rsid w:val="00A774CC"/>
    <w:rsid w:val="00A77602"/>
    <w:rsid w:val="00A7782F"/>
    <w:rsid w:val="00A77CD8"/>
    <w:rsid w:val="00A77D4D"/>
    <w:rsid w:val="00A77DED"/>
    <w:rsid w:val="00A77DF7"/>
    <w:rsid w:val="00A77E85"/>
    <w:rsid w:val="00A80016"/>
    <w:rsid w:val="00A80148"/>
    <w:rsid w:val="00A8043D"/>
    <w:rsid w:val="00A80445"/>
    <w:rsid w:val="00A805ED"/>
    <w:rsid w:val="00A80737"/>
    <w:rsid w:val="00A807D6"/>
    <w:rsid w:val="00A80807"/>
    <w:rsid w:val="00A80906"/>
    <w:rsid w:val="00A8098F"/>
    <w:rsid w:val="00A80A70"/>
    <w:rsid w:val="00A80CF8"/>
    <w:rsid w:val="00A80D27"/>
    <w:rsid w:val="00A80E17"/>
    <w:rsid w:val="00A80E66"/>
    <w:rsid w:val="00A81030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4A2"/>
    <w:rsid w:val="00A82778"/>
    <w:rsid w:val="00A829F3"/>
    <w:rsid w:val="00A82BEE"/>
    <w:rsid w:val="00A82E6E"/>
    <w:rsid w:val="00A830CF"/>
    <w:rsid w:val="00A83308"/>
    <w:rsid w:val="00A833B9"/>
    <w:rsid w:val="00A83445"/>
    <w:rsid w:val="00A83CBF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CE"/>
    <w:rsid w:val="00A855E9"/>
    <w:rsid w:val="00A85727"/>
    <w:rsid w:val="00A857EB"/>
    <w:rsid w:val="00A85897"/>
    <w:rsid w:val="00A85A07"/>
    <w:rsid w:val="00A85A10"/>
    <w:rsid w:val="00A85B85"/>
    <w:rsid w:val="00A85D16"/>
    <w:rsid w:val="00A85DD3"/>
    <w:rsid w:val="00A86092"/>
    <w:rsid w:val="00A863FC"/>
    <w:rsid w:val="00A86526"/>
    <w:rsid w:val="00A8669E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2FE"/>
    <w:rsid w:val="00A90DC3"/>
    <w:rsid w:val="00A90E52"/>
    <w:rsid w:val="00A90F94"/>
    <w:rsid w:val="00A9113C"/>
    <w:rsid w:val="00A9148A"/>
    <w:rsid w:val="00A916C6"/>
    <w:rsid w:val="00A91B53"/>
    <w:rsid w:val="00A91B9A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A2"/>
    <w:rsid w:val="00A92DE7"/>
    <w:rsid w:val="00A933A5"/>
    <w:rsid w:val="00A933AD"/>
    <w:rsid w:val="00A934C3"/>
    <w:rsid w:val="00A93553"/>
    <w:rsid w:val="00A935DF"/>
    <w:rsid w:val="00A935EB"/>
    <w:rsid w:val="00A93628"/>
    <w:rsid w:val="00A93696"/>
    <w:rsid w:val="00A936B3"/>
    <w:rsid w:val="00A93725"/>
    <w:rsid w:val="00A93805"/>
    <w:rsid w:val="00A93BC7"/>
    <w:rsid w:val="00A93C5F"/>
    <w:rsid w:val="00A93C78"/>
    <w:rsid w:val="00A93E31"/>
    <w:rsid w:val="00A93FA5"/>
    <w:rsid w:val="00A9407F"/>
    <w:rsid w:val="00A941B2"/>
    <w:rsid w:val="00A942D5"/>
    <w:rsid w:val="00A943D2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E2D"/>
    <w:rsid w:val="00A95F01"/>
    <w:rsid w:val="00A960A4"/>
    <w:rsid w:val="00A961D4"/>
    <w:rsid w:val="00A96457"/>
    <w:rsid w:val="00A965EB"/>
    <w:rsid w:val="00A966E8"/>
    <w:rsid w:val="00A96959"/>
    <w:rsid w:val="00A9696B"/>
    <w:rsid w:val="00A96B6F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342"/>
    <w:rsid w:val="00AA04B5"/>
    <w:rsid w:val="00AA06C8"/>
    <w:rsid w:val="00AA09F7"/>
    <w:rsid w:val="00AA0B27"/>
    <w:rsid w:val="00AA0CA5"/>
    <w:rsid w:val="00AA0CFA"/>
    <w:rsid w:val="00AA0F14"/>
    <w:rsid w:val="00AA11F0"/>
    <w:rsid w:val="00AA12AF"/>
    <w:rsid w:val="00AA148F"/>
    <w:rsid w:val="00AA163A"/>
    <w:rsid w:val="00AA1AAF"/>
    <w:rsid w:val="00AA1AC1"/>
    <w:rsid w:val="00AA1AFD"/>
    <w:rsid w:val="00AA1B1A"/>
    <w:rsid w:val="00AA1B67"/>
    <w:rsid w:val="00AA1C57"/>
    <w:rsid w:val="00AA1FE9"/>
    <w:rsid w:val="00AA2175"/>
    <w:rsid w:val="00AA2548"/>
    <w:rsid w:val="00AA273F"/>
    <w:rsid w:val="00AA2800"/>
    <w:rsid w:val="00AA2822"/>
    <w:rsid w:val="00AA29B9"/>
    <w:rsid w:val="00AA2E31"/>
    <w:rsid w:val="00AA32BD"/>
    <w:rsid w:val="00AA338B"/>
    <w:rsid w:val="00AA3924"/>
    <w:rsid w:val="00AA3EA9"/>
    <w:rsid w:val="00AA3F2F"/>
    <w:rsid w:val="00AA4004"/>
    <w:rsid w:val="00AA42CC"/>
    <w:rsid w:val="00AA44A4"/>
    <w:rsid w:val="00AA465C"/>
    <w:rsid w:val="00AA46CE"/>
    <w:rsid w:val="00AA4973"/>
    <w:rsid w:val="00AA4AB1"/>
    <w:rsid w:val="00AA4E5C"/>
    <w:rsid w:val="00AA50DB"/>
    <w:rsid w:val="00AA5136"/>
    <w:rsid w:val="00AA548E"/>
    <w:rsid w:val="00AA54A0"/>
    <w:rsid w:val="00AA5627"/>
    <w:rsid w:val="00AA565D"/>
    <w:rsid w:val="00AA56E5"/>
    <w:rsid w:val="00AA59CA"/>
    <w:rsid w:val="00AA5B0F"/>
    <w:rsid w:val="00AA5B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A7FE0"/>
    <w:rsid w:val="00AB012A"/>
    <w:rsid w:val="00AB0550"/>
    <w:rsid w:val="00AB09C9"/>
    <w:rsid w:val="00AB0A57"/>
    <w:rsid w:val="00AB0AD2"/>
    <w:rsid w:val="00AB0DB8"/>
    <w:rsid w:val="00AB0F32"/>
    <w:rsid w:val="00AB10EC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08E"/>
    <w:rsid w:val="00AB2125"/>
    <w:rsid w:val="00AB2150"/>
    <w:rsid w:val="00AB2183"/>
    <w:rsid w:val="00AB22AE"/>
    <w:rsid w:val="00AB22C5"/>
    <w:rsid w:val="00AB23C4"/>
    <w:rsid w:val="00AB23D9"/>
    <w:rsid w:val="00AB266D"/>
    <w:rsid w:val="00AB2741"/>
    <w:rsid w:val="00AB2808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000"/>
    <w:rsid w:val="00AB41D5"/>
    <w:rsid w:val="00AB4514"/>
    <w:rsid w:val="00AB47EE"/>
    <w:rsid w:val="00AB4823"/>
    <w:rsid w:val="00AB4840"/>
    <w:rsid w:val="00AB4965"/>
    <w:rsid w:val="00AB4D32"/>
    <w:rsid w:val="00AB53BD"/>
    <w:rsid w:val="00AB5438"/>
    <w:rsid w:val="00AB5450"/>
    <w:rsid w:val="00AB54CF"/>
    <w:rsid w:val="00AB5B01"/>
    <w:rsid w:val="00AB6044"/>
    <w:rsid w:val="00AB6171"/>
    <w:rsid w:val="00AB61F6"/>
    <w:rsid w:val="00AB621F"/>
    <w:rsid w:val="00AB62DC"/>
    <w:rsid w:val="00AB63ED"/>
    <w:rsid w:val="00AB6486"/>
    <w:rsid w:val="00AB6543"/>
    <w:rsid w:val="00AB663D"/>
    <w:rsid w:val="00AB668A"/>
    <w:rsid w:val="00AB68AC"/>
    <w:rsid w:val="00AB6B9E"/>
    <w:rsid w:val="00AB6BEA"/>
    <w:rsid w:val="00AB6CAE"/>
    <w:rsid w:val="00AB6D83"/>
    <w:rsid w:val="00AB6F80"/>
    <w:rsid w:val="00AB6FAA"/>
    <w:rsid w:val="00AB713D"/>
    <w:rsid w:val="00AB71A5"/>
    <w:rsid w:val="00AB71E3"/>
    <w:rsid w:val="00AB7271"/>
    <w:rsid w:val="00AB76EA"/>
    <w:rsid w:val="00AB7761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915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55"/>
    <w:rsid w:val="00AC3475"/>
    <w:rsid w:val="00AC352E"/>
    <w:rsid w:val="00AC362D"/>
    <w:rsid w:val="00AC37A8"/>
    <w:rsid w:val="00AC38F7"/>
    <w:rsid w:val="00AC3A8C"/>
    <w:rsid w:val="00AC3D3F"/>
    <w:rsid w:val="00AC422D"/>
    <w:rsid w:val="00AC457B"/>
    <w:rsid w:val="00AC4620"/>
    <w:rsid w:val="00AC46E7"/>
    <w:rsid w:val="00AC49B5"/>
    <w:rsid w:val="00AC4A07"/>
    <w:rsid w:val="00AC4BD6"/>
    <w:rsid w:val="00AC4C6E"/>
    <w:rsid w:val="00AC50E4"/>
    <w:rsid w:val="00AC5114"/>
    <w:rsid w:val="00AC51B6"/>
    <w:rsid w:val="00AC51E7"/>
    <w:rsid w:val="00AC5333"/>
    <w:rsid w:val="00AC5357"/>
    <w:rsid w:val="00AC55CC"/>
    <w:rsid w:val="00AC55FD"/>
    <w:rsid w:val="00AC570B"/>
    <w:rsid w:val="00AC5756"/>
    <w:rsid w:val="00AC57DA"/>
    <w:rsid w:val="00AC5803"/>
    <w:rsid w:val="00AC5A11"/>
    <w:rsid w:val="00AC5A7F"/>
    <w:rsid w:val="00AC5B12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1"/>
    <w:rsid w:val="00AD02E4"/>
    <w:rsid w:val="00AD0398"/>
    <w:rsid w:val="00AD0431"/>
    <w:rsid w:val="00AD043F"/>
    <w:rsid w:val="00AD04FF"/>
    <w:rsid w:val="00AD0500"/>
    <w:rsid w:val="00AD0551"/>
    <w:rsid w:val="00AD07C4"/>
    <w:rsid w:val="00AD097F"/>
    <w:rsid w:val="00AD09D9"/>
    <w:rsid w:val="00AD0A9B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1E4C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229"/>
    <w:rsid w:val="00AD3324"/>
    <w:rsid w:val="00AD3402"/>
    <w:rsid w:val="00AD3453"/>
    <w:rsid w:val="00AD3475"/>
    <w:rsid w:val="00AD35D5"/>
    <w:rsid w:val="00AD376E"/>
    <w:rsid w:val="00AD3AB0"/>
    <w:rsid w:val="00AD3BC7"/>
    <w:rsid w:val="00AD3CBA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C80"/>
    <w:rsid w:val="00AD6E3B"/>
    <w:rsid w:val="00AD6E61"/>
    <w:rsid w:val="00AD73B3"/>
    <w:rsid w:val="00AD753F"/>
    <w:rsid w:val="00AD76FC"/>
    <w:rsid w:val="00AD7740"/>
    <w:rsid w:val="00AD780F"/>
    <w:rsid w:val="00AD7A82"/>
    <w:rsid w:val="00AD7B8C"/>
    <w:rsid w:val="00AD7BFC"/>
    <w:rsid w:val="00AD7E32"/>
    <w:rsid w:val="00AD7F34"/>
    <w:rsid w:val="00AE00EA"/>
    <w:rsid w:val="00AE01D1"/>
    <w:rsid w:val="00AE023C"/>
    <w:rsid w:val="00AE024A"/>
    <w:rsid w:val="00AE0327"/>
    <w:rsid w:val="00AE03DE"/>
    <w:rsid w:val="00AE04C8"/>
    <w:rsid w:val="00AE04CE"/>
    <w:rsid w:val="00AE04D9"/>
    <w:rsid w:val="00AE04E9"/>
    <w:rsid w:val="00AE0583"/>
    <w:rsid w:val="00AE0635"/>
    <w:rsid w:val="00AE0773"/>
    <w:rsid w:val="00AE087D"/>
    <w:rsid w:val="00AE09AC"/>
    <w:rsid w:val="00AE0CB3"/>
    <w:rsid w:val="00AE1758"/>
    <w:rsid w:val="00AE1822"/>
    <w:rsid w:val="00AE18D3"/>
    <w:rsid w:val="00AE199A"/>
    <w:rsid w:val="00AE19D4"/>
    <w:rsid w:val="00AE1A16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05"/>
    <w:rsid w:val="00AE369E"/>
    <w:rsid w:val="00AE370F"/>
    <w:rsid w:val="00AE384F"/>
    <w:rsid w:val="00AE3875"/>
    <w:rsid w:val="00AE3B0C"/>
    <w:rsid w:val="00AE3C25"/>
    <w:rsid w:val="00AE3FF7"/>
    <w:rsid w:val="00AE4116"/>
    <w:rsid w:val="00AE4128"/>
    <w:rsid w:val="00AE41CB"/>
    <w:rsid w:val="00AE4335"/>
    <w:rsid w:val="00AE4655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5F04"/>
    <w:rsid w:val="00AE60FD"/>
    <w:rsid w:val="00AE64B9"/>
    <w:rsid w:val="00AE68D7"/>
    <w:rsid w:val="00AE6912"/>
    <w:rsid w:val="00AE69CE"/>
    <w:rsid w:val="00AE6B23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394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3CB"/>
    <w:rsid w:val="00AF0445"/>
    <w:rsid w:val="00AF048E"/>
    <w:rsid w:val="00AF05BB"/>
    <w:rsid w:val="00AF07FE"/>
    <w:rsid w:val="00AF0987"/>
    <w:rsid w:val="00AF09BE"/>
    <w:rsid w:val="00AF0D31"/>
    <w:rsid w:val="00AF12F7"/>
    <w:rsid w:val="00AF15F7"/>
    <w:rsid w:val="00AF1677"/>
    <w:rsid w:val="00AF183F"/>
    <w:rsid w:val="00AF1ADF"/>
    <w:rsid w:val="00AF1C3F"/>
    <w:rsid w:val="00AF1D2C"/>
    <w:rsid w:val="00AF1E93"/>
    <w:rsid w:val="00AF1EEF"/>
    <w:rsid w:val="00AF2799"/>
    <w:rsid w:val="00AF2A50"/>
    <w:rsid w:val="00AF2A90"/>
    <w:rsid w:val="00AF2CCB"/>
    <w:rsid w:val="00AF2DF4"/>
    <w:rsid w:val="00AF2F44"/>
    <w:rsid w:val="00AF2F64"/>
    <w:rsid w:val="00AF3000"/>
    <w:rsid w:val="00AF32B0"/>
    <w:rsid w:val="00AF32CA"/>
    <w:rsid w:val="00AF351A"/>
    <w:rsid w:val="00AF35E4"/>
    <w:rsid w:val="00AF3648"/>
    <w:rsid w:val="00AF3691"/>
    <w:rsid w:val="00AF37BB"/>
    <w:rsid w:val="00AF37FE"/>
    <w:rsid w:val="00AF3913"/>
    <w:rsid w:val="00AF3937"/>
    <w:rsid w:val="00AF3A66"/>
    <w:rsid w:val="00AF3AEC"/>
    <w:rsid w:val="00AF3B22"/>
    <w:rsid w:val="00AF3E26"/>
    <w:rsid w:val="00AF4190"/>
    <w:rsid w:val="00AF429A"/>
    <w:rsid w:val="00AF4301"/>
    <w:rsid w:val="00AF45C7"/>
    <w:rsid w:val="00AF4749"/>
    <w:rsid w:val="00AF4832"/>
    <w:rsid w:val="00AF4BAB"/>
    <w:rsid w:val="00AF4BCC"/>
    <w:rsid w:val="00AF4C46"/>
    <w:rsid w:val="00AF4DB1"/>
    <w:rsid w:val="00AF524B"/>
    <w:rsid w:val="00AF533E"/>
    <w:rsid w:val="00AF539E"/>
    <w:rsid w:val="00AF54E0"/>
    <w:rsid w:val="00AF55E1"/>
    <w:rsid w:val="00AF568A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AF7A0B"/>
    <w:rsid w:val="00B000B9"/>
    <w:rsid w:val="00B004D3"/>
    <w:rsid w:val="00B00637"/>
    <w:rsid w:val="00B0070C"/>
    <w:rsid w:val="00B00889"/>
    <w:rsid w:val="00B00969"/>
    <w:rsid w:val="00B00C28"/>
    <w:rsid w:val="00B00E13"/>
    <w:rsid w:val="00B00ED2"/>
    <w:rsid w:val="00B00F7C"/>
    <w:rsid w:val="00B00F8C"/>
    <w:rsid w:val="00B0123E"/>
    <w:rsid w:val="00B01954"/>
    <w:rsid w:val="00B01B2B"/>
    <w:rsid w:val="00B01B7B"/>
    <w:rsid w:val="00B01D5F"/>
    <w:rsid w:val="00B01D94"/>
    <w:rsid w:val="00B01DD6"/>
    <w:rsid w:val="00B01ED0"/>
    <w:rsid w:val="00B02038"/>
    <w:rsid w:val="00B0206B"/>
    <w:rsid w:val="00B0210A"/>
    <w:rsid w:val="00B02385"/>
    <w:rsid w:val="00B027B6"/>
    <w:rsid w:val="00B02A9C"/>
    <w:rsid w:val="00B02AE9"/>
    <w:rsid w:val="00B02D83"/>
    <w:rsid w:val="00B03113"/>
    <w:rsid w:val="00B0325E"/>
    <w:rsid w:val="00B032AF"/>
    <w:rsid w:val="00B03387"/>
    <w:rsid w:val="00B0340E"/>
    <w:rsid w:val="00B0357C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137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625"/>
    <w:rsid w:val="00B0564A"/>
    <w:rsid w:val="00B057BE"/>
    <w:rsid w:val="00B058A1"/>
    <w:rsid w:val="00B05A29"/>
    <w:rsid w:val="00B05C5E"/>
    <w:rsid w:val="00B05D01"/>
    <w:rsid w:val="00B05E81"/>
    <w:rsid w:val="00B05F52"/>
    <w:rsid w:val="00B06152"/>
    <w:rsid w:val="00B06297"/>
    <w:rsid w:val="00B062C2"/>
    <w:rsid w:val="00B06463"/>
    <w:rsid w:val="00B0649C"/>
    <w:rsid w:val="00B064CD"/>
    <w:rsid w:val="00B064FF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9E3"/>
    <w:rsid w:val="00B07A67"/>
    <w:rsid w:val="00B07C0E"/>
    <w:rsid w:val="00B07F05"/>
    <w:rsid w:val="00B07FDF"/>
    <w:rsid w:val="00B101DA"/>
    <w:rsid w:val="00B10384"/>
    <w:rsid w:val="00B103C5"/>
    <w:rsid w:val="00B10487"/>
    <w:rsid w:val="00B104B2"/>
    <w:rsid w:val="00B104F6"/>
    <w:rsid w:val="00B10CFB"/>
    <w:rsid w:val="00B10D66"/>
    <w:rsid w:val="00B10EDC"/>
    <w:rsid w:val="00B10F73"/>
    <w:rsid w:val="00B113B5"/>
    <w:rsid w:val="00B114A0"/>
    <w:rsid w:val="00B115FB"/>
    <w:rsid w:val="00B11A00"/>
    <w:rsid w:val="00B11CA8"/>
    <w:rsid w:val="00B11FBE"/>
    <w:rsid w:val="00B12332"/>
    <w:rsid w:val="00B1240D"/>
    <w:rsid w:val="00B124D6"/>
    <w:rsid w:val="00B126BC"/>
    <w:rsid w:val="00B127F1"/>
    <w:rsid w:val="00B129E6"/>
    <w:rsid w:val="00B12BF4"/>
    <w:rsid w:val="00B12EC2"/>
    <w:rsid w:val="00B12FA3"/>
    <w:rsid w:val="00B13234"/>
    <w:rsid w:val="00B13294"/>
    <w:rsid w:val="00B134A1"/>
    <w:rsid w:val="00B13959"/>
    <w:rsid w:val="00B139AA"/>
    <w:rsid w:val="00B139E3"/>
    <w:rsid w:val="00B13ADB"/>
    <w:rsid w:val="00B13D9B"/>
    <w:rsid w:val="00B1409E"/>
    <w:rsid w:val="00B1443B"/>
    <w:rsid w:val="00B1443F"/>
    <w:rsid w:val="00B14797"/>
    <w:rsid w:val="00B147D1"/>
    <w:rsid w:val="00B14815"/>
    <w:rsid w:val="00B149AB"/>
    <w:rsid w:val="00B14B3E"/>
    <w:rsid w:val="00B14C98"/>
    <w:rsid w:val="00B14D7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8F9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D6"/>
    <w:rsid w:val="00B17CEC"/>
    <w:rsid w:val="00B17F48"/>
    <w:rsid w:val="00B17F72"/>
    <w:rsid w:val="00B20163"/>
    <w:rsid w:val="00B202B9"/>
    <w:rsid w:val="00B2052D"/>
    <w:rsid w:val="00B205B2"/>
    <w:rsid w:val="00B20658"/>
    <w:rsid w:val="00B208E1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5A"/>
    <w:rsid w:val="00B222F4"/>
    <w:rsid w:val="00B22358"/>
    <w:rsid w:val="00B223F7"/>
    <w:rsid w:val="00B2244A"/>
    <w:rsid w:val="00B2249F"/>
    <w:rsid w:val="00B226CA"/>
    <w:rsid w:val="00B22865"/>
    <w:rsid w:val="00B22B58"/>
    <w:rsid w:val="00B22BA0"/>
    <w:rsid w:val="00B22E16"/>
    <w:rsid w:val="00B22F3D"/>
    <w:rsid w:val="00B2303A"/>
    <w:rsid w:val="00B232F5"/>
    <w:rsid w:val="00B23555"/>
    <w:rsid w:val="00B235BA"/>
    <w:rsid w:val="00B235DA"/>
    <w:rsid w:val="00B237FF"/>
    <w:rsid w:val="00B23952"/>
    <w:rsid w:val="00B239D0"/>
    <w:rsid w:val="00B23A94"/>
    <w:rsid w:val="00B23AEF"/>
    <w:rsid w:val="00B23C6C"/>
    <w:rsid w:val="00B23CC5"/>
    <w:rsid w:val="00B23DF8"/>
    <w:rsid w:val="00B24566"/>
    <w:rsid w:val="00B245EF"/>
    <w:rsid w:val="00B24A20"/>
    <w:rsid w:val="00B24ABC"/>
    <w:rsid w:val="00B24DA6"/>
    <w:rsid w:val="00B24E56"/>
    <w:rsid w:val="00B24F32"/>
    <w:rsid w:val="00B25087"/>
    <w:rsid w:val="00B252CA"/>
    <w:rsid w:val="00B253F8"/>
    <w:rsid w:val="00B2567D"/>
    <w:rsid w:val="00B256E3"/>
    <w:rsid w:val="00B257CE"/>
    <w:rsid w:val="00B25948"/>
    <w:rsid w:val="00B25952"/>
    <w:rsid w:val="00B25ABC"/>
    <w:rsid w:val="00B25B02"/>
    <w:rsid w:val="00B25F18"/>
    <w:rsid w:val="00B25F26"/>
    <w:rsid w:val="00B25FDE"/>
    <w:rsid w:val="00B26133"/>
    <w:rsid w:val="00B2613C"/>
    <w:rsid w:val="00B26203"/>
    <w:rsid w:val="00B2686D"/>
    <w:rsid w:val="00B26B4F"/>
    <w:rsid w:val="00B26CAC"/>
    <w:rsid w:val="00B26D93"/>
    <w:rsid w:val="00B26DD9"/>
    <w:rsid w:val="00B26E14"/>
    <w:rsid w:val="00B26E85"/>
    <w:rsid w:val="00B26F30"/>
    <w:rsid w:val="00B27062"/>
    <w:rsid w:val="00B27239"/>
    <w:rsid w:val="00B27597"/>
    <w:rsid w:val="00B275CD"/>
    <w:rsid w:val="00B27619"/>
    <w:rsid w:val="00B27DA5"/>
    <w:rsid w:val="00B27DB9"/>
    <w:rsid w:val="00B27E5D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A24"/>
    <w:rsid w:val="00B30F42"/>
    <w:rsid w:val="00B3145A"/>
    <w:rsid w:val="00B3192D"/>
    <w:rsid w:val="00B31996"/>
    <w:rsid w:val="00B31E71"/>
    <w:rsid w:val="00B31E9F"/>
    <w:rsid w:val="00B31FDA"/>
    <w:rsid w:val="00B322AA"/>
    <w:rsid w:val="00B3239A"/>
    <w:rsid w:val="00B324EC"/>
    <w:rsid w:val="00B32548"/>
    <w:rsid w:val="00B325E4"/>
    <w:rsid w:val="00B327CB"/>
    <w:rsid w:val="00B32B68"/>
    <w:rsid w:val="00B32E66"/>
    <w:rsid w:val="00B32EDE"/>
    <w:rsid w:val="00B32F0A"/>
    <w:rsid w:val="00B337AC"/>
    <w:rsid w:val="00B339F4"/>
    <w:rsid w:val="00B33B54"/>
    <w:rsid w:val="00B33E9E"/>
    <w:rsid w:val="00B33EA1"/>
    <w:rsid w:val="00B34105"/>
    <w:rsid w:val="00B346D2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181"/>
    <w:rsid w:val="00B3534C"/>
    <w:rsid w:val="00B35894"/>
    <w:rsid w:val="00B35D41"/>
    <w:rsid w:val="00B35E1D"/>
    <w:rsid w:val="00B36074"/>
    <w:rsid w:val="00B36077"/>
    <w:rsid w:val="00B36081"/>
    <w:rsid w:val="00B361B0"/>
    <w:rsid w:val="00B362BD"/>
    <w:rsid w:val="00B366CA"/>
    <w:rsid w:val="00B36CD6"/>
    <w:rsid w:val="00B36EA2"/>
    <w:rsid w:val="00B3757C"/>
    <w:rsid w:val="00B37974"/>
    <w:rsid w:val="00B37A64"/>
    <w:rsid w:val="00B37ACE"/>
    <w:rsid w:val="00B37EF2"/>
    <w:rsid w:val="00B37EFB"/>
    <w:rsid w:val="00B37F48"/>
    <w:rsid w:val="00B37FA1"/>
    <w:rsid w:val="00B40450"/>
    <w:rsid w:val="00B40645"/>
    <w:rsid w:val="00B406B5"/>
    <w:rsid w:val="00B406C6"/>
    <w:rsid w:val="00B40742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1FD5"/>
    <w:rsid w:val="00B421CF"/>
    <w:rsid w:val="00B4221B"/>
    <w:rsid w:val="00B422C4"/>
    <w:rsid w:val="00B423A1"/>
    <w:rsid w:val="00B423C0"/>
    <w:rsid w:val="00B42622"/>
    <w:rsid w:val="00B42BC9"/>
    <w:rsid w:val="00B42F11"/>
    <w:rsid w:val="00B42F20"/>
    <w:rsid w:val="00B4314B"/>
    <w:rsid w:val="00B432A7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8AD"/>
    <w:rsid w:val="00B44C21"/>
    <w:rsid w:val="00B44C83"/>
    <w:rsid w:val="00B44D53"/>
    <w:rsid w:val="00B44DB0"/>
    <w:rsid w:val="00B44DBA"/>
    <w:rsid w:val="00B45083"/>
    <w:rsid w:val="00B450F0"/>
    <w:rsid w:val="00B451A8"/>
    <w:rsid w:val="00B45638"/>
    <w:rsid w:val="00B456A5"/>
    <w:rsid w:val="00B45745"/>
    <w:rsid w:val="00B45C5D"/>
    <w:rsid w:val="00B45CF3"/>
    <w:rsid w:val="00B45E5B"/>
    <w:rsid w:val="00B45F78"/>
    <w:rsid w:val="00B46127"/>
    <w:rsid w:val="00B46433"/>
    <w:rsid w:val="00B4668D"/>
    <w:rsid w:val="00B46740"/>
    <w:rsid w:val="00B469AB"/>
    <w:rsid w:val="00B46DF3"/>
    <w:rsid w:val="00B46F1C"/>
    <w:rsid w:val="00B46F46"/>
    <w:rsid w:val="00B470FE"/>
    <w:rsid w:val="00B47305"/>
    <w:rsid w:val="00B47480"/>
    <w:rsid w:val="00B47BF5"/>
    <w:rsid w:val="00B47C57"/>
    <w:rsid w:val="00B50002"/>
    <w:rsid w:val="00B500AB"/>
    <w:rsid w:val="00B50528"/>
    <w:rsid w:val="00B50B30"/>
    <w:rsid w:val="00B50D51"/>
    <w:rsid w:val="00B50DF3"/>
    <w:rsid w:val="00B51041"/>
    <w:rsid w:val="00B51089"/>
    <w:rsid w:val="00B510DF"/>
    <w:rsid w:val="00B511BF"/>
    <w:rsid w:val="00B51265"/>
    <w:rsid w:val="00B5155D"/>
    <w:rsid w:val="00B519BA"/>
    <w:rsid w:val="00B51BF4"/>
    <w:rsid w:val="00B51D80"/>
    <w:rsid w:val="00B51E32"/>
    <w:rsid w:val="00B51EA6"/>
    <w:rsid w:val="00B51F59"/>
    <w:rsid w:val="00B51F99"/>
    <w:rsid w:val="00B52429"/>
    <w:rsid w:val="00B524BE"/>
    <w:rsid w:val="00B524E8"/>
    <w:rsid w:val="00B52681"/>
    <w:rsid w:val="00B527CD"/>
    <w:rsid w:val="00B52956"/>
    <w:rsid w:val="00B5295C"/>
    <w:rsid w:val="00B52A9B"/>
    <w:rsid w:val="00B52C8A"/>
    <w:rsid w:val="00B530FD"/>
    <w:rsid w:val="00B53173"/>
    <w:rsid w:val="00B536A1"/>
    <w:rsid w:val="00B53734"/>
    <w:rsid w:val="00B53B15"/>
    <w:rsid w:val="00B53BA2"/>
    <w:rsid w:val="00B53CBB"/>
    <w:rsid w:val="00B53F33"/>
    <w:rsid w:val="00B54010"/>
    <w:rsid w:val="00B54039"/>
    <w:rsid w:val="00B54322"/>
    <w:rsid w:val="00B543CF"/>
    <w:rsid w:val="00B548B0"/>
    <w:rsid w:val="00B54B06"/>
    <w:rsid w:val="00B54F77"/>
    <w:rsid w:val="00B55151"/>
    <w:rsid w:val="00B55156"/>
    <w:rsid w:val="00B55185"/>
    <w:rsid w:val="00B551AC"/>
    <w:rsid w:val="00B552F4"/>
    <w:rsid w:val="00B5544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163"/>
    <w:rsid w:val="00B56353"/>
    <w:rsid w:val="00B563C2"/>
    <w:rsid w:val="00B565EE"/>
    <w:rsid w:val="00B56BAF"/>
    <w:rsid w:val="00B56F3C"/>
    <w:rsid w:val="00B571F9"/>
    <w:rsid w:val="00B57360"/>
    <w:rsid w:val="00B57555"/>
    <w:rsid w:val="00B57F42"/>
    <w:rsid w:val="00B60029"/>
    <w:rsid w:val="00B6049F"/>
    <w:rsid w:val="00B604D5"/>
    <w:rsid w:val="00B6050A"/>
    <w:rsid w:val="00B606A0"/>
    <w:rsid w:val="00B60960"/>
    <w:rsid w:val="00B60B0E"/>
    <w:rsid w:val="00B60BD8"/>
    <w:rsid w:val="00B61116"/>
    <w:rsid w:val="00B6111C"/>
    <w:rsid w:val="00B61260"/>
    <w:rsid w:val="00B616C0"/>
    <w:rsid w:val="00B616E5"/>
    <w:rsid w:val="00B61835"/>
    <w:rsid w:val="00B6183F"/>
    <w:rsid w:val="00B6188B"/>
    <w:rsid w:val="00B61AB8"/>
    <w:rsid w:val="00B61C94"/>
    <w:rsid w:val="00B6214D"/>
    <w:rsid w:val="00B62169"/>
    <w:rsid w:val="00B62172"/>
    <w:rsid w:val="00B6240A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ECE"/>
    <w:rsid w:val="00B63F59"/>
    <w:rsid w:val="00B63F60"/>
    <w:rsid w:val="00B63FF0"/>
    <w:rsid w:val="00B641A2"/>
    <w:rsid w:val="00B6420F"/>
    <w:rsid w:val="00B642A4"/>
    <w:rsid w:val="00B642CF"/>
    <w:rsid w:val="00B64704"/>
    <w:rsid w:val="00B647AC"/>
    <w:rsid w:val="00B647B9"/>
    <w:rsid w:val="00B64A2C"/>
    <w:rsid w:val="00B64A96"/>
    <w:rsid w:val="00B64CE3"/>
    <w:rsid w:val="00B65080"/>
    <w:rsid w:val="00B65175"/>
    <w:rsid w:val="00B6533A"/>
    <w:rsid w:val="00B65394"/>
    <w:rsid w:val="00B657CD"/>
    <w:rsid w:val="00B658A0"/>
    <w:rsid w:val="00B65AC8"/>
    <w:rsid w:val="00B65D2F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784"/>
    <w:rsid w:val="00B66917"/>
    <w:rsid w:val="00B669BF"/>
    <w:rsid w:val="00B66AB2"/>
    <w:rsid w:val="00B66DB2"/>
    <w:rsid w:val="00B66F63"/>
    <w:rsid w:val="00B66F80"/>
    <w:rsid w:val="00B670EA"/>
    <w:rsid w:val="00B67366"/>
    <w:rsid w:val="00B6744A"/>
    <w:rsid w:val="00B6749A"/>
    <w:rsid w:val="00B67555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33B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8C4"/>
    <w:rsid w:val="00B72ABC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D5"/>
    <w:rsid w:val="00B74902"/>
    <w:rsid w:val="00B74A0D"/>
    <w:rsid w:val="00B74A85"/>
    <w:rsid w:val="00B74CAA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13"/>
    <w:rsid w:val="00B757BB"/>
    <w:rsid w:val="00B7581A"/>
    <w:rsid w:val="00B75980"/>
    <w:rsid w:val="00B759E6"/>
    <w:rsid w:val="00B75E1E"/>
    <w:rsid w:val="00B75E61"/>
    <w:rsid w:val="00B76211"/>
    <w:rsid w:val="00B76375"/>
    <w:rsid w:val="00B76480"/>
    <w:rsid w:val="00B764E9"/>
    <w:rsid w:val="00B76863"/>
    <w:rsid w:val="00B76969"/>
    <w:rsid w:val="00B769BD"/>
    <w:rsid w:val="00B76B6C"/>
    <w:rsid w:val="00B76C3A"/>
    <w:rsid w:val="00B76D64"/>
    <w:rsid w:val="00B772D6"/>
    <w:rsid w:val="00B773FE"/>
    <w:rsid w:val="00B777ED"/>
    <w:rsid w:val="00B7782B"/>
    <w:rsid w:val="00B77943"/>
    <w:rsid w:val="00B77A4D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DB9"/>
    <w:rsid w:val="00B80EDE"/>
    <w:rsid w:val="00B80EE2"/>
    <w:rsid w:val="00B80FDB"/>
    <w:rsid w:val="00B81178"/>
    <w:rsid w:val="00B8128E"/>
    <w:rsid w:val="00B8132E"/>
    <w:rsid w:val="00B81484"/>
    <w:rsid w:val="00B814F2"/>
    <w:rsid w:val="00B8154C"/>
    <w:rsid w:val="00B817A8"/>
    <w:rsid w:val="00B81B3D"/>
    <w:rsid w:val="00B81D58"/>
    <w:rsid w:val="00B820C5"/>
    <w:rsid w:val="00B821C1"/>
    <w:rsid w:val="00B8228F"/>
    <w:rsid w:val="00B822DE"/>
    <w:rsid w:val="00B8235F"/>
    <w:rsid w:val="00B8268D"/>
    <w:rsid w:val="00B82763"/>
    <w:rsid w:val="00B82BF4"/>
    <w:rsid w:val="00B82CC6"/>
    <w:rsid w:val="00B82D9A"/>
    <w:rsid w:val="00B82E11"/>
    <w:rsid w:val="00B82E7E"/>
    <w:rsid w:val="00B8311B"/>
    <w:rsid w:val="00B833CE"/>
    <w:rsid w:val="00B83831"/>
    <w:rsid w:val="00B8395F"/>
    <w:rsid w:val="00B83984"/>
    <w:rsid w:val="00B83C6E"/>
    <w:rsid w:val="00B83D2B"/>
    <w:rsid w:val="00B83DD0"/>
    <w:rsid w:val="00B83E91"/>
    <w:rsid w:val="00B8402C"/>
    <w:rsid w:val="00B84118"/>
    <w:rsid w:val="00B84191"/>
    <w:rsid w:val="00B84208"/>
    <w:rsid w:val="00B84288"/>
    <w:rsid w:val="00B84595"/>
    <w:rsid w:val="00B84898"/>
    <w:rsid w:val="00B84ABD"/>
    <w:rsid w:val="00B84B2E"/>
    <w:rsid w:val="00B84E6A"/>
    <w:rsid w:val="00B84FA3"/>
    <w:rsid w:val="00B850E8"/>
    <w:rsid w:val="00B852DB"/>
    <w:rsid w:val="00B8532A"/>
    <w:rsid w:val="00B8569E"/>
    <w:rsid w:val="00B857EC"/>
    <w:rsid w:val="00B858F3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7B"/>
    <w:rsid w:val="00B86BAC"/>
    <w:rsid w:val="00B86EC1"/>
    <w:rsid w:val="00B86F8F"/>
    <w:rsid w:val="00B87082"/>
    <w:rsid w:val="00B870EE"/>
    <w:rsid w:val="00B87189"/>
    <w:rsid w:val="00B874E3"/>
    <w:rsid w:val="00B87A65"/>
    <w:rsid w:val="00B87B26"/>
    <w:rsid w:val="00B87D86"/>
    <w:rsid w:val="00B87DCA"/>
    <w:rsid w:val="00B87E73"/>
    <w:rsid w:val="00B87FB5"/>
    <w:rsid w:val="00B90259"/>
    <w:rsid w:val="00B9029E"/>
    <w:rsid w:val="00B904B1"/>
    <w:rsid w:val="00B904B7"/>
    <w:rsid w:val="00B9058B"/>
    <w:rsid w:val="00B905CA"/>
    <w:rsid w:val="00B90771"/>
    <w:rsid w:val="00B90E4F"/>
    <w:rsid w:val="00B90E6A"/>
    <w:rsid w:val="00B90FBF"/>
    <w:rsid w:val="00B91030"/>
    <w:rsid w:val="00B91148"/>
    <w:rsid w:val="00B911DB"/>
    <w:rsid w:val="00B913D5"/>
    <w:rsid w:val="00B91473"/>
    <w:rsid w:val="00B91851"/>
    <w:rsid w:val="00B9189E"/>
    <w:rsid w:val="00B91916"/>
    <w:rsid w:val="00B919A8"/>
    <w:rsid w:val="00B919C0"/>
    <w:rsid w:val="00B919C9"/>
    <w:rsid w:val="00B91C76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9EF"/>
    <w:rsid w:val="00B92C35"/>
    <w:rsid w:val="00B92EFB"/>
    <w:rsid w:val="00B931D5"/>
    <w:rsid w:val="00B93662"/>
    <w:rsid w:val="00B93781"/>
    <w:rsid w:val="00B93889"/>
    <w:rsid w:val="00B93BF8"/>
    <w:rsid w:val="00B941C5"/>
    <w:rsid w:val="00B945EB"/>
    <w:rsid w:val="00B94913"/>
    <w:rsid w:val="00B94A08"/>
    <w:rsid w:val="00B94E3C"/>
    <w:rsid w:val="00B94EC0"/>
    <w:rsid w:val="00B94F44"/>
    <w:rsid w:val="00B94F91"/>
    <w:rsid w:val="00B94FB4"/>
    <w:rsid w:val="00B95141"/>
    <w:rsid w:val="00B95229"/>
    <w:rsid w:val="00B952BC"/>
    <w:rsid w:val="00B9561A"/>
    <w:rsid w:val="00B957FE"/>
    <w:rsid w:val="00B9597B"/>
    <w:rsid w:val="00B959CF"/>
    <w:rsid w:val="00B95B46"/>
    <w:rsid w:val="00B95BA8"/>
    <w:rsid w:val="00B95C35"/>
    <w:rsid w:val="00B95DBB"/>
    <w:rsid w:val="00B95E17"/>
    <w:rsid w:val="00B95EA1"/>
    <w:rsid w:val="00B95F40"/>
    <w:rsid w:val="00B95F99"/>
    <w:rsid w:val="00B95FA7"/>
    <w:rsid w:val="00B96343"/>
    <w:rsid w:val="00B964E3"/>
    <w:rsid w:val="00B96504"/>
    <w:rsid w:val="00B9651A"/>
    <w:rsid w:val="00B96524"/>
    <w:rsid w:val="00B968C7"/>
    <w:rsid w:val="00B96907"/>
    <w:rsid w:val="00B9693B"/>
    <w:rsid w:val="00B96C14"/>
    <w:rsid w:val="00B96D2C"/>
    <w:rsid w:val="00B96D45"/>
    <w:rsid w:val="00B96E4B"/>
    <w:rsid w:val="00B9720F"/>
    <w:rsid w:val="00B97422"/>
    <w:rsid w:val="00B974C9"/>
    <w:rsid w:val="00B97660"/>
    <w:rsid w:val="00B97B07"/>
    <w:rsid w:val="00B97B44"/>
    <w:rsid w:val="00B97D00"/>
    <w:rsid w:val="00B97D50"/>
    <w:rsid w:val="00B97E01"/>
    <w:rsid w:val="00BA0051"/>
    <w:rsid w:val="00BA02F4"/>
    <w:rsid w:val="00BA050C"/>
    <w:rsid w:val="00BA0964"/>
    <w:rsid w:val="00BA0B0C"/>
    <w:rsid w:val="00BA0C24"/>
    <w:rsid w:val="00BA0E84"/>
    <w:rsid w:val="00BA0EF7"/>
    <w:rsid w:val="00BA13D9"/>
    <w:rsid w:val="00BA1599"/>
    <w:rsid w:val="00BA1874"/>
    <w:rsid w:val="00BA19E6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75B"/>
    <w:rsid w:val="00BA480C"/>
    <w:rsid w:val="00BA48A5"/>
    <w:rsid w:val="00BA49E6"/>
    <w:rsid w:val="00BA4AEB"/>
    <w:rsid w:val="00BA4D8B"/>
    <w:rsid w:val="00BA52CC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586"/>
    <w:rsid w:val="00BA761E"/>
    <w:rsid w:val="00BA7813"/>
    <w:rsid w:val="00BA7829"/>
    <w:rsid w:val="00BA7CED"/>
    <w:rsid w:val="00BA7E11"/>
    <w:rsid w:val="00BA7EB8"/>
    <w:rsid w:val="00BA7F8B"/>
    <w:rsid w:val="00BA7F98"/>
    <w:rsid w:val="00BA7FE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7DC"/>
    <w:rsid w:val="00BB29E8"/>
    <w:rsid w:val="00BB2A53"/>
    <w:rsid w:val="00BB2C7E"/>
    <w:rsid w:val="00BB2FD1"/>
    <w:rsid w:val="00BB3107"/>
    <w:rsid w:val="00BB3172"/>
    <w:rsid w:val="00BB3376"/>
    <w:rsid w:val="00BB343F"/>
    <w:rsid w:val="00BB3501"/>
    <w:rsid w:val="00BB38DD"/>
    <w:rsid w:val="00BB392E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BCC"/>
    <w:rsid w:val="00BB4C4A"/>
    <w:rsid w:val="00BB4CCC"/>
    <w:rsid w:val="00BB4DC2"/>
    <w:rsid w:val="00BB50D3"/>
    <w:rsid w:val="00BB5143"/>
    <w:rsid w:val="00BB5160"/>
    <w:rsid w:val="00BB5163"/>
    <w:rsid w:val="00BB53D6"/>
    <w:rsid w:val="00BB54BA"/>
    <w:rsid w:val="00BB54D6"/>
    <w:rsid w:val="00BB5821"/>
    <w:rsid w:val="00BB586A"/>
    <w:rsid w:val="00BB5987"/>
    <w:rsid w:val="00BB5CF0"/>
    <w:rsid w:val="00BB5E0E"/>
    <w:rsid w:val="00BB5F4B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018"/>
    <w:rsid w:val="00BC01F5"/>
    <w:rsid w:val="00BC03B8"/>
    <w:rsid w:val="00BC0480"/>
    <w:rsid w:val="00BC04B4"/>
    <w:rsid w:val="00BC06C4"/>
    <w:rsid w:val="00BC07B9"/>
    <w:rsid w:val="00BC0A8F"/>
    <w:rsid w:val="00BC0CB0"/>
    <w:rsid w:val="00BC0F52"/>
    <w:rsid w:val="00BC0FB7"/>
    <w:rsid w:val="00BC13EE"/>
    <w:rsid w:val="00BC14D3"/>
    <w:rsid w:val="00BC15B8"/>
    <w:rsid w:val="00BC192B"/>
    <w:rsid w:val="00BC19AB"/>
    <w:rsid w:val="00BC1AC9"/>
    <w:rsid w:val="00BC1D11"/>
    <w:rsid w:val="00BC1E1B"/>
    <w:rsid w:val="00BC2086"/>
    <w:rsid w:val="00BC2251"/>
    <w:rsid w:val="00BC230B"/>
    <w:rsid w:val="00BC2521"/>
    <w:rsid w:val="00BC267E"/>
    <w:rsid w:val="00BC2AC8"/>
    <w:rsid w:val="00BC2BED"/>
    <w:rsid w:val="00BC2DCD"/>
    <w:rsid w:val="00BC2E45"/>
    <w:rsid w:val="00BC2F16"/>
    <w:rsid w:val="00BC2F61"/>
    <w:rsid w:val="00BC2F67"/>
    <w:rsid w:val="00BC34B9"/>
    <w:rsid w:val="00BC34C7"/>
    <w:rsid w:val="00BC34FC"/>
    <w:rsid w:val="00BC35B1"/>
    <w:rsid w:val="00BC3754"/>
    <w:rsid w:val="00BC37B7"/>
    <w:rsid w:val="00BC3A87"/>
    <w:rsid w:val="00BC3AE6"/>
    <w:rsid w:val="00BC3B42"/>
    <w:rsid w:val="00BC3D7B"/>
    <w:rsid w:val="00BC4162"/>
    <w:rsid w:val="00BC4288"/>
    <w:rsid w:val="00BC431F"/>
    <w:rsid w:val="00BC43D5"/>
    <w:rsid w:val="00BC43FA"/>
    <w:rsid w:val="00BC46D1"/>
    <w:rsid w:val="00BC46F8"/>
    <w:rsid w:val="00BC4802"/>
    <w:rsid w:val="00BC49A7"/>
    <w:rsid w:val="00BC4A3B"/>
    <w:rsid w:val="00BC4A81"/>
    <w:rsid w:val="00BC4ABD"/>
    <w:rsid w:val="00BC4CE5"/>
    <w:rsid w:val="00BC4DFF"/>
    <w:rsid w:val="00BC500E"/>
    <w:rsid w:val="00BC5138"/>
    <w:rsid w:val="00BC514B"/>
    <w:rsid w:val="00BC5745"/>
    <w:rsid w:val="00BC57B0"/>
    <w:rsid w:val="00BC5D68"/>
    <w:rsid w:val="00BC5DE8"/>
    <w:rsid w:val="00BC5F19"/>
    <w:rsid w:val="00BC60D6"/>
    <w:rsid w:val="00BC624F"/>
    <w:rsid w:val="00BC65EF"/>
    <w:rsid w:val="00BC6745"/>
    <w:rsid w:val="00BC67EA"/>
    <w:rsid w:val="00BC6836"/>
    <w:rsid w:val="00BC6949"/>
    <w:rsid w:val="00BC696B"/>
    <w:rsid w:val="00BC69D8"/>
    <w:rsid w:val="00BC6EBB"/>
    <w:rsid w:val="00BC6F75"/>
    <w:rsid w:val="00BC6F8A"/>
    <w:rsid w:val="00BC743A"/>
    <w:rsid w:val="00BC749B"/>
    <w:rsid w:val="00BC77C1"/>
    <w:rsid w:val="00BC77FB"/>
    <w:rsid w:val="00BC7823"/>
    <w:rsid w:val="00BC7AE1"/>
    <w:rsid w:val="00BC7B89"/>
    <w:rsid w:val="00BC7D0F"/>
    <w:rsid w:val="00BC7E19"/>
    <w:rsid w:val="00BC7F88"/>
    <w:rsid w:val="00BD01CD"/>
    <w:rsid w:val="00BD02A9"/>
    <w:rsid w:val="00BD02B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1B60"/>
    <w:rsid w:val="00BD2053"/>
    <w:rsid w:val="00BD2061"/>
    <w:rsid w:val="00BD20C5"/>
    <w:rsid w:val="00BD26AB"/>
    <w:rsid w:val="00BD29DE"/>
    <w:rsid w:val="00BD2A5D"/>
    <w:rsid w:val="00BD2C72"/>
    <w:rsid w:val="00BD2D1F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10F"/>
    <w:rsid w:val="00BD43C4"/>
    <w:rsid w:val="00BD43D6"/>
    <w:rsid w:val="00BD4462"/>
    <w:rsid w:val="00BD44E4"/>
    <w:rsid w:val="00BD456A"/>
    <w:rsid w:val="00BD475E"/>
    <w:rsid w:val="00BD4845"/>
    <w:rsid w:val="00BD4EC7"/>
    <w:rsid w:val="00BD5289"/>
    <w:rsid w:val="00BD52B4"/>
    <w:rsid w:val="00BD5369"/>
    <w:rsid w:val="00BD5764"/>
    <w:rsid w:val="00BD5ABF"/>
    <w:rsid w:val="00BD5E88"/>
    <w:rsid w:val="00BD5EB7"/>
    <w:rsid w:val="00BD623F"/>
    <w:rsid w:val="00BD6C1E"/>
    <w:rsid w:val="00BD6C53"/>
    <w:rsid w:val="00BD6CAC"/>
    <w:rsid w:val="00BD6D31"/>
    <w:rsid w:val="00BD6E5E"/>
    <w:rsid w:val="00BD71C7"/>
    <w:rsid w:val="00BD746C"/>
    <w:rsid w:val="00BD7563"/>
    <w:rsid w:val="00BD765D"/>
    <w:rsid w:val="00BD7AFF"/>
    <w:rsid w:val="00BD7DC1"/>
    <w:rsid w:val="00BE02C9"/>
    <w:rsid w:val="00BE0897"/>
    <w:rsid w:val="00BE0BF4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46"/>
    <w:rsid w:val="00BE2186"/>
    <w:rsid w:val="00BE247B"/>
    <w:rsid w:val="00BE2855"/>
    <w:rsid w:val="00BE2B45"/>
    <w:rsid w:val="00BE2C04"/>
    <w:rsid w:val="00BE2D14"/>
    <w:rsid w:val="00BE2EEF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3E62"/>
    <w:rsid w:val="00BE4484"/>
    <w:rsid w:val="00BE462C"/>
    <w:rsid w:val="00BE4BA7"/>
    <w:rsid w:val="00BE4C14"/>
    <w:rsid w:val="00BE4D26"/>
    <w:rsid w:val="00BE4DB8"/>
    <w:rsid w:val="00BE4E8A"/>
    <w:rsid w:val="00BE4F04"/>
    <w:rsid w:val="00BE4F10"/>
    <w:rsid w:val="00BE5026"/>
    <w:rsid w:val="00BE513E"/>
    <w:rsid w:val="00BE52CC"/>
    <w:rsid w:val="00BE545B"/>
    <w:rsid w:val="00BE5D0D"/>
    <w:rsid w:val="00BE6274"/>
    <w:rsid w:val="00BE6355"/>
    <w:rsid w:val="00BE644D"/>
    <w:rsid w:val="00BE65C2"/>
    <w:rsid w:val="00BE6639"/>
    <w:rsid w:val="00BE672D"/>
    <w:rsid w:val="00BE68DF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0D"/>
    <w:rsid w:val="00BF1055"/>
    <w:rsid w:val="00BF11F5"/>
    <w:rsid w:val="00BF12E8"/>
    <w:rsid w:val="00BF1372"/>
    <w:rsid w:val="00BF13B8"/>
    <w:rsid w:val="00BF1572"/>
    <w:rsid w:val="00BF17DE"/>
    <w:rsid w:val="00BF21ED"/>
    <w:rsid w:val="00BF237D"/>
    <w:rsid w:val="00BF24FA"/>
    <w:rsid w:val="00BF253C"/>
    <w:rsid w:val="00BF25A9"/>
    <w:rsid w:val="00BF2612"/>
    <w:rsid w:val="00BF2641"/>
    <w:rsid w:val="00BF26B6"/>
    <w:rsid w:val="00BF28C6"/>
    <w:rsid w:val="00BF2A2A"/>
    <w:rsid w:val="00BF2B87"/>
    <w:rsid w:val="00BF2F5B"/>
    <w:rsid w:val="00BF3263"/>
    <w:rsid w:val="00BF3720"/>
    <w:rsid w:val="00BF38BA"/>
    <w:rsid w:val="00BF38C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315"/>
    <w:rsid w:val="00BF554B"/>
    <w:rsid w:val="00BF55A1"/>
    <w:rsid w:val="00BF5720"/>
    <w:rsid w:val="00BF5AD0"/>
    <w:rsid w:val="00BF5B7C"/>
    <w:rsid w:val="00BF5B83"/>
    <w:rsid w:val="00BF5F91"/>
    <w:rsid w:val="00BF60AA"/>
    <w:rsid w:val="00BF612B"/>
    <w:rsid w:val="00BF62FB"/>
    <w:rsid w:val="00BF63B8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56"/>
    <w:rsid w:val="00BF727C"/>
    <w:rsid w:val="00BF72BE"/>
    <w:rsid w:val="00BF7330"/>
    <w:rsid w:val="00BF7517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9EB"/>
    <w:rsid w:val="00C00A45"/>
    <w:rsid w:val="00C00B0F"/>
    <w:rsid w:val="00C00C8C"/>
    <w:rsid w:val="00C00F68"/>
    <w:rsid w:val="00C00F72"/>
    <w:rsid w:val="00C01C0D"/>
    <w:rsid w:val="00C01CD7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C9C"/>
    <w:rsid w:val="00C03E9D"/>
    <w:rsid w:val="00C03F76"/>
    <w:rsid w:val="00C0401D"/>
    <w:rsid w:val="00C04168"/>
    <w:rsid w:val="00C04470"/>
    <w:rsid w:val="00C04587"/>
    <w:rsid w:val="00C04701"/>
    <w:rsid w:val="00C04850"/>
    <w:rsid w:val="00C04916"/>
    <w:rsid w:val="00C04942"/>
    <w:rsid w:val="00C04A24"/>
    <w:rsid w:val="00C04A66"/>
    <w:rsid w:val="00C050EA"/>
    <w:rsid w:val="00C05380"/>
    <w:rsid w:val="00C05631"/>
    <w:rsid w:val="00C05781"/>
    <w:rsid w:val="00C0579F"/>
    <w:rsid w:val="00C05802"/>
    <w:rsid w:val="00C05B04"/>
    <w:rsid w:val="00C05C7B"/>
    <w:rsid w:val="00C05F2A"/>
    <w:rsid w:val="00C06108"/>
    <w:rsid w:val="00C0660C"/>
    <w:rsid w:val="00C06625"/>
    <w:rsid w:val="00C0695A"/>
    <w:rsid w:val="00C06A54"/>
    <w:rsid w:val="00C06E31"/>
    <w:rsid w:val="00C07332"/>
    <w:rsid w:val="00C07703"/>
    <w:rsid w:val="00C07720"/>
    <w:rsid w:val="00C0792F"/>
    <w:rsid w:val="00C07B7C"/>
    <w:rsid w:val="00C07CFE"/>
    <w:rsid w:val="00C10407"/>
    <w:rsid w:val="00C1058C"/>
    <w:rsid w:val="00C1091B"/>
    <w:rsid w:val="00C10A56"/>
    <w:rsid w:val="00C10E5A"/>
    <w:rsid w:val="00C113A9"/>
    <w:rsid w:val="00C113AE"/>
    <w:rsid w:val="00C1146A"/>
    <w:rsid w:val="00C114A2"/>
    <w:rsid w:val="00C11503"/>
    <w:rsid w:val="00C1150B"/>
    <w:rsid w:val="00C11573"/>
    <w:rsid w:val="00C11B48"/>
    <w:rsid w:val="00C11EFF"/>
    <w:rsid w:val="00C11F04"/>
    <w:rsid w:val="00C12185"/>
    <w:rsid w:val="00C12263"/>
    <w:rsid w:val="00C1242C"/>
    <w:rsid w:val="00C12731"/>
    <w:rsid w:val="00C12A2D"/>
    <w:rsid w:val="00C12C15"/>
    <w:rsid w:val="00C12C9C"/>
    <w:rsid w:val="00C12D03"/>
    <w:rsid w:val="00C12E59"/>
    <w:rsid w:val="00C12F62"/>
    <w:rsid w:val="00C12FED"/>
    <w:rsid w:val="00C13129"/>
    <w:rsid w:val="00C13220"/>
    <w:rsid w:val="00C13261"/>
    <w:rsid w:val="00C1346D"/>
    <w:rsid w:val="00C137EF"/>
    <w:rsid w:val="00C138FC"/>
    <w:rsid w:val="00C13C75"/>
    <w:rsid w:val="00C13ECC"/>
    <w:rsid w:val="00C14065"/>
    <w:rsid w:val="00C142B3"/>
    <w:rsid w:val="00C142BF"/>
    <w:rsid w:val="00C14303"/>
    <w:rsid w:val="00C14690"/>
    <w:rsid w:val="00C146DA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AE6"/>
    <w:rsid w:val="00C15E01"/>
    <w:rsid w:val="00C15FA1"/>
    <w:rsid w:val="00C15FA6"/>
    <w:rsid w:val="00C16299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BCF"/>
    <w:rsid w:val="00C17CC0"/>
    <w:rsid w:val="00C17DD3"/>
    <w:rsid w:val="00C17EAB"/>
    <w:rsid w:val="00C20084"/>
    <w:rsid w:val="00C205A4"/>
    <w:rsid w:val="00C205EB"/>
    <w:rsid w:val="00C20779"/>
    <w:rsid w:val="00C20833"/>
    <w:rsid w:val="00C20AF3"/>
    <w:rsid w:val="00C20B6A"/>
    <w:rsid w:val="00C21040"/>
    <w:rsid w:val="00C212C7"/>
    <w:rsid w:val="00C21581"/>
    <w:rsid w:val="00C21957"/>
    <w:rsid w:val="00C219C3"/>
    <w:rsid w:val="00C21B94"/>
    <w:rsid w:val="00C21C60"/>
    <w:rsid w:val="00C21D7C"/>
    <w:rsid w:val="00C21E9E"/>
    <w:rsid w:val="00C21EE4"/>
    <w:rsid w:val="00C2213E"/>
    <w:rsid w:val="00C221E1"/>
    <w:rsid w:val="00C22230"/>
    <w:rsid w:val="00C22519"/>
    <w:rsid w:val="00C2286C"/>
    <w:rsid w:val="00C229DF"/>
    <w:rsid w:val="00C22AA4"/>
    <w:rsid w:val="00C22B1C"/>
    <w:rsid w:val="00C22B30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3FE9"/>
    <w:rsid w:val="00C2415E"/>
    <w:rsid w:val="00C242D0"/>
    <w:rsid w:val="00C24781"/>
    <w:rsid w:val="00C247B5"/>
    <w:rsid w:val="00C24994"/>
    <w:rsid w:val="00C24B6C"/>
    <w:rsid w:val="00C24E16"/>
    <w:rsid w:val="00C24E50"/>
    <w:rsid w:val="00C252E1"/>
    <w:rsid w:val="00C25338"/>
    <w:rsid w:val="00C253DA"/>
    <w:rsid w:val="00C25AA1"/>
    <w:rsid w:val="00C25B8A"/>
    <w:rsid w:val="00C25CEA"/>
    <w:rsid w:val="00C25E47"/>
    <w:rsid w:val="00C25EE1"/>
    <w:rsid w:val="00C2636E"/>
    <w:rsid w:val="00C267B0"/>
    <w:rsid w:val="00C2685E"/>
    <w:rsid w:val="00C26C97"/>
    <w:rsid w:val="00C26F70"/>
    <w:rsid w:val="00C26FC2"/>
    <w:rsid w:val="00C26FC3"/>
    <w:rsid w:val="00C27048"/>
    <w:rsid w:val="00C270B1"/>
    <w:rsid w:val="00C273D9"/>
    <w:rsid w:val="00C2747A"/>
    <w:rsid w:val="00C276C4"/>
    <w:rsid w:val="00C27751"/>
    <w:rsid w:val="00C27759"/>
    <w:rsid w:val="00C2778C"/>
    <w:rsid w:val="00C2784B"/>
    <w:rsid w:val="00C278F1"/>
    <w:rsid w:val="00C279A1"/>
    <w:rsid w:val="00C27C55"/>
    <w:rsid w:val="00C27C7D"/>
    <w:rsid w:val="00C27D99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453"/>
    <w:rsid w:val="00C31745"/>
    <w:rsid w:val="00C317A4"/>
    <w:rsid w:val="00C31B40"/>
    <w:rsid w:val="00C320B9"/>
    <w:rsid w:val="00C321EB"/>
    <w:rsid w:val="00C3257F"/>
    <w:rsid w:val="00C32670"/>
    <w:rsid w:val="00C326BF"/>
    <w:rsid w:val="00C32711"/>
    <w:rsid w:val="00C32729"/>
    <w:rsid w:val="00C327D5"/>
    <w:rsid w:val="00C32B2E"/>
    <w:rsid w:val="00C330FF"/>
    <w:rsid w:val="00C3314B"/>
    <w:rsid w:val="00C331D5"/>
    <w:rsid w:val="00C3326A"/>
    <w:rsid w:val="00C332CE"/>
    <w:rsid w:val="00C33338"/>
    <w:rsid w:val="00C33398"/>
    <w:rsid w:val="00C33402"/>
    <w:rsid w:val="00C3367E"/>
    <w:rsid w:val="00C33904"/>
    <w:rsid w:val="00C33B12"/>
    <w:rsid w:val="00C33DBC"/>
    <w:rsid w:val="00C33E43"/>
    <w:rsid w:val="00C33EB7"/>
    <w:rsid w:val="00C33F13"/>
    <w:rsid w:val="00C33F9A"/>
    <w:rsid w:val="00C33FBB"/>
    <w:rsid w:val="00C34008"/>
    <w:rsid w:val="00C3405A"/>
    <w:rsid w:val="00C34078"/>
    <w:rsid w:val="00C34164"/>
    <w:rsid w:val="00C34191"/>
    <w:rsid w:val="00C3437F"/>
    <w:rsid w:val="00C345E6"/>
    <w:rsid w:val="00C34752"/>
    <w:rsid w:val="00C3495E"/>
    <w:rsid w:val="00C34A76"/>
    <w:rsid w:val="00C34BC0"/>
    <w:rsid w:val="00C34E85"/>
    <w:rsid w:val="00C35538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38"/>
    <w:rsid w:val="00C370E8"/>
    <w:rsid w:val="00C371B6"/>
    <w:rsid w:val="00C3748A"/>
    <w:rsid w:val="00C379A1"/>
    <w:rsid w:val="00C37ADE"/>
    <w:rsid w:val="00C37C7E"/>
    <w:rsid w:val="00C37CE7"/>
    <w:rsid w:val="00C40486"/>
    <w:rsid w:val="00C40649"/>
    <w:rsid w:val="00C40B4F"/>
    <w:rsid w:val="00C40C3C"/>
    <w:rsid w:val="00C40E05"/>
    <w:rsid w:val="00C41774"/>
    <w:rsid w:val="00C423D2"/>
    <w:rsid w:val="00C4248C"/>
    <w:rsid w:val="00C425C2"/>
    <w:rsid w:val="00C4265A"/>
    <w:rsid w:val="00C42879"/>
    <w:rsid w:val="00C4293C"/>
    <w:rsid w:val="00C42A0F"/>
    <w:rsid w:val="00C42B9B"/>
    <w:rsid w:val="00C42C6F"/>
    <w:rsid w:val="00C42E51"/>
    <w:rsid w:val="00C42E95"/>
    <w:rsid w:val="00C42FE9"/>
    <w:rsid w:val="00C43335"/>
    <w:rsid w:val="00C43391"/>
    <w:rsid w:val="00C43443"/>
    <w:rsid w:val="00C43637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660"/>
    <w:rsid w:val="00C4474E"/>
    <w:rsid w:val="00C44791"/>
    <w:rsid w:val="00C44A6C"/>
    <w:rsid w:val="00C44C5E"/>
    <w:rsid w:val="00C44F13"/>
    <w:rsid w:val="00C4576B"/>
    <w:rsid w:val="00C458DE"/>
    <w:rsid w:val="00C45998"/>
    <w:rsid w:val="00C45A49"/>
    <w:rsid w:val="00C45C68"/>
    <w:rsid w:val="00C45DC3"/>
    <w:rsid w:val="00C45E2F"/>
    <w:rsid w:val="00C45E36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0A5D"/>
    <w:rsid w:val="00C50AF3"/>
    <w:rsid w:val="00C510F3"/>
    <w:rsid w:val="00C512A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A4"/>
    <w:rsid w:val="00C51FDB"/>
    <w:rsid w:val="00C52064"/>
    <w:rsid w:val="00C52329"/>
    <w:rsid w:val="00C5251D"/>
    <w:rsid w:val="00C52549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4D"/>
    <w:rsid w:val="00C535A8"/>
    <w:rsid w:val="00C5392D"/>
    <w:rsid w:val="00C53955"/>
    <w:rsid w:val="00C5398F"/>
    <w:rsid w:val="00C539E7"/>
    <w:rsid w:val="00C53D31"/>
    <w:rsid w:val="00C53DE9"/>
    <w:rsid w:val="00C53DED"/>
    <w:rsid w:val="00C53F4E"/>
    <w:rsid w:val="00C54001"/>
    <w:rsid w:val="00C5435D"/>
    <w:rsid w:val="00C54869"/>
    <w:rsid w:val="00C54A10"/>
    <w:rsid w:val="00C54B12"/>
    <w:rsid w:val="00C54B7F"/>
    <w:rsid w:val="00C54C2E"/>
    <w:rsid w:val="00C54F88"/>
    <w:rsid w:val="00C54FC4"/>
    <w:rsid w:val="00C5504E"/>
    <w:rsid w:val="00C550AB"/>
    <w:rsid w:val="00C5563D"/>
    <w:rsid w:val="00C55863"/>
    <w:rsid w:val="00C55A5C"/>
    <w:rsid w:val="00C55B66"/>
    <w:rsid w:val="00C563A4"/>
    <w:rsid w:val="00C56651"/>
    <w:rsid w:val="00C56819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5B7"/>
    <w:rsid w:val="00C5779A"/>
    <w:rsid w:val="00C577B3"/>
    <w:rsid w:val="00C578AD"/>
    <w:rsid w:val="00C5791F"/>
    <w:rsid w:val="00C5796D"/>
    <w:rsid w:val="00C57A51"/>
    <w:rsid w:val="00C57A5D"/>
    <w:rsid w:val="00C6030A"/>
    <w:rsid w:val="00C60315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5BC"/>
    <w:rsid w:val="00C61661"/>
    <w:rsid w:val="00C61680"/>
    <w:rsid w:val="00C617B0"/>
    <w:rsid w:val="00C61A7E"/>
    <w:rsid w:val="00C61B14"/>
    <w:rsid w:val="00C61B84"/>
    <w:rsid w:val="00C61C89"/>
    <w:rsid w:val="00C61DAA"/>
    <w:rsid w:val="00C61F81"/>
    <w:rsid w:val="00C620DE"/>
    <w:rsid w:val="00C622D9"/>
    <w:rsid w:val="00C6247A"/>
    <w:rsid w:val="00C625FD"/>
    <w:rsid w:val="00C6266C"/>
    <w:rsid w:val="00C62766"/>
    <w:rsid w:val="00C627EE"/>
    <w:rsid w:val="00C62B97"/>
    <w:rsid w:val="00C62CF2"/>
    <w:rsid w:val="00C62F94"/>
    <w:rsid w:val="00C62FE7"/>
    <w:rsid w:val="00C63045"/>
    <w:rsid w:val="00C630F5"/>
    <w:rsid w:val="00C63197"/>
    <w:rsid w:val="00C633C5"/>
    <w:rsid w:val="00C63400"/>
    <w:rsid w:val="00C6364C"/>
    <w:rsid w:val="00C636CE"/>
    <w:rsid w:val="00C63860"/>
    <w:rsid w:val="00C638D2"/>
    <w:rsid w:val="00C63A90"/>
    <w:rsid w:val="00C63BE6"/>
    <w:rsid w:val="00C63D49"/>
    <w:rsid w:val="00C63D7D"/>
    <w:rsid w:val="00C63EC5"/>
    <w:rsid w:val="00C64121"/>
    <w:rsid w:val="00C641B1"/>
    <w:rsid w:val="00C641CA"/>
    <w:rsid w:val="00C64268"/>
    <w:rsid w:val="00C64335"/>
    <w:rsid w:val="00C64399"/>
    <w:rsid w:val="00C64490"/>
    <w:rsid w:val="00C646DE"/>
    <w:rsid w:val="00C646FC"/>
    <w:rsid w:val="00C64900"/>
    <w:rsid w:val="00C64961"/>
    <w:rsid w:val="00C649BE"/>
    <w:rsid w:val="00C64AD4"/>
    <w:rsid w:val="00C64B2F"/>
    <w:rsid w:val="00C64BB0"/>
    <w:rsid w:val="00C651B2"/>
    <w:rsid w:val="00C65267"/>
    <w:rsid w:val="00C65316"/>
    <w:rsid w:val="00C65411"/>
    <w:rsid w:val="00C65629"/>
    <w:rsid w:val="00C65666"/>
    <w:rsid w:val="00C65E7E"/>
    <w:rsid w:val="00C6602E"/>
    <w:rsid w:val="00C662BB"/>
    <w:rsid w:val="00C66361"/>
    <w:rsid w:val="00C66449"/>
    <w:rsid w:val="00C669D1"/>
    <w:rsid w:val="00C66BCF"/>
    <w:rsid w:val="00C66BFF"/>
    <w:rsid w:val="00C66CD6"/>
    <w:rsid w:val="00C66D3E"/>
    <w:rsid w:val="00C66EA2"/>
    <w:rsid w:val="00C671BE"/>
    <w:rsid w:val="00C673CA"/>
    <w:rsid w:val="00C6758D"/>
    <w:rsid w:val="00C676D1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179"/>
    <w:rsid w:val="00C7030D"/>
    <w:rsid w:val="00C703B4"/>
    <w:rsid w:val="00C70488"/>
    <w:rsid w:val="00C7049D"/>
    <w:rsid w:val="00C706AB"/>
    <w:rsid w:val="00C70713"/>
    <w:rsid w:val="00C70BBE"/>
    <w:rsid w:val="00C70C5D"/>
    <w:rsid w:val="00C714BF"/>
    <w:rsid w:val="00C71584"/>
    <w:rsid w:val="00C71618"/>
    <w:rsid w:val="00C71659"/>
    <w:rsid w:val="00C718D4"/>
    <w:rsid w:val="00C71A33"/>
    <w:rsid w:val="00C722E5"/>
    <w:rsid w:val="00C7245A"/>
    <w:rsid w:val="00C72493"/>
    <w:rsid w:val="00C727D5"/>
    <w:rsid w:val="00C729DF"/>
    <w:rsid w:val="00C72EE5"/>
    <w:rsid w:val="00C73058"/>
    <w:rsid w:val="00C7336C"/>
    <w:rsid w:val="00C73C61"/>
    <w:rsid w:val="00C73C7B"/>
    <w:rsid w:val="00C73E75"/>
    <w:rsid w:val="00C73EFB"/>
    <w:rsid w:val="00C74058"/>
    <w:rsid w:val="00C74137"/>
    <w:rsid w:val="00C7421C"/>
    <w:rsid w:val="00C7439D"/>
    <w:rsid w:val="00C74469"/>
    <w:rsid w:val="00C746B8"/>
    <w:rsid w:val="00C747A1"/>
    <w:rsid w:val="00C749F5"/>
    <w:rsid w:val="00C74A7E"/>
    <w:rsid w:val="00C74AC8"/>
    <w:rsid w:val="00C75165"/>
    <w:rsid w:val="00C752FB"/>
    <w:rsid w:val="00C7562C"/>
    <w:rsid w:val="00C75754"/>
    <w:rsid w:val="00C75841"/>
    <w:rsid w:val="00C75913"/>
    <w:rsid w:val="00C75B14"/>
    <w:rsid w:val="00C75D3E"/>
    <w:rsid w:val="00C75EE5"/>
    <w:rsid w:val="00C7629C"/>
    <w:rsid w:val="00C76373"/>
    <w:rsid w:val="00C76872"/>
    <w:rsid w:val="00C769E0"/>
    <w:rsid w:val="00C76A0E"/>
    <w:rsid w:val="00C76ACA"/>
    <w:rsid w:val="00C76CFA"/>
    <w:rsid w:val="00C76D42"/>
    <w:rsid w:val="00C77203"/>
    <w:rsid w:val="00C772E2"/>
    <w:rsid w:val="00C776F8"/>
    <w:rsid w:val="00C77774"/>
    <w:rsid w:val="00C77909"/>
    <w:rsid w:val="00C77A23"/>
    <w:rsid w:val="00C77BC2"/>
    <w:rsid w:val="00C77CAA"/>
    <w:rsid w:val="00C77CE6"/>
    <w:rsid w:val="00C77D84"/>
    <w:rsid w:val="00C8036E"/>
    <w:rsid w:val="00C80446"/>
    <w:rsid w:val="00C805EC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4D5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149"/>
    <w:rsid w:val="00C83201"/>
    <w:rsid w:val="00C8325D"/>
    <w:rsid w:val="00C832A1"/>
    <w:rsid w:val="00C83448"/>
    <w:rsid w:val="00C83527"/>
    <w:rsid w:val="00C839B3"/>
    <w:rsid w:val="00C839EB"/>
    <w:rsid w:val="00C83DB2"/>
    <w:rsid w:val="00C83E00"/>
    <w:rsid w:val="00C83FDD"/>
    <w:rsid w:val="00C840A1"/>
    <w:rsid w:val="00C845C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50D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87DA8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85"/>
    <w:rsid w:val="00C91395"/>
    <w:rsid w:val="00C91676"/>
    <w:rsid w:val="00C918A1"/>
    <w:rsid w:val="00C91D65"/>
    <w:rsid w:val="00C91E90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88F"/>
    <w:rsid w:val="00C92B8F"/>
    <w:rsid w:val="00C92BBF"/>
    <w:rsid w:val="00C92CBD"/>
    <w:rsid w:val="00C92E3B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0B"/>
    <w:rsid w:val="00C9484D"/>
    <w:rsid w:val="00C94A0C"/>
    <w:rsid w:val="00C94ACE"/>
    <w:rsid w:val="00C94B61"/>
    <w:rsid w:val="00C94BEE"/>
    <w:rsid w:val="00C94C4C"/>
    <w:rsid w:val="00C94D1A"/>
    <w:rsid w:val="00C94F8A"/>
    <w:rsid w:val="00C95100"/>
    <w:rsid w:val="00C951B1"/>
    <w:rsid w:val="00C95615"/>
    <w:rsid w:val="00C9564D"/>
    <w:rsid w:val="00C958F5"/>
    <w:rsid w:val="00C95B33"/>
    <w:rsid w:val="00C95CD7"/>
    <w:rsid w:val="00C95E19"/>
    <w:rsid w:val="00C95EF8"/>
    <w:rsid w:val="00C95EF9"/>
    <w:rsid w:val="00C95FB2"/>
    <w:rsid w:val="00C95FB3"/>
    <w:rsid w:val="00C96389"/>
    <w:rsid w:val="00C96431"/>
    <w:rsid w:val="00C9648C"/>
    <w:rsid w:val="00C96625"/>
    <w:rsid w:val="00C96761"/>
    <w:rsid w:val="00C9690B"/>
    <w:rsid w:val="00C96919"/>
    <w:rsid w:val="00C96DFD"/>
    <w:rsid w:val="00C96EDD"/>
    <w:rsid w:val="00C9715C"/>
    <w:rsid w:val="00C9715E"/>
    <w:rsid w:val="00C97259"/>
    <w:rsid w:val="00C975AA"/>
    <w:rsid w:val="00C9760A"/>
    <w:rsid w:val="00C9761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36"/>
    <w:rsid w:val="00CA1EB2"/>
    <w:rsid w:val="00CA1EC9"/>
    <w:rsid w:val="00CA206A"/>
    <w:rsid w:val="00CA214F"/>
    <w:rsid w:val="00CA22CC"/>
    <w:rsid w:val="00CA2554"/>
    <w:rsid w:val="00CA25A6"/>
    <w:rsid w:val="00CA2937"/>
    <w:rsid w:val="00CA2BAC"/>
    <w:rsid w:val="00CA2DBD"/>
    <w:rsid w:val="00CA2E4B"/>
    <w:rsid w:val="00CA3176"/>
    <w:rsid w:val="00CA3277"/>
    <w:rsid w:val="00CA33A7"/>
    <w:rsid w:val="00CA33C8"/>
    <w:rsid w:val="00CA347E"/>
    <w:rsid w:val="00CA35AE"/>
    <w:rsid w:val="00CA39C7"/>
    <w:rsid w:val="00CA3AD9"/>
    <w:rsid w:val="00CA3D9C"/>
    <w:rsid w:val="00CA3DBB"/>
    <w:rsid w:val="00CA3F94"/>
    <w:rsid w:val="00CA4AE8"/>
    <w:rsid w:val="00CA4D15"/>
    <w:rsid w:val="00CA4D4E"/>
    <w:rsid w:val="00CA4D5C"/>
    <w:rsid w:val="00CA4E00"/>
    <w:rsid w:val="00CA4E5A"/>
    <w:rsid w:val="00CA518D"/>
    <w:rsid w:val="00CA535A"/>
    <w:rsid w:val="00CA537F"/>
    <w:rsid w:val="00CA54F1"/>
    <w:rsid w:val="00CA5638"/>
    <w:rsid w:val="00CA5741"/>
    <w:rsid w:val="00CA59EB"/>
    <w:rsid w:val="00CA5AEB"/>
    <w:rsid w:val="00CA5F25"/>
    <w:rsid w:val="00CA6032"/>
    <w:rsid w:val="00CA623D"/>
    <w:rsid w:val="00CA6471"/>
    <w:rsid w:val="00CA689A"/>
    <w:rsid w:val="00CA689E"/>
    <w:rsid w:val="00CA6BBB"/>
    <w:rsid w:val="00CA6EA0"/>
    <w:rsid w:val="00CA6EFB"/>
    <w:rsid w:val="00CA6F74"/>
    <w:rsid w:val="00CA7003"/>
    <w:rsid w:val="00CA71CA"/>
    <w:rsid w:val="00CA7281"/>
    <w:rsid w:val="00CA728B"/>
    <w:rsid w:val="00CA740A"/>
    <w:rsid w:val="00CA7583"/>
    <w:rsid w:val="00CA76FF"/>
    <w:rsid w:val="00CA77CB"/>
    <w:rsid w:val="00CA7DA5"/>
    <w:rsid w:val="00CA7DE4"/>
    <w:rsid w:val="00CA7F5B"/>
    <w:rsid w:val="00CA7F62"/>
    <w:rsid w:val="00CB00A0"/>
    <w:rsid w:val="00CB01A0"/>
    <w:rsid w:val="00CB0255"/>
    <w:rsid w:val="00CB042A"/>
    <w:rsid w:val="00CB0783"/>
    <w:rsid w:val="00CB09E5"/>
    <w:rsid w:val="00CB0B47"/>
    <w:rsid w:val="00CB1042"/>
    <w:rsid w:val="00CB10AF"/>
    <w:rsid w:val="00CB10BF"/>
    <w:rsid w:val="00CB1150"/>
    <w:rsid w:val="00CB1359"/>
    <w:rsid w:val="00CB1579"/>
    <w:rsid w:val="00CB1730"/>
    <w:rsid w:val="00CB1794"/>
    <w:rsid w:val="00CB17BE"/>
    <w:rsid w:val="00CB1CD1"/>
    <w:rsid w:val="00CB201E"/>
    <w:rsid w:val="00CB20D4"/>
    <w:rsid w:val="00CB20F0"/>
    <w:rsid w:val="00CB252C"/>
    <w:rsid w:val="00CB2557"/>
    <w:rsid w:val="00CB26B8"/>
    <w:rsid w:val="00CB2893"/>
    <w:rsid w:val="00CB298C"/>
    <w:rsid w:val="00CB2A0C"/>
    <w:rsid w:val="00CB2BAA"/>
    <w:rsid w:val="00CB2D2D"/>
    <w:rsid w:val="00CB3056"/>
    <w:rsid w:val="00CB3147"/>
    <w:rsid w:val="00CB3212"/>
    <w:rsid w:val="00CB32DD"/>
    <w:rsid w:val="00CB34F2"/>
    <w:rsid w:val="00CB35E8"/>
    <w:rsid w:val="00CB36CF"/>
    <w:rsid w:val="00CB3702"/>
    <w:rsid w:val="00CB3761"/>
    <w:rsid w:val="00CB3827"/>
    <w:rsid w:val="00CB39DD"/>
    <w:rsid w:val="00CB3A10"/>
    <w:rsid w:val="00CB3AF6"/>
    <w:rsid w:val="00CB3C29"/>
    <w:rsid w:val="00CB40D4"/>
    <w:rsid w:val="00CB42CD"/>
    <w:rsid w:val="00CB45FE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5FC0"/>
    <w:rsid w:val="00CB60F7"/>
    <w:rsid w:val="00CB6350"/>
    <w:rsid w:val="00CB67B7"/>
    <w:rsid w:val="00CB6A57"/>
    <w:rsid w:val="00CB6D10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36F"/>
    <w:rsid w:val="00CC0431"/>
    <w:rsid w:val="00CC0487"/>
    <w:rsid w:val="00CC06DD"/>
    <w:rsid w:val="00CC0711"/>
    <w:rsid w:val="00CC080F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B73"/>
    <w:rsid w:val="00CC1C7D"/>
    <w:rsid w:val="00CC1E2E"/>
    <w:rsid w:val="00CC1E75"/>
    <w:rsid w:val="00CC1F9C"/>
    <w:rsid w:val="00CC1FD8"/>
    <w:rsid w:val="00CC24C4"/>
    <w:rsid w:val="00CC2502"/>
    <w:rsid w:val="00CC2539"/>
    <w:rsid w:val="00CC2752"/>
    <w:rsid w:val="00CC290F"/>
    <w:rsid w:val="00CC2B4C"/>
    <w:rsid w:val="00CC2BA9"/>
    <w:rsid w:val="00CC2D8C"/>
    <w:rsid w:val="00CC2F29"/>
    <w:rsid w:val="00CC319F"/>
    <w:rsid w:val="00CC31F0"/>
    <w:rsid w:val="00CC353C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4AC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3BC"/>
    <w:rsid w:val="00CC7469"/>
    <w:rsid w:val="00CC7876"/>
    <w:rsid w:val="00CC7970"/>
    <w:rsid w:val="00CD0079"/>
    <w:rsid w:val="00CD04A1"/>
    <w:rsid w:val="00CD04A7"/>
    <w:rsid w:val="00CD05E5"/>
    <w:rsid w:val="00CD0870"/>
    <w:rsid w:val="00CD08E5"/>
    <w:rsid w:val="00CD0A32"/>
    <w:rsid w:val="00CD0AA3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7A3"/>
    <w:rsid w:val="00CD2819"/>
    <w:rsid w:val="00CD2AFE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92B"/>
    <w:rsid w:val="00CD3C3E"/>
    <w:rsid w:val="00CD3E06"/>
    <w:rsid w:val="00CD3F4E"/>
    <w:rsid w:val="00CD42D6"/>
    <w:rsid w:val="00CD43BF"/>
    <w:rsid w:val="00CD4866"/>
    <w:rsid w:val="00CD4971"/>
    <w:rsid w:val="00CD4A04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EFE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4F4"/>
    <w:rsid w:val="00CD767A"/>
    <w:rsid w:val="00CD7689"/>
    <w:rsid w:val="00CD785D"/>
    <w:rsid w:val="00CD79C5"/>
    <w:rsid w:val="00CD79D2"/>
    <w:rsid w:val="00CD79E3"/>
    <w:rsid w:val="00CD7D82"/>
    <w:rsid w:val="00CD7E18"/>
    <w:rsid w:val="00CD7F3B"/>
    <w:rsid w:val="00CD7F65"/>
    <w:rsid w:val="00CE020C"/>
    <w:rsid w:val="00CE05A5"/>
    <w:rsid w:val="00CE07FF"/>
    <w:rsid w:val="00CE0ABB"/>
    <w:rsid w:val="00CE0B34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B4D"/>
    <w:rsid w:val="00CE2E0A"/>
    <w:rsid w:val="00CE2FD4"/>
    <w:rsid w:val="00CE2FF2"/>
    <w:rsid w:val="00CE307B"/>
    <w:rsid w:val="00CE348F"/>
    <w:rsid w:val="00CE39DB"/>
    <w:rsid w:val="00CE3B7C"/>
    <w:rsid w:val="00CE3CFB"/>
    <w:rsid w:val="00CE3F07"/>
    <w:rsid w:val="00CE3F93"/>
    <w:rsid w:val="00CE40A4"/>
    <w:rsid w:val="00CE4521"/>
    <w:rsid w:val="00CE4B2B"/>
    <w:rsid w:val="00CE4CA2"/>
    <w:rsid w:val="00CE4DCC"/>
    <w:rsid w:val="00CE4EA3"/>
    <w:rsid w:val="00CE4FC7"/>
    <w:rsid w:val="00CE5009"/>
    <w:rsid w:val="00CE5431"/>
    <w:rsid w:val="00CE5503"/>
    <w:rsid w:val="00CE572A"/>
    <w:rsid w:val="00CE5A0F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E7FB3"/>
    <w:rsid w:val="00CF000E"/>
    <w:rsid w:val="00CF010D"/>
    <w:rsid w:val="00CF02AC"/>
    <w:rsid w:val="00CF03BE"/>
    <w:rsid w:val="00CF0525"/>
    <w:rsid w:val="00CF0596"/>
    <w:rsid w:val="00CF0930"/>
    <w:rsid w:val="00CF0B93"/>
    <w:rsid w:val="00CF0F3D"/>
    <w:rsid w:val="00CF10FC"/>
    <w:rsid w:val="00CF111F"/>
    <w:rsid w:val="00CF12A6"/>
    <w:rsid w:val="00CF15AA"/>
    <w:rsid w:val="00CF16BC"/>
    <w:rsid w:val="00CF16D7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02D"/>
    <w:rsid w:val="00CF32EF"/>
    <w:rsid w:val="00CF350F"/>
    <w:rsid w:val="00CF36A9"/>
    <w:rsid w:val="00CF3B0D"/>
    <w:rsid w:val="00CF3F75"/>
    <w:rsid w:val="00CF3FCF"/>
    <w:rsid w:val="00CF428B"/>
    <w:rsid w:val="00CF4291"/>
    <w:rsid w:val="00CF44BE"/>
    <w:rsid w:val="00CF4658"/>
    <w:rsid w:val="00CF4916"/>
    <w:rsid w:val="00CF4C30"/>
    <w:rsid w:val="00CF4E6C"/>
    <w:rsid w:val="00CF4F3E"/>
    <w:rsid w:val="00CF503E"/>
    <w:rsid w:val="00CF5148"/>
    <w:rsid w:val="00CF514B"/>
    <w:rsid w:val="00CF51BB"/>
    <w:rsid w:val="00CF55BE"/>
    <w:rsid w:val="00CF59F6"/>
    <w:rsid w:val="00CF652D"/>
    <w:rsid w:val="00CF660A"/>
    <w:rsid w:val="00CF6641"/>
    <w:rsid w:val="00CF6732"/>
    <w:rsid w:val="00CF6D28"/>
    <w:rsid w:val="00CF6E82"/>
    <w:rsid w:val="00CF6F1A"/>
    <w:rsid w:val="00CF727A"/>
    <w:rsid w:val="00CF731C"/>
    <w:rsid w:val="00CF7366"/>
    <w:rsid w:val="00CF7390"/>
    <w:rsid w:val="00CF760F"/>
    <w:rsid w:val="00CF7939"/>
    <w:rsid w:val="00CF79D3"/>
    <w:rsid w:val="00CF79ED"/>
    <w:rsid w:val="00CF7A67"/>
    <w:rsid w:val="00CF7AE7"/>
    <w:rsid w:val="00CF7B96"/>
    <w:rsid w:val="00CF7C0F"/>
    <w:rsid w:val="00CF7CAF"/>
    <w:rsid w:val="00CF7FC0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0CF"/>
    <w:rsid w:val="00D01191"/>
    <w:rsid w:val="00D01999"/>
    <w:rsid w:val="00D019BB"/>
    <w:rsid w:val="00D01A2B"/>
    <w:rsid w:val="00D01D44"/>
    <w:rsid w:val="00D02048"/>
    <w:rsid w:val="00D023DA"/>
    <w:rsid w:val="00D0273C"/>
    <w:rsid w:val="00D02DC8"/>
    <w:rsid w:val="00D02E70"/>
    <w:rsid w:val="00D02FB9"/>
    <w:rsid w:val="00D0312E"/>
    <w:rsid w:val="00D03562"/>
    <w:rsid w:val="00D036B5"/>
    <w:rsid w:val="00D03A32"/>
    <w:rsid w:val="00D03B4E"/>
    <w:rsid w:val="00D03CAA"/>
    <w:rsid w:val="00D03DDF"/>
    <w:rsid w:val="00D03ED7"/>
    <w:rsid w:val="00D0440E"/>
    <w:rsid w:val="00D04673"/>
    <w:rsid w:val="00D046BF"/>
    <w:rsid w:val="00D046D9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C4D"/>
    <w:rsid w:val="00D10E9B"/>
    <w:rsid w:val="00D10FE8"/>
    <w:rsid w:val="00D11004"/>
    <w:rsid w:val="00D110C5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12F"/>
    <w:rsid w:val="00D1223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318"/>
    <w:rsid w:val="00D13439"/>
    <w:rsid w:val="00D134B0"/>
    <w:rsid w:val="00D13552"/>
    <w:rsid w:val="00D13570"/>
    <w:rsid w:val="00D1394F"/>
    <w:rsid w:val="00D13A44"/>
    <w:rsid w:val="00D13AD0"/>
    <w:rsid w:val="00D13AF6"/>
    <w:rsid w:val="00D13B0C"/>
    <w:rsid w:val="00D13B54"/>
    <w:rsid w:val="00D13C62"/>
    <w:rsid w:val="00D13CFC"/>
    <w:rsid w:val="00D13EFF"/>
    <w:rsid w:val="00D13FA0"/>
    <w:rsid w:val="00D13FB2"/>
    <w:rsid w:val="00D14247"/>
    <w:rsid w:val="00D14312"/>
    <w:rsid w:val="00D147EF"/>
    <w:rsid w:val="00D14881"/>
    <w:rsid w:val="00D14940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A87"/>
    <w:rsid w:val="00D15C3F"/>
    <w:rsid w:val="00D15E0F"/>
    <w:rsid w:val="00D15EF4"/>
    <w:rsid w:val="00D15F29"/>
    <w:rsid w:val="00D161CD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A17"/>
    <w:rsid w:val="00D20D5F"/>
    <w:rsid w:val="00D20E72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CC5"/>
    <w:rsid w:val="00D22DC9"/>
    <w:rsid w:val="00D22E30"/>
    <w:rsid w:val="00D22EB7"/>
    <w:rsid w:val="00D22F4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4C1"/>
    <w:rsid w:val="00D266A9"/>
    <w:rsid w:val="00D26862"/>
    <w:rsid w:val="00D26887"/>
    <w:rsid w:val="00D26978"/>
    <w:rsid w:val="00D26A96"/>
    <w:rsid w:val="00D26BF3"/>
    <w:rsid w:val="00D26C30"/>
    <w:rsid w:val="00D26CC8"/>
    <w:rsid w:val="00D26CF2"/>
    <w:rsid w:val="00D26E40"/>
    <w:rsid w:val="00D26E72"/>
    <w:rsid w:val="00D26EC8"/>
    <w:rsid w:val="00D26F20"/>
    <w:rsid w:val="00D271C0"/>
    <w:rsid w:val="00D27269"/>
    <w:rsid w:val="00D2732B"/>
    <w:rsid w:val="00D2741C"/>
    <w:rsid w:val="00D2761E"/>
    <w:rsid w:val="00D277B4"/>
    <w:rsid w:val="00D2781C"/>
    <w:rsid w:val="00D27BA7"/>
    <w:rsid w:val="00D27D69"/>
    <w:rsid w:val="00D27E14"/>
    <w:rsid w:val="00D27E42"/>
    <w:rsid w:val="00D3007B"/>
    <w:rsid w:val="00D300E0"/>
    <w:rsid w:val="00D301C2"/>
    <w:rsid w:val="00D30448"/>
    <w:rsid w:val="00D30571"/>
    <w:rsid w:val="00D3060E"/>
    <w:rsid w:val="00D306E9"/>
    <w:rsid w:val="00D30841"/>
    <w:rsid w:val="00D309BC"/>
    <w:rsid w:val="00D30A50"/>
    <w:rsid w:val="00D30B7A"/>
    <w:rsid w:val="00D30C12"/>
    <w:rsid w:val="00D30FC1"/>
    <w:rsid w:val="00D3130C"/>
    <w:rsid w:val="00D313A7"/>
    <w:rsid w:val="00D31967"/>
    <w:rsid w:val="00D319FC"/>
    <w:rsid w:val="00D31BB7"/>
    <w:rsid w:val="00D31C91"/>
    <w:rsid w:val="00D31FE7"/>
    <w:rsid w:val="00D3212D"/>
    <w:rsid w:val="00D32187"/>
    <w:rsid w:val="00D32406"/>
    <w:rsid w:val="00D327E7"/>
    <w:rsid w:val="00D32806"/>
    <w:rsid w:val="00D32C4F"/>
    <w:rsid w:val="00D32DDD"/>
    <w:rsid w:val="00D32DEF"/>
    <w:rsid w:val="00D32E66"/>
    <w:rsid w:val="00D3302B"/>
    <w:rsid w:val="00D33102"/>
    <w:rsid w:val="00D3339C"/>
    <w:rsid w:val="00D336A3"/>
    <w:rsid w:val="00D33710"/>
    <w:rsid w:val="00D3379D"/>
    <w:rsid w:val="00D3419F"/>
    <w:rsid w:val="00D34932"/>
    <w:rsid w:val="00D34972"/>
    <w:rsid w:val="00D3497A"/>
    <w:rsid w:val="00D3499E"/>
    <w:rsid w:val="00D34A27"/>
    <w:rsid w:val="00D34CC1"/>
    <w:rsid w:val="00D352FA"/>
    <w:rsid w:val="00D353E5"/>
    <w:rsid w:val="00D359B0"/>
    <w:rsid w:val="00D35B8F"/>
    <w:rsid w:val="00D35C1E"/>
    <w:rsid w:val="00D35E25"/>
    <w:rsid w:val="00D35EEB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73"/>
    <w:rsid w:val="00D400F3"/>
    <w:rsid w:val="00D40289"/>
    <w:rsid w:val="00D40425"/>
    <w:rsid w:val="00D405F5"/>
    <w:rsid w:val="00D4082F"/>
    <w:rsid w:val="00D40A07"/>
    <w:rsid w:val="00D40C31"/>
    <w:rsid w:val="00D40C58"/>
    <w:rsid w:val="00D40CA7"/>
    <w:rsid w:val="00D40DEC"/>
    <w:rsid w:val="00D40E25"/>
    <w:rsid w:val="00D41118"/>
    <w:rsid w:val="00D4160F"/>
    <w:rsid w:val="00D41651"/>
    <w:rsid w:val="00D41902"/>
    <w:rsid w:val="00D41C0E"/>
    <w:rsid w:val="00D41D25"/>
    <w:rsid w:val="00D41D94"/>
    <w:rsid w:val="00D42199"/>
    <w:rsid w:val="00D421ED"/>
    <w:rsid w:val="00D42276"/>
    <w:rsid w:val="00D4244A"/>
    <w:rsid w:val="00D424B6"/>
    <w:rsid w:val="00D425D5"/>
    <w:rsid w:val="00D428D7"/>
    <w:rsid w:val="00D43032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AF1"/>
    <w:rsid w:val="00D43BCA"/>
    <w:rsid w:val="00D43C1E"/>
    <w:rsid w:val="00D440BC"/>
    <w:rsid w:val="00D44363"/>
    <w:rsid w:val="00D443D3"/>
    <w:rsid w:val="00D444FD"/>
    <w:rsid w:val="00D449B1"/>
    <w:rsid w:val="00D44C16"/>
    <w:rsid w:val="00D44CE2"/>
    <w:rsid w:val="00D44F36"/>
    <w:rsid w:val="00D4534E"/>
    <w:rsid w:val="00D4598D"/>
    <w:rsid w:val="00D45A23"/>
    <w:rsid w:val="00D45ABA"/>
    <w:rsid w:val="00D45B66"/>
    <w:rsid w:val="00D45B8E"/>
    <w:rsid w:val="00D45C71"/>
    <w:rsid w:val="00D45EA8"/>
    <w:rsid w:val="00D45F96"/>
    <w:rsid w:val="00D4617D"/>
    <w:rsid w:val="00D461B4"/>
    <w:rsid w:val="00D462FD"/>
    <w:rsid w:val="00D465A2"/>
    <w:rsid w:val="00D46689"/>
    <w:rsid w:val="00D4670F"/>
    <w:rsid w:val="00D46B05"/>
    <w:rsid w:val="00D46CA5"/>
    <w:rsid w:val="00D46CBB"/>
    <w:rsid w:val="00D46D4F"/>
    <w:rsid w:val="00D46D62"/>
    <w:rsid w:val="00D46E76"/>
    <w:rsid w:val="00D46EBC"/>
    <w:rsid w:val="00D46F6A"/>
    <w:rsid w:val="00D46F81"/>
    <w:rsid w:val="00D4743C"/>
    <w:rsid w:val="00D47499"/>
    <w:rsid w:val="00D4766D"/>
    <w:rsid w:val="00D477FC"/>
    <w:rsid w:val="00D47912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9A8"/>
    <w:rsid w:val="00D50B5C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E9"/>
    <w:rsid w:val="00D535FA"/>
    <w:rsid w:val="00D53A90"/>
    <w:rsid w:val="00D53B07"/>
    <w:rsid w:val="00D53C75"/>
    <w:rsid w:val="00D53D97"/>
    <w:rsid w:val="00D53EAA"/>
    <w:rsid w:val="00D540F6"/>
    <w:rsid w:val="00D54193"/>
    <w:rsid w:val="00D54398"/>
    <w:rsid w:val="00D5462B"/>
    <w:rsid w:val="00D54667"/>
    <w:rsid w:val="00D547A7"/>
    <w:rsid w:val="00D548D0"/>
    <w:rsid w:val="00D549EF"/>
    <w:rsid w:val="00D54A47"/>
    <w:rsid w:val="00D54BBF"/>
    <w:rsid w:val="00D5502A"/>
    <w:rsid w:val="00D5516F"/>
    <w:rsid w:val="00D551D7"/>
    <w:rsid w:val="00D55438"/>
    <w:rsid w:val="00D55560"/>
    <w:rsid w:val="00D55568"/>
    <w:rsid w:val="00D558F2"/>
    <w:rsid w:val="00D55989"/>
    <w:rsid w:val="00D55DE7"/>
    <w:rsid w:val="00D55E38"/>
    <w:rsid w:val="00D55F39"/>
    <w:rsid w:val="00D5609C"/>
    <w:rsid w:val="00D5610B"/>
    <w:rsid w:val="00D5616F"/>
    <w:rsid w:val="00D5659D"/>
    <w:rsid w:val="00D568FE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69"/>
    <w:rsid w:val="00D607B0"/>
    <w:rsid w:val="00D60C54"/>
    <w:rsid w:val="00D60C99"/>
    <w:rsid w:val="00D612F5"/>
    <w:rsid w:val="00D61310"/>
    <w:rsid w:val="00D613F1"/>
    <w:rsid w:val="00D6163D"/>
    <w:rsid w:val="00D618F8"/>
    <w:rsid w:val="00D61A43"/>
    <w:rsid w:val="00D61A6F"/>
    <w:rsid w:val="00D61DA3"/>
    <w:rsid w:val="00D61E28"/>
    <w:rsid w:val="00D6217D"/>
    <w:rsid w:val="00D6232A"/>
    <w:rsid w:val="00D62572"/>
    <w:rsid w:val="00D625CE"/>
    <w:rsid w:val="00D6270E"/>
    <w:rsid w:val="00D629F2"/>
    <w:rsid w:val="00D62AD5"/>
    <w:rsid w:val="00D62C5D"/>
    <w:rsid w:val="00D62CDC"/>
    <w:rsid w:val="00D62CED"/>
    <w:rsid w:val="00D62D26"/>
    <w:rsid w:val="00D62EB6"/>
    <w:rsid w:val="00D62F13"/>
    <w:rsid w:val="00D63108"/>
    <w:rsid w:val="00D63279"/>
    <w:rsid w:val="00D63290"/>
    <w:rsid w:val="00D63431"/>
    <w:rsid w:val="00D635EE"/>
    <w:rsid w:val="00D637FF"/>
    <w:rsid w:val="00D63967"/>
    <w:rsid w:val="00D63A84"/>
    <w:rsid w:val="00D63E40"/>
    <w:rsid w:val="00D640C8"/>
    <w:rsid w:val="00D642D8"/>
    <w:rsid w:val="00D644BB"/>
    <w:rsid w:val="00D64633"/>
    <w:rsid w:val="00D64A8D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6E99"/>
    <w:rsid w:val="00D670F4"/>
    <w:rsid w:val="00D673C8"/>
    <w:rsid w:val="00D6755E"/>
    <w:rsid w:val="00D6765E"/>
    <w:rsid w:val="00D67B30"/>
    <w:rsid w:val="00D67C27"/>
    <w:rsid w:val="00D67F0E"/>
    <w:rsid w:val="00D70063"/>
    <w:rsid w:val="00D70789"/>
    <w:rsid w:val="00D70A7F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994"/>
    <w:rsid w:val="00D72B61"/>
    <w:rsid w:val="00D72BAC"/>
    <w:rsid w:val="00D72E2B"/>
    <w:rsid w:val="00D73066"/>
    <w:rsid w:val="00D7309E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5EB"/>
    <w:rsid w:val="00D74D42"/>
    <w:rsid w:val="00D74E42"/>
    <w:rsid w:val="00D74FA3"/>
    <w:rsid w:val="00D750F8"/>
    <w:rsid w:val="00D754EA"/>
    <w:rsid w:val="00D75517"/>
    <w:rsid w:val="00D75724"/>
    <w:rsid w:val="00D757E4"/>
    <w:rsid w:val="00D75B09"/>
    <w:rsid w:val="00D75BA8"/>
    <w:rsid w:val="00D75EBB"/>
    <w:rsid w:val="00D75FE6"/>
    <w:rsid w:val="00D75FF3"/>
    <w:rsid w:val="00D7608B"/>
    <w:rsid w:val="00D76130"/>
    <w:rsid w:val="00D76469"/>
    <w:rsid w:val="00D76541"/>
    <w:rsid w:val="00D76588"/>
    <w:rsid w:val="00D76763"/>
    <w:rsid w:val="00D76BE7"/>
    <w:rsid w:val="00D76C53"/>
    <w:rsid w:val="00D76DA6"/>
    <w:rsid w:val="00D76DCA"/>
    <w:rsid w:val="00D770EA"/>
    <w:rsid w:val="00D77122"/>
    <w:rsid w:val="00D7723B"/>
    <w:rsid w:val="00D77530"/>
    <w:rsid w:val="00D7761D"/>
    <w:rsid w:val="00D77794"/>
    <w:rsid w:val="00D7789B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0D6"/>
    <w:rsid w:val="00D811FA"/>
    <w:rsid w:val="00D813EC"/>
    <w:rsid w:val="00D81967"/>
    <w:rsid w:val="00D81979"/>
    <w:rsid w:val="00D8210E"/>
    <w:rsid w:val="00D8216C"/>
    <w:rsid w:val="00D82273"/>
    <w:rsid w:val="00D8240A"/>
    <w:rsid w:val="00D8258B"/>
    <w:rsid w:val="00D82626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11E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7B5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1F57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39F"/>
    <w:rsid w:val="00D946E4"/>
    <w:rsid w:val="00D94A96"/>
    <w:rsid w:val="00D94B99"/>
    <w:rsid w:val="00D94BB8"/>
    <w:rsid w:val="00D94DC3"/>
    <w:rsid w:val="00D94E14"/>
    <w:rsid w:val="00D94F13"/>
    <w:rsid w:val="00D94F66"/>
    <w:rsid w:val="00D94F97"/>
    <w:rsid w:val="00D94FC6"/>
    <w:rsid w:val="00D9508B"/>
    <w:rsid w:val="00D95100"/>
    <w:rsid w:val="00D95578"/>
    <w:rsid w:val="00D9565F"/>
    <w:rsid w:val="00D95796"/>
    <w:rsid w:val="00D95876"/>
    <w:rsid w:val="00D95C64"/>
    <w:rsid w:val="00D95E49"/>
    <w:rsid w:val="00D95E54"/>
    <w:rsid w:val="00D9605E"/>
    <w:rsid w:val="00D960EC"/>
    <w:rsid w:val="00D96157"/>
    <w:rsid w:val="00D961CA"/>
    <w:rsid w:val="00D96437"/>
    <w:rsid w:val="00D9646B"/>
    <w:rsid w:val="00D965FC"/>
    <w:rsid w:val="00D96773"/>
    <w:rsid w:val="00D96822"/>
    <w:rsid w:val="00D968F1"/>
    <w:rsid w:val="00D96992"/>
    <w:rsid w:val="00D96AED"/>
    <w:rsid w:val="00D96E37"/>
    <w:rsid w:val="00D9709E"/>
    <w:rsid w:val="00D970D3"/>
    <w:rsid w:val="00D97101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3DE"/>
    <w:rsid w:val="00DA0768"/>
    <w:rsid w:val="00DA0791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67"/>
    <w:rsid w:val="00DA1E87"/>
    <w:rsid w:val="00DA1EAF"/>
    <w:rsid w:val="00DA1F0E"/>
    <w:rsid w:val="00DA20A2"/>
    <w:rsid w:val="00DA2133"/>
    <w:rsid w:val="00DA23C4"/>
    <w:rsid w:val="00DA2582"/>
    <w:rsid w:val="00DA25AF"/>
    <w:rsid w:val="00DA2628"/>
    <w:rsid w:val="00DA26A1"/>
    <w:rsid w:val="00DA272A"/>
    <w:rsid w:val="00DA2941"/>
    <w:rsid w:val="00DA2A90"/>
    <w:rsid w:val="00DA2BC1"/>
    <w:rsid w:val="00DA2C05"/>
    <w:rsid w:val="00DA2C59"/>
    <w:rsid w:val="00DA2C65"/>
    <w:rsid w:val="00DA2C74"/>
    <w:rsid w:val="00DA336F"/>
    <w:rsid w:val="00DA33E2"/>
    <w:rsid w:val="00DA3401"/>
    <w:rsid w:val="00DA3479"/>
    <w:rsid w:val="00DA34ED"/>
    <w:rsid w:val="00DA367B"/>
    <w:rsid w:val="00DA3817"/>
    <w:rsid w:val="00DA38F8"/>
    <w:rsid w:val="00DA3917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278"/>
    <w:rsid w:val="00DA5688"/>
    <w:rsid w:val="00DA572E"/>
    <w:rsid w:val="00DA5A91"/>
    <w:rsid w:val="00DA5B07"/>
    <w:rsid w:val="00DA5BBF"/>
    <w:rsid w:val="00DA5C29"/>
    <w:rsid w:val="00DA5CC5"/>
    <w:rsid w:val="00DA5DC6"/>
    <w:rsid w:val="00DA5ED4"/>
    <w:rsid w:val="00DA6485"/>
    <w:rsid w:val="00DA680C"/>
    <w:rsid w:val="00DA681C"/>
    <w:rsid w:val="00DA690F"/>
    <w:rsid w:val="00DA6926"/>
    <w:rsid w:val="00DA6991"/>
    <w:rsid w:val="00DA69A3"/>
    <w:rsid w:val="00DA6A31"/>
    <w:rsid w:val="00DA70BE"/>
    <w:rsid w:val="00DA7255"/>
    <w:rsid w:val="00DA72C0"/>
    <w:rsid w:val="00DA72E5"/>
    <w:rsid w:val="00DA73BA"/>
    <w:rsid w:val="00DA740C"/>
    <w:rsid w:val="00DA7452"/>
    <w:rsid w:val="00DA75A1"/>
    <w:rsid w:val="00DA786E"/>
    <w:rsid w:val="00DA7994"/>
    <w:rsid w:val="00DA7DD7"/>
    <w:rsid w:val="00DA7E7D"/>
    <w:rsid w:val="00DB0167"/>
    <w:rsid w:val="00DB0793"/>
    <w:rsid w:val="00DB0852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55C"/>
    <w:rsid w:val="00DB3609"/>
    <w:rsid w:val="00DB3C65"/>
    <w:rsid w:val="00DB3D18"/>
    <w:rsid w:val="00DB3D91"/>
    <w:rsid w:val="00DB3E92"/>
    <w:rsid w:val="00DB3FFC"/>
    <w:rsid w:val="00DB4188"/>
    <w:rsid w:val="00DB430D"/>
    <w:rsid w:val="00DB4362"/>
    <w:rsid w:val="00DB4952"/>
    <w:rsid w:val="00DB49DA"/>
    <w:rsid w:val="00DB4EF2"/>
    <w:rsid w:val="00DB4F4B"/>
    <w:rsid w:val="00DB4FFF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72D"/>
    <w:rsid w:val="00DB6A33"/>
    <w:rsid w:val="00DB6AD6"/>
    <w:rsid w:val="00DB6B50"/>
    <w:rsid w:val="00DB70E9"/>
    <w:rsid w:val="00DB725A"/>
    <w:rsid w:val="00DB7283"/>
    <w:rsid w:val="00DB72D0"/>
    <w:rsid w:val="00DB72DA"/>
    <w:rsid w:val="00DB751D"/>
    <w:rsid w:val="00DB77F2"/>
    <w:rsid w:val="00DB7C89"/>
    <w:rsid w:val="00DC0152"/>
    <w:rsid w:val="00DC02D4"/>
    <w:rsid w:val="00DC02F4"/>
    <w:rsid w:val="00DC0340"/>
    <w:rsid w:val="00DC0435"/>
    <w:rsid w:val="00DC046D"/>
    <w:rsid w:val="00DC071B"/>
    <w:rsid w:val="00DC0A29"/>
    <w:rsid w:val="00DC0D0E"/>
    <w:rsid w:val="00DC15D7"/>
    <w:rsid w:val="00DC1662"/>
    <w:rsid w:val="00DC1835"/>
    <w:rsid w:val="00DC192D"/>
    <w:rsid w:val="00DC1975"/>
    <w:rsid w:val="00DC1E40"/>
    <w:rsid w:val="00DC202F"/>
    <w:rsid w:val="00DC261E"/>
    <w:rsid w:val="00DC273F"/>
    <w:rsid w:val="00DC2B0B"/>
    <w:rsid w:val="00DC2B72"/>
    <w:rsid w:val="00DC2D33"/>
    <w:rsid w:val="00DC2DAB"/>
    <w:rsid w:val="00DC307D"/>
    <w:rsid w:val="00DC31D4"/>
    <w:rsid w:val="00DC3262"/>
    <w:rsid w:val="00DC33CC"/>
    <w:rsid w:val="00DC3484"/>
    <w:rsid w:val="00DC3565"/>
    <w:rsid w:val="00DC358F"/>
    <w:rsid w:val="00DC36D0"/>
    <w:rsid w:val="00DC3A8C"/>
    <w:rsid w:val="00DC3A9F"/>
    <w:rsid w:val="00DC3C50"/>
    <w:rsid w:val="00DC3C96"/>
    <w:rsid w:val="00DC3DDF"/>
    <w:rsid w:val="00DC4060"/>
    <w:rsid w:val="00DC42E3"/>
    <w:rsid w:val="00DC4539"/>
    <w:rsid w:val="00DC46B6"/>
    <w:rsid w:val="00DC46DC"/>
    <w:rsid w:val="00DC473B"/>
    <w:rsid w:val="00DC47BC"/>
    <w:rsid w:val="00DC49F5"/>
    <w:rsid w:val="00DC4CBB"/>
    <w:rsid w:val="00DC4FED"/>
    <w:rsid w:val="00DC5226"/>
    <w:rsid w:val="00DC53C4"/>
    <w:rsid w:val="00DC552B"/>
    <w:rsid w:val="00DC5552"/>
    <w:rsid w:val="00DC55AD"/>
    <w:rsid w:val="00DC5615"/>
    <w:rsid w:val="00DC59A3"/>
    <w:rsid w:val="00DC59E6"/>
    <w:rsid w:val="00DC5A52"/>
    <w:rsid w:val="00DC5C2C"/>
    <w:rsid w:val="00DC5D0A"/>
    <w:rsid w:val="00DC6176"/>
    <w:rsid w:val="00DC636A"/>
    <w:rsid w:val="00DC6424"/>
    <w:rsid w:val="00DC65D5"/>
    <w:rsid w:val="00DC69B3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CF1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777"/>
    <w:rsid w:val="00DD0835"/>
    <w:rsid w:val="00DD0D0F"/>
    <w:rsid w:val="00DD0D78"/>
    <w:rsid w:val="00DD0E97"/>
    <w:rsid w:val="00DD10E2"/>
    <w:rsid w:val="00DD11DB"/>
    <w:rsid w:val="00DD1541"/>
    <w:rsid w:val="00DD16DB"/>
    <w:rsid w:val="00DD17E0"/>
    <w:rsid w:val="00DD1863"/>
    <w:rsid w:val="00DD18B9"/>
    <w:rsid w:val="00DD1950"/>
    <w:rsid w:val="00DD19DB"/>
    <w:rsid w:val="00DD1B71"/>
    <w:rsid w:val="00DD1F53"/>
    <w:rsid w:val="00DD1FD4"/>
    <w:rsid w:val="00DD2111"/>
    <w:rsid w:val="00DD21FF"/>
    <w:rsid w:val="00DD26E2"/>
    <w:rsid w:val="00DD27F4"/>
    <w:rsid w:val="00DD2A10"/>
    <w:rsid w:val="00DD2DD5"/>
    <w:rsid w:val="00DD31A7"/>
    <w:rsid w:val="00DD31DF"/>
    <w:rsid w:val="00DD31EB"/>
    <w:rsid w:val="00DD3278"/>
    <w:rsid w:val="00DD329D"/>
    <w:rsid w:val="00DD37DC"/>
    <w:rsid w:val="00DD39AF"/>
    <w:rsid w:val="00DD3A12"/>
    <w:rsid w:val="00DD3A56"/>
    <w:rsid w:val="00DD3E0F"/>
    <w:rsid w:val="00DD3F44"/>
    <w:rsid w:val="00DD3F7A"/>
    <w:rsid w:val="00DD3FED"/>
    <w:rsid w:val="00DD436D"/>
    <w:rsid w:val="00DD43B3"/>
    <w:rsid w:val="00DD4492"/>
    <w:rsid w:val="00DD4527"/>
    <w:rsid w:val="00DD4676"/>
    <w:rsid w:val="00DD4729"/>
    <w:rsid w:val="00DD4944"/>
    <w:rsid w:val="00DD4BA5"/>
    <w:rsid w:val="00DD4D11"/>
    <w:rsid w:val="00DD5303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23D"/>
    <w:rsid w:val="00DD6343"/>
    <w:rsid w:val="00DD6352"/>
    <w:rsid w:val="00DD6487"/>
    <w:rsid w:val="00DD64BC"/>
    <w:rsid w:val="00DD66F7"/>
    <w:rsid w:val="00DD6A56"/>
    <w:rsid w:val="00DD6DF8"/>
    <w:rsid w:val="00DD6EB2"/>
    <w:rsid w:val="00DD715F"/>
    <w:rsid w:val="00DD73AE"/>
    <w:rsid w:val="00DD73CA"/>
    <w:rsid w:val="00DD746A"/>
    <w:rsid w:val="00DD7646"/>
    <w:rsid w:val="00DD78F9"/>
    <w:rsid w:val="00DD7B91"/>
    <w:rsid w:val="00DD7BD0"/>
    <w:rsid w:val="00DD7CBD"/>
    <w:rsid w:val="00DD7D39"/>
    <w:rsid w:val="00DE05AD"/>
    <w:rsid w:val="00DE08E6"/>
    <w:rsid w:val="00DE0C7F"/>
    <w:rsid w:val="00DE0D3F"/>
    <w:rsid w:val="00DE0E22"/>
    <w:rsid w:val="00DE0F69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2CAE"/>
    <w:rsid w:val="00DE2DA2"/>
    <w:rsid w:val="00DE30D4"/>
    <w:rsid w:val="00DE31A3"/>
    <w:rsid w:val="00DE31F4"/>
    <w:rsid w:val="00DE33D6"/>
    <w:rsid w:val="00DE35A7"/>
    <w:rsid w:val="00DE367E"/>
    <w:rsid w:val="00DE36BD"/>
    <w:rsid w:val="00DE36E4"/>
    <w:rsid w:val="00DE3AB8"/>
    <w:rsid w:val="00DE3AC3"/>
    <w:rsid w:val="00DE3F5C"/>
    <w:rsid w:val="00DE405F"/>
    <w:rsid w:val="00DE40EE"/>
    <w:rsid w:val="00DE417D"/>
    <w:rsid w:val="00DE43F1"/>
    <w:rsid w:val="00DE4425"/>
    <w:rsid w:val="00DE44A8"/>
    <w:rsid w:val="00DE458B"/>
    <w:rsid w:val="00DE46D9"/>
    <w:rsid w:val="00DE492A"/>
    <w:rsid w:val="00DE4AC6"/>
    <w:rsid w:val="00DE4DC2"/>
    <w:rsid w:val="00DE4DE0"/>
    <w:rsid w:val="00DE4FC3"/>
    <w:rsid w:val="00DE4FEC"/>
    <w:rsid w:val="00DE50F9"/>
    <w:rsid w:val="00DE534B"/>
    <w:rsid w:val="00DE537E"/>
    <w:rsid w:val="00DE54B0"/>
    <w:rsid w:val="00DE5515"/>
    <w:rsid w:val="00DE552C"/>
    <w:rsid w:val="00DE5561"/>
    <w:rsid w:val="00DE55C7"/>
    <w:rsid w:val="00DE5601"/>
    <w:rsid w:val="00DE5609"/>
    <w:rsid w:val="00DE5684"/>
    <w:rsid w:val="00DE575A"/>
    <w:rsid w:val="00DE5923"/>
    <w:rsid w:val="00DE5946"/>
    <w:rsid w:val="00DE5951"/>
    <w:rsid w:val="00DE5A38"/>
    <w:rsid w:val="00DE5B4A"/>
    <w:rsid w:val="00DE5D62"/>
    <w:rsid w:val="00DE625F"/>
    <w:rsid w:val="00DE62C7"/>
    <w:rsid w:val="00DE6329"/>
    <w:rsid w:val="00DE6447"/>
    <w:rsid w:val="00DE6509"/>
    <w:rsid w:val="00DE6732"/>
    <w:rsid w:val="00DE6806"/>
    <w:rsid w:val="00DE6999"/>
    <w:rsid w:val="00DE6BE2"/>
    <w:rsid w:val="00DE6CF4"/>
    <w:rsid w:val="00DE6FAB"/>
    <w:rsid w:val="00DE70CC"/>
    <w:rsid w:val="00DE7632"/>
    <w:rsid w:val="00DE7657"/>
    <w:rsid w:val="00DE7938"/>
    <w:rsid w:val="00DE7EDF"/>
    <w:rsid w:val="00DE7F3F"/>
    <w:rsid w:val="00DE7FFB"/>
    <w:rsid w:val="00DF021C"/>
    <w:rsid w:val="00DF0274"/>
    <w:rsid w:val="00DF03F5"/>
    <w:rsid w:val="00DF04B3"/>
    <w:rsid w:val="00DF0820"/>
    <w:rsid w:val="00DF0C13"/>
    <w:rsid w:val="00DF0C5C"/>
    <w:rsid w:val="00DF0D56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91"/>
    <w:rsid w:val="00DF20DB"/>
    <w:rsid w:val="00DF2127"/>
    <w:rsid w:val="00DF230F"/>
    <w:rsid w:val="00DF2315"/>
    <w:rsid w:val="00DF2659"/>
    <w:rsid w:val="00DF26AA"/>
    <w:rsid w:val="00DF2873"/>
    <w:rsid w:val="00DF2A18"/>
    <w:rsid w:val="00DF2C3D"/>
    <w:rsid w:val="00DF2D3E"/>
    <w:rsid w:val="00DF2F03"/>
    <w:rsid w:val="00DF2F0A"/>
    <w:rsid w:val="00DF31B5"/>
    <w:rsid w:val="00DF31C3"/>
    <w:rsid w:val="00DF3202"/>
    <w:rsid w:val="00DF324D"/>
    <w:rsid w:val="00DF358A"/>
    <w:rsid w:val="00DF3814"/>
    <w:rsid w:val="00DF3A28"/>
    <w:rsid w:val="00DF3ACD"/>
    <w:rsid w:val="00DF3C61"/>
    <w:rsid w:val="00DF3C6C"/>
    <w:rsid w:val="00DF3DED"/>
    <w:rsid w:val="00DF3F98"/>
    <w:rsid w:val="00DF3FD2"/>
    <w:rsid w:val="00DF4128"/>
    <w:rsid w:val="00DF4313"/>
    <w:rsid w:val="00DF460E"/>
    <w:rsid w:val="00DF4AD7"/>
    <w:rsid w:val="00DF4ED1"/>
    <w:rsid w:val="00DF5378"/>
    <w:rsid w:val="00DF53EC"/>
    <w:rsid w:val="00DF58DA"/>
    <w:rsid w:val="00DF5C90"/>
    <w:rsid w:val="00DF5F18"/>
    <w:rsid w:val="00DF6078"/>
    <w:rsid w:val="00DF6294"/>
    <w:rsid w:val="00DF6406"/>
    <w:rsid w:val="00DF65D0"/>
    <w:rsid w:val="00DF6662"/>
    <w:rsid w:val="00DF6846"/>
    <w:rsid w:val="00DF6945"/>
    <w:rsid w:val="00DF6A6E"/>
    <w:rsid w:val="00DF6C4F"/>
    <w:rsid w:val="00DF6CB5"/>
    <w:rsid w:val="00DF6E00"/>
    <w:rsid w:val="00DF70F2"/>
    <w:rsid w:val="00DF7364"/>
    <w:rsid w:val="00DF7546"/>
    <w:rsid w:val="00DF7969"/>
    <w:rsid w:val="00DF7BDD"/>
    <w:rsid w:val="00DF7D2D"/>
    <w:rsid w:val="00DF7E88"/>
    <w:rsid w:val="00DF7FC1"/>
    <w:rsid w:val="00E00239"/>
    <w:rsid w:val="00E0024D"/>
    <w:rsid w:val="00E0038B"/>
    <w:rsid w:val="00E00400"/>
    <w:rsid w:val="00E008CA"/>
    <w:rsid w:val="00E009D3"/>
    <w:rsid w:val="00E01133"/>
    <w:rsid w:val="00E0120F"/>
    <w:rsid w:val="00E0128D"/>
    <w:rsid w:val="00E01977"/>
    <w:rsid w:val="00E0199E"/>
    <w:rsid w:val="00E019AC"/>
    <w:rsid w:val="00E019DF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601"/>
    <w:rsid w:val="00E04695"/>
    <w:rsid w:val="00E04738"/>
    <w:rsid w:val="00E04807"/>
    <w:rsid w:val="00E04BB0"/>
    <w:rsid w:val="00E04DF0"/>
    <w:rsid w:val="00E04F35"/>
    <w:rsid w:val="00E0500F"/>
    <w:rsid w:val="00E05196"/>
    <w:rsid w:val="00E05205"/>
    <w:rsid w:val="00E05488"/>
    <w:rsid w:val="00E05649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552"/>
    <w:rsid w:val="00E066D6"/>
    <w:rsid w:val="00E068CF"/>
    <w:rsid w:val="00E06A84"/>
    <w:rsid w:val="00E06AC0"/>
    <w:rsid w:val="00E06B65"/>
    <w:rsid w:val="00E06C18"/>
    <w:rsid w:val="00E06F7F"/>
    <w:rsid w:val="00E07298"/>
    <w:rsid w:val="00E072E3"/>
    <w:rsid w:val="00E07422"/>
    <w:rsid w:val="00E076F2"/>
    <w:rsid w:val="00E07923"/>
    <w:rsid w:val="00E07933"/>
    <w:rsid w:val="00E07990"/>
    <w:rsid w:val="00E0799E"/>
    <w:rsid w:val="00E07BD7"/>
    <w:rsid w:val="00E07CB1"/>
    <w:rsid w:val="00E07FD9"/>
    <w:rsid w:val="00E10065"/>
    <w:rsid w:val="00E10142"/>
    <w:rsid w:val="00E10348"/>
    <w:rsid w:val="00E10A73"/>
    <w:rsid w:val="00E10ABE"/>
    <w:rsid w:val="00E10BAB"/>
    <w:rsid w:val="00E10D1B"/>
    <w:rsid w:val="00E110C0"/>
    <w:rsid w:val="00E11123"/>
    <w:rsid w:val="00E11705"/>
    <w:rsid w:val="00E117C7"/>
    <w:rsid w:val="00E11A6C"/>
    <w:rsid w:val="00E11A9E"/>
    <w:rsid w:val="00E11C53"/>
    <w:rsid w:val="00E11C5C"/>
    <w:rsid w:val="00E11D0D"/>
    <w:rsid w:val="00E11D81"/>
    <w:rsid w:val="00E11E6E"/>
    <w:rsid w:val="00E11EE2"/>
    <w:rsid w:val="00E11FFD"/>
    <w:rsid w:val="00E120C9"/>
    <w:rsid w:val="00E1242E"/>
    <w:rsid w:val="00E12487"/>
    <w:rsid w:val="00E127D4"/>
    <w:rsid w:val="00E1288D"/>
    <w:rsid w:val="00E128DA"/>
    <w:rsid w:val="00E128F3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224"/>
    <w:rsid w:val="00E132C5"/>
    <w:rsid w:val="00E13316"/>
    <w:rsid w:val="00E1338B"/>
    <w:rsid w:val="00E13421"/>
    <w:rsid w:val="00E134C8"/>
    <w:rsid w:val="00E13560"/>
    <w:rsid w:val="00E13613"/>
    <w:rsid w:val="00E13666"/>
    <w:rsid w:val="00E13992"/>
    <w:rsid w:val="00E13B2B"/>
    <w:rsid w:val="00E1419A"/>
    <w:rsid w:val="00E141A2"/>
    <w:rsid w:val="00E14B92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213"/>
    <w:rsid w:val="00E16512"/>
    <w:rsid w:val="00E16564"/>
    <w:rsid w:val="00E16591"/>
    <w:rsid w:val="00E16661"/>
    <w:rsid w:val="00E16754"/>
    <w:rsid w:val="00E169E3"/>
    <w:rsid w:val="00E169F4"/>
    <w:rsid w:val="00E16ABF"/>
    <w:rsid w:val="00E16D44"/>
    <w:rsid w:val="00E16DCA"/>
    <w:rsid w:val="00E16E6C"/>
    <w:rsid w:val="00E1703F"/>
    <w:rsid w:val="00E170E7"/>
    <w:rsid w:val="00E172AE"/>
    <w:rsid w:val="00E17323"/>
    <w:rsid w:val="00E17445"/>
    <w:rsid w:val="00E1753F"/>
    <w:rsid w:val="00E17682"/>
    <w:rsid w:val="00E17BB1"/>
    <w:rsid w:val="00E17CDA"/>
    <w:rsid w:val="00E17E8F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E"/>
    <w:rsid w:val="00E20D4F"/>
    <w:rsid w:val="00E20D6E"/>
    <w:rsid w:val="00E2108A"/>
    <w:rsid w:val="00E21125"/>
    <w:rsid w:val="00E2144C"/>
    <w:rsid w:val="00E21567"/>
    <w:rsid w:val="00E2182F"/>
    <w:rsid w:val="00E218A0"/>
    <w:rsid w:val="00E21B38"/>
    <w:rsid w:val="00E21CD7"/>
    <w:rsid w:val="00E21E5F"/>
    <w:rsid w:val="00E22251"/>
    <w:rsid w:val="00E2237B"/>
    <w:rsid w:val="00E226F5"/>
    <w:rsid w:val="00E22B1C"/>
    <w:rsid w:val="00E22CE9"/>
    <w:rsid w:val="00E22D74"/>
    <w:rsid w:val="00E22DB4"/>
    <w:rsid w:val="00E23117"/>
    <w:rsid w:val="00E231CA"/>
    <w:rsid w:val="00E231E5"/>
    <w:rsid w:val="00E23357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45D"/>
    <w:rsid w:val="00E246E0"/>
    <w:rsid w:val="00E24E6F"/>
    <w:rsid w:val="00E25068"/>
    <w:rsid w:val="00E250DD"/>
    <w:rsid w:val="00E25393"/>
    <w:rsid w:val="00E25475"/>
    <w:rsid w:val="00E255FD"/>
    <w:rsid w:val="00E25654"/>
    <w:rsid w:val="00E2573A"/>
    <w:rsid w:val="00E25867"/>
    <w:rsid w:val="00E25E9D"/>
    <w:rsid w:val="00E25ED1"/>
    <w:rsid w:val="00E260B5"/>
    <w:rsid w:val="00E2612D"/>
    <w:rsid w:val="00E26157"/>
    <w:rsid w:val="00E263A9"/>
    <w:rsid w:val="00E26817"/>
    <w:rsid w:val="00E26833"/>
    <w:rsid w:val="00E269F3"/>
    <w:rsid w:val="00E26D16"/>
    <w:rsid w:val="00E26F83"/>
    <w:rsid w:val="00E272A4"/>
    <w:rsid w:val="00E272E3"/>
    <w:rsid w:val="00E277E3"/>
    <w:rsid w:val="00E2782F"/>
    <w:rsid w:val="00E27A44"/>
    <w:rsid w:val="00E27A93"/>
    <w:rsid w:val="00E27AFB"/>
    <w:rsid w:val="00E27CFF"/>
    <w:rsid w:val="00E27F7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0DA"/>
    <w:rsid w:val="00E31237"/>
    <w:rsid w:val="00E31486"/>
    <w:rsid w:val="00E315B8"/>
    <w:rsid w:val="00E316BF"/>
    <w:rsid w:val="00E3172E"/>
    <w:rsid w:val="00E3178D"/>
    <w:rsid w:val="00E317FB"/>
    <w:rsid w:val="00E31830"/>
    <w:rsid w:val="00E31A3B"/>
    <w:rsid w:val="00E31CC3"/>
    <w:rsid w:val="00E31D3C"/>
    <w:rsid w:val="00E31FF5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78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3E5D"/>
    <w:rsid w:val="00E343BB"/>
    <w:rsid w:val="00E349BB"/>
    <w:rsid w:val="00E349DD"/>
    <w:rsid w:val="00E34CDB"/>
    <w:rsid w:val="00E3505A"/>
    <w:rsid w:val="00E35066"/>
    <w:rsid w:val="00E3507B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6F46"/>
    <w:rsid w:val="00E370AF"/>
    <w:rsid w:val="00E37189"/>
    <w:rsid w:val="00E371FC"/>
    <w:rsid w:val="00E37374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51F"/>
    <w:rsid w:val="00E40836"/>
    <w:rsid w:val="00E40AA5"/>
    <w:rsid w:val="00E40B03"/>
    <w:rsid w:val="00E40B76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0B"/>
    <w:rsid w:val="00E427F3"/>
    <w:rsid w:val="00E42D2E"/>
    <w:rsid w:val="00E42D35"/>
    <w:rsid w:val="00E42DA9"/>
    <w:rsid w:val="00E42DCA"/>
    <w:rsid w:val="00E433BB"/>
    <w:rsid w:val="00E4410F"/>
    <w:rsid w:val="00E44248"/>
    <w:rsid w:val="00E444C1"/>
    <w:rsid w:val="00E444D1"/>
    <w:rsid w:val="00E44792"/>
    <w:rsid w:val="00E44812"/>
    <w:rsid w:val="00E4493A"/>
    <w:rsid w:val="00E449DA"/>
    <w:rsid w:val="00E44A7D"/>
    <w:rsid w:val="00E44DE3"/>
    <w:rsid w:val="00E44E46"/>
    <w:rsid w:val="00E45053"/>
    <w:rsid w:val="00E450AA"/>
    <w:rsid w:val="00E450C8"/>
    <w:rsid w:val="00E45211"/>
    <w:rsid w:val="00E45634"/>
    <w:rsid w:val="00E456CB"/>
    <w:rsid w:val="00E45767"/>
    <w:rsid w:val="00E45B1E"/>
    <w:rsid w:val="00E45B57"/>
    <w:rsid w:val="00E45C22"/>
    <w:rsid w:val="00E45D43"/>
    <w:rsid w:val="00E45E80"/>
    <w:rsid w:val="00E45ECB"/>
    <w:rsid w:val="00E462D1"/>
    <w:rsid w:val="00E465B6"/>
    <w:rsid w:val="00E4660F"/>
    <w:rsid w:val="00E4685C"/>
    <w:rsid w:val="00E46AF1"/>
    <w:rsid w:val="00E46D47"/>
    <w:rsid w:val="00E470B0"/>
    <w:rsid w:val="00E47273"/>
    <w:rsid w:val="00E4745D"/>
    <w:rsid w:val="00E47524"/>
    <w:rsid w:val="00E4752F"/>
    <w:rsid w:val="00E47673"/>
    <w:rsid w:val="00E4787B"/>
    <w:rsid w:val="00E479B7"/>
    <w:rsid w:val="00E47B7F"/>
    <w:rsid w:val="00E47D56"/>
    <w:rsid w:val="00E47D91"/>
    <w:rsid w:val="00E47DAA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2A"/>
    <w:rsid w:val="00E508F8"/>
    <w:rsid w:val="00E50906"/>
    <w:rsid w:val="00E50933"/>
    <w:rsid w:val="00E50C84"/>
    <w:rsid w:val="00E50D65"/>
    <w:rsid w:val="00E50DFC"/>
    <w:rsid w:val="00E50E54"/>
    <w:rsid w:val="00E51060"/>
    <w:rsid w:val="00E510AE"/>
    <w:rsid w:val="00E5117D"/>
    <w:rsid w:val="00E51317"/>
    <w:rsid w:val="00E51605"/>
    <w:rsid w:val="00E51619"/>
    <w:rsid w:val="00E517B9"/>
    <w:rsid w:val="00E51DC6"/>
    <w:rsid w:val="00E51F76"/>
    <w:rsid w:val="00E52212"/>
    <w:rsid w:val="00E525C6"/>
    <w:rsid w:val="00E52854"/>
    <w:rsid w:val="00E52978"/>
    <w:rsid w:val="00E52A05"/>
    <w:rsid w:val="00E5316F"/>
    <w:rsid w:val="00E53289"/>
    <w:rsid w:val="00E53416"/>
    <w:rsid w:val="00E53626"/>
    <w:rsid w:val="00E536EF"/>
    <w:rsid w:val="00E53763"/>
    <w:rsid w:val="00E5379B"/>
    <w:rsid w:val="00E53ACF"/>
    <w:rsid w:val="00E53AFC"/>
    <w:rsid w:val="00E53B48"/>
    <w:rsid w:val="00E53B57"/>
    <w:rsid w:val="00E53BAD"/>
    <w:rsid w:val="00E53E82"/>
    <w:rsid w:val="00E54442"/>
    <w:rsid w:val="00E5448C"/>
    <w:rsid w:val="00E544D9"/>
    <w:rsid w:val="00E54517"/>
    <w:rsid w:val="00E54B53"/>
    <w:rsid w:val="00E54BE9"/>
    <w:rsid w:val="00E54CED"/>
    <w:rsid w:val="00E54D2E"/>
    <w:rsid w:val="00E54DD6"/>
    <w:rsid w:val="00E54EC2"/>
    <w:rsid w:val="00E55319"/>
    <w:rsid w:val="00E55421"/>
    <w:rsid w:val="00E55635"/>
    <w:rsid w:val="00E55662"/>
    <w:rsid w:val="00E557CB"/>
    <w:rsid w:val="00E5587C"/>
    <w:rsid w:val="00E55EEB"/>
    <w:rsid w:val="00E56234"/>
    <w:rsid w:val="00E562AF"/>
    <w:rsid w:val="00E565AD"/>
    <w:rsid w:val="00E565F3"/>
    <w:rsid w:val="00E56771"/>
    <w:rsid w:val="00E569CB"/>
    <w:rsid w:val="00E56BFB"/>
    <w:rsid w:val="00E56C78"/>
    <w:rsid w:val="00E56C8F"/>
    <w:rsid w:val="00E57180"/>
    <w:rsid w:val="00E57204"/>
    <w:rsid w:val="00E57259"/>
    <w:rsid w:val="00E5760E"/>
    <w:rsid w:val="00E579F5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0DE6"/>
    <w:rsid w:val="00E6111A"/>
    <w:rsid w:val="00E612D6"/>
    <w:rsid w:val="00E6134A"/>
    <w:rsid w:val="00E61354"/>
    <w:rsid w:val="00E61611"/>
    <w:rsid w:val="00E616CB"/>
    <w:rsid w:val="00E618BC"/>
    <w:rsid w:val="00E61963"/>
    <w:rsid w:val="00E6208E"/>
    <w:rsid w:val="00E6218F"/>
    <w:rsid w:val="00E621FD"/>
    <w:rsid w:val="00E6226C"/>
    <w:rsid w:val="00E62672"/>
    <w:rsid w:val="00E628A0"/>
    <w:rsid w:val="00E62C02"/>
    <w:rsid w:val="00E62C13"/>
    <w:rsid w:val="00E62F37"/>
    <w:rsid w:val="00E62F61"/>
    <w:rsid w:val="00E63059"/>
    <w:rsid w:val="00E638DD"/>
    <w:rsid w:val="00E63915"/>
    <w:rsid w:val="00E639E5"/>
    <w:rsid w:val="00E63A7E"/>
    <w:rsid w:val="00E63B6E"/>
    <w:rsid w:val="00E63BF3"/>
    <w:rsid w:val="00E63CF2"/>
    <w:rsid w:val="00E63E93"/>
    <w:rsid w:val="00E63EB6"/>
    <w:rsid w:val="00E63F3B"/>
    <w:rsid w:val="00E64158"/>
    <w:rsid w:val="00E642AE"/>
    <w:rsid w:val="00E6431B"/>
    <w:rsid w:val="00E643BF"/>
    <w:rsid w:val="00E6468B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5D3"/>
    <w:rsid w:val="00E657C6"/>
    <w:rsid w:val="00E6586A"/>
    <w:rsid w:val="00E65A5F"/>
    <w:rsid w:val="00E66146"/>
    <w:rsid w:val="00E66268"/>
    <w:rsid w:val="00E66280"/>
    <w:rsid w:val="00E663DD"/>
    <w:rsid w:val="00E665EB"/>
    <w:rsid w:val="00E6676D"/>
    <w:rsid w:val="00E66780"/>
    <w:rsid w:val="00E66A4B"/>
    <w:rsid w:val="00E66AAF"/>
    <w:rsid w:val="00E66AFD"/>
    <w:rsid w:val="00E66BBE"/>
    <w:rsid w:val="00E66BC1"/>
    <w:rsid w:val="00E66BD7"/>
    <w:rsid w:val="00E66C7D"/>
    <w:rsid w:val="00E66E20"/>
    <w:rsid w:val="00E6702A"/>
    <w:rsid w:val="00E670AB"/>
    <w:rsid w:val="00E670DB"/>
    <w:rsid w:val="00E6716F"/>
    <w:rsid w:val="00E676CF"/>
    <w:rsid w:val="00E6772A"/>
    <w:rsid w:val="00E678BA"/>
    <w:rsid w:val="00E67D40"/>
    <w:rsid w:val="00E67E1E"/>
    <w:rsid w:val="00E67FA2"/>
    <w:rsid w:val="00E701A6"/>
    <w:rsid w:val="00E70345"/>
    <w:rsid w:val="00E703E1"/>
    <w:rsid w:val="00E7047E"/>
    <w:rsid w:val="00E70545"/>
    <w:rsid w:val="00E706A2"/>
    <w:rsid w:val="00E706C1"/>
    <w:rsid w:val="00E707D9"/>
    <w:rsid w:val="00E707E3"/>
    <w:rsid w:val="00E7085D"/>
    <w:rsid w:val="00E708C8"/>
    <w:rsid w:val="00E70A1E"/>
    <w:rsid w:val="00E70C04"/>
    <w:rsid w:val="00E70C8A"/>
    <w:rsid w:val="00E70FBF"/>
    <w:rsid w:val="00E711F3"/>
    <w:rsid w:val="00E71A5A"/>
    <w:rsid w:val="00E71A81"/>
    <w:rsid w:val="00E71B72"/>
    <w:rsid w:val="00E71CF7"/>
    <w:rsid w:val="00E72158"/>
    <w:rsid w:val="00E72254"/>
    <w:rsid w:val="00E722FC"/>
    <w:rsid w:val="00E72423"/>
    <w:rsid w:val="00E72679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4A"/>
    <w:rsid w:val="00E73BB5"/>
    <w:rsid w:val="00E73EC7"/>
    <w:rsid w:val="00E74071"/>
    <w:rsid w:val="00E7413D"/>
    <w:rsid w:val="00E74227"/>
    <w:rsid w:val="00E7431E"/>
    <w:rsid w:val="00E7442D"/>
    <w:rsid w:val="00E744BF"/>
    <w:rsid w:val="00E747C2"/>
    <w:rsid w:val="00E74803"/>
    <w:rsid w:val="00E74A43"/>
    <w:rsid w:val="00E74D50"/>
    <w:rsid w:val="00E74FCC"/>
    <w:rsid w:val="00E751CD"/>
    <w:rsid w:val="00E7537E"/>
    <w:rsid w:val="00E7542D"/>
    <w:rsid w:val="00E754DD"/>
    <w:rsid w:val="00E7552D"/>
    <w:rsid w:val="00E75759"/>
    <w:rsid w:val="00E75938"/>
    <w:rsid w:val="00E75BB5"/>
    <w:rsid w:val="00E75C82"/>
    <w:rsid w:val="00E75C85"/>
    <w:rsid w:val="00E75DAB"/>
    <w:rsid w:val="00E75DAF"/>
    <w:rsid w:val="00E75E51"/>
    <w:rsid w:val="00E7606F"/>
    <w:rsid w:val="00E762F5"/>
    <w:rsid w:val="00E764E9"/>
    <w:rsid w:val="00E765E1"/>
    <w:rsid w:val="00E76669"/>
    <w:rsid w:val="00E76A41"/>
    <w:rsid w:val="00E76B78"/>
    <w:rsid w:val="00E76E88"/>
    <w:rsid w:val="00E7701A"/>
    <w:rsid w:val="00E77022"/>
    <w:rsid w:val="00E7705E"/>
    <w:rsid w:val="00E77495"/>
    <w:rsid w:val="00E777DC"/>
    <w:rsid w:val="00E779E0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0E5"/>
    <w:rsid w:val="00E81218"/>
    <w:rsid w:val="00E818E6"/>
    <w:rsid w:val="00E81918"/>
    <w:rsid w:val="00E81B6B"/>
    <w:rsid w:val="00E81BC3"/>
    <w:rsid w:val="00E81CED"/>
    <w:rsid w:val="00E81DC1"/>
    <w:rsid w:val="00E81E39"/>
    <w:rsid w:val="00E81E5B"/>
    <w:rsid w:val="00E81FF3"/>
    <w:rsid w:val="00E8225D"/>
    <w:rsid w:val="00E82665"/>
    <w:rsid w:val="00E829A8"/>
    <w:rsid w:val="00E82ADD"/>
    <w:rsid w:val="00E82B00"/>
    <w:rsid w:val="00E82B1D"/>
    <w:rsid w:val="00E82BA4"/>
    <w:rsid w:val="00E832C2"/>
    <w:rsid w:val="00E83317"/>
    <w:rsid w:val="00E834CC"/>
    <w:rsid w:val="00E8385C"/>
    <w:rsid w:val="00E83ACD"/>
    <w:rsid w:val="00E83BAE"/>
    <w:rsid w:val="00E83C73"/>
    <w:rsid w:val="00E83CE4"/>
    <w:rsid w:val="00E83D73"/>
    <w:rsid w:val="00E83DD8"/>
    <w:rsid w:val="00E83F01"/>
    <w:rsid w:val="00E83FB6"/>
    <w:rsid w:val="00E84125"/>
    <w:rsid w:val="00E8417E"/>
    <w:rsid w:val="00E8432F"/>
    <w:rsid w:val="00E843DB"/>
    <w:rsid w:val="00E84473"/>
    <w:rsid w:val="00E8451B"/>
    <w:rsid w:val="00E845CB"/>
    <w:rsid w:val="00E84793"/>
    <w:rsid w:val="00E849EB"/>
    <w:rsid w:val="00E84A63"/>
    <w:rsid w:val="00E84CB3"/>
    <w:rsid w:val="00E84D12"/>
    <w:rsid w:val="00E84E4F"/>
    <w:rsid w:val="00E84F60"/>
    <w:rsid w:val="00E85093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6B22"/>
    <w:rsid w:val="00E86D46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088"/>
    <w:rsid w:val="00E90487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744"/>
    <w:rsid w:val="00E929B0"/>
    <w:rsid w:val="00E92A2F"/>
    <w:rsid w:val="00E92FF6"/>
    <w:rsid w:val="00E93223"/>
    <w:rsid w:val="00E9324A"/>
    <w:rsid w:val="00E93331"/>
    <w:rsid w:val="00E93544"/>
    <w:rsid w:val="00E9367C"/>
    <w:rsid w:val="00E936C5"/>
    <w:rsid w:val="00E937D4"/>
    <w:rsid w:val="00E93860"/>
    <w:rsid w:val="00E939C3"/>
    <w:rsid w:val="00E93B4D"/>
    <w:rsid w:val="00E93E4C"/>
    <w:rsid w:val="00E9412F"/>
    <w:rsid w:val="00E94470"/>
    <w:rsid w:val="00E9449C"/>
    <w:rsid w:val="00E9469D"/>
    <w:rsid w:val="00E94850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A8E"/>
    <w:rsid w:val="00E95C41"/>
    <w:rsid w:val="00E95E70"/>
    <w:rsid w:val="00E95EE6"/>
    <w:rsid w:val="00E95F0A"/>
    <w:rsid w:val="00E95FB3"/>
    <w:rsid w:val="00E96216"/>
    <w:rsid w:val="00E96431"/>
    <w:rsid w:val="00E96A64"/>
    <w:rsid w:val="00E96E2D"/>
    <w:rsid w:val="00E96EE3"/>
    <w:rsid w:val="00E96F4E"/>
    <w:rsid w:val="00E96F6B"/>
    <w:rsid w:val="00E97035"/>
    <w:rsid w:val="00E974F1"/>
    <w:rsid w:val="00E977E4"/>
    <w:rsid w:val="00E97A4D"/>
    <w:rsid w:val="00E97A93"/>
    <w:rsid w:val="00E97B41"/>
    <w:rsid w:val="00E97F4C"/>
    <w:rsid w:val="00EA00F1"/>
    <w:rsid w:val="00EA01C9"/>
    <w:rsid w:val="00EA02D9"/>
    <w:rsid w:val="00EA0391"/>
    <w:rsid w:val="00EA05E5"/>
    <w:rsid w:val="00EA0759"/>
    <w:rsid w:val="00EA081B"/>
    <w:rsid w:val="00EA0850"/>
    <w:rsid w:val="00EA093A"/>
    <w:rsid w:val="00EA0AF1"/>
    <w:rsid w:val="00EA0D59"/>
    <w:rsid w:val="00EA0D98"/>
    <w:rsid w:val="00EA0E89"/>
    <w:rsid w:val="00EA0F9D"/>
    <w:rsid w:val="00EA109A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2EA0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632E"/>
    <w:rsid w:val="00EA641F"/>
    <w:rsid w:val="00EA691B"/>
    <w:rsid w:val="00EA6957"/>
    <w:rsid w:val="00EA6C67"/>
    <w:rsid w:val="00EA6CAA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0C0"/>
    <w:rsid w:val="00EB02A5"/>
    <w:rsid w:val="00EB02C0"/>
    <w:rsid w:val="00EB04AF"/>
    <w:rsid w:val="00EB04C9"/>
    <w:rsid w:val="00EB0729"/>
    <w:rsid w:val="00EB10C9"/>
    <w:rsid w:val="00EB14BA"/>
    <w:rsid w:val="00EB1598"/>
    <w:rsid w:val="00EB16CF"/>
    <w:rsid w:val="00EB16F0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8F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2F67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D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A2E"/>
    <w:rsid w:val="00EB7C67"/>
    <w:rsid w:val="00EB7CBA"/>
    <w:rsid w:val="00EB7E14"/>
    <w:rsid w:val="00EC0206"/>
    <w:rsid w:val="00EC0570"/>
    <w:rsid w:val="00EC0819"/>
    <w:rsid w:val="00EC08E1"/>
    <w:rsid w:val="00EC0919"/>
    <w:rsid w:val="00EC0B5A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B69"/>
    <w:rsid w:val="00EC1C68"/>
    <w:rsid w:val="00EC1D41"/>
    <w:rsid w:val="00EC1DF7"/>
    <w:rsid w:val="00EC20E1"/>
    <w:rsid w:val="00EC21EC"/>
    <w:rsid w:val="00EC2785"/>
    <w:rsid w:val="00EC2B6D"/>
    <w:rsid w:val="00EC2C42"/>
    <w:rsid w:val="00EC2CAC"/>
    <w:rsid w:val="00EC2DB3"/>
    <w:rsid w:val="00EC3295"/>
    <w:rsid w:val="00EC3382"/>
    <w:rsid w:val="00EC33FD"/>
    <w:rsid w:val="00EC343B"/>
    <w:rsid w:val="00EC3490"/>
    <w:rsid w:val="00EC3566"/>
    <w:rsid w:val="00EC3853"/>
    <w:rsid w:val="00EC39EA"/>
    <w:rsid w:val="00EC3BE8"/>
    <w:rsid w:val="00EC3BFE"/>
    <w:rsid w:val="00EC3CAE"/>
    <w:rsid w:val="00EC3CEE"/>
    <w:rsid w:val="00EC3F00"/>
    <w:rsid w:val="00EC434F"/>
    <w:rsid w:val="00EC49EA"/>
    <w:rsid w:val="00EC4AC6"/>
    <w:rsid w:val="00EC4B55"/>
    <w:rsid w:val="00EC4E57"/>
    <w:rsid w:val="00EC4F4A"/>
    <w:rsid w:val="00EC4FE4"/>
    <w:rsid w:val="00EC50D7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5EF0"/>
    <w:rsid w:val="00EC614F"/>
    <w:rsid w:val="00EC65D6"/>
    <w:rsid w:val="00EC661B"/>
    <w:rsid w:val="00EC675B"/>
    <w:rsid w:val="00EC67FF"/>
    <w:rsid w:val="00EC688A"/>
    <w:rsid w:val="00EC6894"/>
    <w:rsid w:val="00EC6B7E"/>
    <w:rsid w:val="00EC6D85"/>
    <w:rsid w:val="00EC6DF0"/>
    <w:rsid w:val="00EC777C"/>
    <w:rsid w:val="00EC77F1"/>
    <w:rsid w:val="00EC79EC"/>
    <w:rsid w:val="00EC7ABA"/>
    <w:rsid w:val="00EC7F32"/>
    <w:rsid w:val="00ED01C8"/>
    <w:rsid w:val="00ED01C9"/>
    <w:rsid w:val="00ED04A2"/>
    <w:rsid w:val="00ED04CD"/>
    <w:rsid w:val="00ED04D3"/>
    <w:rsid w:val="00ED06FD"/>
    <w:rsid w:val="00ED07D9"/>
    <w:rsid w:val="00ED07EF"/>
    <w:rsid w:val="00ED0847"/>
    <w:rsid w:val="00ED0935"/>
    <w:rsid w:val="00ED0A4E"/>
    <w:rsid w:val="00ED0C09"/>
    <w:rsid w:val="00ED0F0A"/>
    <w:rsid w:val="00ED0FC3"/>
    <w:rsid w:val="00ED123B"/>
    <w:rsid w:val="00ED1736"/>
    <w:rsid w:val="00ED18A9"/>
    <w:rsid w:val="00ED18CD"/>
    <w:rsid w:val="00ED1B21"/>
    <w:rsid w:val="00ED1F1D"/>
    <w:rsid w:val="00ED211B"/>
    <w:rsid w:val="00ED21B0"/>
    <w:rsid w:val="00ED2358"/>
    <w:rsid w:val="00ED2485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230"/>
    <w:rsid w:val="00ED44B6"/>
    <w:rsid w:val="00ED4E02"/>
    <w:rsid w:val="00ED4FE7"/>
    <w:rsid w:val="00ED5047"/>
    <w:rsid w:val="00ED5155"/>
    <w:rsid w:val="00ED518C"/>
    <w:rsid w:val="00ED5305"/>
    <w:rsid w:val="00ED562F"/>
    <w:rsid w:val="00ED58C9"/>
    <w:rsid w:val="00ED5902"/>
    <w:rsid w:val="00ED59A9"/>
    <w:rsid w:val="00ED5C58"/>
    <w:rsid w:val="00ED6181"/>
    <w:rsid w:val="00ED6690"/>
    <w:rsid w:val="00ED68DE"/>
    <w:rsid w:val="00ED6A16"/>
    <w:rsid w:val="00ED6A6A"/>
    <w:rsid w:val="00ED6D5D"/>
    <w:rsid w:val="00ED6ED8"/>
    <w:rsid w:val="00ED6F34"/>
    <w:rsid w:val="00ED6F5F"/>
    <w:rsid w:val="00ED6FA6"/>
    <w:rsid w:val="00ED6FDF"/>
    <w:rsid w:val="00ED7092"/>
    <w:rsid w:val="00ED74F9"/>
    <w:rsid w:val="00ED76A0"/>
    <w:rsid w:val="00ED770A"/>
    <w:rsid w:val="00ED7814"/>
    <w:rsid w:val="00ED79E5"/>
    <w:rsid w:val="00ED7A54"/>
    <w:rsid w:val="00ED7AC4"/>
    <w:rsid w:val="00ED7E7B"/>
    <w:rsid w:val="00ED7ECB"/>
    <w:rsid w:val="00ED7FD5"/>
    <w:rsid w:val="00EE03D7"/>
    <w:rsid w:val="00EE0481"/>
    <w:rsid w:val="00EE0516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7F5"/>
    <w:rsid w:val="00EE1871"/>
    <w:rsid w:val="00EE1984"/>
    <w:rsid w:val="00EE19C6"/>
    <w:rsid w:val="00EE1BDD"/>
    <w:rsid w:val="00EE1CAF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6E2"/>
    <w:rsid w:val="00EE395A"/>
    <w:rsid w:val="00EE413C"/>
    <w:rsid w:val="00EE434C"/>
    <w:rsid w:val="00EE43BE"/>
    <w:rsid w:val="00EE45FF"/>
    <w:rsid w:val="00EE4800"/>
    <w:rsid w:val="00EE4ACC"/>
    <w:rsid w:val="00EE50D4"/>
    <w:rsid w:val="00EE51FB"/>
    <w:rsid w:val="00EE595B"/>
    <w:rsid w:val="00EE5964"/>
    <w:rsid w:val="00EE59A5"/>
    <w:rsid w:val="00EE5D31"/>
    <w:rsid w:val="00EE5E42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5CC"/>
    <w:rsid w:val="00EF064D"/>
    <w:rsid w:val="00EF06FB"/>
    <w:rsid w:val="00EF0734"/>
    <w:rsid w:val="00EF07D7"/>
    <w:rsid w:val="00EF0862"/>
    <w:rsid w:val="00EF0967"/>
    <w:rsid w:val="00EF0CBC"/>
    <w:rsid w:val="00EF0D7B"/>
    <w:rsid w:val="00EF0ECC"/>
    <w:rsid w:val="00EF0F34"/>
    <w:rsid w:val="00EF104D"/>
    <w:rsid w:val="00EF1116"/>
    <w:rsid w:val="00EF122F"/>
    <w:rsid w:val="00EF128B"/>
    <w:rsid w:val="00EF16D1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CDC"/>
    <w:rsid w:val="00EF2DE6"/>
    <w:rsid w:val="00EF303A"/>
    <w:rsid w:val="00EF3383"/>
    <w:rsid w:val="00EF3403"/>
    <w:rsid w:val="00EF3425"/>
    <w:rsid w:val="00EF35A6"/>
    <w:rsid w:val="00EF36E6"/>
    <w:rsid w:val="00EF3747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5ACE"/>
    <w:rsid w:val="00EF5FCE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B24"/>
    <w:rsid w:val="00EF6E31"/>
    <w:rsid w:val="00EF7135"/>
    <w:rsid w:val="00EF7199"/>
    <w:rsid w:val="00EF71F6"/>
    <w:rsid w:val="00EF72A7"/>
    <w:rsid w:val="00EF72BE"/>
    <w:rsid w:val="00EF72DC"/>
    <w:rsid w:val="00EF7421"/>
    <w:rsid w:val="00EF74D9"/>
    <w:rsid w:val="00EF76F2"/>
    <w:rsid w:val="00EF799E"/>
    <w:rsid w:val="00EF7A7E"/>
    <w:rsid w:val="00EF7B32"/>
    <w:rsid w:val="00EF7B63"/>
    <w:rsid w:val="00EF7BA9"/>
    <w:rsid w:val="00EF7E38"/>
    <w:rsid w:val="00EF7FA4"/>
    <w:rsid w:val="00F00306"/>
    <w:rsid w:val="00F0044E"/>
    <w:rsid w:val="00F0049B"/>
    <w:rsid w:val="00F005F0"/>
    <w:rsid w:val="00F00625"/>
    <w:rsid w:val="00F008CF"/>
    <w:rsid w:val="00F009DD"/>
    <w:rsid w:val="00F00CB7"/>
    <w:rsid w:val="00F00E97"/>
    <w:rsid w:val="00F0131D"/>
    <w:rsid w:val="00F01545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8BE"/>
    <w:rsid w:val="00F02915"/>
    <w:rsid w:val="00F02FE6"/>
    <w:rsid w:val="00F0342B"/>
    <w:rsid w:val="00F035A9"/>
    <w:rsid w:val="00F03910"/>
    <w:rsid w:val="00F03BF1"/>
    <w:rsid w:val="00F03F7D"/>
    <w:rsid w:val="00F042AC"/>
    <w:rsid w:val="00F045BA"/>
    <w:rsid w:val="00F04791"/>
    <w:rsid w:val="00F04909"/>
    <w:rsid w:val="00F04B07"/>
    <w:rsid w:val="00F05219"/>
    <w:rsid w:val="00F05443"/>
    <w:rsid w:val="00F05581"/>
    <w:rsid w:val="00F056ED"/>
    <w:rsid w:val="00F0573C"/>
    <w:rsid w:val="00F05881"/>
    <w:rsid w:val="00F05989"/>
    <w:rsid w:val="00F05AE0"/>
    <w:rsid w:val="00F05B30"/>
    <w:rsid w:val="00F05BC3"/>
    <w:rsid w:val="00F05BC5"/>
    <w:rsid w:val="00F05F1C"/>
    <w:rsid w:val="00F0610B"/>
    <w:rsid w:val="00F065C7"/>
    <w:rsid w:val="00F065D0"/>
    <w:rsid w:val="00F067D8"/>
    <w:rsid w:val="00F067E2"/>
    <w:rsid w:val="00F0687F"/>
    <w:rsid w:val="00F069A1"/>
    <w:rsid w:val="00F069B9"/>
    <w:rsid w:val="00F069EA"/>
    <w:rsid w:val="00F06B3B"/>
    <w:rsid w:val="00F06B95"/>
    <w:rsid w:val="00F06C1A"/>
    <w:rsid w:val="00F07019"/>
    <w:rsid w:val="00F0738B"/>
    <w:rsid w:val="00F0751D"/>
    <w:rsid w:val="00F07B9F"/>
    <w:rsid w:val="00F07C86"/>
    <w:rsid w:val="00F07E5D"/>
    <w:rsid w:val="00F07FA9"/>
    <w:rsid w:val="00F10021"/>
    <w:rsid w:val="00F100D9"/>
    <w:rsid w:val="00F10150"/>
    <w:rsid w:val="00F10395"/>
    <w:rsid w:val="00F103AE"/>
    <w:rsid w:val="00F104CB"/>
    <w:rsid w:val="00F10616"/>
    <w:rsid w:val="00F10A65"/>
    <w:rsid w:val="00F10B41"/>
    <w:rsid w:val="00F10C00"/>
    <w:rsid w:val="00F10C6F"/>
    <w:rsid w:val="00F11186"/>
    <w:rsid w:val="00F111B2"/>
    <w:rsid w:val="00F11330"/>
    <w:rsid w:val="00F113A4"/>
    <w:rsid w:val="00F11471"/>
    <w:rsid w:val="00F11693"/>
    <w:rsid w:val="00F11737"/>
    <w:rsid w:val="00F11793"/>
    <w:rsid w:val="00F1188B"/>
    <w:rsid w:val="00F11992"/>
    <w:rsid w:val="00F11B48"/>
    <w:rsid w:val="00F11C21"/>
    <w:rsid w:val="00F11C5B"/>
    <w:rsid w:val="00F11DA5"/>
    <w:rsid w:val="00F11F07"/>
    <w:rsid w:val="00F11FD6"/>
    <w:rsid w:val="00F12039"/>
    <w:rsid w:val="00F1227A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48C"/>
    <w:rsid w:val="00F157A9"/>
    <w:rsid w:val="00F159E1"/>
    <w:rsid w:val="00F159E8"/>
    <w:rsid w:val="00F15A16"/>
    <w:rsid w:val="00F15A8D"/>
    <w:rsid w:val="00F15B27"/>
    <w:rsid w:val="00F15BAD"/>
    <w:rsid w:val="00F15C94"/>
    <w:rsid w:val="00F15D08"/>
    <w:rsid w:val="00F15D94"/>
    <w:rsid w:val="00F15EC0"/>
    <w:rsid w:val="00F15F15"/>
    <w:rsid w:val="00F16057"/>
    <w:rsid w:val="00F160FE"/>
    <w:rsid w:val="00F1621E"/>
    <w:rsid w:val="00F1626C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85"/>
    <w:rsid w:val="00F204D2"/>
    <w:rsid w:val="00F20862"/>
    <w:rsid w:val="00F20B35"/>
    <w:rsid w:val="00F20E2C"/>
    <w:rsid w:val="00F218F9"/>
    <w:rsid w:val="00F21E2F"/>
    <w:rsid w:val="00F21F33"/>
    <w:rsid w:val="00F21F46"/>
    <w:rsid w:val="00F220C4"/>
    <w:rsid w:val="00F2214F"/>
    <w:rsid w:val="00F2247A"/>
    <w:rsid w:val="00F22531"/>
    <w:rsid w:val="00F228AB"/>
    <w:rsid w:val="00F2291A"/>
    <w:rsid w:val="00F22B49"/>
    <w:rsid w:val="00F22B71"/>
    <w:rsid w:val="00F22C23"/>
    <w:rsid w:val="00F22E43"/>
    <w:rsid w:val="00F23258"/>
    <w:rsid w:val="00F232E8"/>
    <w:rsid w:val="00F2333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144"/>
    <w:rsid w:val="00F2463B"/>
    <w:rsid w:val="00F24887"/>
    <w:rsid w:val="00F24B4F"/>
    <w:rsid w:val="00F24CBC"/>
    <w:rsid w:val="00F24D2C"/>
    <w:rsid w:val="00F24D41"/>
    <w:rsid w:val="00F24FB0"/>
    <w:rsid w:val="00F251F7"/>
    <w:rsid w:val="00F25541"/>
    <w:rsid w:val="00F255FC"/>
    <w:rsid w:val="00F258E7"/>
    <w:rsid w:val="00F259A1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4F2"/>
    <w:rsid w:val="00F26869"/>
    <w:rsid w:val="00F268F8"/>
    <w:rsid w:val="00F26AAF"/>
    <w:rsid w:val="00F26B62"/>
    <w:rsid w:val="00F2701E"/>
    <w:rsid w:val="00F27194"/>
    <w:rsid w:val="00F273AD"/>
    <w:rsid w:val="00F274ED"/>
    <w:rsid w:val="00F27821"/>
    <w:rsid w:val="00F27A26"/>
    <w:rsid w:val="00F27AC8"/>
    <w:rsid w:val="00F27CB7"/>
    <w:rsid w:val="00F27D81"/>
    <w:rsid w:val="00F300AA"/>
    <w:rsid w:val="00F30171"/>
    <w:rsid w:val="00F305B9"/>
    <w:rsid w:val="00F3060F"/>
    <w:rsid w:val="00F3068D"/>
    <w:rsid w:val="00F30795"/>
    <w:rsid w:val="00F3084E"/>
    <w:rsid w:val="00F308A2"/>
    <w:rsid w:val="00F30A63"/>
    <w:rsid w:val="00F30AD2"/>
    <w:rsid w:val="00F313AC"/>
    <w:rsid w:val="00F314B7"/>
    <w:rsid w:val="00F317F9"/>
    <w:rsid w:val="00F318D4"/>
    <w:rsid w:val="00F31B51"/>
    <w:rsid w:val="00F31C0F"/>
    <w:rsid w:val="00F31E10"/>
    <w:rsid w:val="00F3201E"/>
    <w:rsid w:val="00F32F78"/>
    <w:rsid w:val="00F33102"/>
    <w:rsid w:val="00F33168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7E0"/>
    <w:rsid w:val="00F34B0B"/>
    <w:rsid w:val="00F34BAD"/>
    <w:rsid w:val="00F34E00"/>
    <w:rsid w:val="00F3526D"/>
    <w:rsid w:val="00F352B8"/>
    <w:rsid w:val="00F35350"/>
    <w:rsid w:val="00F3552C"/>
    <w:rsid w:val="00F35807"/>
    <w:rsid w:val="00F35825"/>
    <w:rsid w:val="00F35856"/>
    <w:rsid w:val="00F35A17"/>
    <w:rsid w:val="00F35B57"/>
    <w:rsid w:val="00F35CCA"/>
    <w:rsid w:val="00F35E22"/>
    <w:rsid w:val="00F360FB"/>
    <w:rsid w:val="00F361F5"/>
    <w:rsid w:val="00F362CB"/>
    <w:rsid w:val="00F3644F"/>
    <w:rsid w:val="00F367D9"/>
    <w:rsid w:val="00F368EA"/>
    <w:rsid w:val="00F368FA"/>
    <w:rsid w:val="00F3695E"/>
    <w:rsid w:val="00F369D8"/>
    <w:rsid w:val="00F370F0"/>
    <w:rsid w:val="00F3710B"/>
    <w:rsid w:val="00F37127"/>
    <w:rsid w:val="00F3712F"/>
    <w:rsid w:val="00F37179"/>
    <w:rsid w:val="00F372B7"/>
    <w:rsid w:val="00F372FB"/>
    <w:rsid w:val="00F37627"/>
    <w:rsid w:val="00F378B2"/>
    <w:rsid w:val="00F37903"/>
    <w:rsid w:val="00F37A5F"/>
    <w:rsid w:val="00F37B83"/>
    <w:rsid w:val="00F37C12"/>
    <w:rsid w:val="00F37C45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0EAE"/>
    <w:rsid w:val="00F4104D"/>
    <w:rsid w:val="00F417D7"/>
    <w:rsid w:val="00F41A62"/>
    <w:rsid w:val="00F41B8F"/>
    <w:rsid w:val="00F4215D"/>
    <w:rsid w:val="00F421D1"/>
    <w:rsid w:val="00F42358"/>
    <w:rsid w:val="00F425AB"/>
    <w:rsid w:val="00F42A49"/>
    <w:rsid w:val="00F42B2A"/>
    <w:rsid w:val="00F42D5A"/>
    <w:rsid w:val="00F42DC6"/>
    <w:rsid w:val="00F42EEC"/>
    <w:rsid w:val="00F42EF5"/>
    <w:rsid w:val="00F42FC9"/>
    <w:rsid w:val="00F431FA"/>
    <w:rsid w:val="00F4325A"/>
    <w:rsid w:val="00F43545"/>
    <w:rsid w:val="00F43AF2"/>
    <w:rsid w:val="00F43DCF"/>
    <w:rsid w:val="00F43E3A"/>
    <w:rsid w:val="00F44BBA"/>
    <w:rsid w:val="00F44C0D"/>
    <w:rsid w:val="00F44F09"/>
    <w:rsid w:val="00F44F49"/>
    <w:rsid w:val="00F44FBF"/>
    <w:rsid w:val="00F44FFC"/>
    <w:rsid w:val="00F4504A"/>
    <w:rsid w:val="00F453FC"/>
    <w:rsid w:val="00F45446"/>
    <w:rsid w:val="00F45809"/>
    <w:rsid w:val="00F458EF"/>
    <w:rsid w:val="00F45D65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B6F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151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9B"/>
    <w:rsid w:val="00F512A5"/>
    <w:rsid w:val="00F51317"/>
    <w:rsid w:val="00F513B3"/>
    <w:rsid w:val="00F51567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6B5"/>
    <w:rsid w:val="00F527A2"/>
    <w:rsid w:val="00F527AE"/>
    <w:rsid w:val="00F527D4"/>
    <w:rsid w:val="00F5286A"/>
    <w:rsid w:val="00F5287F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54D"/>
    <w:rsid w:val="00F546F5"/>
    <w:rsid w:val="00F54973"/>
    <w:rsid w:val="00F54B94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5FDE"/>
    <w:rsid w:val="00F560D6"/>
    <w:rsid w:val="00F5610E"/>
    <w:rsid w:val="00F5622D"/>
    <w:rsid w:val="00F565AC"/>
    <w:rsid w:val="00F56841"/>
    <w:rsid w:val="00F56929"/>
    <w:rsid w:val="00F56D9F"/>
    <w:rsid w:val="00F56E4C"/>
    <w:rsid w:val="00F56F5E"/>
    <w:rsid w:val="00F57217"/>
    <w:rsid w:val="00F57339"/>
    <w:rsid w:val="00F57485"/>
    <w:rsid w:val="00F57893"/>
    <w:rsid w:val="00F57D8B"/>
    <w:rsid w:val="00F57E47"/>
    <w:rsid w:val="00F57EC8"/>
    <w:rsid w:val="00F60036"/>
    <w:rsid w:val="00F60058"/>
    <w:rsid w:val="00F602AB"/>
    <w:rsid w:val="00F603C4"/>
    <w:rsid w:val="00F603D7"/>
    <w:rsid w:val="00F6043A"/>
    <w:rsid w:val="00F6056B"/>
    <w:rsid w:val="00F609C5"/>
    <w:rsid w:val="00F60DFC"/>
    <w:rsid w:val="00F60E0C"/>
    <w:rsid w:val="00F6103B"/>
    <w:rsid w:val="00F610DC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86"/>
    <w:rsid w:val="00F63DB1"/>
    <w:rsid w:val="00F6424E"/>
    <w:rsid w:val="00F64375"/>
    <w:rsid w:val="00F647B3"/>
    <w:rsid w:val="00F649A2"/>
    <w:rsid w:val="00F64D6B"/>
    <w:rsid w:val="00F64EA8"/>
    <w:rsid w:val="00F650AE"/>
    <w:rsid w:val="00F6584E"/>
    <w:rsid w:val="00F65AAF"/>
    <w:rsid w:val="00F65F43"/>
    <w:rsid w:val="00F65FE4"/>
    <w:rsid w:val="00F65FFA"/>
    <w:rsid w:val="00F662B5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678FF"/>
    <w:rsid w:val="00F6796E"/>
    <w:rsid w:val="00F70002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BA"/>
    <w:rsid w:val="00F71BDD"/>
    <w:rsid w:val="00F71C40"/>
    <w:rsid w:val="00F71CAA"/>
    <w:rsid w:val="00F720EB"/>
    <w:rsid w:val="00F72139"/>
    <w:rsid w:val="00F7218D"/>
    <w:rsid w:val="00F7228E"/>
    <w:rsid w:val="00F722E5"/>
    <w:rsid w:val="00F72428"/>
    <w:rsid w:val="00F724DA"/>
    <w:rsid w:val="00F724E9"/>
    <w:rsid w:val="00F729CE"/>
    <w:rsid w:val="00F72B61"/>
    <w:rsid w:val="00F72F0D"/>
    <w:rsid w:val="00F737CA"/>
    <w:rsid w:val="00F73AFC"/>
    <w:rsid w:val="00F73CC4"/>
    <w:rsid w:val="00F74104"/>
    <w:rsid w:val="00F74213"/>
    <w:rsid w:val="00F746B4"/>
    <w:rsid w:val="00F74764"/>
    <w:rsid w:val="00F748E8"/>
    <w:rsid w:val="00F74999"/>
    <w:rsid w:val="00F74B15"/>
    <w:rsid w:val="00F74B1E"/>
    <w:rsid w:val="00F74C89"/>
    <w:rsid w:val="00F74FE4"/>
    <w:rsid w:val="00F751A3"/>
    <w:rsid w:val="00F752C2"/>
    <w:rsid w:val="00F75375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6E0A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BCB"/>
    <w:rsid w:val="00F80E80"/>
    <w:rsid w:val="00F81030"/>
    <w:rsid w:val="00F811B3"/>
    <w:rsid w:val="00F81356"/>
    <w:rsid w:val="00F81A9D"/>
    <w:rsid w:val="00F8207A"/>
    <w:rsid w:val="00F82A1C"/>
    <w:rsid w:val="00F82BB4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556"/>
    <w:rsid w:val="00F85635"/>
    <w:rsid w:val="00F857C7"/>
    <w:rsid w:val="00F8586B"/>
    <w:rsid w:val="00F85A35"/>
    <w:rsid w:val="00F85ACF"/>
    <w:rsid w:val="00F85BCA"/>
    <w:rsid w:val="00F85CA5"/>
    <w:rsid w:val="00F85CE4"/>
    <w:rsid w:val="00F85EE1"/>
    <w:rsid w:val="00F863A8"/>
    <w:rsid w:val="00F8694D"/>
    <w:rsid w:val="00F86ACC"/>
    <w:rsid w:val="00F8709E"/>
    <w:rsid w:val="00F872BC"/>
    <w:rsid w:val="00F8751B"/>
    <w:rsid w:val="00F8757D"/>
    <w:rsid w:val="00F87828"/>
    <w:rsid w:val="00F87870"/>
    <w:rsid w:val="00F87984"/>
    <w:rsid w:val="00F87A68"/>
    <w:rsid w:val="00F87DD3"/>
    <w:rsid w:val="00F901A8"/>
    <w:rsid w:val="00F9020A"/>
    <w:rsid w:val="00F903E9"/>
    <w:rsid w:val="00F9090A"/>
    <w:rsid w:val="00F90AF3"/>
    <w:rsid w:val="00F90B45"/>
    <w:rsid w:val="00F913CC"/>
    <w:rsid w:val="00F9157E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3AA4"/>
    <w:rsid w:val="00F946FF"/>
    <w:rsid w:val="00F9476E"/>
    <w:rsid w:val="00F9489D"/>
    <w:rsid w:val="00F94AD4"/>
    <w:rsid w:val="00F94B09"/>
    <w:rsid w:val="00F94C3B"/>
    <w:rsid w:val="00F94D51"/>
    <w:rsid w:val="00F94F4D"/>
    <w:rsid w:val="00F9533E"/>
    <w:rsid w:val="00F954CD"/>
    <w:rsid w:val="00F9551B"/>
    <w:rsid w:val="00F9569D"/>
    <w:rsid w:val="00F957F8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39"/>
    <w:rsid w:val="00FA0565"/>
    <w:rsid w:val="00FA0574"/>
    <w:rsid w:val="00FA093B"/>
    <w:rsid w:val="00FA0969"/>
    <w:rsid w:val="00FA0A6A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26C"/>
    <w:rsid w:val="00FA23C7"/>
    <w:rsid w:val="00FA23F2"/>
    <w:rsid w:val="00FA24D0"/>
    <w:rsid w:val="00FA25CA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BF1"/>
    <w:rsid w:val="00FA3D72"/>
    <w:rsid w:val="00FA3DE6"/>
    <w:rsid w:val="00FA4200"/>
    <w:rsid w:val="00FA437F"/>
    <w:rsid w:val="00FA478E"/>
    <w:rsid w:val="00FA481E"/>
    <w:rsid w:val="00FA48E6"/>
    <w:rsid w:val="00FA498B"/>
    <w:rsid w:val="00FA4AF0"/>
    <w:rsid w:val="00FA4B87"/>
    <w:rsid w:val="00FA4BE4"/>
    <w:rsid w:val="00FA4C11"/>
    <w:rsid w:val="00FA5273"/>
    <w:rsid w:val="00FA5333"/>
    <w:rsid w:val="00FA5542"/>
    <w:rsid w:val="00FA5663"/>
    <w:rsid w:val="00FA5673"/>
    <w:rsid w:val="00FA5796"/>
    <w:rsid w:val="00FA5820"/>
    <w:rsid w:val="00FA5CB7"/>
    <w:rsid w:val="00FA5D86"/>
    <w:rsid w:val="00FA5DD5"/>
    <w:rsid w:val="00FA5F7F"/>
    <w:rsid w:val="00FA6068"/>
    <w:rsid w:val="00FA61D0"/>
    <w:rsid w:val="00FA6340"/>
    <w:rsid w:val="00FA6474"/>
    <w:rsid w:val="00FA653D"/>
    <w:rsid w:val="00FA6702"/>
    <w:rsid w:val="00FA6A5C"/>
    <w:rsid w:val="00FA6F0D"/>
    <w:rsid w:val="00FA6F81"/>
    <w:rsid w:val="00FA6FA3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D1"/>
    <w:rsid w:val="00FB00F4"/>
    <w:rsid w:val="00FB0220"/>
    <w:rsid w:val="00FB0355"/>
    <w:rsid w:val="00FB0682"/>
    <w:rsid w:val="00FB0858"/>
    <w:rsid w:val="00FB0920"/>
    <w:rsid w:val="00FB0AD7"/>
    <w:rsid w:val="00FB0AF3"/>
    <w:rsid w:val="00FB0B9D"/>
    <w:rsid w:val="00FB0EAF"/>
    <w:rsid w:val="00FB0EF0"/>
    <w:rsid w:val="00FB0EF9"/>
    <w:rsid w:val="00FB100F"/>
    <w:rsid w:val="00FB10B0"/>
    <w:rsid w:val="00FB1334"/>
    <w:rsid w:val="00FB158A"/>
    <w:rsid w:val="00FB186B"/>
    <w:rsid w:val="00FB19B4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322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BE5"/>
    <w:rsid w:val="00FB5C3F"/>
    <w:rsid w:val="00FB606D"/>
    <w:rsid w:val="00FB618C"/>
    <w:rsid w:val="00FB61B4"/>
    <w:rsid w:val="00FB6291"/>
    <w:rsid w:val="00FB6613"/>
    <w:rsid w:val="00FB66B8"/>
    <w:rsid w:val="00FB6820"/>
    <w:rsid w:val="00FB68C3"/>
    <w:rsid w:val="00FB698B"/>
    <w:rsid w:val="00FB710F"/>
    <w:rsid w:val="00FB7227"/>
    <w:rsid w:val="00FB77D8"/>
    <w:rsid w:val="00FB781A"/>
    <w:rsid w:val="00FB799A"/>
    <w:rsid w:val="00FB799F"/>
    <w:rsid w:val="00FB7D68"/>
    <w:rsid w:val="00FB7E34"/>
    <w:rsid w:val="00FB7E5F"/>
    <w:rsid w:val="00FC0026"/>
    <w:rsid w:val="00FC0344"/>
    <w:rsid w:val="00FC0691"/>
    <w:rsid w:val="00FC0693"/>
    <w:rsid w:val="00FC089C"/>
    <w:rsid w:val="00FC08B7"/>
    <w:rsid w:val="00FC09EF"/>
    <w:rsid w:val="00FC0A51"/>
    <w:rsid w:val="00FC0A8C"/>
    <w:rsid w:val="00FC0EEB"/>
    <w:rsid w:val="00FC0EF4"/>
    <w:rsid w:val="00FC0F49"/>
    <w:rsid w:val="00FC1033"/>
    <w:rsid w:val="00FC1173"/>
    <w:rsid w:val="00FC14AC"/>
    <w:rsid w:val="00FC1566"/>
    <w:rsid w:val="00FC1697"/>
    <w:rsid w:val="00FC17B9"/>
    <w:rsid w:val="00FC18DF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8A"/>
    <w:rsid w:val="00FC3DC5"/>
    <w:rsid w:val="00FC3F35"/>
    <w:rsid w:val="00FC3F41"/>
    <w:rsid w:val="00FC3FAB"/>
    <w:rsid w:val="00FC406C"/>
    <w:rsid w:val="00FC417A"/>
    <w:rsid w:val="00FC4180"/>
    <w:rsid w:val="00FC43C5"/>
    <w:rsid w:val="00FC454D"/>
    <w:rsid w:val="00FC4C36"/>
    <w:rsid w:val="00FC4CDE"/>
    <w:rsid w:val="00FC4F80"/>
    <w:rsid w:val="00FC51DA"/>
    <w:rsid w:val="00FC5549"/>
    <w:rsid w:val="00FC5624"/>
    <w:rsid w:val="00FC5774"/>
    <w:rsid w:val="00FC57DF"/>
    <w:rsid w:val="00FC584D"/>
    <w:rsid w:val="00FC5923"/>
    <w:rsid w:val="00FC599C"/>
    <w:rsid w:val="00FC5BB8"/>
    <w:rsid w:val="00FC5C64"/>
    <w:rsid w:val="00FC5FAC"/>
    <w:rsid w:val="00FC60A6"/>
    <w:rsid w:val="00FC665F"/>
    <w:rsid w:val="00FC66B2"/>
    <w:rsid w:val="00FC6809"/>
    <w:rsid w:val="00FC68A3"/>
    <w:rsid w:val="00FC68BD"/>
    <w:rsid w:val="00FC6ACA"/>
    <w:rsid w:val="00FC6B2D"/>
    <w:rsid w:val="00FC73A2"/>
    <w:rsid w:val="00FC751E"/>
    <w:rsid w:val="00FC75D5"/>
    <w:rsid w:val="00FC7831"/>
    <w:rsid w:val="00FC7A88"/>
    <w:rsid w:val="00FC7DB3"/>
    <w:rsid w:val="00FC7E8E"/>
    <w:rsid w:val="00FD002B"/>
    <w:rsid w:val="00FD0226"/>
    <w:rsid w:val="00FD0270"/>
    <w:rsid w:val="00FD06BE"/>
    <w:rsid w:val="00FD0738"/>
    <w:rsid w:val="00FD0AA3"/>
    <w:rsid w:val="00FD0F11"/>
    <w:rsid w:val="00FD0FC4"/>
    <w:rsid w:val="00FD137E"/>
    <w:rsid w:val="00FD1422"/>
    <w:rsid w:val="00FD14D9"/>
    <w:rsid w:val="00FD195C"/>
    <w:rsid w:val="00FD196E"/>
    <w:rsid w:val="00FD1C68"/>
    <w:rsid w:val="00FD1E24"/>
    <w:rsid w:val="00FD1E2A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66"/>
    <w:rsid w:val="00FD2CBB"/>
    <w:rsid w:val="00FD3156"/>
    <w:rsid w:val="00FD334B"/>
    <w:rsid w:val="00FD3593"/>
    <w:rsid w:val="00FD3655"/>
    <w:rsid w:val="00FD3709"/>
    <w:rsid w:val="00FD371B"/>
    <w:rsid w:val="00FD374C"/>
    <w:rsid w:val="00FD3AE7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17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5FDB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68E"/>
    <w:rsid w:val="00FD78C0"/>
    <w:rsid w:val="00FD7C9C"/>
    <w:rsid w:val="00FD7DA1"/>
    <w:rsid w:val="00FD7E98"/>
    <w:rsid w:val="00FE013F"/>
    <w:rsid w:val="00FE05D6"/>
    <w:rsid w:val="00FE0B0C"/>
    <w:rsid w:val="00FE0BBD"/>
    <w:rsid w:val="00FE0CFC"/>
    <w:rsid w:val="00FE0EE6"/>
    <w:rsid w:val="00FE0F94"/>
    <w:rsid w:val="00FE0FB7"/>
    <w:rsid w:val="00FE0FC2"/>
    <w:rsid w:val="00FE11E0"/>
    <w:rsid w:val="00FE128B"/>
    <w:rsid w:val="00FE1409"/>
    <w:rsid w:val="00FE17D7"/>
    <w:rsid w:val="00FE1827"/>
    <w:rsid w:val="00FE1B48"/>
    <w:rsid w:val="00FE2076"/>
    <w:rsid w:val="00FE2380"/>
    <w:rsid w:val="00FE23F9"/>
    <w:rsid w:val="00FE24B6"/>
    <w:rsid w:val="00FE24DF"/>
    <w:rsid w:val="00FE2550"/>
    <w:rsid w:val="00FE2C61"/>
    <w:rsid w:val="00FE2E1F"/>
    <w:rsid w:val="00FE2E26"/>
    <w:rsid w:val="00FE2EA7"/>
    <w:rsid w:val="00FE2F1B"/>
    <w:rsid w:val="00FE2F24"/>
    <w:rsid w:val="00FE30CE"/>
    <w:rsid w:val="00FE3345"/>
    <w:rsid w:val="00FE3347"/>
    <w:rsid w:val="00FE33B9"/>
    <w:rsid w:val="00FE36BF"/>
    <w:rsid w:val="00FE37AF"/>
    <w:rsid w:val="00FE3C89"/>
    <w:rsid w:val="00FE41AB"/>
    <w:rsid w:val="00FE41B2"/>
    <w:rsid w:val="00FE41E3"/>
    <w:rsid w:val="00FE421B"/>
    <w:rsid w:val="00FE4240"/>
    <w:rsid w:val="00FE455F"/>
    <w:rsid w:val="00FE47B9"/>
    <w:rsid w:val="00FE4887"/>
    <w:rsid w:val="00FE4B70"/>
    <w:rsid w:val="00FE4CDC"/>
    <w:rsid w:val="00FE4D22"/>
    <w:rsid w:val="00FE4E22"/>
    <w:rsid w:val="00FE4F1A"/>
    <w:rsid w:val="00FE503A"/>
    <w:rsid w:val="00FE5139"/>
    <w:rsid w:val="00FE53A5"/>
    <w:rsid w:val="00FE55BB"/>
    <w:rsid w:val="00FE56B1"/>
    <w:rsid w:val="00FE5831"/>
    <w:rsid w:val="00FE606B"/>
    <w:rsid w:val="00FE608D"/>
    <w:rsid w:val="00FE6102"/>
    <w:rsid w:val="00FE61D9"/>
    <w:rsid w:val="00FE622D"/>
    <w:rsid w:val="00FE64E9"/>
    <w:rsid w:val="00FE6506"/>
    <w:rsid w:val="00FE6608"/>
    <w:rsid w:val="00FE661F"/>
    <w:rsid w:val="00FE6A40"/>
    <w:rsid w:val="00FE6C3E"/>
    <w:rsid w:val="00FE6F4B"/>
    <w:rsid w:val="00FE6F90"/>
    <w:rsid w:val="00FE701A"/>
    <w:rsid w:val="00FE71CC"/>
    <w:rsid w:val="00FE7652"/>
    <w:rsid w:val="00FE76AA"/>
    <w:rsid w:val="00FE7726"/>
    <w:rsid w:val="00FE79BB"/>
    <w:rsid w:val="00FE7BEF"/>
    <w:rsid w:val="00FE7DA1"/>
    <w:rsid w:val="00FE7EC0"/>
    <w:rsid w:val="00FE7F2A"/>
    <w:rsid w:val="00FF00D0"/>
    <w:rsid w:val="00FF0155"/>
    <w:rsid w:val="00FF027A"/>
    <w:rsid w:val="00FF0427"/>
    <w:rsid w:val="00FF0574"/>
    <w:rsid w:val="00FF06D7"/>
    <w:rsid w:val="00FF0883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9BC"/>
    <w:rsid w:val="00FF2C65"/>
    <w:rsid w:val="00FF2C66"/>
    <w:rsid w:val="00FF2CEE"/>
    <w:rsid w:val="00FF2E8C"/>
    <w:rsid w:val="00FF2F0F"/>
    <w:rsid w:val="00FF30A5"/>
    <w:rsid w:val="00FF3167"/>
    <w:rsid w:val="00FF3544"/>
    <w:rsid w:val="00FF3615"/>
    <w:rsid w:val="00FF3AE2"/>
    <w:rsid w:val="00FF3B35"/>
    <w:rsid w:val="00FF3C8F"/>
    <w:rsid w:val="00FF3D00"/>
    <w:rsid w:val="00FF40A7"/>
    <w:rsid w:val="00FF40F9"/>
    <w:rsid w:val="00FF4184"/>
    <w:rsid w:val="00FF42BC"/>
    <w:rsid w:val="00FF4571"/>
    <w:rsid w:val="00FF4884"/>
    <w:rsid w:val="00FF4B1C"/>
    <w:rsid w:val="00FF4B6C"/>
    <w:rsid w:val="00FF4C60"/>
    <w:rsid w:val="00FF4FF3"/>
    <w:rsid w:val="00FF50B2"/>
    <w:rsid w:val="00FF5236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88E"/>
    <w:rsid w:val="00FF58E5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48C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A42FCB79-CAE3-4FE8-B11E-C0A6D362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6F6"/>
    <w:rPr>
      <w:color w:val="808080"/>
    </w:rPr>
  </w:style>
  <w:style w:type="character" w:customStyle="1" w:styleId="ui-provider">
    <w:name w:val="ui-provider"/>
    <w:basedOn w:val="DefaultParagraphFont"/>
    <w:rsid w:val="00E16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B839AC-09D0-4EFA-BDC1-9B989B1CB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8A94A9-2D95-42B8-BC02-19DFE4096D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6130</TotalTime>
  <Pages>6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Arnon, Chuenchuai</cp:lastModifiedBy>
  <cp:revision>1126</cp:revision>
  <cp:lastPrinted>2025-02-19T07:43:00Z</cp:lastPrinted>
  <dcterms:created xsi:type="dcterms:W3CDTF">2023-08-26T18:50:00Z</dcterms:created>
  <dcterms:modified xsi:type="dcterms:W3CDTF">2025-02-24T18:44:00Z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