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38" w:type="dxa"/>
        <w:tblLook w:val="01E0" w:firstRow="1" w:lastRow="1" w:firstColumn="1" w:lastColumn="1" w:noHBand="0" w:noVBand="0"/>
      </w:tblPr>
      <w:tblGrid>
        <w:gridCol w:w="1458"/>
        <w:gridCol w:w="8280"/>
      </w:tblGrid>
      <w:tr w:rsidR="00DE658B" w:rsidRPr="00E9578E" w14:paraId="5B3CE15C" w14:textId="77777777" w:rsidTr="00546953">
        <w:tc>
          <w:tcPr>
            <w:tcW w:w="1458" w:type="dxa"/>
          </w:tcPr>
          <w:p w14:paraId="02AE4E19"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sz w:val="22"/>
                <w:szCs w:val="22"/>
              </w:rPr>
            </w:pPr>
            <w:r w:rsidRPr="00E9578E">
              <w:rPr>
                <w:rFonts w:ascii="Times New Roman" w:hAnsi="Times New Roman"/>
                <w:sz w:val="22"/>
                <w:szCs w:val="22"/>
              </w:rPr>
              <w:t>Note</w:t>
            </w:r>
          </w:p>
        </w:tc>
        <w:tc>
          <w:tcPr>
            <w:tcW w:w="8280" w:type="dxa"/>
          </w:tcPr>
          <w:p w14:paraId="73F6B9A5"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sz w:val="22"/>
                <w:szCs w:val="22"/>
              </w:rPr>
            </w:pPr>
            <w:r w:rsidRPr="00E9578E">
              <w:rPr>
                <w:rFonts w:ascii="Times New Roman" w:hAnsi="Times New Roman"/>
                <w:sz w:val="22"/>
                <w:szCs w:val="22"/>
              </w:rPr>
              <w:t>Contents</w:t>
            </w:r>
          </w:p>
        </w:tc>
      </w:tr>
      <w:tr w:rsidR="00DE658B" w:rsidRPr="00E9578E" w14:paraId="70492672" w14:textId="77777777" w:rsidTr="00546953">
        <w:tc>
          <w:tcPr>
            <w:tcW w:w="1458" w:type="dxa"/>
          </w:tcPr>
          <w:p w14:paraId="499E5EE9"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280" w:type="dxa"/>
          </w:tcPr>
          <w:p w14:paraId="5BABFE57"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E658B" w:rsidRPr="00E9578E" w14:paraId="2D0B5275" w14:textId="77777777" w:rsidTr="00546953">
        <w:tc>
          <w:tcPr>
            <w:tcW w:w="1458" w:type="dxa"/>
          </w:tcPr>
          <w:p w14:paraId="4154D142"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1</w:t>
            </w:r>
          </w:p>
        </w:tc>
        <w:tc>
          <w:tcPr>
            <w:tcW w:w="8280" w:type="dxa"/>
          </w:tcPr>
          <w:p w14:paraId="6DECB5E7"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General information</w:t>
            </w:r>
          </w:p>
        </w:tc>
      </w:tr>
      <w:tr w:rsidR="00DE658B" w:rsidRPr="00E9578E" w14:paraId="236F30B9" w14:textId="77777777" w:rsidTr="00546953">
        <w:tc>
          <w:tcPr>
            <w:tcW w:w="1458" w:type="dxa"/>
          </w:tcPr>
          <w:p w14:paraId="26672FF1"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2</w:t>
            </w:r>
          </w:p>
        </w:tc>
        <w:tc>
          <w:tcPr>
            <w:tcW w:w="8280" w:type="dxa"/>
          </w:tcPr>
          <w:p w14:paraId="5FA6F76E"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Basis of preparation of the</w:t>
            </w:r>
            <w:r w:rsidR="00E24A3C">
              <w:rPr>
                <w:rFonts w:ascii="Times New Roman" w:hAnsi="Times New Roman"/>
                <w:b w:val="0"/>
                <w:bCs w:val="0"/>
                <w:sz w:val="22"/>
                <w:szCs w:val="22"/>
              </w:rPr>
              <w:t xml:space="preserve"> </w:t>
            </w:r>
            <w:r w:rsidRPr="00E9578E">
              <w:rPr>
                <w:rFonts w:ascii="Times New Roman" w:hAnsi="Times New Roman"/>
                <w:b w:val="0"/>
                <w:bCs w:val="0"/>
                <w:sz w:val="22"/>
                <w:szCs w:val="22"/>
              </w:rPr>
              <w:t>financial statements</w:t>
            </w:r>
          </w:p>
        </w:tc>
      </w:tr>
      <w:tr w:rsidR="00D84DCD" w:rsidRPr="00E9578E" w14:paraId="02392165" w14:textId="77777777" w:rsidTr="00546953">
        <w:tc>
          <w:tcPr>
            <w:tcW w:w="1458" w:type="dxa"/>
          </w:tcPr>
          <w:p w14:paraId="3AF86975" w14:textId="5D4F2C79" w:rsidR="00D84DCD" w:rsidRPr="00E9578E"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280" w:type="dxa"/>
          </w:tcPr>
          <w:p w14:paraId="66F28DDC" w14:textId="53670C1A" w:rsidR="00D84DCD" w:rsidRPr="00E9578E" w:rsidRDefault="00E156CC"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156CC">
              <w:rPr>
                <w:rFonts w:ascii="Times New Roman" w:hAnsi="Times New Roman"/>
                <w:b w:val="0"/>
                <w:bCs w:val="0"/>
                <w:sz w:val="22"/>
                <w:szCs w:val="22"/>
              </w:rPr>
              <w:tab/>
              <w:t>Change in material accounting policy</w:t>
            </w:r>
          </w:p>
        </w:tc>
      </w:tr>
      <w:tr w:rsidR="00D84DCD" w:rsidRPr="00E9578E" w14:paraId="49A74E57" w14:textId="77777777" w:rsidTr="00546953">
        <w:tc>
          <w:tcPr>
            <w:tcW w:w="1458" w:type="dxa"/>
          </w:tcPr>
          <w:p w14:paraId="7D8CC41F" w14:textId="1DEEA9C3"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280" w:type="dxa"/>
          </w:tcPr>
          <w:p w14:paraId="1C4CCED4" w14:textId="73EDC777"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Material</w:t>
            </w:r>
            <w:r w:rsidRPr="0006208C">
              <w:rPr>
                <w:rFonts w:ascii="Times New Roman" w:hAnsi="Times New Roman"/>
                <w:b w:val="0"/>
                <w:bCs w:val="0"/>
                <w:sz w:val="22"/>
                <w:szCs w:val="22"/>
              </w:rPr>
              <w:t xml:space="preserve"> accounting policies</w:t>
            </w:r>
          </w:p>
        </w:tc>
      </w:tr>
      <w:tr w:rsidR="00D84DCD" w:rsidRPr="00E9578E" w14:paraId="0F0593A9" w14:textId="77777777" w:rsidTr="00546953">
        <w:tc>
          <w:tcPr>
            <w:tcW w:w="1458" w:type="dxa"/>
          </w:tcPr>
          <w:p w14:paraId="327549B5" w14:textId="7C32E5B7" w:rsidR="00D84DCD" w:rsidRPr="00E9578E"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lang w:val="en-GB"/>
              </w:rPr>
              <w:t>5</w:t>
            </w:r>
          </w:p>
        </w:tc>
        <w:tc>
          <w:tcPr>
            <w:tcW w:w="8280" w:type="dxa"/>
          </w:tcPr>
          <w:p w14:paraId="58996005" w14:textId="77777777" w:rsidR="00D84DCD" w:rsidRPr="00E9578E"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Related parties</w:t>
            </w:r>
          </w:p>
        </w:tc>
      </w:tr>
      <w:tr w:rsidR="00D84DCD" w:rsidRPr="00E9578E" w14:paraId="063C923F" w14:textId="77777777" w:rsidTr="00546953">
        <w:tc>
          <w:tcPr>
            <w:tcW w:w="1458" w:type="dxa"/>
          </w:tcPr>
          <w:p w14:paraId="63FE66D3" w14:textId="6ADF5494"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cs="Cordia New"/>
                <w:b w:val="0"/>
                <w:bCs w:val="0"/>
                <w:sz w:val="22"/>
                <w:szCs w:val="22"/>
              </w:rPr>
              <w:t>6</w:t>
            </w:r>
          </w:p>
        </w:tc>
        <w:tc>
          <w:tcPr>
            <w:tcW w:w="8280" w:type="dxa"/>
          </w:tcPr>
          <w:p w14:paraId="31BBA1D7" w14:textId="77777777" w:rsidR="00D84DCD" w:rsidRPr="00E9578E"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Cash and cash equivalents</w:t>
            </w:r>
          </w:p>
        </w:tc>
      </w:tr>
      <w:tr w:rsidR="00D84DCD" w:rsidRPr="00E9578E" w14:paraId="1E2DB51B" w14:textId="77777777" w:rsidTr="00546953">
        <w:tc>
          <w:tcPr>
            <w:tcW w:w="1458" w:type="dxa"/>
          </w:tcPr>
          <w:p w14:paraId="01AC2C72" w14:textId="227AD181" w:rsidR="00D84DCD" w:rsidRDefault="00D84DCD" w:rsidP="00D84DCD">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r>
              <w:rPr>
                <w:rFonts w:ascii="Times New Roman" w:hAnsi="Times New Roman" w:cs="Cordia New"/>
                <w:b w:val="0"/>
                <w:bCs w:val="0"/>
                <w:sz w:val="22"/>
                <w:szCs w:val="22"/>
              </w:rPr>
              <w:t>7</w:t>
            </w:r>
          </w:p>
        </w:tc>
        <w:tc>
          <w:tcPr>
            <w:tcW w:w="8280" w:type="dxa"/>
          </w:tcPr>
          <w:p w14:paraId="4531AFAF" w14:textId="6EB085AD" w:rsidR="00D84DCD" w:rsidRPr="0006208C"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Trade accounts receivables</w:t>
            </w:r>
          </w:p>
        </w:tc>
      </w:tr>
      <w:tr w:rsidR="00D84DCD" w:rsidRPr="00E9578E" w14:paraId="7F9CDF3F" w14:textId="77777777" w:rsidTr="00546953">
        <w:tc>
          <w:tcPr>
            <w:tcW w:w="1458" w:type="dxa"/>
          </w:tcPr>
          <w:p w14:paraId="5CC325E5" w14:textId="6967C592" w:rsidR="00D84DCD" w:rsidRPr="007A2C2D" w:rsidRDefault="00D84DCD" w:rsidP="00D84DCD">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r w:rsidRPr="004D7BAB">
              <w:rPr>
                <w:rFonts w:ascii="Times New Roman" w:hAnsi="Times New Roman"/>
                <w:b w:val="0"/>
                <w:bCs w:val="0"/>
                <w:sz w:val="22"/>
                <w:szCs w:val="22"/>
              </w:rPr>
              <w:t>8</w:t>
            </w:r>
          </w:p>
        </w:tc>
        <w:tc>
          <w:tcPr>
            <w:tcW w:w="8280" w:type="dxa"/>
          </w:tcPr>
          <w:p w14:paraId="4591A612" w14:textId="77777777" w:rsidR="00D84DCD" w:rsidRPr="00134FE9"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0"/>
                <w:szCs w:val="18"/>
              </w:rPr>
            </w:pPr>
            <w:r w:rsidRPr="0006208C">
              <w:rPr>
                <w:rFonts w:ascii="Times New Roman" w:hAnsi="Times New Roman"/>
                <w:b w:val="0"/>
                <w:bCs w:val="0"/>
                <w:sz w:val="22"/>
                <w:szCs w:val="22"/>
              </w:rPr>
              <w:t>Real estate development</w:t>
            </w:r>
            <w:r>
              <w:rPr>
                <w:rFonts w:ascii="Times New Roman" w:hAnsi="Times New Roman"/>
                <w:b w:val="0"/>
                <w:bCs w:val="0"/>
                <w:sz w:val="22"/>
                <w:szCs w:val="22"/>
              </w:rPr>
              <w:t xml:space="preserve"> for sale</w:t>
            </w:r>
          </w:p>
        </w:tc>
      </w:tr>
      <w:tr w:rsidR="00D84DCD" w:rsidRPr="00E9578E" w14:paraId="5A9332E6" w14:textId="77777777" w:rsidTr="00546953">
        <w:tc>
          <w:tcPr>
            <w:tcW w:w="1458" w:type="dxa"/>
          </w:tcPr>
          <w:p w14:paraId="3153E491" w14:textId="7B7A8411" w:rsidR="00D84DCD" w:rsidRPr="004D7BAB" w:rsidRDefault="00D84DCD" w:rsidP="00D84DCD">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rPr>
            </w:pPr>
            <w:r w:rsidRPr="004D7BAB">
              <w:rPr>
                <w:rFonts w:ascii="Times New Roman" w:hAnsi="Times New Roman"/>
                <w:b w:val="0"/>
                <w:bCs w:val="0"/>
                <w:sz w:val="22"/>
                <w:szCs w:val="22"/>
                <w:lang w:val="en-GB"/>
              </w:rPr>
              <w:t>9</w:t>
            </w:r>
          </w:p>
        </w:tc>
        <w:tc>
          <w:tcPr>
            <w:tcW w:w="8280" w:type="dxa"/>
          </w:tcPr>
          <w:p w14:paraId="7A744BF7" w14:textId="79EC9810" w:rsidR="00D84DCD" w:rsidRPr="004D7BAB"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D7BAB">
              <w:rPr>
                <w:rFonts w:ascii="Times New Roman" w:hAnsi="Times New Roman"/>
                <w:b w:val="0"/>
                <w:bCs w:val="0"/>
                <w:sz w:val="22"/>
                <w:szCs w:val="22"/>
              </w:rPr>
              <w:t>Other long-term investments</w:t>
            </w:r>
          </w:p>
        </w:tc>
      </w:tr>
      <w:tr w:rsidR="00D84DCD" w:rsidRPr="00E9578E" w14:paraId="32A24746" w14:textId="77777777" w:rsidTr="00546953">
        <w:tc>
          <w:tcPr>
            <w:tcW w:w="1458" w:type="dxa"/>
          </w:tcPr>
          <w:p w14:paraId="700C2323" w14:textId="200C8820"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4D7BAB">
              <w:rPr>
                <w:rFonts w:ascii="Times New Roman" w:hAnsi="Times New Roman"/>
                <w:b w:val="0"/>
                <w:bCs w:val="0"/>
                <w:sz w:val="22"/>
                <w:szCs w:val="22"/>
                <w:lang w:val="en-GB"/>
              </w:rPr>
              <w:t>10</w:t>
            </w:r>
          </w:p>
        </w:tc>
        <w:tc>
          <w:tcPr>
            <w:tcW w:w="8280" w:type="dxa"/>
          </w:tcPr>
          <w:p w14:paraId="1CACF791" w14:textId="793B2BD9" w:rsidR="00D84DCD" w:rsidRPr="0006208C"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B16A3">
              <w:rPr>
                <w:rFonts w:ascii="Times New Roman" w:hAnsi="Times New Roman"/>
                <w:b w:val="0"/>
                <w:bCs w:val="0"/>
                <w:sz w:val="22"/>
                <w:szCs w:val="22"/>
              </w:rPr>
              <w:tab/>
              <w:t>Investments in subsidiaries</w:t>
            </w:r>
          </w:p>
        </w:tc>
      </w:tr>
      <w:tr w:rsidR="00D84DCD" w:rsidRPr="00E9578E" w14:paraId="3F2F848C" w14:textId="77777777" w:rsidTr="00546953">
        <w:tc>
          <w:tcPr>
            <w:tcW w:w="1458" w:type="dxa"/>
          </w:tcPr>
          <w:p w14:paraId="402D6481" w14:textId="6CACB4CB" w:rsidR="00D84DCD" w:rsidRPr="00E9578E"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rPr>
              <w:t>11</w:t>
            </w:r>
          </w:p>
        </w:tc>
        <w:tc>
          <w:tcPr>
            <w:tcW w:w="8280" w:type="dxa"/>
          </w:tcPr>
          <w:p w14:paraId="28758301" w14:textId="77777777" w:rsidR="00D84DCD" w:rsidRPr="00E9578E"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Investments in joint ventures</w:t>
            </w:r>
          </w:p>
        </w:tc>
      </w:tr>
      <w:tr w:rsidR="00D84DCD" w:rsidRPr="00E9578E" w14:paraId="492825DD" w14:textId="77777777" w:rsidTr="00546953">
        <w:tc>
          <w:tcPr>
            <w:tcW w:w="1458" w:type="dxa"/>
          </w:tcPr>
          <w:p w14:paraId="4A133145" w14:textId="0BE653FF" w:rsidR="00D84DCD" w:rsidRPr="00E9578E"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12</w:t>
            </w:r>
          </w:p>
        </w:tc>
        <w:tc>
          <w:tcPr>
            <w:tcW w:w="8280" w:type="dxa"/>
          </w:tcPr>
          <w:p w14:paraId="5D560C71" w14:textId="77777777" w:rsidR="00D84DCD" w:rsidRPr="00E9578E"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Investment properties</w:t>
            </w:r>
          </w:p>
        </w:tc>
      </w:tr>
      <w:tr w:rsidR="00D84DCD" w:rsidRPr="00E9578E" w14:paraId="639426B0" w14:textId="77777777" w:rsidTr="00546953">
        <w:tc>
          <w:tcPr>
            <w:tcW w:w="1458" w:type="dxa"/>
          </w:tcPr>
          <w:p w14:paraId="24416ED2" w14:textId="5C6FEB70" w:rsidR="00D84DCD" w:rsidRPr="00E9578E"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13</w:t>
            </w:r>
          </w:p>
        </w:tc>
        <w:tc>
          <w:tcPr>
            <w:tcW w:w="8280" w:type="dxa"/>
          </w:tcPr>
          <w:p w14:paraId="7D453877" w14:textId="77777777"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Property, plant and equipment</w:t>
            </w:r>
          </w:p>
        </w:tc>
      </w:tr>
      <w:tr w:rsidR="00D84DCD" w:rsidRPr="00E9578E" w14:paraId="77800E68" w14:textId="77777777" w:rsidTr="00546953">
        <w:tc>
          <w:tcPr>
            <w:tcW w:w="1458" w:type="dxa"/>
          </w:tcPr>
          <w:p w14:paraId="459D18B6" w14:textId="6588BB9E"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14</w:t>
            </w:r>
          </w:p>
        </w:tc>
        <w:tc>
          <w:tcPr>
            <w:tcW w:w="8280" w:type="dxa"/>
          </w:tcPr>
          <w:p w14:paraId="36C9D1BD" w14:textId="77777777" w:rsidR="00D84DCD" w:rsidRPr="00E9578E"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ab/>
              <w:t>Leases</w:t>
            </w:r>
          </w:p>
        </w:tc>
      </w:tr>
      <w:tr w:rsidR="00D84DCD" w:rsidRPr="00E9578E" w14:paraId="5C011CD5" w14:textId="77777777" w:rsidTr="00546953">
        <w:tc>
          <w:tcPr>
            <w:tcW w:w="1458" w:type="dxa"/>
          </w:tcPr>
          <w:p w14:paraId="06B5A851" w14:textId="1469E157"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15</w:t>
            </w:r>
          </w:p>
        </w:tc>
        <w:tc>
          <w:tcPr>
            <w:tcW w:w="8280" w:type="dxa"/>
          </w:tcPr>
          <w:p w14:paraId="0206DAB6" w14:textId="77777777"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Interest-bearing liabilities</w:t>
            </w:r>
          </w:p>
        </w:tc>
      </w:tr>
      <w:tr w:rsidR="00D84DCD" w:rsidRPr="00E9578E" w14:paraId="144295ED" w14:textId="77777777" w:rsidTr="00546953">
        <w:tc>
          <w:tcPr>
            <w:tcW w:w="1458" w:type="dxa"/>
          </w:tcPr>
          <w:p w14:paraId="31BBF15F" w14:textId="5A50FFC9"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16</w:t>
            </w:r>
          </w:p>
        </w:tc>
        <w:tc>
          <w:tcPr>
            <w:tcW w:w="8280" w:type="dxa"/>
          </w:tcPr>
          <w:p w14:paraId="122799C3" w14:textId="77777777" w:rsidR="00D84DCD" w:rsidRPr="00E9578E"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Provisions for employee benefits</w:t>
            </w:r>
          </w:p>
        </w:tc>
      </w:tr>
      <w:tr w:rsidR="00D84DCD" w:rsidRPr="00E9578E" w14:paraId="1D3E31F2" w14:textId="77777777" w:rsidTr="00546953">
        <w:tc>
          <w:tcPr>
            <w:tcW w:w="1458" w:type="dxa"/>
          </w:tcPr>
          <w:p w14:paraId="597E4E88" w14:textId="545D9719"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17</w:t>
            </w:r>
          </w:p>
        </w:tc>
        <w:tc>
          <w:tcPr>
            <w:tcW w:w="8280" w:type="dxa"/>
          </w:tcPr>
          <w:p w14:paraId="5D97A267" w14:textId="77777777" w:rsidR="00D84DCD" w:rsidRPr="00E9578E"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Treasury shares</w:t>
            </w:r>
          </w:p>
        </w:tc>
      </w:tr>
      <w:tr w:rsidR="00D84DCD" w:rsidRPr="00E9578E" w14:paraId="21C2E3B5" w14:textId="77777777" w:rsidTr="00546953">
        <w:tc>
          <w:tcPr>
            <w:tcW w:w="1458" w:type="dxa"/>
          </w:tcPr>
          <w:p w14:paraId="760ED34C" w14:textId="66B52B48"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18</w:t>
            </w:r>
          </w:p>
        </w:tc>
        <w:tc>
          <w:tcPr>
            <w:tcW w:w="8280" w:type="dxa"/>
          </w:tcPr>
          <w:p w14:paraId="31CD0844" w14:textId="2774CAB0" w:rsidR="00D84DCD" w:rsidRPr="00B81531"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Share premium</w:t>
            </w:r>
            <w:r w:rsidRPr="0006208C">
              <w:rPr>
                <w:rFonts w:ascii="Times New Roman" w:hAnsi="Times New Roman"/>
                <w:b w:val="0"/>
                <w:bCs w:val="0"/>
                <w:sz w:val="22"/>
                <w:szCs w:val="22"/>
              </w:rPr>
              <w:t xml:space="preserve"> and reserves</w:t>
            </w:r>
          </w:p>
        </w:tc>
      </w:tr>
      <w:tr w:rsidR="00D84DCD" w:rsidRPr="00E9578E" w14:paraId="2C03882B" w14:textId="77777777" w:rsidTr="00546953">
        <w:tc>
          <w:tcPr>
            <w:tcW w:w="1458" w:type="dxa"/>
          </w:tcPr>
          <w:p w14:paraId="4CA669C6" w14:textId="7348D0A5"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19</w:t>
            </w:r>
          </w:p>
        </w:tc>
        <w:tc>
          <w:tcPr>
            <w:tcW w:w="8280" w:type="dxa"/>
          </w:tcPr>
          <w:p w14:paraId="2734B4A9" w14:textId="77777777"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Segment information and disaggregation of revenue</w:t>
            </w:r>
          </w:p>
        </w:tc>
      </w:tr>
      <w:tr w:rsidR="00D84DCD" w:rsidRPr="00E9578E" w14:paraId="7118093C" w14:textId="77777777" w:rsidTr="00546953">
        <w:tc>
          <w:tcPr>
            <w:tcW w:w="1458" w:type="dxa"/>
          </w:tcPr>
          <w:p w14:paraId="1E8BAC1F" w14:textId="059D1086"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20</w:t>
            </w:r>
          </w:p>
        </w:tc>
        <w:tc>
          <w:tcPr>
            <w:tcW w:w="8280" w:type="dxa"/>
          </w:tcPr>
          <w:p w14:paraId="6F56D436" w14:textId="358E91C1" w:rsidR="00D84DCD" w:rsidRPr="009A5CA8"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Expenses by nature</w:t>
            </w:r>
          </w:p>
        </w:tc>
      </w:tr>
      <w:tr w:rsidR="00D84DCD" w:rsidRPr="00E9578E" w14:paraId="63D36E2D" w14:textId="77777777" w:rsidTr="00546953">
        <w:tc>
          <w:tcPr>
            <w:tcW w:w="1458" w:type="dxa"/>
          </w:tcPr>
          <w:p w14:paraId="4227391C" w14:textId="1E4C050C"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21</w:t>
            </w:r>
          </w:p>
        </w:tc>
        <w:tc>
          <w:tcPr>
            <w:tcW w:w="8280" w:type="dxa"/>
          </w:tcPr>
          <w:p w14:paraId="75C6B9D1" w14:textId="397A619B" w:rsidR="00D84DCD" w:rsidRPr="00A93152"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Income tax</w:t>
            </w:r>
          </w:p>
        </w:tc>
      </w:tr>
      <w:tr w:rsidR="00D84DCD" w:rsidRPr="00E9578E" w14:paraId="095C2782" w14:textId="77777777" w:rsidTr="00546953">
        <w:tc>
          <w:tcPr>
            <w:tcW w:w="1458" w:type="dxa"/>
          </w:tcPr>
          <w:p w14:paraId="413699E0" w14:textId="3A5B7709"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22</w:t>
            </w:r>
          </w:p>
        </w:tc>
        <w:tc>
          <w:tcPr>
            <w:tcW w:w="8280" w:type="dxa"/>
          </w:tcPr>
          <w:p w14:paraId="66BA04EF" w14:textId="26FF5A37" w:rsidR="00D84DCD" w:rsidRPr="00C4263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Basic earnings per share</w:t>
            </w:r>
          </w:p>
        </w:tc>
      </w:tr>
      <w:tr w:rsidR="00D84DCD" w:rsidRPr="00E9578E" w14:paraId="40399CD9" w14:textId="77777777" w:rsidTr="00546953">
        <w:tc>
          <w:tcPr>
            <w:tcW w:w="1458" w:type="dxa"/>
          </w:tcPr>
          <w:p w14:paraId="2F64622C" w14:textId="2C713A1B"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23</w:t>
            </w:r>
          </w:p>
        </w:tc>
        <w:tc>
          <w:tcPr>
            <w:tcW w:w="8280" w:type="dxa"/>
          </w:tcPr>
          <w:p w14:paraId="3916F173" w14:textId="2D34C0D4" w:rsidR="00D84DCD" w:rsidRPr="008B685A"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Dividends</w:t>
            </w:r>
          </w:p>
        </w:tc>
      </w:tr>
      <w:tr w:rsidR="00D84DCD" w:rsidRPr="00E9578E" w14:paraId="109EB914" w14:textId="77777777" w:rsidTr="00546953">
        <w:tc>
          <w:tcPr>
            <w:tcW w:w="1458" w:type="dxa"/>
          </w:tcPr>
          <w:p w14:paraId="7D430306" w14:textId="306AA1BE"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24</w:t>
            </w:r>
          </w:p>
        </w:tc>
        <w:tc>
          <w:tcPr>
            <w:tcW w:w="8280" w:type="dxa"/>
          </w:tcPr>
          <w:p w14:paraId="0ED8075A" w14:textId="5BD65E7B" w:rsidR="00D84DCD" w:rsidRPr="00DE4E86"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Financial instruments</w:t>
            </w:r>
          </w:p>
        </w:tc>
      </w:tr>
      <w:tr w:rsidR="00D84DCD" w:rsidRPr="00E9578E" w14:paraId="246C7DC9" w14:textId="77777777" w:rsidTr="00546953">
        <w:tc>
          <w:tcPr>
            <w:tcW w:w="1458" w:type="dxa"/>
          </w:tcPr>
          <w:p w14:paraId="342EDC47" w14:textId="75E3EF1C"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25</w:t>
            </w:r>
          </w:p>
        </w:tc>
        <w:tc>
          <w:tcPr>
            <w:tcW w:w="8280" w:type="dxa"/>
          </w:tcPr>
          <w:p w14:paraId="04C5697C" w14:textId="49F369E0" w:rsidR="00D84DCD" w:rsidRPr="00D34DA8"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Capital management</w:t>
            </w:r>
          </w:p>
        </w:tc>
      </w:tr>
      <w:tr w:rsidR="00D84DCD" w:rsidRPr="00E9578E" w14:paraId="1AFE0B5F" w14:textId="77777777" w:rsidTr="00546953">
        <w:tc>
          <w:tcPr>
            <w:tcW w:w="1458" w:type="dxa"/>
          </w:tcPr>
          <w:p w14:paraId="71224349" w14:textId="26AE7FEF"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26</w:t>
            </w:r>
          </w:p>
        </w:tc>
        <w:tc>
          <w:tcPr>
            <w:tcW w:w="8280" w:type="dxa"/>
          </w:tcPr>
          <w:p w14:paraId="4A7C3B5C" w14:textId="1A31A45F" w:rsidR="00D84DCD" w:rsidRPr="00464F5C"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45E49">
              <w:rPr>
                <w:rFonts w:ascii="Times New Roman" w:hAnsi="Times New Roman"/>
                <w:b w:val="0"/>
                <w:bCs w:val="0"/>
                <w:sz w:val="22"/>
                <w:szCs w:val="22"/>
              </w:rPr>
              <w:t>Commitments with non-related parties</w:t>
            </w:r>
          </w:p>
        </w:tc>
      </w:tr>
      <w:tr w:rsidR="007743E6" w:rsidRPr="00E9578E" w14:paraId="5D341C41" w14:textId="77777777" w:rsidTr="00546953">
        <w:tc>
          <w:tcPr>
            <w:tcW w:w="1458" w:type="dxa"/>
          </w:tcPr>
          <w:p w14:paraId="1F06F1E9" w14:textId="096051DE"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w:t>
            </w:r>
            <w:r w:rsidR="00D84DCD">
              <w:rPr>
                <w:rFonts w:ascii="Times New Roman" w:hAnsi="Times New Roman"/>
                <w:b w:val="0"/>
                <w:bCs w:val="0"/>
                <w:sz w:val="22"/>
                <w:szCs w:val="22"/>
              </w:rPr>
              <w:t>7</w:t>
            </w:r>
          </w:p>
        </w:tc>
        <w:tc>
          <w:tcPr>
            <w:tcW w:w="8280" w:type="dxa"/>
          </w:tcPr>
          <w:p w14:paraId="687B4C89" w14:textId="7D7B9CDC" w:rsidR="007743E6" w:rsidRPr="00764FAF"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Significant agreements with non-related parties</w:t>
            </w:r>
          </w:p>
        </w:tc>
      </w:tr>
      <w:tr w:rsidR="007743E6" w:rsidRPr="00E9578E" w14:paraId="62D33294" w14:textId="77777777" w:rsidTr="00546953">
        <w:tc>
          <w:tcPr>
            <w:tcW w:w="1458" w:type="dxa"/>
          </w:tcPr>
          <w:p w14:paraId="332CC673" w14:textId="096A95E5" w:rsidR="007743E6" w:rsidRDefault="00D84DCD"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28</w:t>
            </w:r>
          </w:p>
        </w:tc>
        <w:tc>
          <w:tcPr>
            <w:tcW w:w="8280" w:type="dxa"/>
          </w:tcPr>
          <w:p w14:paraId="57C605A3" w14:textId="52D03C82" w:rsidR="007743E6" w:rsidRPr="008246AE" w:rsidRDefault="00D84DCD"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Contingent liabilities</w:t>
            </w:r>
          </w:p>
        </w:tc>
      </w:tr>
      <w:tr w:rsidR="007743E6" w:rsidRPr="00E9578E" w14:paraId="3A288BA7" w14:textId="77777777" w:rsidTr="00546953">
        <w:tc>
          <w:tcPr>
            <w:tcW w:w="1458" w:type="dxa"/>
          </w:tcPr>
          <w:p w14:paraId="5B4834FA" w14:textId="75E0040F"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280" w:type="dxa"/>
          </w:tcPr>
          <w:p w14:paraId="7C253328" w14:textId="138D0881"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408264E7" w14:textId="77777777" w:rsidR="00391703" w:rsidRPr="00391703" w:rsidRDefault="00DE658B" w:rsidP="0039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E9578E">
        <w:rPr>
          <w:rFonts w:ascii="Times New Roman" w:hAnsi="Times New Roman"/>
          <w:sz w:val="22"/>
          <w:szCs w:val="22"/>
        </w:rPr>
        <w:br w:type="page"/>
      </w:r>
      <w:r w:rsidR="00391703" w:rsidRPr="00391703">
        <w:rPr>
          <w:rFonts w:ascii="Times New Roman" w:hAnsi="Times New Roman"/>
          <w:sz w:val="22"/>
          <w:szCs w:val="22"/>
        </w:rPr>
        <w:lastRenderedPageBreak/>
        <w:t>These notes form an integral part of the financial statements.</w:t>
      </w:r>
    </w:p>
    <w:p w14:paraId="6565C696" w14:textId="77777777" w:rsidR="00391703" w:rsidRPr="000F1491" w:rsidRDefault="00391703" w:rsidP="00391703">
      <w:pPr>
        <w:spacing w:line="240" w:lineRule="auto"/>
        <w:ind w:left="540"/>
        <w:rPr>
          <w:rFonts w:ascii="Times New Roman" w:hAnsi="Times New Roman" w:cs="Times New Roman"/>
          <w:sz w:val="22"/>
          <w:szCs w:val="22"/>
        </w:rPr>
      </w:pPr>
    </w:p>
    <w:p w14:paraId="0C804C13" w14:textId="17FBDAAE" w:rsidR="00391703" w:rsidRPr="00E9578E" w:rsidRDefault="00510F40" w:rsidP="0039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10F40">
        <w:rPr>
          <w:rFonts w:ascii="Times New Roman" w:hAnsi="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r w:rsidR="004B06AA" w:rsidRPr="00510F40">
        <w:rPr>
          <w:rFonts w:ascii="Times New Roman" w:hAnsi="Times New Roman"/>
          <w:sz w:val="22"/>
          <w:szCs w:val="22"/>
        </w:rPr>
        <w:t>authori</w:t>
      </w:r>
      <w:r w:rsidR="00637E93">
        <w:rPr>
          <w:rFonts w:ascii="Times New Roman" w:hAnsi="Times New Roman"/>
          <w:sz w:val="22"/>
          <w:szCs w:val="22"/>
        </w:rPr>
        <w:t>s</w:t>
      </w:r>
      <w:r w:rsidR="004B06AA" w:rsidRPr="00510F40">
        <w:rPr>
          <w:rFonts w:ascii="Times New Roman" w:hAnsi="Times New Roman"/>
          <w:sz w:val="22"/>
          <w:szCs w:val="22"/>
        </w:rPr>
        <w:t>ed</w:t>
      </w:r>
      <w:r w:rsidRPr="00510F40">
        <w:rPr>
          <w:rFonts w:ascii="Times New Roman" w:hAnsi="Times New Roman"/>
          <w:sz w:val="22"/>
          <w:szCs w:val="22"/>
        </w:rPr>
        <w:t xml:space="preserve"> for issue by the Board of Directors on</w:t>
      </w:r>
      <w:r w:rsidR="00391703" w:rsidRPr="00391703">
        <w:rPr>
          <w:rFonts w:ascii="Times New Roman" w:hAnsi="Times New Roman"/>
          <w:sz w:val="22"/>
          <w:szCs w:val="22"/>
        </w:rPr>
        <w:t xml:space="preserve"> </w:t>
      </w:r>
      <w:r w:rsidR="00E156CC">
        <w:rPr>
          <w:rFonts w:ascii="Times New Roman" w:hAnsi="Times New Roman"/>
          <w:sz w:val="22"/>
          <w:szCs w:val="22"/>
        </w:rPr>
        <w:t>25</w:t>
      </w:r>
      <w:r w:rsidR="003537E1">
        <w:rPr>
          <w:rFonts w:ascii="Times New Roman" w:hAnsi="Times New Roman"/>
          <w:sz w:val="22"/>
          <w:szCs w:val="22"/>
        </w:rPr>
        <w:t xml:space="preserve"> February 202</w:t>
      </w:r>
      <w:r w:rsidR="009202A9">
        <w:rPr>
          <w:rFonts w:ascii="Times New Roman" w:hAnsi="Times New Roman"/>
          <w:sz w:val="22"/>
          <w:szCs w:val="22"/>
        </w:rPr>
        <w:t>5</w:t>
      </w:r>
      <w:r w:rsidR="003537E1">
        <w:rPr>
          <w:rFonts w:ascii="Times New Roman" w:hAnsi="Times New Roman"/>
          <w:sz w:val="22"/>
          <w:szCs w:val="22"/>
        </w:rPr>
        <w:t>.</w:t>
      </w:r>
    </w:p>
    <w:p w14:paraId="30F337BD" w14:textId="77777777" w:rsidR="00A11390" w:rsidRPr="000F1491" w:rsidRDefault="00A11390" w:rsidP="009D1E86">
      <w:pPr>
        <w:pStyle w:val="Caption"/>
        <w:rPr>
          <w:szCs w:val="22"/>
        </w:rPr>
      </w:pPr>
    </w:p>
    <w:p w14:paraId="7DAE2865" w14:textId="77E16843" w:rsidR="008C2965" w:rsidRPr="00E9578E" w:rsidRDefault="008C2965" w:rsidP="00E156CC">
      <w:pPr>
        <w:pStyle w:val="Heading1"/>
        <w:keepLines/>
        <w:numPr>
          <w:ilvl w:val="0"/>
          <w:numId w:val="47"/>
        </w:numPr>
        <w:shd w:val="clear" w:color="auto" w:fill="auto"/>
        <w:ind w:left="540" w:hanging="540"/>
        <w:jc w:val="thaiDistribute"/>
        <w:rPr>
          <w:rFonts w:ascii="Times New Roman" w:hAnsi="Times New Roman"/>
          <w:sz w:val="24"/>
          <w:szCs w:val="24"/>
          <w:u w:val="none"/>
        </w:rPr>
      </w:pPr>
      <w:r w:rsidRPr="00E9578E">
        <w:rPr>
          <w:rFonts w:ascii="Times New Roman" w:hAnsi="Times New Roman"/>
          <w:sz w:val="24"/>
          <w:szCs w:val="24"/>
          <w:u w:val="none"/>
        </w:rPr>
        <w:t>General information</w:t>
      </w:r>
    </w:p>
    <w:p w14:paraId="1D50A99F" w14:textId="77777777" w:rsidR="00A11390" w:rsidRPr="000F1491" w:rsidRDefault="00A11390" w:rsidP="00E9578E">
      <w:pPr>
        <w:pStyle w:val="block"/>
        <w:spacing w:after="0" w:line="240" w:lineRule="atLeast"/>
        <w:ind w:left="540"/>
        <w:jc w:val="thaiDistribute"/>
        <w:rPr>
          <w:szCs w:val="22"/>
        </w:rPr>
      </w:pPr>
    </w:p>
    <w:p w14:paraId="3A880736" w14:textId="77777777" w:rsidR="008C2965" w:rsidRPr="00E9578E" w:rsidRDefault="008C2965" w:rsidP="00E9578E">
      <w:pPr>
        <w:pStyle w:val="block"/>
        <w:spacing w:after="0" w:line="240" w:lineRule="atLeast"/>
        <w:ind w:left="540"/>
        <w:jc w:val="thaiDistribute"/>
        <w:rPr>
          <w:szCs w:val="22"/>
          <w:lang w:val="en-US"/>
        </w:rPr>
      </w:pPr>
      <w:r w:rsidRPr="00E9578E">
        <w:rPr>
          <w:szCs w:val="22"/>
        </w:rPr>
        <w:t>Nava Nakorn Public Company Limited, the “</w:t>
      </w:r>
      <w:r w:rsidRPr="00E9578E">
        <w:rPr>
          <w:szCs w:val="22"/>
          <w:lang w:val="en-US"/>
        </w:rPr>
        <w:t xml:space="preserve">Company”, is incorporated in Thailand and </w:t>
      </w:r>
      <w:r w:rsidR="00BD10BC">
        <w:rPr>
          <w:szCs w:val="22"/>
          <w:lang w:val="en-US"/>
        </w:rPr>
        <w:t>was listed on the Stock Exchange of Thailand on 18 May 2004.</w:t>
      </w:r>
      <w:r w:rsidR="004F58E8">
        <w:rPr>
          <w:szCs w:val="22"/>
          <w:lang w:val="en-US"/>
        </w:rPr>
        <w:t xml:space="preserve"> The Company’s</w:t>
      </w:r>
      <w:r w:rsidRPr="00E9578E">
        <w:rPr>
          <w:szCs w:val="22"/>
          <w:lang w:val="en-US"/>
        </w:rPr>
        <w:t xml:space="preserve"> registered </w:t>
      </w:r>
      <w:r w:rsidR="00144B28" w:rsidRPr="00E9578E">
        <w:rPr>
          <w:szCs w:val="22"/>
          <w:lang w:val="en-US"/>
        </w:rPr>
        <w:t xml:space="preserve">head </w:t>
      </w:r>
      <w:r w:rsidRPr="00E9578E">
        <w:rPr>
          <w:szCs w:val="22"/>
          <w:lang w:val="en-US"/>
        </w:rPr>
        <w:t xml:space="preserve">office </w:t>
      </w:r>
      <w:r w:rsidR="00195A4A" w:rsidRPr="00E9578E">
        <w:rPr>
          <w:szCs w:val="22"/>
          <w:lang w:val="en-US"/>
        </w:rPr>
        <w:t>and branch office</w:t>
      </w:r>
      <w:r w:rsidR="00144B28" w:rsidRPr="00E9578E">
        <w:rPr>
          <w:szCs w:val="22"/>
          <w:lang w:val="en-US"/>
        </w:rPr>
        <w:t xml:space="preserve"> as follow</w:t>
      </w:r>
      <w:r w:rsidR="00D8163E" w:rsidRPr="00E9578E">
        <w:rPr>
          <w:szCs w:val="22"/>
          <w:lang w:val="en-US"/>
        </w:rPr>
        <w:t>s</w:t>
      </w:r>
      <w:r w:rsidR="00144B28" w:rsidRPr="00E9578E">
        <w:rPr>
          <w:szCs w:val="22"/>
          <w:lang w:val="en-US"/>
        </w:rPr>
        <w:t>:</w:t>
      </w:r>
    </w:p>
    <w:p w14:paraId="0F898347" w14:textId="77777777" w:rsidR="00A11390" w:rsidRPr="00866CB8" w:rsidRDefault="00A11390" w:rsidP="00E9578E">
      <w:pPr>
        <w:pStyle w:val="block"/>
        <w:spacing w:after="0" w:line="240" w:lineRule="atLeast"/>
        <w:ind w:left="540"/>
        <w:jc w:val="thaiDistribute"/>
        <w:rPr>
          <w:szCs w:val="22"/>
        </w:rPr>
      </w:pPr>
    </w:p>
    <w:tbl>
      <w:tblPr>
        <w:tblW w:w="9378" w:type="dxa"/>
        <w:tblInd w:w="450" w:type="dxa"/>
        <w:tblLayout w:type="fixed"/>
        <w:tblLook w:val="0000" w:firstRow="0" w:lastRow="0" w:firstColumn="0" w:lastColumn="0" w:noHBand="0" w:noVBand="0"/>
      </w:tblPr>
      <w:tblGrid>
        <w:gridCol w:w="1728"/>
        <w:gridCol w:w="270"/>
        <w:gridCol w:w="7380"/>
      </w:tblGrid>
      <w:tr w:rsidR="00195A4A" w:rsidRPr="00E9578E" w14:paraId="3CF28BCC" w14:textId="77777777" w:rsidTr="00A84D6F">
        <w:tc>
          <w:tcPr>
            <w:tcW w:w="1728" w:type="dxa"/>
          </w:tcPr>
          <w:p w14:paraId="297DFA69" w14:textId="77777777"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cs="Times New Roman"/>
                <w:sz w:val="22"/>
                <w:szCs w:val="22"/>
              </w:rPr>
            </w:pPr>
            <w:r w:rsidRPr="00E9578E">
              <w:rPr>
                <w:rFonts w:ascii="Times New Roman" w:hAnsi="Times New Roman" w:cs="Times New Roman"/>
                <w:sz w:val="22"/>
                <w:szCs w:val="22"/>
              </w:rPr>
              <w:t>Head office</w:t>
            </w:r>
            <w:r w:rsidRPr="00E9578E">
              <w:rPr>
                <w:rFonts w:ascii="Times New Roman" w:hAnsi="Times New Roman" w:cs="Times New Roman"/>
                <w:sz w:val="22"/>
                <w:szCs w:val="22"/>
              </w:rPr>
              <w:tab/>
            </w:r>
          </w:p>
        </w:tc>
        <w:tc>
          <w:tcPr>
            <w:tcW w:w="270" w:type="dxa"/>
          </w:tcPr>
          <w:p w14:paraId="60FC49C9" w14:textId="77777777"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cs="Times New Roman"/>
                <w:sz w:val="22"/>
                <w:szCs w:val="22"/>
              </w:rPr>
            </w:pPr>
            <w:r w:rsidRPr="00E9578E">
              <w:rPr>
                <w:rFonts w:ascii="Times New Roman" w:hAnsi="Times New Roman" w:cs="Times New Roman"/>
                <w:sz w:val="22"/>
                <w:szCs w:val="22"/>
              </w:rPr>
              <w:t>:</w:t>
            </w:r>
          </w:p>
        </w:tc>
        <w:tc>
          <w:tcPr>
            <w:tcW w:w="7380" w:type="dxa"/>
          </w:tcPr>
          <w:p w14:paraId="49A79456" w14:textId="77777777"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cs="Times New Roman"/>
                <w:sz w:val="22"/>
                <w:szCs w:val="22"/>
              </w:rPr>
            </w:pPr>
            <w:r w:rsidRPr="00E9578E">
              <w:rPr>
                <w:rFonts w:ascii="Times New Roman" w:hAnsi="Times New Roman"/>
                <w:sz w:val="22"/>
                <w:szCs w:val="22"/>
              </w:rPr>
              <w:t xml:space="preserve">999 Moo 13, Phaholyothin Road, Tambol Klong Nueng, Amphur Klong </w:t>
            </w:r>
            <w:r w:rsidR="00415618" w:rsidRPr="00E9578E">
              <w:rPr>
                <w:rFonts w:ascii="Times New Roman" w:hAnsi="Times New Roman"/>
                <w:sz w:val="22"/>
                <w:szCs w:val="22"/>
                <w:cs/>
              </w:rPr>
              <w:t xml:space="preserve"> </w:t>
            </w:r>
            <w:r w:rsidR="00415618" w:rsidRPr="00E9578E">
              <w:rPr>
                <w:rFonts w:ascii="Times New Roman" w:hAnsi="Times New Roman"/>
                <w:sz w:val="22"/>
                <w:szCs w:val="22"/>
              </w:rPr>
              <w:t>Luang, Phathumthani 12120, Thailand</w:t>
            </w:r>
          </w:p>
        </w:tc>
      </w:tr>
      <w:tr w:rsidR="00AB4656" w:rsidRPr="00E9578E" w14:paraId="4D37719C" w14:textId="77777777" w:rsidTr="00A84D6F">
        <w:tc>
          <w:tcPr>
            <w:tcW w:w="1728" w:type="dxa"/>
          </w:tcPr>
          <w:p w14:paraId="3FE9E1CF"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sz w:val="22"/>
                <w:szCs w:val="22"/>
              </w:rPr>
            </w:pPr>
          </w:p>
        </w:tc>
        <w:tc>
          <w:tcPr>
            <w:tcW w:w="270" w:type="dxa"/>
          </w:tcPr>
          <w:p w14:paraId="0A888DBB"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sz w:val="22"/>
                <w:szCs w:val="22"/>
              </w:rPr>
            </w:pPr>
          </w:p>
        </w:tc>
        <w:tc>
          <w:tcPr>
            <w:tcW w:w="7380" w:type="dxa"/>
          </w:tcPr>
          <w:p w14:paraId="33B1F602"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r>
      <w:tr w:rsidR="00AB4656" w:rsidRPr="00E9578E" w14:paraId="66A907B8" w14:textId="77777777" w:rsidTr="00A84D6F">
        <w:tc>
          <w:tcPr>
            <w:tcW w:w="1728" w:type="dxa"/>
          </w:tcPr>
          <w:p w14:paraId="630E4111" w14:textId="77777777" w:rsidR="00AB4656" w:rsidRPr="00E9578E" w:rsidRDefault="00A75D04"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cs="Times New Roman"/>
                <w:sz w:val="22"/>
                <w:szCs w:val="22"/>
              </w:rPr>
            </w:pPr>
            <w:r>
              <w:rPr>
                <w:rFonts w:ascii="Times New Roman" w:hAnsi="Times New Roman" w:cs="Times New Roman"/>
                <w:sz w:val="22"/>
                <w:szCs w:val="22"/>
              </w:rPr>
              <w:t>B</w:t>
            </w:r>
            <w:r w:rsidR="00AB4656" w:rsidRPr="00E9578E">
              <w:rPr>
                <w:rFonts w:ascii="Times New Roman" w:hAnsi="Times New Roman" w:cs="Times New Roman"/>
                <w:sz w:val="22"/>
                <w:szCs w:val="22"/>
              </w:rPr>
              <w:t>ranch office</w:t>
            </w:r>
          </w:p>
        </w:tc>
        <w:tc>
          <w:tcPr>
            <w:tcW w:w="270" w:type="dxa"/>
          </w:tcPr>
          <w:p w14:paraId="34E30962"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cs="Times New Roman"/>
                <w:sz w:val="22"/>
                <w:szCs w:val="22"/>
              </w:rPr>
            </w:pPr>
            <w:r w:rsidRPr="00E9578E">
              <w:rPr>
                <w:rFonts w:ascii="Times New Roman" w:hAnsi="Times New Roman" w:cs="Times New Roman"/>
                <w:sz w:val="22"/>
                <w:szCs w:val="22"/>
              </w:rPr>
              <w:t>:</w:t>
            </w:r>
          </w:p>
        </w:tc>
        <w:tc>
          <w:tcPr>
            <w:tcW w:w="7380" w:type="dxa"/>
          </w:tcPr>
          <w:p w14:paraId="04EBD723"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pacing w:val="-2"/>
                <w:sz w:val="22"/>
                <w:szCs w:val="22"/>
              </w:rPr>
            </w:pPr>
            <w:r w:rsidRPr="00E9578E">
              <w:rPr>
                <w:rFonts w:ascii="Times New Roman" w:hAnsi="Times New Roman"/>
                <w:spacing w:val="-2"/>
                <w:sz w:val="22"/>
                <w:szCs w:val="22"/>
              </w:rPr>
              <w:t>999</w:t>
            </w:r>
            <w:r w:rsidR="00D42C16" w:rsidRPr="00E9578E">
              <w:rPr>
                <w:rFonts w:ascii="Times New Roman" w:hAnsi="Times New Roman"/>
                <w:spacing w:val="-2"/>
                <w:sz w:val="22"/>
                <w:szCs w:val="22"/>
              </w:rPr>
              <w:t>/</w:t>
            </w:r>
            <w:smartTag w:uri="urn:schemas-microsoft-com:office:smarttags" w:element="address">
              <w:smartTag w:uri="urn:schemas-microsoft-com:office:smarttags" w:element="Street">
                <w:r w:rsidR="00D42C16" w:rsidRPr="00E9578E">
                  <w:rPr>
                    <w:rFonts w:ascii="Times New Roman" w:hAnsi="Times New Roman"/>
                    <w:spacing w:val="-2"/>
                    <w:sz w:val="22"/>
                    <w:szCs w:val="22"/>
                  </w:rPr>
                  <w:t>1</w:t>
                </w:r>
                <w:r w:rsidRPr="00E9578E">
                  <w:rPr>
                    <w:rFonts w:ascii="Times New Roman" w:hAnsi="Times New Roman"/>
                    <w:spacing w:val="-2"/>
                    <w:sz w:val="22"/>
                    <w:szCs w:val="22"/>
                  </w:rPr>
                  <w:t xml:space="preserve"> Mittraphap Road</w:t>
                </w:r>
              </w:smartTag>
            </w:smartTag>
            <w:r w:rsidRPr="00E9578E">
              <w:rPr>
                <w:rFonts w:ascii="Times New Roman" w:hAnsi="Times New Roman"/>
                <w:spacing w:val="-2"/>
                <w:sz w:val="22"/>
                <w:szCs w:val="22"/>
              </w:rPr>
              <w:t xml:space="preserve"> (Km. 231) Moo 1, Tambol Naklang, Amphur</w:t>
            </w:r>
            <w:r w:rsidR="00DD20A3" w:rsidRPr="00E9578E">
              <w:rPr>
                <w:rFonts w:ascii="Times New Roman" w:hAnsi="Times New Roman"/>
                <w:spacing w:val="-2"/>
                <w:sz w:val="22"/>
                <w:szCs w:val="22"/>
              </w:rPr>
              <w:t xml:space="preserve"> </w:t>
            </w:r>
            <w:r w:rsidRPr="00E9578E">
              <w:rPr>
                <w:rFonts w:ascii="Times New Roman" w:hAnsi="Times New Roman"/>
                <w:spacing w:val="-2"/>
                <w:sz w:val="22"/>
                <w:szCs w:val="22"/>
              </w:rPr>
              <w:t xml:space="preserve">Soongnuen, </w:t>
            </w:r>
            <w:r w:rsidR="00415618" w:rsidRPr="00E9578E">
              <w:rPr>
                <w:rFonts w:ascii="Times New Roman" w:hAnsi="Times New Roman"/>
                <w:sz w:val="22"/>
                <w:szCs w:val="22"/>
              </w:rPr>
              <w:t>Nakhon Ratchasima 30</w:t>
            </w:r>
            <w:r w:rsidR="00611398" w:rsidRPr="00E9578E">
              <w:rPr>
                <w:rFonts w:ascii="Times New Roman" w:hAnsi="Times New Roman"/>
                <w:sz w:val="22"/>
                <w:szCs w:val="22"/>
              </w:rPr>
              <w:t>38</w:t>
            </w:r>
            <w:r w:rsidR="00415618" w:rsidRPr="00E9578E">
              <w:rPr>
                <w:rFonts w:ascii="Times New Roman" w:hAnsi="Times New Roman"/>
                <w:sz w:val="22"/>
                <w:szCs w:val="22"/>
              </w:rPr>
              <w:t xml:space="preserve">0, </w:t>
            </w:r>
            <w:smartTag w:uri="urn:schemas-microsoft-com:office:smarttags" w:element="country-region">
              <w:smartTag w:uri="urn:schemas-microsoft-com:office:smarttags" w:element="place">
                <w:r w:rsidR="00415618" w:rsidRPr="00E9578E">
                  <w:rPr>
                    <w:rFonts w:ascii="Times New Roman" w:hAnsi="Times New Roman"/>
                    <w:sz w:val="22"/>
                    <w:szCs w:val="22"/>
                  </w:rPr>
                  <w:t>Thailand</w:t>
                </w:r>
              </w:smartTag>
            </w:smartTag>
          </w:p>
        </w:tc>
      </w:tr>
    </w:tbl>
    <w:p w14:paraId="7D9A0BE9" w14:textId="77777777" w:rsidR="00A11390" w:rsidRPr="00866CB8" w:rsidRDefault="00A11390" w:rsidP="00866CB8">
      <w:pPr>
        <w:pStyle w:val="block"/>
        <w:spacing w:after="0" w:line="240" w:lineRule="atLeast"/>
        <w:ind w:left="540"/>
        <w:jc w:val="thaiDistribute"/>
        <w:rPr>
          <w:szCs w:val="22"/>
        </w:rPr>
      </w:pPr>
    </w:p>
    <w:p w14:paraId="19C7E355" w14:textId="12C472BA" w:rsidR="005A1E82" w:rsidRPr="00822B4B" w:rsidRDefault="005A1E82" w:rsidP="005A1E82">
      <w:pPr>
        <w:pStyle w:val="block"/>
        <w:spacing w:after="0" w:line="240" w:lineRule="atLeast"/>
        <w:ind w:left="540"/>
        <w:jc w:val="both"/>
        <w:rPr>
          <w:szCs w:val="22"/>
          <w:lang w:val="en-US"/>
        </w:rPr>
      </w:pPr>
      <w:r>
        <w:rPr>
          <w:szCs w:val="22"/>
          <w:lang w:val="en-US"/>
        </w:rPr>
        <w:t>As at 31 December 20</w:t>
      </w:r>
      <w:r w:rsidR="005933DE">
        <w:rPr>
          <w:szCs w:val="22"/>
          <w:lang w:val="en-US"/>
        </w:rPr>
        <w:t>2</w:t>
      </w:r>
      <w:r w:rsidR="009202A9">
        <w:rPr>
          <w:szCs w:val="22"/>
          <w:lang w:val="en-US"/>
        </w:rPr>
        <w:t>4</w:t>
      </w:r>
      <w:r>
        <w:rPr>
          <w:szCs w:val="22"/>
          <w:lang w:val="en-US"/>
        </w:rPr>
        <w:t>, t</w:t>
      </w:r>
      <w:r w:rsidRPr="00822B4B">
        <w:rPr>
          <w:szCs w:val="22"/>
          <w:lang w:val="en-US"/>
        </w:rPr>
        <w:t>he Company’s major shareholders were Mr. Taweechat Jurangkool</w:t>
      </w:r>
      <w:r w:rsidR="00C64F44">
        <w:rPr>
          <w:szCs w:val="22"/>
          <w:lang w:val="en-US"/>
        </w:rPr>
        <w:t>,</w:t>
      </w:r>
      <w:r w:rsidRPr="00822B4B">
        <w:rPr>
          <w:szCs w:val="22"/>
          <w:lang w:val="en-US"/>
        </w:rPr>
        <w:t xml:space="preserve"> owned </w:t>
      </w:r>
      <w:r w:rsidR="00E156CC">
        <w:rPr>
          <w:rFonts w:cs="Cordia New"/>
          <w:szCs w:val="28"/>
          <w:lang w:val="en-US" w:bidi="th-TH"/>
        </w:rPr>
        <w:t>24.70%</w:t>
      </w:r>
      <w:r w:rsidRPr="00822B4B">
        <w:rPr>
          <w:szCs w:val="22"/>
          <w:lang w:val="en-US"/>
        </w:rPr>
        <w:t xml:space="preserve"> </w:t>
      </w:r>
      <w:r w:rsidR="00C64F44">
        <w:rPr>
          <w:szCs w:val="22"/>
          <w:lang w:val="en-US"/>
        </w:rPr>
        <w:t>of the Company</w:t>
      </w:r>
      <w:r w:rsidR="00FB7FB1">
        <w:rPr>
          <w:rFonts w:cs="Angsana New"/>
          <w:szCs w:val="28"/>
          <w:lang w:val="en-US" w:bidi="th-TH"/>
        </w:rPr>
        <w:t>’s</w:t>
      </w:r>
      <w:r w:rsidR="00C64F44">
        <w:rPr>
          <w:szCs w:val="22"/>
          <w:lang w:val="en-US"/>
        </w:rPr>
        <w:t xml:space="preserve"> share capital </w:t>
      </w:r>
      <w:r w:rsidRPr="00822B4B">
        <w:rPr>
          <w:szCs w:val="22"/>
          <w:lang w:val="en-US"/>
        </w:rPr>
        <w:t xml:space="preserve">and NEP Realty and Industry Public Company Limited, incorporated in Thailand, </w:t>
      </w:r>
      <w:r w:rsidR="00C64F44">
        <w:rPr>
          <w:szCs w:val="22"/>
          <w:lang w:val="en-US"/>
        </w:rPr>
        <w:t>and</w:t>
      </w:r>
      <w:r w:rsidR="00C64F44" w:rsidRPr="00822B4B">
        <w:rPr>
          <w:szCs w:val="22"/>
          <w:lang w:val="en-US"/>
        </w:rPr>
        <w:t xml:space="preserve"> </w:t>
      </w:r>
      <w:r w:rsidRPr="00822B4B">
        <w:rPr>
          <w:szCs w:val="22"/>
          <w:lang w:val="en-US"/>
        </w:rPr>
        <w:t>owned</w:t>
      </w:r>
      <w:r w:rsidR="008264A1">
        <w:rPr>
          <w:szCs w:val="22"/>
          <w:lang w:val="en-US"/>
        </w:rPr>
        <w:t xml:space="preserve"> </w:t>
      </w:r>
      <w:r w:rsidR="00E156CC">
        <w:rPr>
          <w:szCs w:val="22"/>
          <w:lang w:val="en-US"/>
        </w:rPr>
        <w:t>12.60%</w:t>
      </w:r>
      <w:r w:rsidRPr="00822B4B">
        <w:rPr>
          <w:szCs w:val="22"/>
          <w:lang w:val="en-US"/>
        </w:rPr>
        <w:t xml:space="preserve"> </w:t>
      </w:r>
      <w:r w:rsidR="00C64F44" w:rsidRPr="00C64F44">
        <w:rPr>
          <w:szCs w:val="22"/>
          <w:lang w:val="en-US"/>
        </w:rPr>
        <w:t>of the Company</w:t>
      </w:r>
      <w:r w:rsidR="00361926">
        <w:rPr>
          <w:szCs w:val="22"/>
          <w:lang w:val="en-US"/>
        </w:rPr>
        <w:t>’s</w:t>
      </w:r>
      <w:r w:rsidR="00C64F44" w:rsidRPr="00C64F44">
        <w:rPr>
          <w:szCs w:val="22"/>
          <w:lang w:val="en-US"/>
        </w:rPr>
        <w:t xml:space="preserve"> share capital</w:t>
      </w:r>
      <w:r w:rsidRPr="00822B4B">
        <w:rPr>
          <w:i/>
          <w:iCs/>
          <w:szCs w:val="22"/>
          <w:lang w:val="en-US"/>
        </w:rPr>
        <w:t>.</w:t>
      </w:r>
    </w:p>
    <w:p w14:paraId="2468E6C2" w14:textId="77777777" w:rsidR="00A11390" w:rsidRPr="00866CB8" w:rsidRDefault="00A11390" w:rsidP="00866CB8">
      <w:pPr>
        <w:pStyle w:val="block"/>
        <w:spacing w:after="0" w:line="240" w:lineRule="atLeast"/>
        <w:ind w:left="540"/>
        <w:jc w:val="thaiDistribute"/>
        <w:rPr>
          <w:szCs w:val="22"/>
        </w:rPr>
      </w:pPr>
    </w:p>
    <w:p w14:paraId="676960C3" w14:textId="10E66E6F" w:rsidR="008C2965" w:rsidRPr="00E9578E" w:rsidRDefault="00AA0710" w:rsidP="00E9578E">
      <w:pPr>
        <w:pStyle w:val="block"/>
        <w:spacing w:after="0" w:line="240" w:lineRule="atLeast"/>
        <w:ind w:left="540"/>
        <w:jc w:val="both"/>
        <w:rPr>
          <w:szCs w:val="22"/>
        </w:rPr>
      </w:pPr>
      <w:r w:rsidRPr="00E9578E">
        <w:rPr>
          <w:szCs w:val="22"/>
          <w:lang w:val="en-US"/>
        </w:rPr>
        <w:t xml:space="preserve">The principal businesses </w:t>
      </w:r>
      <w:r w:rsidR="008C2965" w:rsidRPr="00E9578E">
        <w:rPr>
          <w:szCs w:val="22"/>
          <w:lang w:val="en-US"/>
        </w:rPr>
        <w:t xml:space="preserve">of the Company </w:t>
      </w:r>
      <w:r w:rsidR="001C61E8" w:rsidRPr="00E9578E">
        <w:rPr>
          <w:szCs w:val="22"/>
          <w:lang w:val="en-US"/>
        </w:rPr>
        <w:t xml:space="preserve">are </w:t>
      </w:r>
      <w:r w:rsidR="00E6593E" w:rsidRPr="00E9578E">
        <w:rPr>
          <w:szCs w:val="22"/>
          <w:lang w:val="en-US"/>
        </w:rPr>
        <w:t xml:space="preserve">the </w:t>
      </w:r>
      <w:r w:rsidR="003645EC">
        <w:rPr>
          <w:szCs w:val="22"/>
          <w:lang w:val="en-US"/>
        </w:rPr>
        <w:t xml:space="preserve">property </w:t>
      </w:r>
      <w:r w:rsidR="00D33E52" w:rsidRPr="00E9578E">
        <w:rPr>
          <w:szCs w:val="22"/>
          <w:lang w:val="en-US"/>
        </w:rPr>
        <w:t xml:space="preserve">development </w:t>
      </w:r>
      <w:r w:rsidR="008C2965" w:rsidRPr="00E9578E">
        <w:rPr>
          <w:szCs w:val="22"/>
        </w:rPr>
        <w:t>and industri</w:t>
      </w:r>
      <w:r w:rsidR="00D8163E" w:rsidRPr="00E9578E">
        <w:rPr>
          <w:szCs w:val="22"/>
        </w:rPr>
        <w:t xml:space="preserve">al </w:t>
      </w:r>
      <w:r w:rsidR="00A75D04">
        <w:rPr>
          <w:szCs w:val="22"/>
        </w:rPr>
        <w:t>promotion zone</w:t>
      </w:r>
      <w:r w:rsidR="00D8163E" w:rsidRPr="00E9578E">
        <w:rPr>
          <w:szCs w:val="22"/>
        </w:rPr>
        <w:t xml:space="preserve"> </w:t>
      </w:r>
      <w:r w:rsidR="00387721" w:rsidRPr="00E9578E">
        <w:rPr>
          <w:szCs w:val="22"/>
        </w:rPr>
        <w:t xml:space="preserve">projects </w:t>
      </w:r>
      <w:r w:rsidR="00E6593E" w:rsidRPr="00E9578E">
        <w:rPr>
          <w:szCs w:val="22"/>
        </w:rPr>
        <w:t>for trading and leasing</w:t>
      </w:r>
      <w:r w:rsidR="00D33E52" w:rsidRPr="00E9578E">
        <w:rPr>
          <w:szCs w:val="22"/>
        </w:rPr>
        <w:t>,</w:t>
      </w:r>
      <w:r w:rsidR="00AB2E1F">
        <w:rPr>
          <w:rFonts w:cs="Cordia New" w:hint="cs"/>
          <w:szCs w:val="28"/>
          <w:cs/>
          <w:lang w:bidi="th-TH"/>
        </w:rPr>
        <w:t xml:space="preserve"> </w:t>
      </w:r>
      <w:r w:rsidR="00387721" w:rsidRPr="00E9578E">
        <w:rPr>
          <w:szCs w:val="22"/>
        </w:rPr>
        <w:t xml:space="preserve">and </w:t>
      </w:r>
      <w:r w:rsidR="00FE1933" w:rsidRPr="00E9578E">
        <w:rPr>
          <w:szCs w:val="22"/>
        </w:rPr>
        <w:t xml:space="preserve">providing </w:t>
      </w:r>
      <w:r w:rsidR="00387721" w:rsidRPr="00E9578E">
        <w:rPr>
          <w:szCs w:val="22"/>
        </w:rPr>
        <w:t xml:space="preserve">utilities and other </w:t>
      </w:r>
      <w:r w:rsidR="00D8163E" w:rsidRPr="00E9578E">
        <w:rPr>
          <w:szCs w:val="22"/>
        </w:rPr>
        <w:t>facilities services</w:t>
      </w:r>
      <w:r w:rsidR="00387721" w:rsidRPr="00E9578E">
        <w:rPr>
          <w:szCs w:val="22"/>
        </w:rPr>
        <w:t xml:space="preserve"> in the industrial </w:t>
      </w:r>
      <w:r w:rsidR="003645EC">
        <w:rPr>
          <w:szCs w:val="22"/>
        </w:rPr>
        <w:t>promotion zone</w:t>
      </w:r>
      <w:r w:rsidR="00387721" w:rsidRPr="00E9578E">
        <w:rPr>
          <w:szCs w:val="22"/>
        </w:rPr>
        <w:t>.</w:t>
      </w:r>
      <w:r w:rsidR="0038678F">
        <w:rPr>
          <w:szCs w:val="22"/>
        </w:rPr>
        <w:t xml:space="preserve"> </w:t>
      </w:r>
      <w:r w:rsidR="0038678F" w:rsidRPr="007F6C76">
        <w:rPr>
          <w:lang w:val="en-US"/>
        </w:rPr>
        <w:t>Details of the Co</w:t>
      </w:r>
      <w:r w:rsidR="00A350D3">
        <w:rPr>
          <w:lang w:val="en-US"/>
        </w:rPr>
        <w:t xml:space="preserve">mpany’s </w:t>
      </w:r>
      <w:r w:rsidR="00AD15E0">
        <w:rPr>
          <w:lang w:val="en-US"/>
        </w:rPr>
        <w:t xml:space="preserve">subsidiaries and </w:t>
      </w:r>
      <w:r w:rsidR="00A350D3">
        <w:rPr>
          <w:lang w:val="en-US"/>
        </w:rPr>
        <w:t>joint venture</w:t>
      </w:r>
      <w:r w:rsidR="00B45698">
        <w:rPr>
          <w:lang w:val="en-US"/>
        </w:rPr>
        <w:t>s</w:t>
      </w:r>
      <w:r w:rsidR="00A350D3">
        <w:rPr>
          <w:lang w:val="en-US"/>
        </w:rPr>
        <w:t xml:space="preserve"> </w:t>
      </w:r>
      <w:r w:rsidR="0038678F" w:rsidRPr="007F6C76">
        <w:rPr>
          <w:lang w:val="en-US"/>
        </w:rPr>
        <w:t xml:space="preserve">as at 31 December </w:t>
      </w:r>
      <w:r w:rsidR="0038678F">
        <w:rPr>
          <w:lang w:val="en-US"/>
        </w:rPr>
        <w:t>20</w:t>
      </w:r>
      <w:r w:rsidR="007D07D1">
        <w:rPr>
          <w:lang w:val="en-US"/>
        </w:rPr>
        <w:t>2</w:t>
      </w:r>
      <w:r w:rsidR="009202A9">
        <w:rPr>
          <w:lang w:val="en-US"/>
        </w:rPr>
        <w:t>4</w:t>
      </w:r>
      <w:r w:rsidR="0038678F" w:rsidRPr="007F6C76">
        <w:rPr>
          <w:lang w:val="en-US"/>
        </w:rPr>
        <w:t xml:space="preserve"> and </w:t>
      </w:r>
      <w:r w:rsidR="0038678F">
        <w:rPr>
          <w:lang w:val="en-US"/>
        </w:rPr>
        <w:t>20</w:t>
      </w:r>
      <w:r w:rsidR="008323FB">
        <w:rPr>
          <w:lang w:val="en-US"/>
        </w:rPr>
        <w:t>2</w:t>
      </w:r>
      <w:r w:rsidR="009202A9">
        <w:rPr>
          <w:lang w:val="en-US"/>
        </w:rPr>
        <w:t>3</w:t>
      </w:r>
      <w:r w:rsidR="009E6A36">
        <w:rPr>
          <w:lang w:val="en-US"/>
        </w:rPr>
        <w:tab/>
      </w:r>
      <w:r w:rsidR="0038678F" w:rsidRPr="007F6C76">
        <w:rPr>
          <w:lang w:val="en-US"/>
        </w:rPr>
        <w:t xml:space="preserve"> are given in </w:t>
      </w:r>
      <w:r w:rsidR="00045EC5">
        <w:rPr>
          <w:lang w:val="en-US"/>
        </w:rPr>
        <w:t>n</w:t>
      </w:r>
      <w:r w:rsidR="0038678F" w:rsidRPr="007F6C76">
        <w:rPr>
          <w:lang w:val="en-US"/>
        </w:rPr>
        <w:t>ote</w:t>
      </w:r>
      <w:r w:rsidR="00637E93">
        <w:rPr>
          <w:lang w:val="en-US"/>
        </w:rPr>
        <w:t>s</w:t>
      </w:r>
      <w:r w:rsidR="0038678F">
        <w:rPr>
          <w:lang w:val="en-US"/>
        </w:rPr>
        <w:t xml:space="preserve"> </w:t>
      </w:r>
      <w:r w:rsidR="00E156CC">
        <w:rPr>
          <w:rFonts w:cs="Angsana New"/>
          <w:lang w:val="en-US" w:bidi="th-TH"/>
        </w:rPr>
        <w:t>10</w:t>
      </w:r>
      <w:r w:rsidR="00757632">
        <w:rPr>
          <w:lang w:val="en-US"/>
        </w:rPr>
        <w:t xml:space="preserve"> </w:t>
      </w:r>
      <w:r w:rsidR="008323FB">
        <w:rPr>
          <w:lang w:val="en-US"/>
        </w:rPr>
        <w:t xml:space="preserve">and </w:t>
      </w:r>
      <w:r w:rsidR="003C3DB6">
        <w:rPr>
          <w:lang w:val="en-US"/>
        </w:rPr>
        <w:t>1</w:t>
      </w:r>
      <w:r w:rsidR="00E156CC">
        <w:rPr>
          <w:lang w:val="en-US"/>
        </w:rPr>
        <w:t>1</w:t>
      </w:r>
      <w:r w:rsidR="008323FB">
        <w:rPr>
          <w:lang w:val="en-US"/>
        </w:rPr>
        <w:t xml:space="preserve"> </w:t>
      </w:r>
      <w:r w:rsidR="00757632">
        <w:rPr>
          <w:lang w:val="en-US"/>
        </w:rPr>
        <w:t>to the financial statements</w:t>
      </w:r>
      <w:r w:rsidR="0038678F">
        <w:rPr>
          <w:lang w:val="en-US"/>
        </w:rPr>
        <w:t>.</w:t>
      </w:r>
    </w:p>
    <w:p w14:paraId="50B21332" w14:textId="77777777" w:rsidR="00A11390" w:rsidRPr="00866CB8" w:rsidRDefault="00A11390" w:rsidP="00866CB8">
      <w:pPr>
        <w:pStyle w:val="block"/>
        <w:spacing w:after="0" w:line="240" w:lineRule="atLeast"/>
        <w:ind w:left="540"/>
        <w:jc w:val="thaiDistribute"/>
        <w:rPr>
          <w:szCs w:val="22"/>
        </w:rPr>
      </w:pPr>
    </w:p>
    <w:p w14:paraId="53AC8F0C" w14:textId="6B9D697A" w:rsidR="00A11390" w:rsidRDefault="008C2965" w:rsidP="00DF2542">
      <w:pPr>
        <w:pStyle w:val="Heading1"/>
        <w:keepLines/>
        <w:numPr>
          <w:ilvl w:val="0"/>
          <w:numId w:val="47"/>
        </w:numPr>
        <w:shd w:val="clear" w:color="auto" w:fill="auto"/>
        <w:ind w:left="540" w:hanging="540"/>
        <w:jc w:val="both"/>
        <w:rPr>
          <w:rFonts w:ascii="Times New Roman" w:hAnsi="Times New Roman"/>
          <w:sz w:val="24"/>
          <w:szCs w:val="24"/>
          <w:u w:val="none"/>
        </w:rPr>
      </w:pPr>
      <w:r w:rsidRPr="00E156CC">
        <w:rPr>
          <w:rFonts w:ascii="Times New Roman" w:hAnsi="Times New Roman"/>
          <w:sz w:val="24"/>
          <w:szCs w:val="24"/>
          <w:u w:val="none"/>
        </w:rPr>
        <w:t xml:space="preserve">Basis of preparation of </w:t>
      </w:r>
      <w:r w:rsidR="00D33E52" w:rsidRPr="00E156CC">
        <w:rPr>
          <w:rFonts w:ascii="Times New Roman" w:hAnsi="Times New Roman"/>
          <w:sz w:val="24"/>
          <w:szCs w:val="24"/>
          <w:u w:val="none"/>
        </w:rPr>
        <w:t>the</w:t>
      </w:r>
      <w:r w:rsidR="00B34C7C" w:rsidRPr="00E156CC">
        <w:rPr>
          <w:rFonts w:ascii="Times New Roman" w:hAnsi="Times New Roman"/>
          <w:sz w:val="24"/>
          <w:szCs w:val="24"/>
          <w:u w:val="none"/>
        </w:rPr>
        <w:t xml:space="preserve"> </w:t>
      </w:r>
      <w:r w:rsidRPr="00E156CC">
        <w:rPr>
          <w:rFonts w:ascii="Times New Roman" w:hAnsi="Times New Roman"/>
          <w:sz w:val="24"/>
          <w:szCs w:val="24"/>
          <w:u w:val="none"/>
        </w:rPr>
        <w:t>financial statements</w:t>
      </w:r>
    </w:p>
    <w:p w14:paraId="26083E21" w14:textId="77777777" w:rsidR="00E156CC" w:rsidRPr="00866CB8" w:rsidRDefault="00E156CC" w:rsidP="00866CB8">
      <w:pPr>
        <w:pStyle w:val="block"/>
        <w:spacing w:after="0" w:line="240" w:lineRule="atLeast"/>
        <w:ind w:left="540"/>
        <w:jc w:val="thaiDistribute"/>
        <w:rPr>
          <w:szCs w:val="22"/>
        </w:rPr>
      </w:pPr>
    </w:p>
    <w:p w14:paraId="1DF8953B" w14:textId="779FD3E0" w:rsidR="00300096" w:rsidRDefault="00300096" w:rsidP="003000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300096">
        <w:rPr>
          <w:rFonts w:ascii="Times New Roman" w:hAnsi="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E2049D">
        <w:rPr>
          <w:rFonts w:ascii="Times New Roman" w:hAnsi="Times New Roman"/>
          <w:sz w:val="22"/>
          <w:szCs w:val="22"/>
        </w:rPr>
        <w:t xml:space="preserve"> </w:t>
      </w:r>
      <w:r w:rsidR="00E2049D" w:rsidRPr="00E0097B">
        <w:rPr>
          <w:rFonts w:ascii="Times New Roman" w:hAnsi="Times New Roman"/>
          <w:sz w:val="22"/>
          <w:szCs w:val="22"/>
        </w:rPr>
        <w:t>The financial statements are presented in Thai Baht, which is the Company’s functional currency.</w:t>
      </w:r>
    </w:p>
    <w:p w14:paraId="7AAEF68A" w14:textId="2534F45C" w:rsidR="00E2049D" w:rsidRDefault="00E2049D" w:rsidP="00866CB8">
      <w:pPr>
        <w:pStyle w:val="block"/>
        <w:spacing w:after="0" w:line="240" w:lineRule="atLeast"/>
        <w:ind w:left="540"/>
        <w:jc w:val="thaiDistribute"/>
        <w:rPr>
          <w:szCs w:val="22"/>
        </w:rPr>
      </w:pPr>
    </w:p>
    <w:p w14:paraId="78B942BE" w14:textId="7DB8B202" w:rsidR="00E2049D" w:rsidRDefault="00E2049D" w:rsidP="00833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3D2CE4">
        <w:rPr>
          <w:rFonts w:ascii="Times New Roman" w:hAnsi="Times New Roman"/>
          <w:sz w:val="22"/>
          <w:szCs w:val="22"/>
        </w:rPr>
        <w:t xml:space="preserve">The preparation of financial statements in conformity with TFRS requires management to make judgments, estimates and assumptions that affect the application of the Group’s accounting policies. Actual results may differ from these estimates. Estimates and underlying assumptions that </w:t>
      </w:r>
      <w:r w:rsidR="001D6E49">
        <w:rPr>
          <w:rFonts w:ascii="Times New Roman" w:hAnsi="Times New Roman"/>
          <w:sz w:val="22"/>
          <w:szCs w:val="22"/>
        </w:rPr>
        <w:t xml:space="preserve">are </w:t>
      </w:r>
      <w:r w:rsidRPr="003D2CE4">
        <w:rPr>
          <w:rFonts w:ascii="Times New Roman" w:hAnsi="Times New Roman"/>
          <w:sz w:val="22"/>
          <w:szCs w:val="22"/>
        </w:rPr>
        <w:t xml:space="preserve">described in each note </w:t>
      </w:r>
      <w:r w:rsidR="00404ADC">
        <w:rPr>
          <w:rFonts w:ascii="Times New Roman" w:hAnsi="Times New Roman"/>
          <w:sz w:val="22"/>
          <w:szCs w:val="22"/>
        </w:rPr>
        <w:t xml:space="preserve">to the financial statements </w:t>
      </w:r>
      <w:r w:rsidRPr="003D2CE4">
        <w:rPr>
          <w:rFonts w:ascii="Times New Roman" w:hAnsi="Times New Roman"/>
          <w:sz w:val="22"/>
          <w:szCs w:val="22"/>
        </w:rPr>
        <w:t>are reviewed on an ongoing basis. Revisions to accounting estimates are recognised prospectively</w:t>
      </w:r>
      <w:r w:rsidR="008D114A" w:rsidRPr="003D2CE4">
        <w:rPr>
          <w:rFonts w:ascii="Times New Roman" w:hAnsi="Times New Roman"/>
          <w:sz w:val="22"/>
          <w:szCs w:val="22"/>
        </w:rPr>
        <w:t>.</w:t>
      </w:r>
    </w:p>
    <w:p w14:paraId="4C9E9A3A" w14:textId="77777777" w:rsidR="002837A1" w:rsidRPr="00E9578E" w:rsidRDefault="002837A1" w:rsidP="00866CB8">
      <w:pPr>
        <w:pStyle w:val="block"/>
        <w:spacing w:after="0" w:line="240" w:lineRule="atLeast"/>
        <w:ind w:left="540"/>
        <w:jc w:val="thaiDistribute"/>
        <w:rPr>
          <w:szCs w:val="22"/>
        </w:rPr>
      </w:pPr>
    </w:p>
    <w:p w14:paraId="246D882B" w14:textId="77777777" w:rsidR="00F23816" w:rsidRDefault="00F23816" w:rsidP="00F23816">
      <w:pPr>
        <w:pStyle w:val="Heading1"/>
        <w:keepLines/>
        <w:numPr>
          <w:ilvl w:val="0"/>
          <w:numId w:val="47"/>
        </w:numPr>
        <w:shd w:val="clear" w:color="auto" w:fill="auto"/>
        <w:ind w:left="540" w:hanging="540"/>
        <w:jc w:val="thaiDistribute"/>
        <w:rPr>
          <w:rFonts w:ascii="Times New Roman" w:hAnsi="Times New Roman"/>
          <w:sz w:val="24"/>
          <w:szCs w:val="24"/>
          <w:u w:val="none"/>
        </w:rPr>
      </w:pPr>
      <w:r w:rsidRPr="00F23816">
        <w:rPr>
          <w:rFonts w:ascii="Times New Roman" w:hAnsi="Times New Roman"/>
          <w:sz w:val="24"/>
          <w:szCs w:val="24"/>
          <w:u w:val="none"/>
        </w:rPr>
        <w:t>Change in material accounting policy</w:t>
      </w:r>
    </w:p>
    <w:p w14:paraId="1BF8A95D" w14:textId="77777777" w:rsidR="00F23816" w:rsidRPr="00F23816" w:rsidRDefault="00F23816" w:rsidP="00866CB8">
      <w:pPr>
        <w:pStyle w:val="block"/>
        <w:spacing w:after="0" w:line="240" w:lineRule="atLeast"/>
        <w:ind w:left="540"/>
        <w:jc w:val="thaiDistribute"/>
        <w:rPr>
          <w:szCs w:val="22"/>
        </w:rPr>
      </w:pPr>
    </w:p>
    <w:p w14:paraId="0A791E32" w14:textId="5C5A6FA7" w:rsidR="00F23816" w:rsidRPr="00234A05" w:rsidRDefault="00F23816" w:rsidP="00F23816">
      <w:pPr>
        <w:pStyle w:val="Heading1"/>
        <w:keepLines/>
        <w:numPr>
          <w:ilvl w:val="0"/>
          <w:numId w:val="0"/>
        </w:numPr>
        <w:shd w:val="clear" w:color="auto" w:fill="auto"/>
        <w:ind w:left="540"/>
        <w:jc w:val="thaiDistribute"/>
        <w:rPr>
          <w:rFonts w:ascii="Times New Roman" w:hAnsi="Times New Roman"/>
          <w:b w:val="0"/>
          <w:bCs w:val="0"/>
          <w:i/>
          <w:iCs/>
          <w:sz w:val="22"/>
          <w:szCs w:val="22"/>
          <w:u w:val="none"/>
        </w:rPr>
      </w:pPr>
      <w:r w:rsidRPr="00234A05">
        <w:rPr>
          <w:rFonts w:ascii="Times New Roman" w:hAnsi="Times New Roman"/>
          <w:sz w:val="22"/>
          <w:szCs w:val="22"/>
          <w:u w:val="none"/>
        </w:rPr>
        <w:tab/>
      </w:r>
      <w:r w:rsidRPr="00234A05">
        <w:rPr>
          <w:rFonts w:ascii="Times New Roman" w:hAnsi="Times New Roman"/>
          <w:b w:val="0"/>
          <w:bCs w:val="0"/>
          <w:i/>
          <w:iCs/>
          <w:sz w:val="22"/>
          <w:szCs w:val="22"/>
          <w:u w:val="none"/>
        </w:rPr>
        <w:t xml:space="preserve">TAS 1 Presentation of Financial Statements </w:t>
      </w:r>
      <w:r w:rsidR="00234A05">
        <w:rPr>
          <w:rFonts w:ascii="Times New Roman" w:hAnsi="Times New Roman"/>
          <w:b w:val="0"/>
          <w:bCs w:val="0"/>
          <w:i/>
          <w:iCs/>
          <w:sz w:val="22"/>
          <w:szCs w:val="22"/>
          <w:u w:val="none"/>
        </w:rPr>
        <w:t>-</w:t>
      </w:r>
      <w:r w:rsidRPr="00234A05">
        <w:rPr>
          <w:rFonts w:ascii="Times New Roman" w:hAnsi="Times New Roman"/>
          <w:b w:val="0"/>
          <w:bCs w:val="0"/>
          <w:i/>
          <w:iCs/>
          <w:sz w:val="22"/>
          <w:szCs w:val="22"/>
          <w:u w:val="none"/>
        </w:rPr>
        <w:t xml:space="preserve"> Disclosure of Accounting Policies</w:t>
      </w:r>
    </w:p>
    <w:p w14:paraId="5A76FF84" w14:textId="77777777" w:rsidR="00F23816" w:rsidRPr="00F23816" w:rsidRDefault="00F23816" w:rsidP="00866CB8">
      <w:pPr>
        <w:pStyle w:val="block"/>
        <w:spacing w:after="0" w:line="240" w:lineRule="atLeast"/>
        <w:ind w:left="540"/>
        <w:jc w:val="thaiDistribute"/>
        <w:rPr>
          <w:szCs w:val="22"/>
        </w:rPr>
      </w:pPr>
    </w:p>
    <w:p w14:paraId="73407306" w14:textId="3041C673" w:rsidR="00F23816" w:rsidRDefault="00F23816" w:rsidP="00F23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F23816">
        <w:rPr>
          <w:rFonts w:ascii="Times New Roman" w:hAnsi="Times New Roman"/>
          <w:sz w:val="22"/>
          <w:szCs w:val="22"/>
        </w:rPr>
        <w:t>The Group</w:t>
      </w:r>
      <w:r>
        <w:rPr>
          <w:rFonts w:ascii="Times New Roman" w:hAnsi="Times New Roman"/>
          <w:sz w:val="22"/>
          <w:szCs w:val="22"/>
        </w:rPr>
        <w:t xml:space="preserve"> </w:t>
      </w:r>
      <w:r w:rsidRPr="00F23816">
        <w:rPr>
          <w:rFonts w:ascii="Times New Roman" w:hAnsi="Times New Roman"/>
          <w:sz w:val="22"/>
          <w:szCs w:val="22"/>
        </w:rPr>
        <w:t xml:space="preserve">has adopted </w:t>
      </w:r>
      <w:r w:rsidRPr="00F23816">
        <w:rPr>
          <w:rFonts w:ascii="Times New Roman" w:hAnsi="Times New Roman"/>
          <w:spacing w:val="-4"/>
          <w:sz w:val="22"/>
          <w:szCs w:val="22"/>
        </w:rPr>
        <w:t xml:space="preserve">Disclosure of Accounting Policies </w:t>
      </w:r>
      <w:r w:rsidR="00234A05">
        <w:rPr>
          <w:rFonts w:ascii="Times New Roman" w:hAnsi="Times New Roman"/>
          <w:spacing w:val="-4"/>
          <w:sz w:val="22"/>
          <w:szCs w:val="22"/>
        </w:rPr>
        <w:t>-</w:t>
      </w:r>
      <w:r w:rsidRPr="00F23816">
        <w:rPr>
          <w:rFonts w:ascii="Times New Roman" w:hAnsi="Times New Roman"/>
          <w:spacing w:val="-4"/>
          <w:sz w:val="22"/>
          <w:szCs w:val="22"/>
        </w:rPr>
        <w:t xml:space="preserve"> Amendments to TAS 1 since 1 January 2024.</w:t>
      </w:r>
      <w:r w:rsidRPr="00F23816">
        <w:rPr>
          <w:rFonts w:ascii="Times New Roman" w:hAnsi="Times New Roman"/>
          <w:sz w:val="22"/>
          <w:szCs w:val="22"/>
        </w:rPr>
        <w:t xml:space="preserve"> The amendments require the disclosure of ‘material’ rather than ‘significant’, accounting policies. The amendments also provide guidance on the application of materiality to disclosure of accounting policies.</w:t>
      </w:r>
    </w:p>
    <w:p w14:paraId="29B7A055" w14:textId="77777777" w:rsidR="00F23816" w:rsidRDefault="00F23816" w:rsidP="00866CB8">
      <w:pPr>
        <w:pStyle w:val="block"/>
        <w:spacing w:after="0" w:line="240" w:lineRule="atLeast"/>
        <w:ind w:left="540"/>
        <w:jc w:val="thaiDistribute"/>
        <w:rPr>
          <w:szCs w:val="22"/>
        </w:rPr>
      </w:pPr>
    </w:p>
    <w:p w14:paraId="6E69CC07" w14:textId="5E4AE7B8" w:rsidR="00F23816" w:rsidRPr="00F23816" w:rsidRDefault="00F23816" w:rsidP="00F23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F23816">
        <w:rPr>
          <w:rFonts w:ascii="Times New Roman" w:hAnsi="Times New Roman"/>
          <w:sz w:val="22"/>
          <w:szCs w:val="22"/>
        </w:rPr>
        <w:t>Following the amendments, the Group has revisited the accounting policy information it has been disclosing and made updates to the information disclosed in note</w:t>
      </w:r>
      <w:r>
        <w:rPr>
          <w:rFonts w:ascii="Times New Roman" w:hAnsi="Times New Roman"/>
          <w:sz w:val="22"/>
          <w:szCs w:val="22"/>
        </w:rPr>
        <w:t xml:space="preserve"> 4</w:t>
      </w:r>
      <w:r w:rsidR="00234A05">
        <w:rPr>
          <w:rFonts w:ascii="Times New Roman" w:hAnsi="Times New Roman"/>
          <w:sz w:val="22"/>
          <w:szCs w:val="22"/>
        </w:rPr>
        <w:t xml:space="preserve"> </w:t>
      </w:r>
      <w:r w:rsidR="00234A05" w:rsidRPr="00234A05">
        <w:rPr>
          <w:rFonts w:ascii="Times New Roman" w:hAnsi="Times New Roman"/>
          <w:sz w:val="22"/>
          <w:szCs w:val="22"/>
        </w:rPr>
        <w:t>to the financial statements</w:t>
      </w:r>
      <w:r>
        <w:rPr>
          <w:rFonts w:ascii="Times New Roman" w:hAnsi="Times New Roman"/>
          <w:sz w:val="22"/>
          <w:szCs w:val="22"/>
        </w:rPr>
        <w:t>.</w:t>
      </w:r>
    </w:p>
    <w:p w14:paraId="6F7F3805" w14:textId="2A641E0E" w:rsidR="00866CB8" w:rsidRDefault="00B43F63" w:rsidP="00866CB8">
      <w:pPr>
        <w:pStyle w:val="block"/>
        <w:spacing w:after="0" w:line="240" w:lineRule="atLeast"/>
        <w:ind w:left="540"/>
        <w:jc w:val="thaiDistribute"/>
        <w:rPr>
          <w:szCs w:val="22"/>
        </w:rPr>
      </w:pPr>
      <w:r w:rsidRPr="00F23816">
        <w:rPr>
          <w:szCs w:val="22"/>
        </w:rPr>
        <w:tab/>
      </w:r>
      <w:r w:rsidR="00866CB8">
        <w:rPr>
          <w:szCs w:val="22"/>
        </w:rPr>
        <w:br w:type="page"/>
      </w:r>
    </w:p>
    <w:p w14:paraId="6B0255B4" w14:textId="3B8EC743" w:rsidR="00F23816" w:rsidRDefault="004F1D96" w:rsidP="00F23816">
      <w:pPr>
        <w:pStyle w:val="Heading1"/>
        <w:keepLines/>
        <w:numPr>
          <w:ilvl w:val="0"/>
          <w:numId w:val="47"/>
        </w:numPr>
        <w:shd w:val="clear" w:color="auto" w:fill="auto"/>
        <w:ind w:left="540" w:hanging="540"/>
        <w:jc w:val="thaiDistribute"/>
        <w:rPr>
          <w:rFonts w:ascii="Times New Roman" w:hAnsi="Times New Roman"/>
          <w:sz w:val="24"/>
          <w:szCs w:val="24"/>
          <w:u w:val="none"/>
        </w:rPr>
      </w:pPr>
      <w:r>
        <w:rPr>
          <w:rFonts w:ascii="Times New Roman" w:hAnsi="Times New Roman"/>
          <w:sz w:val="24"/>
          <w:szCs w:val="24"/>
          <w:u w:val="none"/>
        </w:rPr>
        <w:lastRenderedPageBreak/>
        <w:t>Material</w:t>
      </w:r>
      <w:r w:rsidR="00B43F63" w:rsidRPr="009E33F7">
        <w:rPr>
          <w:rFonts w:ascii="Times New Roman" w:hAnsi="Times New Roman"/>
          <w:sz w:val="24"/>
          <w:szCs w:val="24"/>
          <w:u w:val="none"/>
        </w:rPr>
        <w:t xml:space="preserve"> accounting policies</w:t>
      </w:r>
    </w:p>
    <w:p w14:paraId="301286EF" w14:textId="10DFEFAF" w:rsidR="002E2597" w:rsidRDefault="002E2597" w:rsidP="00866CB8">
      <w:pPr>
        <w:pStyle w:val="block"/>
        <w:spacing w:after="0" w:line="240" w:lineRule="atLeast"/>
        <w:ind w:left="540"/>
        <w:jc w:val="thaiDistribute"/>
        <w:rPr>
          <w:szCs w:val="22"/>
        </w:rPr>
      </w:pPr>
    </w:p>
    <w:p w14:paraId="79FAD69A" w14:textId="29F606B1" w:rsidR="00B73500" w:rsidRDefault="00B73500" w:rsidP="00B73500">
      <w:pPr>
        <w:pStyle w:val="BodyText"/>
        <w:shd w:val="clear" w:color="auto" w:fill="FFFFFF"/>
        <w:spacing w:after="0"/>
        <w:ind w:left="540"/>
        <w:jc w:val="both"/>
        <w:rPr>
          <w:rFonts w:ascii="Times New Roman" w:hAnsi="Times New Roman" w:cs="Times New Roman"/>
          <w:sz w:val="22"/>
          <w:szCs w:val="22"/>
        </w:rPr>
      </w:pPr>
      <w:r w:rsidRPr="00B73500">
        <w:rPr>
          <w:rFonts w:ascii="Times New Roman" w:hAnsi="Times New Roman" w:cs="Times New Roman"/>
          <w:sz w:val="22"/>
          <w:szCs w:val="22"/>
        </w:rPr>
        <w:t xml:space="preserve">The accounting policies </w:t>
      </w:r>
      <w:r w:rsidR="00637E93">
        <w:rPr>
          <w:rFonts w:ascii="Times New Roman" w:hAnsi="Times New Roman" w:cs="Times New Roman"/>
          <w:sz w:val="22"/>
          <w:szCs w:val="22"/>
        </w:rPr>
        <w:t>set out below</w:t>
      </w:r>
      <w:r w:rsidRPr="00B73500">
        <w:rPr>
          <w:rFonts w:ascii="Times New Roman" w:hAnsi="Times New Roman" w:cs="Times New Roman"/>
          <w:sz w:val="22"/>
          <w:szCs w:val="22"/>
        </w:rPr>
        <w:t xml:space="preserve"> have been applied consistently to all periods presented in these financial statements</w:t>
      </w:r>
      <w:r w:rsidR="00F23816">
        <w:rPr>
          <w:rFonts w:ascii="Times New Roman" w:hAnsi="Times New Roman" w:cs="Times New Roman"/>
          <w:sz w:val="22"/>
          <w:szCs w:val="22"/>
        </w:rPr>
        <w:t xml:space="preserve"> </w:t>
      </w:r>
      <w:r w:rsidR="00F23816" w:rsidRPr="00F23816">
        <w:rPr>
          <w:rFonts w:ascii="Times New Roman" w:hAnsi="Times New Roman" w:cs="Times New Roman"/>
          <w:sz w:val="22"/>
          <w:szCs w:val="22"/>
        </w:rPr>
        <w:t>except as explained in note</w:t>
      </w:r>
      <w:r w:rsidR="00F23816">
        <w:rPr>
          <w:rFonts w:ascii="Times New Roman" w:hAnsi="Times New Roman" w:cs="Times New Roman"/>
          <w:sz w:val="22"/>
          <w:szCs w:val="22"/>
        </w:rPr>
        <w:t xml:space="preserve"> 3</w:t>
      </w:r>
      <w:r w:rsidR="00234A05">
        <w:rPr>
          <w:rFonts w:ascii="Times New Roman" w:hAnsi="Times New Roman" w:cs="Times New Roman"/>
          <w:sz w:val="22"/>
          <w:szCs w:val="22"/>
        </w:rPr>
        <w:t xml:space="preserve"> to the financial statements</w:t>
      </w:r>
      <w:r>
        <w:rPr>
          <w:rFonts w:ascii="Times New Roman" w:hAnsi="Times New Roman" w:cs="Times New Roman"/>
          <w:sz w:val="22"/>
          <w:szCs w:val="22"/>
        </w:rPr>
        <w:t>.</w:t>
      </w:r>
    </w:p>
    <w:p w14:paraId="6EFC713E" w14:textId="77777777" w:rsidR="00B73500" w:rsidRPr="000F1491" w:rsidRDefault="00B73500" w:rsidP="00866CB8">
      <w:pPr>
        <w:pStyle w:val="block"/>
        <w:spacing w:after="0" w:line="240" w:lineRule="atLeast"/>
        <w:ind w:left="540"/>
        <w:jc w:val="thaiDistribute"/>
        <w:rPr>
          <w:szCs w:val="22"/>
        </w:rPr>
      </w:pPr>
    </w:p>
    <w:p w14:paraId="51CF4C4D" w14:textId="33E0CE6B" w:rsidR="000F454A" w:rsidRPr="00F07E0F" w:rsidRDefault="00511B58" w:rsidP="00F07E0F">
      <w:pPr>
        <w:pStyle w:val="ListParagraph"/>
        <w:numPr>
          <w:ilvl w:val="0"/>
          <w:numId w:val="50"/>
        </w:numPr>
        <w:ind w:left="540" w:hanging="540"/>
        <w:rPr>
          <w:b/>
          <w:bCs/>
          <w:i/>
          <w:iCs/>
          <w:szCs w:val="22"/>
        </w:rPr>
      </w:pPr>
      <w:r w:rsidRPr="00F07E0F">
        <w:rPr>
          <w:b/>
          <w:bCs/>
          <w:i/>
          <w:iCs/>
          <w:szCs w:val="22"/>
        </w:rPr>
        <w:t>Basis of consolidation</w:t>
      </w:r>
    </w:p>
    <w:p w14:paraId="18AEF8C5" w14:textId="77777777" w:rsidR="000F454A" w:rsidRPr="00866CB8" w:rsidRDefault="000F454A" w:rsidP="00866CB8">
      <w:pPr>
        <w:pStyle w:val="block"/>
        <w:spacing w:after="0" w:line="240" w:lineRule="atLeast"/>
        <w:ind w:left="540"/>
        <w:jc w:val="thaiDistribute"/>
        <w:rPr>
          <w:szCs w:val="22"/>
        </w:rPr>
      </w:pPr>
    </w:p>
    <w:p w14:paraId="1939F0DF" w14:textId="3D565768" w:rsidR="00F55594" w:rsidRDefault="001E1406" w:rsidP="004C3210">
      <w:pPr>
        <w:pStyle w:val="BodyText"/>
        <w:shd w:val="clear" w:color="auto" w:fill="FFFFFF"/>
        <w:spacing w:after="0"/>
        <w:ind w:left="540"/>
        <w:jc w:val="both"/>
        <w:rPr>
          <w:rFonts w:ascii="Times New Roman" w:hAnsi="Times New Roman" w:cs="Times New Roman"/>
          <w:sz w:val="22"/>
          <w:szCs w:val="22"/>
        </w:rPr>
      </w:pPr>
      <w:r w:rsidRPr="001E1406">
        <w:rPr>
          <w:rFonts w:ascii="Times New Roman" w:hAnsi="Times New Roman" w:cs="Times New Roman"/>
          <w:sz w:val="22"/>
          <w:szCs w:val="22"/>
        </w:rPr>
        <w:t xml:space="preserve">The consolidated financial statements relate to the Company and its subsidiaries (together referred to as the “Group”) and the Group’s interests in joint ventures. The financial statements of subsidiaries </w:t>
      </w:r>
      <w:r>
        <w:rPr>
          <w:rFonts w:ascii="Times New Roman" w:hAnsi="Times New Roman" w:cs="Times New Roman"/>
          <w:sz w:val="22"/>
          <w:szCs w:val="22"/>
        </w:rPr>
        <w:br/>
      </w:r>
      <w:r w:rsidRPr="001E1406">
        <w:rPr>
          <w:rFonts w:ascii="Times New Roman" w:hAnsi="Times New Roman" w:cs="Times New Roman"/>
          <w:sz w:val="22"/>
          <w:szCs w:val="22"/>
        </w:rPr>
        <w:t>are included in the consolidated financial statements from the date on which control commences until the date on which control ceases.</w:t>
      </w:r>
    </w:p>
    <w:p w14:paraId="7CDE6898" w14:textId="77777777" w:rsidR="001E1406" w:rsidRDefault="001E1406" w:rsidP="00866CB8">
      <w:pPr>
        <w:pStyle w:val="block"/>
        <w:spacing w:after="0" w:line="240" w:lineRule="atLeast"/>
        <w:ind w:left="540"/>
        <w:jc w:val="thaiDistribute"/>
        <w:rPr>
          <w:szCs w:val="22"/>
        </w:rPr>
      </w:pPr>
    </w:p>
    <w:p w14:paraId="1BCBD6E2" w14:textId="13CC8199" w:rsidR="001E1406" w:rsidRDefault="001E1406" w:rsidP="004C3210">
      <w:pPr>
        <w:pStyle w:val="BodyText"/>
        <w:shd w:val="clear" w:color="auto" w:fill="FFFFFF"/>
        <w:spacing w:after="0"/>
        <w:ind w:left="540"/>
        <w:jc w:val="both"/>
        <w:rPr>
          <w:rFonts w:ascii="Times New Roman" w:hAnsi="Times New Roman" w:cs="Times New Roman"/>
          <w:sz w:val="22"/>
          <w:szCs w:val="22"/>
        </w:rPr>
      </w:pPr>
      <w:r>
        <w:rPr>
          <w:rFonts w:ascii="Times New Roman" w:hAnsi="Times New Roman" w:cs="Times New Roman"/>
          <w:sz w:val="22"/>
          <w:szCs w:val="22"/>
        </w:rPr>
        <w:t>W</w:t>
      </w:r>
      <w:r w:rsidRPr="001E1406">
        <w:rPr>
          <w:rFonts w:ascii="Times New Roman" w:hAnsi="Times New Roman" w:cs="Times New Roman"/>
          <w:sz w:val="22"/>
          <w:szCs w:val="22"/>
        </w:rPr>
        <w:t>hen there is a change in the Group’s interest in a subsidiary that does not result in a loss of control, any difference between the amount by which the non-controlling interests are adjusted and the fair value of the consideration received from the acquisition of the non-controlling interests with no change in control is accounted for as other surplus</w:t>
      </w:r>
      <w:r>
        <w:rPr>
          <w:rFonts w:ascii="Times New Roman" w:hAnsi="Times New Roman" w:cs="Times New Roman"/>
          <w:sz w:val="22"/>
          <w:szCs w:val="22"/>
        </w:rPr>
        <w:t xml:space="preserve"> </w:t>
      </w:r>
      <w:r w:rsidRPr="001E1406">
        <w:rPr>
          <w:rFonts w:ascii="Times New Roman" w:hAnsi="Times New Roman" w:cs="Times New Roman"/>
          <w:sz w:val="22"/>
          <w:szCs w:val="22"/>
        </w:rPr>
        <w:t>in shareholders’ equity</w:t>
      </w:r>
      <w:r>
        <w:rPr>
          <w:rFonts w:ascii="Times New Roman" w:hAnsi="Times New Roman" w:cs="Times New Roman"/>
          <w:sz w:val="22"/>
          <w:szCs w:val="22"/>
        </w:rPr>
        <w:t>.</w:t>
      </w:r>
    </w:p>
    <w:p w14:paraId="06EB74AB" w14:textId="77777777" w:rsidR="001E1406" w:rsidRDefault="001E1406" w:rsidP="00866CB8">
      <w:pPr>
        <w:pStyle w:val="block"/>
        <w:spacing w:after="0" w:line="240" w:lineRule="atLeast"/>
        <w:ind w:left="540"/>
        <w:jc w:val="thaiDistribute"/>
        <w:rPr>
          <w:szCs w:val="22"/>
        </w:rPr>
      </w:pPr>
    </w:p>
    <w:p w14:paraId="77965DBE" w14:textId="0CAC0CD9" w:rsidR="001E1406" w:rsidRDefault="001E1406" w:rsidP="004C3210">
      <w:pPr>
        <w:pStyle w:val="BodyText"/>
        <w:shd w:val="clear" w:color="auto" w:fill="FFFFFF"/>
        <w:spacing w:after="0"/>
        <w:ind w:left="540"/>
        <w:jc w:val="both"/>
        <w:rPr>
          <w:rFonts w:ascii="Times New Roman" w:hAnsi="Times New Roman" w:cs="Times New Roman"/>
          <w:sz w:val="22"/>
          <w:szCs w:val="22"/>
        </w:rPr>
      </w:pPr>
      <w:r w:rsidRPr="001E1406">
        <w:rPr>
          <w:rFonts w:ascii="Times New Roman" w:hAnsi="Times New Roman" w:cs="Times New Roman"/>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692D557F" w14:textId="77777777" w:rsidR="000A0BE3" w:rsidRDefault="000A0BE3" w:rsidP="00866CB8">
      <w:pPr>
        <w:pStyle w:val="block"/>
        <w:spacing w:after="0" w:line="240" w:lineRule="atLeast"/>
        <w:ind w:left="540"/>
        <w:jc w:val="thaiDistribute"/>
        <w:rPr>
          <w:szCs w:val="22"/>
        </w:rPr>
      </w:pPr>
    </w:p>
    <w:p w14:paraId="2A62ED07" w14:textId="34CFE8B4" w:rsidR="000A0BE3" w:rsidRDefault="00F07E0F" w:rsidP="004C3210">
      <w:pPr>
        <w:pStyle w:val="BodyText"/>
        <w:shd w:val="clear" w:color="auto" w:fill="FFFFFF"/>
        <w:spacing w:after="0"/>
        <w:ind w:left="540"/>
        <w:jc w:val="both"/>
        <w:rPr>
          <w:rFonts w:ascii="Times New Roman" w:hAnsi="Times New Roman" w:cs="Times New Roman"/>
          <w:sz w:val="22"/>
          <w:szCs w:val="22"/>
        </w:rPr>
      </w:pPr>
      <w:r w:rsidRPr="00F07E0F">
        <w:rPr>
          <w:rFonts w:ascii="Times New Roman" w:hAnsi="Times New Roman" w:cs="Times New Roman"/>
          <w:sz w:val="22"/>
          <w:szCs w:val="22"/>
        </w:rPr>
        <w:t xml:space="preserve">The Group has joint control over an investee as disclosed in note </w:t>
      </w:r>
      <w:r>
        <w:rPr>
          <w:rFonts w:ascii="Times New Roman" w:hAnsi="Times New Roman" w:cs="Times New Roman"/>
          <w:sz w:val="22"/>
          <w:szCs w:val="22"/>
        </w:rPr>
        <w:t>11</w:t>
      </w:r>
      <w:r w:rsidR="00234A05">
        <w:rPr>
          <w:rFonts w:ascii="Times New Roman" w:hAnsi="Times New Roman" w:cs="Times New Roman"/>
          <w:sz w:val="22"/>
          <w:szCs w:val="22"/>
        </w:rPr>
        <w:t xml:space="preserve"> to the financial statements</w:t>
      </w:r>
      <w:r w:rsidRPr="00F07E0F">
        <w:rPr>
          <w:rFonts w:ascii="Times New Roman" w:hAnsi="Times New Roman" w:cs="Times New Roman"/>
          <w:sz w:val="22"/>
          <w:szCs w:val="22"/>
        </w:rPr>
        <w:t>. The Group recognised investments in joint ventures using the equity method in the consolidated financial statements, until the date on which joint control ceases. They are initially recognised at cost, which includes transaction costs. Subsequent to initial recognition, the consolidated financial statements include the Group’s dividend income and share of the profit or loss and other comprehensive income of equity</w:t>
      </w:r>
      <w:r w:rsidR="00234A05">
        <w:rPr>
          <w:rFonts w:ascii="Times New Roman" w:hAnsi="Times New Roman" w:cs="Times New Roman"/>
          <w:sz w:val="22"/>
          <w:szCs w:val="22"/>
        </w:rPr>
        <w:t>-</w:t>
      </w:r>
      <w:r w:rsidRPr="00F07E0F">
        <w:rPr>
          <w:rFonts w:ascii="Times New Roman" w:hAnsi="Times New Roman" w:cs="Times New Roman"/>
          <w:sz w:val="22"/>
          <w:szCs w:val="22"/>
        </w:rPr>
        <w:t>accounted investees.</w:t>
      </w:r>
    </w:p>
    <w:p w14:paraId="7A3E1E93" w14:textId="77777777" w:rsidR="004C3210" w:rsidRDefault="004C3210" w:rsidP="00866CB8">
      <w:pPr>
        <w:pStyle w:val="block"/>
        <w:spacing w:after="0" w:line="240" w:lineRule="atLeast"/>
        <w:ind w:left="540"/>
        <w:jc w:val="thaiDistribute"/>
        <w:rPr>
          <w:szCs w:val="22"/>
        </w:rPr>
      </w:pPr>
    </w:p>
    <w:p w14:paraId="51CE1627" w14:textId="375292A7" w:rsidR="00F07E0F" w:rsidRDefault="00F07E0F" w:rsidP="004C3210">
      <w:pPr>
        <w:pStyle w:val="BodyText"/>
        <w:shd w:val="clear" w:color="auto" w:fill="FFFFFF"/>
        <w:spacing w:after="0"/>
        <w:ind w:left="540"/>
        <w:jc w:val="both"/>
        <w:rPr>
          <w:rFonts w:ascii="Times New Roman" w:hAnsi="Times New Roman" w:cs="Times New Roman"/>
          <w:sz w:val="22"/>
          <w:szCs w:val="22"/>
        </w:rPr>
      </w:pPr>
      <w:r w:rsidRPr="00F07E0F">
        <w:rPr>
          <w:rFonts w:ascii="Times New Roman" w:hAnsi="Times New Roman" w:cs="Times New Roman"/>
          <w:sz w:val="22"/>
          <w:szCs w:val="22"/>
        </w:rPr>
        <w:t>Intra-group balances and transactions, and any unrealised income or expenses arising from intra-group transactions, are eliminated on consolidation. Unrealised gains arising from transactions with joint ventures are eliminated against the investment to the extent of the Group’s interest in the investee. Unrealised losses are eliminated in the same way as unrealised gains, but only to the extent that there is no evidence of impairment.</w:t>
      </w:r>
    </w:p>
    <w:p w14:paraId="3DC6C964" w14:textId="77777777" w:rsidR="004122E9" w:rsidRPr="000F1491" w:rsidRDefault="004122E9" w:rsidP="00866CB8">
      <w:pPr>
        <w:pStyle w:val="block"/>
        <w:spacing w:after="0" w:line="240" w:lineRule="atLeast"/>
        <w:ind w:left="540"/>
        <w:jc w:val="thaiDistribute"/>
        <w:rPr>
          <w:szCs w:val="22"/>
        </w:rPr>
      </w:pPr>
    </w:p>
    <w:p w14:paraId="0E28CD62" w14:textId="22E17D7E" w:rsidR="00897D85" w:rsidRPr="00891A90" w:rsidRDefault="007E2B94" w:rsidP="00F07E0F">
      <w:pPr>
        <w:pStyle w:val="ListParagraph"/>
        <w:numPr>
          <w:ilvl w:val="0"/>
          <w:numId w:val="50"/>
        </w:numPr>
        <w:ind w:left="540" w:hanging="540"/>
        <w:rPr>
          <w:b/>
          <w:bCs/>
          <w:i/>
          <w:iCs/>
          <w:szCs w:val="22"/>
        </w:rPr>
      </w:pPr>
      <w:r w:rsidRPr="00891A90">
        <w:rPr>
          <w:b/>
          <w:bCs/>
          <w:i/>
          <w:iCs/>
          <w:szCs w:val="22"/>
        </w:rPr>
        <w:t>Investments in subsidiaries and joint ventures</w:t>
      </w:r>
    </w:p>
    <w:p w14:paraId="4E5BEA17" w14:textId="44665E36" w:rsidR="004122E9" w:rsidRPr="00891A90" w:rsidRDefault="004122E9" w:rsidP="00866CB8">
      <w:pPr>
        <w:pStyle w:val="block"/>
        <w:spacing w:after="0" w:line="240" w:lineRule="atLeast"/>
        <w:ind w:left="540"/>
        <w:jc w:val="thaiDistribute"/>
        <w:rPr>
          <w:szCs w:val="22"/>
        </w:rPr>
      </w:pPr>
    </w:p>
    <w:p w14:paraId="2F219441" w14:textId="76BDB182" w:rsidR="00EC0880" w:rsidRDefault="00EC0880" w:rsidP="00113CDC">
      <w:pPr>
        <w:pStyle w:val="BodyText"/>
        <w:shd w:val="clear" w:color="auto" w:fill="FFFFFF"/>
        <w:spacing w:after="0"/>
        <w:ind w:left="540"/>
        <w:jc w:val="both"/>
        <w:rPr>
          <w:rFonts w:ascii="Times New Roman" w:hAnsi="Times New Roman" w:cs="Times New Roman"/>
          <w:sz w:val="22"/>
          <w:szCs w:val="22"/>
        </w:rPr>
      </w:pPr>
      <w:r w:rsidRPr="00891A90">
        <w:rPr>
          <w:rFonts w:ascii="Times New Roman" w:hAnsi="Times New Roman" w:cs="Times New Roman"/>
          <w:sz w:val="22"/>
          <w:szCs w:val="22"/>
        </w:rPr>
        <w:t>Investments in subsidiaries and joint ventures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32D6B7AB" w14:textId="1B048329" w:rsidR="00F26403" w:rsidRPr="00866CB8" w:rsidRDefault="00F26403" w:rsidP="00866CB8">
      <w:pPr>
        <w:pStyle w:val="block"/>
        <w:spacing w:after="0" w:line="240" w:lineRule="atLeast"/>
        <w:ind w:left="540"/>
        <w:jc w:val="thaiDistribute"/>
        <w:rPr>
          <w:szCs w:val="22"/>
        </w:rPr>
      </w:pPr>
    </w:p>
    <w:p w14:paraId="7250E932" w14:textId="617093C6" w:rsidR="00EB4E48" w:rsidRPr="002E2597" w:rsidRDefault="00960BDE" w:rsidP="00F07E0F">
      <w:pPr>
        <w:pStyle w:val="ListParagraph"/>
        <w:numPr>
          <w:ilvl w:val="0"/>
          <w:numId w:val="50"/>
        </w:numPr>
        <w:ind w:left="540" w:hanging="540"/>
        <w:rPr>
          <w:b/>
          <w:bCs/>
          <w:i/>
          <w:iCs/>
          <w:szCs w:val="22"/>
        </w:rPr>
      </w:pPr>
      <w:r w:rsidRPr="00960BDE">
        <w:rPr>
          <w:b/>
          <w:bCs/>
          <w:i/>
          <w:iCs/>
          <w:szCs w:val="22"/>
        </w:rPr>
        <w:t>Financial instruments</w:t>
      </w:r>
    </w:p>
    <w:p w14:paraId="3A19E471" w14:textId="77777777" w:rsidR="00960BDE" w:rsidRDefault="00960BDE" w:rsidP="00866CB8">
      <w:pPr>
        <w:pStyle w:val="block"/>
        <w:spacing w:after="0" w:line="240" w:lineRule="atLeast"/>
        <w:ind w:left="540"/>
        <w:jc w:val="thaiDistribute"/>
        <w:rPr>
          <w:szCs w:val="22"/>
        </w:rPr>
      </w:pPr>
    </w:p>
    <w:p w14:paraId="0E5D9A7F" w14:textId="133F0940" w:rsidR="00960BDE" w:rsidRPr="001B1C99" w:rsidRDefault="00960BDE" w:rsidP="009507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B1C99">
        <w:rPr>
          <w:rFonts w:ascii="Times New Roman" w:hAnsi="Times New Roman" w:cs="Times New Roman"/>
          <w:i/>
          <w:iCs/>
          <w:sz w:val="22"/>
          <w:szCs w:val="22"/>
        </w:rPr>
        <w:t xml:space="preserve">(c.1) </w:t>
      </w:r>
      <w:r w:rsidR="00057FC1" w:rsidRPr="001B1C99">
        <w:rPr>
          <w:rFonts w:ascii="Times New Roman" w:hAnsi="Times New Roman" w:cs="Times New Roman"/>
          <w:i/>
          <w:iCs/>
          <w:sz w:val="22"/>
          <w:szCs w:val="22"/>
        </w:rPr>
        <w:t>Classification and measurement</w:t>
      </w:r>
    </w:p>
    <w:p w14:paraId="37FCACA4" w14:textId="77777777" w:rsidR="00EB4E48" w:rsidRPr="001B1C99" w:rsidRDefault="00EB4E48" w:rsidP="00866CB8">
      <w:pPr>
        <w:pStyle w:val="block"/>
        <w:spacing w:after="0" w:line="240" w:lineRule="atLeast"/>
        <w:ind w:left="540"/>
        <w:jc w:val="thaiDistribute"/>
        <w:rPr>
          <w:szCs w:val="22"/>
        </w:rPr>
      </w:pPr>
    </w:p>
    <w:p w14:paraId="0D0C7C29" w14:textId="3AC22202" w:rsidR="00057FC1" w:rsidRPr="001B1C99" w:rsidRDefault="00057FC1" w:rsidP="001B6FC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1B6FC7">
        <w:rPr>
          <w:rFonts w:ascii="Times New Roman" w:hAnsi="Times New Roman" w:cs="Times New Roman"/>
          <w:spacing w:val="-2"/>
          <w:sz w:val="22"/>
          <w:szCs w:val="22"/>
        </w:rPr>
        <w:t>Financial assets and financial liabilities</w:t>
      </w:r>
      <w:r w:rsidR="006833C3" w:rsidRPr="001B6FC7">
        <w:rPr>
          <w:rFonts w:ascii="Times New Roman" w:hAnsi="Times New Roman" w:cs="Cordia New" w:hint="cs"/>
          <w:spacing w:val="-2"/>
          <w:sz w:val="22"/>
          <w:szCs w:val="22"/>
          <w:cs/>
        </w:rPr>
        <w:t xml:space="preserve"> </w:t>
      </w:r>
      <w:r w:rsidRPr="001B6FC7">
        <w:rPr>
          <w:rFonts w:ascii="Times New Roman" w:hAnsi="Times New Roman" w:cs="Times New Roman"/>
          <w:spacing w:val="-2"/>
          <w:sz w:val="22"/>
          <w:szCs w:val="22"/>
        </w:rPr>
        <w:t xml:space="preserve">(except trade </w:t>
      </w:r>
      <w:r w:rsidR="00E57BC9" w:rsidRPr="001B6FC7">
        <w:rPr>
          <w:rFonts w:ascii="Times New Roman" w:hAnsi="Times New Roman" w:cs="Times New Roman"/>
          <w:spacing w:val="-2"/>
          <w:sz w:val="22"/>
          <w:szCs w:val="22"/>
        </w:rPr>
        <w:t>and other</w:t>
      </w:r>
      <w:r w:rsidRPr="001B6FC7">
        <w:rPr>
          <w:rFonts w:ascii="Times New Roman" w:hAnsi="Times New Roman" w:cs="Times New Roman"/>
          <w:spacing w:val="-2"/>
          <w:sz w:val="22"/>
          <w:szCs w:val="22"/>
        </w:rPr>
        <w:t xml:space="preserve"> accounts receivables</w:t>
      </w:r>
      <w:r w:rsidR="00234A05">
        <w:rPr>
          <w:rFonts w:ascii="Times New Roman" w:hAnsi="Times New Roman" w:cs="Times New Roman"/>
          <w:spacing w:val="-2"/>
          <w:sz w:val="22"/>
          <w:szCs w:val="22"/>
        </w:rPr>
        <w:t xml:space="preserve"> </w:t>
      </w:r>
      <w:r w:rsidRPr="001B6FC7">
        <w:rPr>
          <w:rFonts w:ascii="Times New Roman" w:hAnsi="Times New Roman" w:cs="Times New Roman"/>
          <w:spacing w:val="-2"/>
          <w:sz w:val="22"/>
          <w:szCs w:val="22"/>
        </w:rPr>
        <w:t>(see</w:t>
      </w:r>
      <w:r w:rsidR="001B6FC7" w:rsidRPr="001B6FC7">
        <w:rPr>
          <w:rFonts w:ascii="Times New Roman" w:hAnsi="Times New Roman" w:cs="Times New Roman"/>
          <w:spacing w:val="-2"/>
          <w:sz w:val="22"/>
          <w:szCs w:val="22"/>
        </w:rPr>
        <w:t xml:space="preserve"> </w:t>
      </w:r>
      <w:r w:rsidRPr="001B6FC7">
        <w:rPr>
          <w:rFonts w:ascii="Times New Roman" w:hAnsi="Times New Roman" w:cs="Times New Roman"/>
          <w:spacing w:val="-2"/>
          <w:sz w:val="22"/>
          <w:szCs w:val="22"/>
        </w:rPr>
        <w:t>note 3</w:t>
      </w:r>
      <w:r w:rsidR="001F2D6C" w:rsidRPr="001B6FC7">
        <w:rPr>
          <w:rFonts w:ascii="Times New Roman" w:hAnsi="Times New Roman" w:cs="Times New Roman"/>
          <w:spacing w:val="-2"/>
          <w:sz w:val="22"/>
          <w:szCs w:val="22"/>
        </w:rPr>
        <w:t xml:space="preserve"> </w:t>
      </w:r>
      <w:r w:rsidRPr="001B6FC7">
        <w:rPr>
          <w:rFonts w:ascii="Times New Roman" w:hAnsi="Times New Roman" w:cs="Times New Roman"/>
          <w:spacing w:val="-2"/>
          <w:sz w:val="22"/>
          <w:szCs w:val="22"/>
        </w:rPr>
        <w:t>(</w:t>
      </w:r>
      <w:r w:rsidR="00234A05">
        <w:rPr>
          <w:rFonts w:ascii="Times New Roman" w:hAnsi="Times New Roman" w:cs="Times New Roman"/>
          <w:spacing w:val="-2"/>
          <w:sz w:val="22"/>
          <w:szCs w:val="22"/>
        </w:rPr>
        <w:t>d</w:t>
      </w:r>
      <w:r w:rsidRPr="001B6FC7">
        <w:rPr>
          <w:rFonts w:ascii="Times New Roman" w:hAnsi="Times New Roman" w:cs="Times New Roman"/>
          <w:spacing w:val="-2"/>
          <w:sz w:val="22"/>
          <w:szCs w:val="22"/>
        </w:rPr>
        <w:t>)</w:t>
      </w:r>
      <w:r w:rsidR="00234A05" w:rsidRPr="00234A05">
        <w:rPr>
          <w:rFonts w:ascii="Times New Roman" w:hAnsi="Times New Roman" w:cs="Times New Roman"/>
          <w:sz w:val="22"/>
          <w:szCs w:val="22"/>
        </w:rPr>
        <w:t xml:space="preserve"> </w:t>
      </w:r>
      <w:r w:rsidR="00234A05">
        <w:rPr>
          <w:rFonts w:ascii="Times New Roman" w:hAnsi="Times New Roman" w:cs="Times New Roman"/>
          <w:sz w:val="22"/>
          <w:szCs w:val="22"/>
        </w:rPr>
        <w:t>to the financial statements</w:t>
      </w:r>
      <w:r w:rsidRPr="001B6FC7">
        <w:rPr>
          <w:rFonts w:ascii="Times New Roman" w:hAnsi="Times New Roman" w:cs="Times New Roman"/>
          <w:spacing w:val="-2"/>
          <w:sz w:val="22"/>
          <w:szCs w:val="22"/>
        </w:rPr>
        <w:t>)</w:t>
      </w:r>
      <w:r w:rsidR="0051258A" w:rsidRPr="001B6FC7">
        <w:rPr>
          <w:rFonts w:ascii="Times New Roman" w:hAnsi="Times New Roman" w:cs="Times New Roman"/>
          <w:spacing w:val="-2"/>
          <w:sz w:val="22"/>
          <w:szCs w:val="22"/>
        </w:rPr>
        <w:t>)</w:t>
      </w:r>
      <w:r w:rsidRPr="001B1C99">
        <w:rPr>
          <w:rFonts w:ascii="Times New Roman" w:hAnsi="Times New Roman" w:cs="Times New Roman"/>
          <w:sz w:val="22"/>
          <w:szCs w:val="22"/>
        </w:rPr>
        <w:t xml:space="preserve"> are initially recognised when the Group becomes a party to the contractual provisions of</w:t>
      </w:r>
      <w:r w:rsidR="001B6FC7">
        <w:rPr>
          <w:rFonts w:ascii="Times New Roman" w:hAnsi="Times New Roman" w:cs="Times New Roman"/>
          <w:sz w:val="22"/>
          <w:szCs w:val="22"/>
        </w:rPr>
        <w:t xml:space="preserve"> </w:t>
      </w:r>
      <w:r w:rsidRPr="001B1C99">
        <w:rPr>
          <w:rFonts w:ascii="Times New Roman" w:hAnsi="Times New Roman" w:cs="Times New Roman"/>
          <w:sz w:val="22"/>
          <w:szCs w:val="22"/>
        </w:rPr>
        <w:t>the instrument, and measured at fair value</w:t>
      </w:r>
      <w:r w:rsidR="009F4ED4" w:rsidRPr="009E4D3A">
        <w:rPr>
          <w:rFonts w:ascii="Times New Roman" w:hAnsi="Times New Roman" w:cs="Times New Roman"/>
          <w:sz w:val="22"/>
          <w:szCs w:val="22"/>
        </w:rPr>
        <w:t xml:space="preserve"> plus or minus, for an item not at fair value through profit or loss (FVTPL),</w:t>
      </w:r>
      <w:r w:rsidRPr="001B1C99">
        <w:rPr>
          <w:rFonts w:ascii="Times New Roman" w:hAnsi="Times New Roman" w:cs="Times New Roman"/>
          <w:sz w:val="22"/>
          <w:szCs w:val="22"/>
        </w:rPr>
        <w:t xml:space="preserve"> transaction costs that are directly attributable to its acquisition</w:t>
      </w:r>
      <w:r w:rsidR="008C28C6">
        <w:rPr>
          <w:rFonts w:ascii="Times New Roman" w:hAnsi="Times New Roman" w:cs="Times New Roman"/>
          <w:sz w:val="22"/>
          <w:szCs w:val="22"/>
        </w:rPr>
        <w:t>.</w:t>
      </w:r>
      <w:r w:rsidRPr="001B1C99">
        <w:rPr>
          <w:rFonts w:ascii="Times New Roman" w:hAnsi="Times New Roman" w:cs="Times New Roman"/>
          <w:sz w:val="22"/>
          <w:szCs w:val="22"/>
        </w:rPr>
        <w:t xml:space="preserve"> </w:t>
      </w:r>
    </w:p>
    <w:p w14:paraId="3303E2CC" w14:textId="0277E8A7" w:rsidR="00F07E0F" w:rsidRDefault="00F07E0F" w:rsidP="00057F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Pr>
          <w:rFonts w:ascii="Times New Roman" w:hAnsi="Times New Roman" w:cs="Times New Roman"/>
          <w:sz w:val="22"/>
          <w:szCs w:val="22"/>
        </w:rPr>
        <w:br w:type="page"/>
      </w:r>
    </w:p>
    <w:p w14:paraId="22575698" w14:textId="773D3D99" w:rsidR="00057FC1" w:rsidRPr="001B1C99" w:rsidRDefault="00057FC1" w:rsidP="00057F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1B1C99">
        <w:rPr>
          <w:rFonts w:ascii="Times New Roman" w:hAnsi="Times New Roman" w:cs="Times New Roman"/>
          <w:sz w:val="22"/>
          <w:szCs w:val="22"/>
        </w:rPr>
        <w:lastRenderedPageBreak/>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405A5119" w14:textId="2000F4EB" w:rsidR="008265CC" w:rsidRPr="00866CB8" w:rsidRDefault="008265CC" w:rsidP="00866CB8">
      <w:pPr>
        <w:pStyle w:val="block"/>
        <w:spacing w:after="0" w:line="240" w:lineRule="atLeast"/>
        <w:ind w:left="540"/>
        <w:jc w:val="thaiDistribute"/>
        <w:rPr>
          <w:szCs w:val="22"/>
        </w:rPr>
      </w:pPr>
    </w:p>
    <w:p w14:paraId="3355283C" w14:textId="52CE9031" w:rsidR="00C76547" w:rsidRPr="006C607E" w:rsidRDefault="00C76547" w:rsidP="00C765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C607E">
        <w:rPr>
          <w:rFonts w:ascii="Times New Roman" w:hAnsi="Times New Roman" w:cs="Times New Roman"/>
          <w:sz w:val="22"/>
          <w:szCs w:val="22"/>
        </w:rPr>
        <w:t>On initial recognition, financial liabilities are classified as measured at amortised cost using the effective interest method</w:t>
      </w:r>
      <w:r w:rsidR="00371FD4" w:rsidRPr="006C607E">
        <w:rPr>
          <w:rFonts w:ascii="Times New Roman" w:hAnsi="Times New Roman" w:cs="Times New Roman"/>
          <w:sz w:val="22"/>
          <w:szCs w:val="22"/>
        </w:rPr>
        <w:t xml:space="preserve"> or FVTPL</w:t>
      </w:r>
      <w:r w:rsidRPr="006C607E">
        <w:rPr>
          <w:rFonts w:ascii="Times New Roman" w:hAnsi="Times New Roman" w:cs="Times New Roman"/>
          <w:sz w:val="22"/>
          <w:szCs w:val="22"/>
        </w:rPr>
        <w:t>. Interest expense, foreign exchange gains and losses and any gain or loss on derecognition are recognised in profit or loss.</w:t>
      </w:r>
    </w:p>
    <w:p w14:paraId="64F542B6" w14:textId="77777777" w:rsidR="00C76547" w:rsidRPr="00866CB8" w:rsidRDefault="00C76547" w:rsidP="00866CB8">
      <w:pPr>
        <w:pStyle w:val="block"/>
        <w:spacing w:after="0" w:line="240" w:lineRule="atLeast"/>
        <w:ind w:left="540"/>
        <w:jc w:val="thaiDistribute"/>
        <w:rPr>
          <w:szCs w:val="22"/>
        </w:rPr>
      </w:pPr>
    </w:p>
    <w:p w14:paraId="1F463508" w14:textId="08C677A8" w:rsidR="002671C4" w:rsidRDefault="00C76547" w:rsidP="002228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CF6EF1">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36D4713" w14:textId="77777777" w:rsidR="009A418F" w:rsidRDefault="009A418F" w:rsidP="00866CB8">
      <w:pPr>
        <w:pStyle w:val="block"/>
        <w:spacing w:after="0" w:line="240" w:lineRule="atLeast"/>
        <w:ind w:left="540"/>
        <w:jc w:val="thaiDistribute"/>
        <w:rPr>
          <w:szCs w:val="22"/>
        </w:rPr>
      </w:pPr>
    </w:p>
    <w:p w14:paraId="724C9591" w14:textId="0E45D77C" w:rsidR="009A418F" w:rsidRPr="004A291A" w:rsidRDefault="009A418F" w:rsidP="009A41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4A291A">
        <w:rPr>
          <w:rFonts w:ascii="Times New Roman" w:hAnsi="Times New Roman" w:cs="Times New Roman"/>
          <w:i/>
          <w:iCs/>
          <w:sz w:val="22"/>
          <w:szCs w:val="22"/>
        </w:rPr>
        <w:t>(c.2)</w:t>
      </w:r>
      <w:r w:rsidR="00EA335D" w:rsidRPr="00B46379">
        <w:rPr>
          <w:rFonts w:ascii="Times New Roman" w:hAnsi="Times New Roman" w:cs="Times New Roman"/>
          <w:i/>
          <w:iCs/>
          <w:sz w:val="22"/>
          <w:szCs w:val="22"/>
        </w:rPr>
        <w:t xml:space="preserve"> </w:t>
      </w:r>
      <w:r w:rsidR="00D260CF" w:rsidRPr="004A291A">
        <w:rPr>
          <w:rFonts w:ascii="Times New Roman" w:hAnsi="Times New Roman" w:cs="Times New Roman"/>
          <w:i/>
          <w:iCs/>
          <w:sz w:val="22"/>
          <w:szCs w:val="22"/>
        </w:rPr>
        <w:t>Derecognition and offset</w:t>
      </w:r>
    </w:p>
    <w:p w14:paraId="7F12CA91" w14:textId="77777777" w:rsidR="00EA335D" w:rsidRPr="004A291A" w:rsidRDefault="00EA335D" w:rsidP="00866CB8">
      <w:pPr>
        <w:pStyle w:val="block"/>
        <w:spacing w:after="0" w:line="240" w:lineRule="atLeast"/>
        <w:ind w:left="540"/>
        <w:jc w:val="thaiDistribute"/>
        <w:rPr>
          <w:szCs w:val="22"/>
        </w:rPr>
      </w:pPr>
    </w:p>
    <w:p w14:paraId="63943E62" w14:textId="18AD7F4C" w:rsidR="00D260CF" w:rsidRDefault="00D260CF" w:rsidP="00EA3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4A291A">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2F948C5" w14:textId="40699651" w:rsidR="00D260CF" w:rsidRDefault="00D260CF" w:rsidP="00866CB8">
      <w:pPr>
        <w:pStyle w:val="block"/>
        <w:spacing w:after="0" w:line="240" w:lineRule="atLeast"/>
        <w:ind w:left="540"/>
        <w:jc w:val="thaiDistribute"/>
        <w:rPr>
          <w:szCs w:val="22"/>
        </w:rPr>
      </w:pPr>
    </w:p>
    <w:p w14:paraId="5D337003" w14:textId="5DBE3BD0" w:rsidR="00642B10" w:rsidRPr="00676833"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76833">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195D0CBE" w14:textId="77777777" w:rsidR="00642B10" w:rsidRPr="00676833" w:rsidRDefault="00642B10" w:rsidP="00866CB8">
      <w:pPr>
        <w:pStyle w:val="block"/>
        <w:spacing w:after="0" w:line="240" w:lineRule="atLeast"/>
        <w:ind w:left="540"/>
        <w:jc w:val="thaiDistribute"/>
        <w:rPr>
          <w:szCs w:val="22"/>
        </w:rPr>
      </w:pPr>
    </w:p>
    <w:p w14:paraId="21BE8CD9" w14:textId="13A0E6A5" w:rsidR="00642B10" w:rsidRPr="00676833"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76833">
        <w:rPr>
          <w:rFonts w:ascii="Times New Roman" w:hAnsi="Times New Roman" w:cs="Times New Roman"/>
          <w:sz w:val="22"/>
          <w:szCs w:val="22"/>
        </w:rPr>
        <w:t>The difference between the carrying amount extinguished and the consideration received or paid is recognised in profit or loss.</w:t>
      </w:r>
    </w:p>
    <w:p w14:paraId="262E20AC" w14:textId="77777777" w:rsidR="00642B10" w:rsidRPr="00676833" w:rsidRDefault="00642B10" w:rsidP="00866CB8">
      <w:pPr>
        <w:pStyle w:val="block"/>
        <w:spacing w:after="0" w:line="240" w:lineRule="atLeast"/>
        <w:ind w:left="540"/>
        <w:jc w:val="thaiDistribute"/>
        <w:rPr>
          <w:szCs w:val="22"/>
        </w:rPr>
      </w:pPr>
    </w:p>
    <w:p w14:paraId="2DB878B8" w14:textId="4B1D6C32" w:rsidR="00D260CF"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76833">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2DEFC95F" w14:textId="6EB0CDF9" w:rsidR="00EB4E48" w:rsidRDefault="00EB4E48" w:rsidP="00866CB8">
      <w:pPr>
        <w:pStyle w:val="block"/>
        <w:spacing w:after="0" w:line="240" w:lineRule="atLeast"/>
        <w:ind w:left="540"/>
        <w:jc w:val="thaiDistribute"/>
        <w:rPr>
          <w:szCs w:val="22"/>
        </w:rPr>
      </w:pPr>
    </w:p>
    <w:p w14:paraId="630D0279" w14:textId="2A92DA23" w:rsidR="00BD4740" w:rsidRDefault="00BD4740" w:rsidP="00BD47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7B1EFC">
        <w:rPr>
          <w:rFonts w:ascii="Times New Roman" w:hAnsi="Times New Roman" w:cs="Times New Roman"/>
          <w:i/>
          <w:iCs/>
          <w:sz w:val="22"/>
          <w:szCs w:val="22"/>
        </w:rPr>
        <w:t>(c.3)</w:t>
      </w:r>
      <w:r w:rsidRPr="007B1EFC">
        <w:t xml:space="preserve"> </w:t>
      </w:r>
      <w:r w:rsidR="00F11A86" w:rsidRPr="007B1EFC">
        <w:rPr>
          <w:rFonts w:ascii="Times New Roman" w:hAnsi="Times New Roman" w:cs="Times New Roman"/>
          <w:i/>
          <w:iCs/>
          <w:sz w:val="22"/>
          <w:szCs w:val="22"/>
        </w:rPr>
        <w:t>Impairment of financial assets other than trade accounts receivables</w:t>
      </w:r>
    </w:p>
    <w:p w14:paraId="7F031109" w14:textId="77777777" w:rsidR="006E0FE2" w:rsidRPr="00866CB8" w:rsidRDefault="006E0FE2" w:rsidP="00866CB8">
      <w:pPr>
        <w:pStyle w:val="block"/>
        <w:spacing w:after="0" w:line="240" w:lineRule="atLeast"/>
        <w:ind w:left="540"/>
        <w:jc w:val="thaiDistribute"/>
        <w:rPr>
          <w:szCs w:val="22"/>
        </w:rPr>
      </w:pPr>
    </w:p>
    <w:p w14:paraId="262CEFDA" w14:textId="49D2D496" w:rsidR="00F11A86" w:rsidRPr="001B20FB"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1B20FB">
        <w:rPr>
          <w:rFonts w:ascii="Times New Roman" w:hAnsi="Times New Roman" w:cs="Times New Roman"/>
          <w:sz w:val="22"/>
          <w:szCs w:val="22"/>
        </w:rPr>
        <w:t>The Group recognises allowances for expected credit losses (ECLs) on financial assets measured at amortised cost</w:t>
      </w:r>
      <w:r w:rsidR="00B136F1">
        <w:rPr>
          <w:rFonts w:ascii="Times New Roman" w:hAnsi="Times New Roman" w:cs="Times New Roman"/>
          <w:sz w:val="22"/>
          <w:szCs w:val="22"/>
        </w:rPr>
        <w:t>.</w:t>
      </w:r>
    </w:p>
    <w:p w14:paraId="24FA4455" w14:textId="77777777" w:rsidR="00F11A86" w:rsidRPr="00866CB8" w:rsidRDefault="00F11A86" w:rsidP="00866CB8">
      <w:pPr>
        <w:pStyle w:val="block"/>
        <w:spacing w:after="0" w:line="240" w:lineRule="atLeast"/>
        <w:ind w:left="540"/>
        <w:jc w:val="thaiDistribute"/>
        <w:rPr>
          <w:szCs w:val="22"/>
        </w:rPr>
      </w:pPr>
    </w:p>
    <w:p w14:paraId="301C3BF5" w14:textId="51DCEB65" w:rsidR="00F11A86" w:rsidRPr="001B20FB"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1B20FB">
        <w:rPr>
          <w:rFonts w:ascii="Times New Roman" w:hAnsi="Times New Roman" w:cs="Times New Roman"/>
          <w:sz w:val="22"/>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634FFFE" w14:textId="77777777" w:rsidR="00F11A86" w:rsidRPr="00866CB8" w:rsidRDefault="00F11A86" w:rsidP="00866CB8">
      <w:pPr>
        <w:pStyle w:val="block"/>
        <w:spacing w:after="0" w:line="240" w:lineRule="atLeast"/>
        <w:ind w:left="540"/>
        <w:jc w:val="thaiDistribute"/>
        <w:rPr>
          <w:szCs w:val="22"/>
        </w:rPr>
      </w:pPr>
    </w:p>
    <w:p w14:paraId="7A4D92E1" w14:textId="50A18256" w:rsidR="00F11A86" w:rsidRPr="008E4078"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8E4078">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D08B941" w14:textId="77777777" w:rsidR="00F11A86" w:rsidRPr="00866CB8" w:rsidRDefault="00F11A86" w:rsidP="00866CB8">
      <w:pPr>
        <w:pStyle w:val="block"/>
        <w:spacing w:after="0" w:line="240" w:lineRule="atLeast"/>
        <w:ind w:left="540"/>
        <w:jc w:val="thaiDistribute"/>
        <w:rPr>
          <w:szCs w:val="22"/>
        </w:rPr>
      </w:pPr>
    </w:p>
    <w:p w14:paraId="22B79B4D" w14:textId="08E0D743" w:rsidR="00F11A86"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8E4078">
        <w:rPr>
          <w:rFonts w:ascii="Times New Roman" w:hAnsi="Times New Roman" w:cs="Times New Roman"/>
          <w:sz w:val="22"/>
          <w:szCs w:val="22"/>
        </w:rPr>
        <w:t xml:space="preserve">The Group considers a financial asset to have low credit risk when its credit rating is equivalent to the globally understood definition of ‘investment grade’. The Group considers this to be </w:t>
      </w:r>
      <w:r w:rsidR="00024527" w:rsidRPr="008E4078">
        <w:rPr>
          <w:rFonts w:ascii="Times New Roman" w:hAnsi="Times New Roman" w:cs="Times New Roman"/>
          <w:sz w:val="22"/>
          <w:szCs w:val="22"/>
        </w:rPr>
        <w:t>A-</w:t>
      </w:r>
      <w:r w:rsidRPr="008E4078">
        <w:rPr>
          <w:rFonts w:ascii="Times New Roman" w:hAnsi="Times New Roman" w:cs="Times New Roman"/>
          <w:sz w:val="22"/>
          <w:szCs w:val="22"/>
        </w:rPr>
        <w:t xml:space="preserve"> or higher per Rating agency </w:t>
      </w:r>
      <w:r w:rsidR="00024527" w:rsidRPr="008E4078">
        <w:rPr>
          <w:rFonts w:ascii="Times New Roman" w:hAnsi="Times New Roman" w:cs="Times New Roman"/>
          <w:sz w:val="22"/>
          <w:szCs w:val="22"/>
        </w:rPr>
        <w:t>Fitch Ratings (Thailand) Limited and</w:t>
      </w:r>
      <w:r w:rsidRPr="008E4078">
        <w:rPr>
          <w:rFonts w:ascii="Times New Roman" w:hAnsi="Times New Roman" w:cs="Times New Roman"/>
          <w:sz w:val="22"/>
          <w:szCs w:val="22"/>
        </w:rPr>
        <w:t xml:space="preserve"> </w:t>
      </w:r>
      <w:r w:rsidR="00024527" w:rsidRPr="008E4078">
        <w:rPr>
          <w:rFonts w:ascii="Times New Roman" w:hAnsi="Times New Roman" w:cs="Times New Roman"/>
          <w:sz w:val="22"/>
          <w:szCs w:val="22"/>
        </w:rPr>
        <w:t xml:space="preserve">Tris Rating Co., Ltd. </w:t>
      </w:r>
      <w:r w:rsidRPr="008E4078">
        <w:rPr>
          <w:rFonts w:ascii="Times New Roman" w:hAnsi="Times New Roman" w:cs="Times New Roman"/>
          <w:sz w:val="22"/>
          <w:szCs w:val="22"/>
        </w:rPr>
        <w:t>as investment grade. The Group recognises ECLs for low credit risk financial asset as 12-month ECLs.</w:t>
      </w:r>
    </w:p>
    <w:p w14:paraId="78CDA4A6" w14:textId="7D95FA10" w:rsidR="00F07E0F" w:rsidRDefault="00F07E0F"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highlight w:val="cyan"/>
        </w:rPr>
      </w:pPr>
      <w:r>
        <w:rPr>
          <w:rFonts w:ascii="Times New Roman" w:hAnsi="Times New Roman" w:cs="Times New Roman"/>
          <w:sz w:val="22"/>
          <w:szCs w:val="22"/>
          <w:highlight w:val="cyan"/>
        </w:rPr>
        <w:br w:type="page"/>
      </w:r>
    </w:p>
    <w:p w14:paraId="04325FAE" w14:textId="4622395C" w:rsidR="00F11A86" w:rsidRPr="00370DCE"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370DCE">
        <w:rPr>
          <w:rFonts w:ascii="Times New Roman" w:hAnsi="Times New Roman" w:cs="Times New Roman"/>
          <w:sz w:val="22"/>
          <w:szCs w:val="22"/>
        </w:rPr>
        <w:lastRenderedPageBreak/>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361958" w:rsidRPr="00370DCE">
        <w:rPr>
          <w:rFonts w:ascii="Times New Roman" w:hAnsi="Times New Roman" w:cs="Times New Roman"/>
          <w:sz w:val="22"/>
          <w:szCs w:val="22"/>
        </w:rPr>
        <w:t>.</w:t>
      </w:r>
    </w:p>
    <w:p w14:paraId="1B8D54EE" w14:textId="5618C72C" w:rsidR="00350995" w:rsidRPr="00866CB8" w:rsidRDefault="00350995" w:rsidP="00866CB8">
      <w:pPr>
        <w:pStyle w:val="block"/>
        <w:spacing w:after="0" w:line="240" w:lineRule="atLeast"/>
        <w:ind w:left="540"/>
        <w:jc w:val="thaiDistribute"/>
        <w:rPr>
          <w:szCs w:val="22"/>
        </w:rPr>
      </w:pPr>
    </w:p>
    <w:p w14:paraId="17FFE337" w14:textId="78957A3B" w:rsidR="00F11A86" w:rsidRPr="00370DCE"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370DCE">
        <w:rPr>
          <w:rFonts w:ascii="Times New Roman" w:hAnsi="Times New Roman" w:cs="Times New Roman"/>
          <w:sz w:val="22"/>
          <w:szCs w:val="22"/>
        </w:rPr>
        <w:t>The Group considers a financial asset to be in default when:</w:t>
      </w:r>
    </w:p>
    <w:p w14:paraId="3DF74957" w14:textId="49E5F4B3" w:rsidR="00370DCE" w:rsidRPr="005B0B61" w:rsidRDefault="00370DCE" w:rsidP="00370DCE">
      <w:pPr>
        <w:pStyle w:val="ListParagraph"/>
        <w:keepLines/>
        <w:numPr>
          <w:ilvl w:val="0"/>
          <w:numId w:val="31"/>
        </w:numPr>
        <w:tabs>
          <w:tab w:val="left" w:pos="227"/>
          <w:tab w:val="left" w:pos="454"/>
          <w:tab w:val="left" w:pos="900"/>
          <w:tab w:val="center" w:pos="5330"/>
          <w:tab w:val="decimal" w:pos="7031"/>
          <w:tab w:val="decimal" w:pos="8460"/>
        </w:tabs>
        <w:spacing w:line="240" w:lineRule="auto"/>
        <w:ind w:right="44" w:hanging="270"/>
        <w:jc w:val="thaiDistribute"/>
        <w:rPr>
          <w:color w:val="000000"/>
          <w:szCs w:val="22"/>
        </w:rPr>
      </w:pPr>
      <w:r w:rsidRPr="005B0B61">
        <w:rPr>
          <w:color w:val="000000"/>
          <w:szCs w:val="22"/>
        </w:rPr>
        <w:t xml:space="preserve">the debtor is unlikely to pay its credit obligations to the </w:t>
      </w:r>
      <w:r>
        <w:rPr>
          <w:color w:val="000000"/>
          <w:szCs w:val="22"/>
        </w:rPr>
        <w:t>Group</w:t>
      </w:r>
      <w:r w:rsidRPr="005B0B61">
        <w:rPr>
          <w:color w:val="000000"/>
          <w:szCs w:val="22"/>
        </w:rPr>
        <w:t xml:space="preserve"> in full, without recourse by </w:t>
      </w:r>
      <w:r>
        <w:rPr>
          <w:color w:val="000000"/>
          <w:szCs w:val="22"/>
        </w:rPr>
        <w:br/>
      </w:r>
      <w:r w:rsidRPr="005B0B61">
        <w:rPr>
          <w:color w:val="000000"/>
          <w:szCs w:val="22"/>
        </w:rPr>
        <w:t xml:space="preserve">the </w:t>
      </w:r>
      <w:r>
        <w:rPr>
          <w:color w:val="000000"/>
          <w:szCs w:val="22"/>
        </w:rPr>
        <w:t>Group</w:t>
      </w:r>
      <w:r w:rsidRPr="005B0B61">
        <w:rPr>
          <w:color w:val="000000"/>
          <w:szCs w:val="22"/>
        </w:rPr>
        <w:t xml:space="preserve"> </w:t>
      </w:r>
      <w:r w:rsidR="00350995">
        <w:rPr>
          <w:color w:val="000000"/>
          <w:szCs w:val="22"/>
        </w:rPr>
        <w:t>take</w:t>
      </w:r>
      <w:r w:rsidR="005F7BF3">
        <w:rPr>
          <w:color w:val="000000"/>
          <w:szCs w:val="22"/>
        </w:rPr>
        <w:t>s</w:t>
      </w:r>
      <w:r w:rsidRPr="005B0B61">
        <w:rPr>
          <w:color w:val="000000"/>
          <w:szCs w:val="22"/>
        </w:rPr>
        <w:t xml:space="preserve"> action such as realising security (if any is held); or</w:t>
      </w:r>
    </w:p>
    <w:p w14:paraId="52C55F14" w14:textId="77777777" w:rsidR="00370DCE" w:rsidRPr="00A34FF3" w:rsidRDefault="00370DCE" w:rsidP="00370DCE">
      <w:pPr>
        <w:pStyle w:val="ListParagraph"/>
        <w:keepLines/>
        <w:numPr>
          <w:ilvl w:val="0"/>
          <w:numId w:val="31"/>
        </w:numPr>
        <w:tabs>
          <w:tab w:val="left" w:pos="227"/>
          <w:tab w:val="left" w:pos="454"/>
          <w:tab w:val="left" w:pos="900"/>
          <w:tab w:val="center" w:pos="5330"/>
          <w:tab w:val="decimal" w:pos="7031"/>
          <w:tab w:val="decimal" w:pos="8460"/>
        </w:tabs>
        <w:spacing w:line="240" w:lineRule="auto"/>
        <w:ind w:right="44" w:hanging="270"/>
        <w:jc w:val="thaiDistribute"/>
        <w:rPr>
          <w:color w:val="000000"/>
          <w:szCs w:val="22"/>
        </w:rPr>
      </w:pPr>
      <w:r w:rsidRPr="00A34FF3">
        <w:rPr>
          <w:color w:val="000000"/>
          <w:szCs w:val="22"/>
        </w:rPr>
        <w:t>the financial asset is more than 90 days past due.</w:t>
      </w:r>
    </w:p>
    <w:p w14:paraId="6402202E" w14:textId="77777777" w:rsidR="006E0FE2" w:rsidRPr="006E0FE2" w:rsidRDefault="006E0FE2" w:rsidP="00866CB8">
      <w:pPr>
        <w:pStyle w:val="block"/>
        <w:spacing w:after="0" w:line="240" w:lineRule="atLeast"/>
        <w:ind w:left="540"/>
        <w:jc w:val="thaiDistribute"/>
        <w:rPr>
          <w:szCs w:val="22"/>
        </w:rPr>
      </w:pPr>
    </w:p>
    <w:p w14:paraId="40996033" w14:textId="4EA39EAA" w:rsidR="006E0FE2" w:rsidRPr="000C24AF" w:rsidRDefault="006E0FE2" w:rsidP="000C24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0C24AF">
        <w:rPr>
          <w:rFonts w:ascii="Times New Roman" w:hAnsi="Times New Roman" w:cs="Times New Roman"/>
          <w:i/>
          <w:iCs/>
          <w:sz w:val="22"/>
          <w:szCs w:val="22"/>
        </w:rPr>
        <w:t xml:space="preserve">(c.4) </w:t>
      </w:r>
      <w:r w:rsidR="00562FAE" w:rsidRPr="000C24AF">
        <w:rPr>
          <w:rFonts w:ascii="Times New Roman" w:hAnsi="Times New Roman" w:cs="Times New Roman"/>
          <w:i/>
          <w:iCs/>
          <w:sz w:val="22"/>
          <w:szCs w:val="22"/>
        </w:rPr>
        <w:t>Write</w:t>
      </w:r>
      <w:r w:rsidR="00F07E58" w:rsidRPr="000C24AF">
        <w:rPr>
          <w:rFonts w:ascii="Times New Roman" w:hAnsi="Times New Roman" w:cs="Times New Roman"/>
          <w:i/>
          <w:iCs/>
          <w:sz w:val="22"/>
          <w:szCs w:val="22"/>
        </w:rPr>
        <w:t>-</w:t>
      </w:r>
      <w:r w:rsidR="00562FAE" w:rsidRPr="000C24AF">
        <w:rPr>
          <w:rFonts w:ascii="Times New Roman" w:hAnsi="Times New Roman" w:cs="Times New Roman"/>
          <w:i/>
          <w:iCs/>
          <w:sz w:val="22"/>
          <w:szCs w:val="22"/>
        </w:rPr>
        <w:t>off</w:t>
      </w:r>
    </w:p>
    <w:p w14:paraId="570C560C" w14:textId="77777777" w:rsidR="006E0FE2" w:rsidRPr="00F07E58" w:rsidRDefault="006E0FE2" w:rsidP="00866CB8">
      <w:pPr>
        <w:pStyle w:val="block"/>
        <w:spacing w:after="0" w:line="240" w:lineRule="atLeast"/>
        <w:ind w:left="540"/>
        <w:jc w:val="thaiDistribute"/>
        <w:rPr>
          <w:szCs w:val="22"/>
        </w:rPr>
      </w:pPr>
    </w:p>
    <w:p w14:paraId="4215AF92" w14:textId="14FD6E91" w:rsidR="00E276AE" w:rsidRPr="00F07E58" w:rsidRDefault="00562FAE" w:rsidP="00F07E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F07E58">
        <w:rPr>
          <w:rFonts w:ascii="Times New Roman" w:hAnsi="Times New Roman" w:cs="Times New Roman"/>
          <w:sz w:val="22"/>
          <w:szCs w:val="22"/>
        </w:rPr>
        <w:t xml:space="preserve">The gross carrying amount of a financial asset is written off when the Group has no reasonable expectations of recovering. Subsequent recoveries of an asset that was previously written off, </w:t>
      </w:r>
      <w:r w:rsidR="00F07E58" w:rsidRPr="00F07E58">
        <w:rPr>
          <w:rFonts w:ascii="Times New Roman" w:hAnsi="Times New Roman" w:cs="Times New Roman"/>
          <w:sz w:val="22"/>
          <w:szCs w:val="22"/>
        </w:rPr>
        <w:br/>
      </w:r>
      <w:r w:rsidRPr="00F07E58">
        <w:rPr>
          <w:rFonts w:ascii="Times New Roman" w:hAnsi="Times New Roman" w:cs="Times New Roman"/>
          <w:sz w:val="22"/>
          <w:szCs w:val="22"/>
        </w:rPr>
        <w:t>are recognised as a reversal of impairment in profit or loss in the period in which the recovery occurs.</w:t>
      </w:r>
    </w:p>
    <w:p w14:paraId="54FD4F73" w14:textId="77777777" w:rsidR="00E276AE" w:rsidRPr="006E0FE2" w:rsidRDefault="00E276AE" w:rsidP="00866CB8">
      <w:pPr>
        <w:pStyle w:val="block"/>
        <w:spacing w:after="0" w:line="240" w:lineRule="atLeast"/>
        <w:ind w:left="540"/>
        <w:jc w:val="thaiDistribute"/>
        <w:rPr>
          <w:szCs w:val="22"/>
        </w:rPr>
      </w:pPr>
    </w:p>
    <w:p w14:paraId="14DDDFB2" w14:textId="6393ED04" w:rsidR="00E276AE" w:rsidRPr="000C24AF" w:rsidRDefault="00E276AE" w:rsidP="000C24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0C24AF">
        <w:rPr>
          <w:rFonts w:ascii="Times New Roman" w:hAnsi="Times New Roman" w:cs="Times New Roman"/>
          <w:i/>
          <w:iCs/>
          <w:sz w:val="22"/>
          <w:szCs w:val="22"/>
        </w:rPr>
        <w:t>(c.5) Interest</w:t>
      </w:r>
    </w:p>
    <w:p w14:paraId="3CF88B52" w14:textId="26058C9A" w:rsidR="00E276AE" w:rsidRPr="00866CB8" w:rsidRDefault="00E276AE" w:rsidP="00866CB8">
      <w:pPr>
        <w:pStyle w:val="block"/>
        <w:spacing w:after="0" w:line="240" w:lineRule="atLeast"/>
        <w:ind w:left="540"/>
        <w:jc w:val="thaiDistribute"/>
        <w:rPr>
          <w:szCs w:val="22"/>
        </w:rPr>
      </w:pPr>
    </w:p>
    <w:p w14:paraId="263117F8" w14:textId="0F9DC1EC" w:rsidR="00E276AE" w:rsidRPr="00766A93" w:rsidRDefault="00E276AE" w:rsidP="00E276A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990D21">
        <w:rPr>
          <w:rFonts w:ascii="Times New Roman" w:hAnsi="Times New Roman" w:cs="Times New Roman"/>
          <w:sz w:val="22"/>
          <w:szCs w:val="22"/>
        </w:rPr>
        <w:t xml:space="preserve">Interest income and expense is recognised in profit or loss using the effective interest method. </w:t>
      </w:r>
      <w:r w:rsidR="00990D21" w:rsidRPr="00990D21">
        <w:rPr>
          <w:rFonts w:ascii="Times New Roman" w:hAnsi="Times New Roman" w:cs="Times New Roman"/>
          <w:sz w:val="22"/>
          <w:szCs w:val="22"/>
        </w:rPr>
        <w:br/>
      </w:r>
      <w:r w:rsidRPr="00990D21">
        <w:rPr>
          <w:rFonts w:ascii="Times New Roman" w:hAnsi="Times New Roman" w:cs="Times New Roman"/>
          <w:sz w:val="22"/>
          <w:szCs w:val="22"/>
        </w:rPr>
        <w:t xml:space="preserve">In calculating interest income and expense, the effective interest rate is applied to the gross carrying amount of the asset (when the asset is not credit-impaired) or to the amortised cost of the liability. </w:t>
      </w:r>
    </w:p>
    <w:p w14:paraId="47390033" w14:textId="150CE69A" w:rsidR="004346EA" w:rsidRPr="00866CB8" w:rsidRDefault="004346EA" w:rsidP="00866CB8">
      <w:pPr>
        <w:pStyle w:val="block"/>
        <w:spacing w:after="0" w:line="240" w:lineRule="atLeast"/>
        <w:ind w:left="540"/>
        <w:jc w:val="thaiDistribute"/>
        <w:rPr>
          <w:szCs w:val="22"/>
        </w:rPr>
      </w:pPr>
    </w:p>
    <w:p w14:paraId="3E2ACD4C" w14:textId="0B076487" w:rsidR="002E2597" w:rsidRPr="00766A93" w:rsidRDefault="002E2597" w:rsidP="00564148">
      <w:pPr>
        <w:pStyle w:val="ListParagraph"/>
        <w:numPr>
          <w:ilvl w:val="0"/>
          <w:numId w:val="50"/>
        </w:numPr>
        <w:ind w:left="540" w:hanging="540"/>
        <w:rPr>
          <w:b/>
          <w:bCs/>
          <w:i/>
          <w:iCs/>
          <w:szCs w:val="22"/>
        </w:rPr>
      </w:pPr>
      <w:r w:rsidRPr="00766A93">
        <w:rPr>
          <w:b/>
          <w:bCs/>
          <w:i/>
          <w:iCs/>
          <w:szCs w:val="22"/>
        </w:rPr>
        <w:t>Trade and other accounts receivable</w:t>
      </w:r>
    </w:p>
    <w:p w14:paraId="0B12A61E" w14:textId="77777777" w:rsidR="002E2597" w:rsidRPr="00766A93" w:rsidRDefault="002E2597" w:rsidP="00866CB8">
      <w:pPr>
        <w:pStyle w:val="block"/>
        <w:spacing w:after="0" w:line="240" w:lineRule="atLeast"/>
        <w:ind w:left="540"/>
        <w:jc w:val="thaiDistribute"/>
        <w:rPr>
          <w:szCs w:val="22"/>
        </w:rPr>
      </w:pPr>
    </w:p>
    <w:p w14:paraId="30ADC14F" w14:textId="77B061B5" w:rsidR="00961075" w:rsidRPr="00766A93" w:rsidRDefault="00E16B56"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66A93">
        <w:rPr>
          <w:rFonts w:ascii="Times New Roman" w:hAnsi="Times New Roman"/>
          <w:sz w:val="22"/>
          <w:szCs w:val="22"/>
        </w:rPr>
        <w:t>A</w:t>
      </w:r>
      <w:r w:rsidR="00C15487" w:rsidRPr="00766A93">
        <w:rPr>
          <w:rFonts w:ascii="Times New Roman" w:hAnsi="Times New Roman"/>
          <w:sz w:val="22"/>
          <w:szCs w:val="22"/>
        </w:rPr>
        <w:t xml:space="preserve"> </w:t>
      </w:r>
      <w:r w:rsidRPr="00766A93">
        <w:rPr>
          <w:rFonts w:ascii="Times New Roman" w:hAnsi="Times New Roman"/>
          <w:sz w:val="22"/>
          <w:szCs w:val="22"/>
        </w:rPr>
        <w:t xml:space="preserve">receivable is recognised when the </w:t>
      </w:r>
      <w:r w:rsidR="00961075" w:rsidRPr="00766A93">
        <w:rPr>
          <w:rFonts w:ascii="Times New Roman" w:hAnsi="Times New Roman"/>
          <w:sz w:val="22"/>
          <w:szCs w:val="22"/>
        </w:rPr>
        <w:t>Group</w:t>
      </w:r>
      <w:r w:rsidRPr="00766A93">
        <w:rPr>
          <w:rFonts w:ascii="Times New Roman" w:hAnsi="Times New Roman"/>
          <w:sz w:val="22"/>
          <w:szCs w:val="22"/>
        </w:rPr>
        <w:t xml:space="preserve"> has an unconditional right to receive consideration. </w:t>
      </w:r>
      <w:r w:rsidR="0011267E" w:rsidRPr="00766A93">
        <w:rPr>
          <w:rFonts w:ascii="Times New Roman" w:hAnsi="Times New Roman"/>
          <w:sz w:val="22"/>
          <w:szCs w:val="22"/>
        </w:rPr>
        <w:br/>
      </w:r>
      <w:r w:rsidR="00463659" w:rsidRPr="00766A93">
        <w:rPr>
          <w:rFonts w:ascii="Times New Roman" w:hAnsi="Times New Roman"/>
          <w:sz w:val="22"/>
          <w:szCs w:val="22"/>
        </w:rPr>
        <w:t>T</w:t>
      </w:r>
      <w:r w:rsidR="00961075" w:rsidRPr="00766A93">
        <w:rPr>
          <w:rFonts w:ascii="Times New Roman" w:hAnsi="Times New Roman"/>
          <w:sz w:val="22"/>
          <w:szCs w:val="22"/>
        </w:rPr>
        <w:t xml:space="preserve">rade </w:t>
      </w:r>
      <w:r w:rsidR="00463659" w:rsidRPr="00766A93">
        <w:rPr>
          <w:rFonts w:ascii="Times New Roman" w:hAnsi="Times New Roman"/>
          <w:sz w:val="22"/>
          <w:szCs w:val="22"/>
        </w:rPr>
        <w:t xml:space="preserve">and other accounts </w:t>
      </w:r>
      <w:r w:rsidR="00961075" w:rsidRPr="00766A93">
        <w:rPr>
          <w:rFonts w:ascii="Times New Roman" w:hAnsi="Times New Roman"/>
          <w:sz w:val="22"/>
          <w:szCs w:val="22"/>
        </w:rPr>
        <w:t xml:space="preserve">receivable </w:t>
      </w:r>
      <w:r w:rsidR="00463659" w:rsidRPr="00766A93">
        <w:rPr>
          <w:rFonts w:ascii="Times New Roman" w:hAnsi="Times New Roman"/>
          <w:sz w:val="22"/>
          <w:szCs w:val="22"/>
        </w:rPr>
        <w:t>are</w:t>
      </w:r>
      <w:r w:rsidR="00961075" w:rsidRPr="00766A93">
        <w:rPr>
          <w:rFonts w:ascii="Times New Roman" w:hAnsi="Times New Roman"/>
          <w:sz w:val="22"/>
          <w:szCs w:val="22"/>
        </w:rPr>
        <w:t xml:space="preserve"> measured at transaction price less allowance for expected credit loss. Bad debts are written off </w:t>
      </w:r>
      <w:r w:rsidR="00564148" w:rsidRPr="00564148">
        <w:rPr>
          <w:rFonts w:ascii="Times New Roman" w:hAnsi="Times New Roman"/>
          <w:sz w:val="22"/>
          <w:szCs w:val="22"/>
        </w:rPr>
        <w:t>when the Group</w:t>
      </w:r>
      <w:r w:rsidR="00564148">
        <w:rPr>
          <w:rFonts w:ascii="Times New Roman" w:hAnsi="Times New Roman"/>
          <w:sz w:val="22"/>
          <w:szCs w:val="22"/>
        </w:rPr>
        <w:t xml:space="preserve"> </w:t>
      </w:r>
      <w:r w:rsidR="00564148" w:rsidRPr="00564148">
        <w:rPr>
          <w:rFonts w:ascii="Times New Roman" w:hAnsi="Times New Roman"/>
          <w:sz w:val="22"/>
          <w:szCs w:val="22"/>
        </w:rPr>
        <w:t>has no reasonable expectations of recovering</w:t>
      </w:r>
      <w:r w:rsidR="00961075" w:rsidRPr="00766A93">
        <w:rPr>
          <w:rFonts w:ascii="Times New Roman" w:hAnsi="Times New Roman"/>
          <w:sz w:val="22"/>
          <w:szCs w:val="22"/>
        </w:rPr>
        <w:t>.</w:t>
      </w:r>
    </w:p>
    <w:p w14:paraId="4F0F8800" w14:textId="74FC3B49" w:rsidR="000A16E5" w:rsidRPr="00766A93" w:rsidRDefault="000A16E5" w:rsidP="00866CB8">
      <w:pPr>
        <w:pStyle w:val="block"/>
        <w:spacing w:after="0" w:line="240" w:lineRule="atLeast"/>
        <w:ind w:left="540"/>
        <w:jc w:val="thaiDistribute"/>
        <w:rPr>
          <w:szCs w:val="22"/>
        </w:rPr>
      </w:pPr>
    </w:p>
    <w:p w14:paraId="0B7B499F" w14:textId="2AA52177" w:rsidR="00961075" w:rsidRPr="00766A93" w:rsidRDefault="00961075"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66A93">
        <w:rPr>
          <w:rFonts w:ascii="Times New Roman" w:hAnsi="Times New Roman"/>
          <w:sz w:val="22"/>
          <w:szCs w:val="22"/>
        </w:rPr>
        <w:t>The Group estimates lifetime expected credit losses (ECLs), using a provision matrix to find</w:t>
      </w:r>
      <w:r w:rsidR="005F2BC3">
        <w:rPr>
          <w:rFonts w:ascii="Times New Roman" w:hAnsi="Times New Roman"/>
          <w:sz w:val="22"/>
          <w:szCs w:val="22"/>
        </w:rPr>
        <w:t xml:space="preserve"> the</w:t>
      </w:r>
      <w:r w:rsidRPr="00766A93">
        <w:rPr>
          <w:rFonts w:ascii="Times New Roman" w:hAnsi="Times New Roman"/>
          <w:sz w:val="22"/>
          <w:szCs w:val="22"/>
        </w:rPr>
        <w:t xml:space="preserve"> ECLs rate</w:t>
      </w:r>
      <w:r w:rsidR="005F2BC3">
        <w:rPr>
          <w:rFonts w:ascii="Times New Roman" w:hAnsi="Times New Roman"/>
          <w:sz w:val="22"/>
          <w:szCs w:val="22"/>
        </w:rPr>
        <w:t>s</w:t>
      </w:r>
      <w:r w:rsidRPr="00766A93">
        <w:rPr>
          <w:rFonts w:ascii="Times New Roman" w:hAnsi="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CEC2124" w14:textId="77777777" w:rsidR="000A16E5" w:rsidRPr="00766A93" w:rsidRDefault="000A16E5" w:rsidP="00866CB8">
      <w:pPr>
        <w:pStyle w:val="block"/>
        <w:spacing w:after="0" w:line="240" w:lineRule="atLeast"/>
        <w:ind w:left="540"/>
        <w:jc w:val="thaiDistribute"/>
        <w:rPr>
          <w:szCs w:val="22"/>
        </w:rPr>
      </w:pPr>
    </w:p>
    <w:p w14:paraId="69C057DD" w14:textId="34E83FE0" w:rsidR="002E2597" w:rsidRPr="00766A93" w:rsidRDefault="002E2597" w:rsidP="004A7D07">
      <w:pPr>
        <w:pStyle w:val="ListParagraph"/>
        <w:numPr>
          <w:ilvl w:val="0"/>
          <w:numId w:val="50"/>
        </w:numPr>
        <w:ind w:left="540" w:hanging="540"/>
        <w:rPr>
          <w:b/>
          <w:bCs/>
          <w:i/>
          <w:iCs/>
          <w:szCs w:val="22"/>
        </w:rPr>
      </w:pPr>
      <w:r w:rsidRPr="00766A93">
        <w:rPr>
          <w:b/>
          <w:bCs/>
          <w:i/>
          <w:iCs/>
          <w:szCs w:val="22"/>
        </w:rPr>
        <w:t xml:space="preserve">Real estate </w:t>
      </w:r>
      <w:r w:rsidR="007A206F" w:rsidRPr="00766A93">
        <w:rPr>
          <w:b/>
          <w:bCs/>
          <w:i/>
          <w:iCs/>
          <w:szCs w:val="22"/>
        </w:rPr>
        <w:t>development</w:t>
      </w:r>
      <w:r w:rsidR="00B7343F" w:rsidRPr="00766A93">
        <w:rPr>
          <w:b/>
          <w:bCs/>
          <w:i/>
          <w:iCs/>
          <w:szCs w:val="22"/>
        </w:rPr>
        <w:t xml:space="preserve"> for sale</w:t>
      </w:r>
    </w:p>
    <w:p w14:paraId="12F7A7CF" w14:textId="77777777" w:rsidR="002E2597" w:rsidRPr="00766A93" w:rsidRDefault="002E2597" w:rsidP="00866CB8">
      <w:pPr>
        <w:pStyle w:val="block"/>
        <w:spacing w:after="0" w:line="240" w:lineRule="atLeast"/>
        <w:ind w:left="540"/>
        <w:jc w:val="thaiDistribute"/>
        <w:rPr>
          <w:szCs w:val="22"/>
        </w:rPr>
      </w:pPr>
    </w:p>
    <w:p w14:paraId="41ED609A" w14:textId="77777777" w:rsidR="004E60A4" w:rsidRPr="00766A93" w:rsidRDefault="0058675D"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766A93">
        <w:rPr>
          <w:rFonts w:ascii="Times New Roman" w:hAnsi="Times New Roman" w:cs="Times New Roman"/>
          <w:sz w:val="22"/>
          <w:szCs w:val="22"/>
        </w:rPr>
        <w:t xml:space="preserve">Real estate </w:t>
      </w:r>
      <w:r w:rsidR="007A206F" w:rsidRPr="00766A93">
        <w:rPr>
          <w:rFonts w:ascii="Times New Roman" w:hAnsi="Times New Roman" w:cs="Times New Roman"/>
          <w:sz w:val="22"/>
          <w:szCs w:val="22"/>
        </w:rPr>
        <w:t xml:space="preserve">development </w:t>
      </w:r>
      <w:r w:rsidR="00E801DF" w:rsidRPr="00766A93">
        <w:rPr>
          <w:rFonts w:ascii="Times New Roman" w:hAnsi="Times New Roman" w:cs="Times New Roman"/>
          <w:sz w:val="22"/>
          <w:szCs w:val="22"/>
        </w:rPr>
        <w:t xml:space="preserve">for sale </w:t>
      </w:r>
      <w:r w:rsidR="00F30A47" w:rsidRPr="00766A93">
        <w:rPr>
          <w:rFonts w:ascii="Times New Roman" w:hAnsi="Times New Roman" w:cs="Times New Roman"/>
          <w:sz w:val="22"/>
          <w:szCs w:val="22"/>
        </w:rPr>
        <w:t xml:space="preserve">is real estate that is held </w:t>
      </w:r>
      <w:r w:rsidRPr="00766A93">
        <w:rPr>
          <w:rFonts w:ascii="Times New Roman" w:hAnsi="Times New Roman" w:cs="Times New Roman"/>
          <w:sz w:val="22"/>
          <w:szCs w:val="22"/>
        </w:rPr>
        <w:t xml:space="preserve">with the intention </w:t>
      </w:r>
      <w:r w:rsidR="00F30A47" w:rsidRPr="00766A93">
        <w:rPr>
          <w:rFonts w:ascii="Times New Roman" w:hAnsi="Times New Roman" w:cs="Times New Roman"/>
          <w:sz w:val="22"/>
          <w:szCs w:val="22"/>
        </w:rPr>
        <w:t>to sell</w:t>
      </w:r>
      <w:r w:rsidRPr="00766A93">
        <w:rPr>
          <w:rFonts w:ascii="Times New Roman" w:hAnsi="Times New Roman" w:cs="Times New Roman"/>
          <w:sz w:val="22"/>
          <w:szCs w:val="22"/>
        </w:rPr>
        <w:t xml:space="preserve"> in the ordinary course of business. </w:t>
      </w:r>
      <w:r w:rsidR="004E60A4" w:rsidRPr="00766A93">
        <w:rPr>
          <w:rFonts w:ascii="Times New Roman" w:hAnsi="Times New Roman" w:cs="Times New Roman"/>
          <w:sz w:val="22"/>
          <w:szCs w:val="22"/>
        </w:rPr>
        <w:t>This real estate is measured at the lower of cost and net realisable value.</w:t>
      </w:r>
    </w:p>
    <w:p w14:paraId="4A9FDAD2" w14:textId="055F789E" w:rsidR="004E60A4" w:rsidRPr="00766A93" w:rsidRDefault="004E60A4" w:rsidP="00866CB8">
      <w:pPr>
        <w:pStyle w:val="block"/>
        <w:spacing w:after="0" w:line="240" w:lineRule="atLeast"/>
        <w:ind w:left="540"/>
        <w:jc w:val="thaiDistribute"/>
        <w:rPr>
          <w:szCs w:val="22"/>
        </w:rPr>
      </w:pPr>
    </w:p>
    <w:p w14:paraId="43B4C685" w14:textId="77777777" w:rsidR="00922E0F" w:rsidRDefault="0058675D" w:rsidP="00922E0F">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766A93">
        <w:rPr>
          <w:rFonts w:ascii="Times New Roman" w:hAnsi="Times New Roman" w:cs="Times New Roman"/>
          <w:sz w:val="22"/>
          <w:szCs w:val="22"/>
        </w:rPr>
        <w:t xml:space="preserve">The cost of real estate </w:t>
      </w:r>
      <w:r w:rsidR="00497AF5" w:rsidRPr="00766A93">
        <w:rPr>
          <w:rFonts w:ascii="Times New Roman" w:hAnsi="Times New Roman" w:cs="Times New Roman"/>
          <w:sz w:val="22"/>
          <w:szCs w:val="22"/>
        </w:rPr>
        <w:t>development</w:t>
      </w:r>
      <w:r w:rsidRPr="00766A93">
        <w:rPr>
          <w:rFonts w:ascii="Times New Roman" w:hAnsi="Times New Roman" w:cs="Times New Roman"/>
          <w:sz w:val="22"/>
          <w:szCs w:val="22"/>
        </w:rPr>
        <w:t xml:space="preserve"> </w:t>
      </w:r>
      <w:r w:rsidR="009866F7" w:rsidRPr="00766A93">
        <w:rPr>
          <w:rFonts w:ascii="Times New Roman" w:hAnsi="Times New Roman" w:cs="Times New Roman"/>
          <w:sz w:val="22"/>
          <w:szCs w:val="22"/>
        </w:rPr>
        <w:t>for sale</w:t>
      </w:r>
      <w:r w:rsidR="0022059D" w:rsidRPr="00766A93">
        <w:rPr>
          <w:rFonts w:ascii="Times New Roman" w:hAnsi="Times New Roman" w:cs="Times New Roman"/>
          <w:sz w:val="22"/>
          <w:szCs w:val="22"/>
        </w:rPr>
        <w:t>s</w:t>
      </w:r>
      <w:r w:rsidR="009866F7" w:rsidRPr="00766A93">
        <w:rPr>
          <w:rFonts w:ascii="Times New Roman" w:hAnsi="Times New Roman" w:cs="Times New Roman"/>
          <w:sz w:val="22"/>
          <w:szCs w:val="22"/>
        </w:rPr>
        <w:t xml:space="preserve"> </w:t>
      </w:r>
      <w:r w:rsidRPr="00766A93">
        <w:rPr>
          <w:rFonts w:ascii="Times New Roman" w:hAnsi="Times New Roman" w:cs="Times New Roman"/>
          <w:sz w:val="22"/>
          <w:szCs w:val="22"/>
        </w:rPr>
        <w:t xml:space="preserve">comprises </w:t>
      </w:r>
      <w:r w:rsidR="009866F7" w:rsidRPr="00766A93">
        <w:rPr>
          <w:rFonts w:ascii="Times New Roman" w:hAnsi="Times New Roman" w:cs="Times New Roman"/>
          <w:sz w:val="22"/>
          <w:szCs w:val="22"/>
        </w:rPr>
        <w:t>the cost of land</w:t>
      </w:r>
      <w:r w:rsidRPr="00766A93">
        <w:rPr>
          <w:rFonts w:ascii="Times New Roman" w:hAnsi="Times New Roman" w:cs="Times New Roman"/>
          <w:sz w:val="22"/>
          <w:szCs w:val="22"/>
        </w:rPr>
        <w:t xml:space="preserve">, including acquisition costs, </w:t>
      </w:r>
      <w:r w:rsidR="00E801DF" w:rsidRPr="00766A93">
        <w:rPr>
          <w:rFonts w:ascii="Times New Roman" w:hAnsi="Times New Roman" w:cs="Times New Roman"/>
          <w:sz w:val="22"/>
          <w:szCs w:val="22"/>
        </w:rPr>
        <w:t xml:space="preserve">land improvement costs, </w:t>
      </w:r>
      <w:r w:rsidRPr="00766A93">
        <w:rPr>
          <w:rFonts w:ascii="Times New Roman" w:hAnsi="Times New Roman" w:cs="Times New Roman"/>
          <w:sz w:val="22"/>
          <w:szCs w:val="22"/>
        </w:rPr>
        <w:t xml:space="preserve">development expenditure, borrowing costs </w:t>
      </w:r>
      <w:r w:rsidR="003A618B" w:rsidRPr="00766A93">
        <w:rPr>
          <w:rFonts w:ascii="Times New Roman" w:hAnsi="Times New Roman" w:cs="Times New Roman"/>
          <w:sz w:val="22"/>
          <w:szCs w:val="22"/>
        </w:rPr>
        <w:t xml:space="preserve">and other related expenditure. </w:t>
      </w:r>
      <w:r w:rsidRPr="00766A93">
        <w:rPr>
          <w:rFonts w:ascii="Times New Roman" w:hAnsi="Times New Roman" w:cs="Times New Roman"/>
          <w:sz w:val="22"/>
          <w:szCs w:val="22"/>
        </w:rPr>
        <w:t xml:space="preserve">Borrowing costs payable on loans funding real estate </w:t>
      </w:r>
      <w:r w:rsidR="005C3747" w:rsidRPr="00766A93">
        <w:rPr>
          <w:rFonts w:ascii="Times New Roman" w:hAnsi="Times New Roman" w:cs="Times New Roman"/>
          <w:sz w:val="22"/>
          <w:szCs w:val="22"/>
        </w:rPr>
        <w:t>development</w:t>
      </w:r>
      <w:r w:rsidRPr="00766A93">
        <w:rPr>
          <w:rFonts w:ascii="Times New Roman" w:hAnsi="Times New Roman" w:cs="Times New Roman"/>
          <w:sz w:val="22"/>
          <w:szCs w:val="22"/>
        </w:rPr>
        <w:t xml:space="preserve"> </w:t>
      </w:r>
      <w:r w:rsidR="009866F7" w:rsidRPr="00766A93">
        <w:rPr>
          <w:rFonts w:ascii="Times New Roman" w:hAnsi="Times New Roman" w:cs="Times New Roman"/>
          <w:sz w:val="22"/>
          <w:szCs w:val="22"/>
        </w:rPr>
        <w:t xml:space="preserve">projects </w:t>
      </w:r>
      <w:r w:rsidRPr="00766A93">
        <w:rPr>
          <w:rFonts w:ascii="Times New Roman" w:hAnsi="Times New Roman" w:cs="Times New Roman"/>
          <w:sz w:val="22"/>
          <w:szCs w:val="22"/>
        </w:rPr>
        <w:t xml:space="preserve">are </w:t>
      </w:r>
      <w:r w:rsidR="009866F7" w:rsidRPr="00766A93">
        <w:rPr>
          <w:rFonts w:ascii="Times New Roman" w:hAnsi="Times New Roman" w:cs="Times New Roman"/>
          <w:sz w:val="22"/>
          <w:szCs w:val="22"/>
        </w:rPr>
        <w:t>capitali</w:t>
      </w:r>
      <w:r w:rsidR="00E801DF" w:rsidRPr="00766A93">
        <w:rPr>
          <w:rFonts w:ascii="Times New Roman" w:hAnsi="Times New Roman" w:cs="Times New Roman"/>
          <w:sz w:val="22"/>
          <w:szCs w:val="22"/>
        </w:rPr>
        <w:t>s</w:t>
      </w:r>
      <w:r w:rsidR="009866F7" w:rsidRPr="00766A93">
        <w:rPr>
          <w:rFonts w:ascii="Times New Roman" w:hAnsi="Times New Roman" w:cs="Times New Roman"/>
          <w:sz w:val="22"/>
          <w:szCs w:val="22"/>
        </w:rPr>
        <w:t xml:space="preserve">ed </w:t>
      </w:r>
      <w:r w:rsidRPr="00766A93">
        <w:rPr>
          <w:rFonts w:ascii="Times New Roman" w:hAnsi="Times New Roman" w:cs="Times New Roman"/>
          <w:sz w:val="22"/>
          <w:szCs w:val="22"/>
        </w:rPr>
        <w:t>as part of the cost of the property until the completion of development.</w:t>
      </w:r>
      <w:r w:rsidR="0065555B" w:rsidRPr="00766A93">
        <w:rPr>
          <w:rFonts w:ascii="Times New Roman" w:hAnsi="Times New Roman" w:cs="Times New Roman"/>
          <w:sz w:val="22"/>
          <w:szCs w:val="22"/>
        </w:rPr>
        <w:t xml:space="preserve"> Cost of real estate development for sale includes an allocation of common area property development expenditure based on saleable area.</w:t>
      </w:r>
    </w:p>
    <w:p w14:paraId="2F5850B8" w14:textId="77777777" w:rsidR="00922E0F" w:rsidRDefault="00922E0F" w:rsidP="00866CB8">
      <w:pPr>
        <w:pStyle w:val="block"/>
        <w:spacing w:after="0" w:line="240" w:lineRule="atLeast"/>
        <w:ind w:left="540"/>
        <w:jc w:val="thaiDistribute"/>
        <w:rPr>
          <w:szCs w:val="22"/>
        </w:rPr>
      </w:pPr>
    </w:p>
    <w:p w14:paraId="2868EC15" w14:textId="565BD255" w:rsidR="004104E3" w:rsidRDefault="009866F7" w:rsidP="00922E0F">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766A93">
        <w:rPr>
          <w:rFonts w:ascii="Times New Roman" w:hAnsi="Times New Roman" w:cs="Times New Roman"/>
          <w:sz w:val="22"/>
          <w:szCs w:val="22"/>
        </w:rPr>
        <w:t xml:space="preserve">Net realisable value is the estimated selling price in the ordinary course of business less the estimated costs to </w:t>
      </w:r>
      <w:r w:rsidR="00E006F3" w:rsidRPr="00766A93">
        <w:rPr>
          <w:rFonts w:ascii="Times New Roman" w:hAnsi="Times New Roman" w:cs="Times New Roman"/>
          <w:sz w:val="22"/>
          <w:szCs w:val="22"/>
        </w:rPr>
        <w:t xml:space="preserve">complete and to </w:t>
      </w:r>
      <w:r w:rsidRPr="00766A93">
        <w:rPr>
          <w:rFonts w:ascii="Times New Roman" w:hAnsi="Times New Roman" w:cs="Times New Roman"/>
          <w:sz w:val="22"/>
          <w:szCs w:val="22"/>
        </w:rPr>
        <w:t>make the sale.</w:t>
      </w:r>
      <w:r w:rsidR="004104E3" w:rsidRPr="004104E3">
        <w:rPr>
          <w:rFonts w:ascii="Times New Roman" w:hAnsi="Times New Roman" w:cs="Times New Roman"/>
          <w:sz w:val="22"/>
          <w:szCs w:val="22"/>
        </w:rPr>
        <w:t xml:space="preserve"> </w:t>
      </w:r>
    </w:p>
    <w:p w14:paraId="06807D05" w14:textId="77777777" w:rsidR="004A7D07" w:rsidRDefault="004A7D07" w:rsidP="00866CB8">
      <w:pPr>
        <w:pStyle w:val="block"/>
        <w:spacing w:after="0" w:line="240" w:lineRule="atLeast"/>
        <w:ind w:left="540"/>
        <w:jc w:val="thaiDistribute"/>
        <w:rPr>
          <w:szCs w:val="22"/>
        </w:rPr>
      </w:pPr>
    </w:p>
    <w:p w14:paraId="59D2F7B2" w14:textId="2282637A" w:rsidR="009866F7" w:rsidRDefault="009866F7"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9866F7">
        <w:rPr>
          <w:rFonts w:ascii="Times New Roman" w:hAnsi="Times New Roman" w:cs="Times New Roman"/>
          <w:sz w:val="22"/>
          <w:szCs w:val="22"/>
        </w:rPr>
        <w:t>When real estate development for sale are sold, the cost of that real estate is recognised as an expense in the period in which the related revenue is recognised.</w:t>
      </w:r>
    </w:p>
    <w:p w14:paraId="26D38AF5" w14:textId="728E47EB" w:rsidR="004A7D07" w:rsidRDefault="004A7D07"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Pr>
          <w:rFonts w:ascii="Times New Roman" w:hAnsi="Times New Roman" w:cs="Times New Roman"/>
          <w:sz w:val="22"/>
          <w:szCs w:val="22"/>
        </w:rPr>
        <w:br w:type="page"/>
      </w:r>
    </w:p>
    <w:p w14:paraId="6B983B90" w14:textId="43423D20" w:rsidR="00183962" w:rsidRDefault="00183962" w:rsidP="004A7D07">
      <w:pPr>
        <w:pStyle w:val="ListParagraph"/>
        <w:numPr>
          <w:ilvl w:val="0"/>
          <w:numId w:val="50"/>
        </w:numPr>
        <w:ind w:left="540" w:hanging="540"/>
        <w:rPr>
          <w:b/>
          <w:bCs/>
          <w:i/>
          <w:iCs/>
          <w:szCs w:val="22"/>
        </w:rPr>
      </w:pPr>
      <w:r w:rsidRPr="00620C94">
        <w:rPr>
          <w:b/>
          <w:bCs/>
          <w:i/>
          <w:iCs/>
          <w:szCs w:val="22"/>
        </w:rPr>
        <w:lastRenderedPageBreak/>
        <w:t>Investment properties</w:t>
      </w:r>
    </w:p>
    <w:p w14:paraId="4A31E2B2" w14:textId="77777777" w:rsidR="005E0BDE" w:rsidRPr="00866CB8" w:rsidRDefault="005E0BDE" w:rsidP="00866CB8">
      <w:pPr>
        <w:pStyle w:val="block"/>
        <w:spacing w:after="0" w:line="240" w:lineRule="atLeast"/>
        <w:ind w:left="540"/>
        <w:jc w:val="thaiDistribute"/>
        <w:rPr>
          <w:szCs w:val="22"/>
        </w:rPr>
      </w:pPr>
    </w:p>
    <w:p w14:paraId="231F08EC" w14:textId="529054D3" w:rsidR="004A7D07" w:rsidRDefault="004A7D07" w:rsidP="00FC30D8">
      <w:pPr>
        <w:pStyle w:val="BodyText"/>
        <w:spacing w:after="0" w:line="240" w:lineRule="auto"/>
        <w:ind w:left="567"/>
        <w:jc w:val="both"/>
        <w:rPr>
          <w:rFonts w:ascii="Times New Roman" w:hAnsi="Times New Roman"/>
          <w:sz w:val="22"/>
          <w:szCs w:val="22"/>
        </w:rPr>
      </w:pPr>
      <w:r w:rsidRPr="004A7D07">
        <w:rPr>
          <w:rFonts w:ascii="Times New Roman" w:hAnsi="Times New Roman"/>
          <w:spacing w:val="-2"/>
          <w:sz w:val="22"/>
          <w:szCs w:val="22"/>
        </w:rPr>
        <w:t>Investment properties are measured at cost, which includes capitalised borrowing costs, less accumulated</w:t>
      </w:r>
      <w:r w:rsidRPr="004A7D07">
        <w:rPr>
          <w:rFonts w:ascii="Times New Roman" w:hAnsi="Times New Roman"/>
          <w:sz w:val="22"/>
          <w:szCs w:val="22"/>
        </w:rPr>
        <w:t xml:space="preserve"> depreciation and impairment losses.</w:t>
      </w:r>
    </w:p>
    <w:p w14:paraId="4FF4445C" w14:textId="29733753" w:rsidR="00487CEC" w:rsidRPr="00866CB8" w:rsidRDefault="00487CEC" w:rsidP="00866CB8">
      <w:pPr>
        <w:pStyle w:val="block"/>
        <w:spacing w:after="0" w:line="240" w:lineRule="atLeast"/>
        <w:ind w:left="540"/>
        <w:jc w:val="thaiDistribute"/>
        <w:rPr>
          <w:szCs w:val="22"/>
        </w:rPr>
      </w:pPr>
    </w:p>
    <w:p w14:paraId="76D2A957" w14:textId="087B31CC" w:rsidR="005E0BDE" w:rsidRPr="004A22D7" w:rsidRDefault="00487CEC" w:rsidP="00487CEC">
      <w:pPr>
        <w:pStyle w:val="BodyText"/>
        <w:spacing w:after="0" w:line="240" w:lineRule="auto"/>
        <w:ind w:left="567"/>
        <w:jc w:val="both"/>
        <w:rPr>
          <w:rFonts w:ascii="Times New Roman" w:hAnsi="Times New Roman"/>
          <w:sz w:val="22"/>
          <w:szCs w:val="22"/>
        </w:rPr>
      </w:pPr>
      <w:r w:rsidRPr="004A22D7">
        <w:rPr>
          <w:rFonts w:ascii="Times New Roman" w:hAnsi="Times New Roman"/>
          <w:sz w:val="22"/>
          <w:szCs w:val="22"/>
        </w:rPr>
        <w:t>Depreciation is calculated on a straight</w:t>
      </w:r>
      <w:r w:rsidR="00C3317E">
        <w:rPr>
          <w:rFonts w:ascii="Times New Roman" w:hAnsi="Times New Roman"/>
          <w:sz w:val="22"/>
          <w:szCs w:val="22"/>
        </w:rPr>
        <w:t xml:space="preserve"> </w:t>
      </w:r>
      <w:r w:rsidRPr="004A22D7">
        <w:rPr>
          <w:rFonts w:ascii="Times New Roman" w:hAnsi="Times New Roman"/>
          <w:sz w:val="22"/>
          <w:szCs w:val="22"/>
        </w:rPr>
        <w:t xml:space="preserve">line basis over the estimated useful lives of </w:t>
      </w:r>
      <w:r w:rsidR="00A0708A" w:rsidRPr="00A0708A">
        <w:rPr>
          <w:rFonts w:ascii="Times New Roman" w:hAnsi="Times New Roman"/>
          <w:sz w:val="22"/>
          <w:szCs w:val="22"/>
        </w:rPr>
        <w:t xml:space="preserve">buildings and </w:t>
      </w:r>
      <w:r w:rsidR="004427EC" w:rsidRPr="00A0708A">
        <w:rPr>
          <w:rFonts w:ascii="Times New Roman" w:hAnsi="Times New Roman"/>
          <w:sz w:val="22"/>
          <w:szCs w:val="22"/>
        </w:rPr>
        <w:t>building</w:t>
      </w:r>
      <w:r w:rsidR="004427EC">
        <w:rPr>
          <w:rFonts w:ascii="Times New Roman" w:hAnsi="Times New Roman"/>
          <w:sz w:val="22"/>
          <w:szCs w:val="22"/>
        </w:rPr>
        <w:t xml:space="preserve"> </w:t>
      </w:r>
      <w:r w:rsidR="00A0708A" w:rsidRPr="00A0708A">
        <w:rPr>
          <w:rFonts w:ascii="Times New Roman" w:hAnsi="Times New Roman"/>
          <w:sz w:val="22"/>
          <w:szCs w:val="22"/>
        </w:rPr>
        <w:t>improvement</w:t>
      </w:r>
      <w:r w:rsidR="004427EC">
        <w:rPr>
          <w:rFonts w:ascii="Times New Roman" w:hAnsi="Times New Roman"/>
          <w:sz w:val="22"/>
          <w:szCs w:val="22"/>
        </w:rPr>
        <w:t>s</w:t>
      </w:r>
      <w:r w:rsidR="00217E57" w:rsidRPr="004A22D7">
        <w:rPr>
          <w:rFonts w:ascii="Times New Roman" w:hAnsi="Times New Roman"/>
          <w:sz w:val="22"/>
          <w:szCs w:val="22"/>
        </w:rPr>
        <w:t xml:space="preserve"> </w:t>
      </w:r>
      <w:r w:rsidRPr="004A22D7">
        <w:rPr>
          <w:rFonts w:ascii="Times New Roman" w:hAnsi="Times New Roman"/>
          <w:sz w:val="22"/>
          <w:szCs w:val="22"/>
        </w:rPr>
        <w:t>of 5, 10 and 33 years and recognised in profit or loss. No depreciation</w:t>
      </w:r>
      <w:r w:rsidR="00A80B60">
        <w:rPr>
          <w:rFonts w:ascii="Times New Roman" w:hAnsi="Times New Roman"/>
          <w:sz w:val="22"/>
          <w:szCs w:val="22"/>
        </w:rPr>
        <w:t xml:space="preserve"> is </w:t>
      </w:r>
      <w:r w:rsidRPr="004A22D7">
        <w:rPr>
          <w:rFonts w:ascii="Times New Roman" w:hAnsi="Times New Roman"/>
          <w:sz w:val="22"/>
          <w:szCs w:val="22"/>
        </w:rPr>
        <w:t>charged on freehold land and assets under construction.</w:t>
      </w:r>
    </w:p>
    <w:p w14:paraId="112F1E0D" w14:textId="77777777" w:rsidR="005E0BDE" w:rsidRPr="00866CB8" w:rsidRDefault="005E0BDE" w:rsidP="00866CB8">
      <w:pPr>
        <w:pStyle w:val="block"/>
        <w:spacing w:after="0" w:line="240" w:lineRule="atLeast"/>
        <w:ind w:left="540"/>
        <w:jc w:val="thaiDistribute"/>
        <w:rPr>
          <w:szCs w:val="22"/>
        </w:rPr>
      </w:pPr>
    </w:p>
    <w:p w14:paraId="56BF6818" w14:textId="1BABAC29" w:rsidR="00FC7D9C" w:rsidRDefault="00FC7D9C" w:rsidP="00FC30D8">
      <w:pPr>
        <w:pStyle w:val="BodyText"/>
        <w:spacing w:after="0" w:line="240" w:lineRule="auto"/>
        <w:ind w:left="567"/>
        <w:jc w:val="both"/>
        <w:rPr>
          <w:rFonts w:ascii="Times New Roman" w:hAnsi="Times New Roman"/>
          <w:sz w:val="22"/>
          <w:szCs w:val="22"/>
        </w:rPr>
      </w:pPr>
      <w:r w:rsidRPr="00CE3A3C">
        <w:rPr>
          <w:rFonts w:ascii="Times New Roman" w:hAnsi="Times New Roman"/>
          <w:sz w:val="22"/>
          <w:szCs w:val="22"/>
        </w:rPr>
        <w:t>Differences between the proceeds from disposal and the carrying</w:t>
      </w:r>
      <w:r w:rsidRPr="004A22D7">
        <w:rPr>
          <w:rFonts w:ascii="Times New Roman" w:hAnsi="Times New Roman"/>
          <w:sz w:val="22"/>
          <w:szCs w:val="22"/>
        </w:rPr>
        <w:t xml:space="preserve"> amount of investment property are recognised in profit or loss.</w:t>
      </w:r>
    </w:p>
    <w:p w14:paraId="71A0846E" w14:textId="77777777" w:rsidR="00A751C8" w:rsidRPr="00C824BB" w:rsidRDefault="00A751C8" w:rsidP="00866CB8">
      <w:pPr>
        <w:pStyle w:val="block"/>
        <w:spacing w:after="0" w:line="240" w:lineRule="atLeast"/>
        <w:ind w:left="540"/>
        <w:jc w:val="thaiDistribute"/>
        <w:rPr>
          <w:szCs w:val="22"/>
        </w:rPr>
      </w:pPr>
    </w:p>
    <w:p w14:paraId="3605691F" w14:textId="1887D945" w:rsidR="002E2597" w:rsidRPr="00AE1FCA" w:rsidRDefault="002E2597" w:rsidP="004A7D07">
      <w:pPr>
        <w:pStyle w:val="ListParagraph"/>
        <w:numPr>
          <w:ilvl w:val="0"/>
          <w:numId w:val="50"/>
        </w:numPr>
        <w:ind w:left="540" w:hanging="540"/>
        <w:rPr>
          <w:b/>
          <w:bCs/>
          <w:i/>
          <w:iCs/>
          <w:szCs w:val="22"/>
        </w:rPr>
      </w:pPr>
      <w:r w:rsidRPr="00AE1FCA">
        <w:rPr>
          <w:b/>
          <w:bCs/>
          <w:i/>
          <w:iCs/>
          <w:szCs w:val="22"/>
        </w:rPr>
        <w:t>Property, plant and equipment</w:t>
      </w:r>
    </w:p>
    <w:p w14:paraId="3663EA0D" w14:textId="77777777" w:rsidR="003F25CA" w:rsidRPr="00476C35" w:rsidRDefault="003F25CA" w:rsidP="00866CB8">
      <w:pPr>
        <w:pStyle w:val="block"/>
        <w:spacing w:after="0" w:line="240" w:lineRule="atLeast"/>
        <w:ind w:left="540"/>
        <w:jc w:val="thaiDistribute"/>
        <w:rPr>
          <w:szCs w:val="22"/>
        </w:rPr>
      </w:pPr>
    </w:p>
    <w:p w14:paraId="5D270EC2" w14:textId="77777777" w:rsidR="004A7D07" w:rsidRDefault="00F10046" w:rsidP="00F10046">
      <w:pPr>
        <w:pStyle w:val="BodyText"/>
        <w:shd w:val="clear" w:color="auto" w:fill="FFFFFF"/>
        <w:spacing w:after="0" w:line="240" w:lineRule="auto"/>
        <w:ind w:left="540"/>
        <w:jc w:val="both"/>
        <w:rPr>
          <w:rFonts w:ascii="Times New Roman" w:hAnsi="Times New Roman" w:cs="Times New Roman"/>
          <w:sz w:val="22"/>
          <w:szCs w:val="22"/>
        </w:rPr>
      </w:pPr>
      <w:r w:rsidRPr="00F10046">
        <w:rPr>
          <w:rFonts w:ascii="Times New Roman" w:hAnsi="Times New Roman" w:cs="Times New Roman"/>
          <w:sz w:val="22"/>
          <w:szCs w:val="22"/>
        </w:rPr>
        <w:t>Property, plant and equipment are measured at cost less accumulated depreciation</w:t>
      </w:r>
      <w:r>
        <w:rPr>
          <w:rFonts w:ascii="Times New Roman" w:hAnsi="Times New Roman" w:cs="Times New Roman"/>
          <w:sz w:val="22"/>
          <w:szCs w:val="22"/>
        </w:rPr>
        <w:t xml:space="preserve"> </w:t>
      </w:r>
      <w:r w:rsidRPr="00F10046">
        <w:rPr>
          <w:rFonts w:ascii="Times New Roman" w:hAnsi="Times New Roman" w:cs="Times New Roman"/>
          <w:sz w:val="22"/>
          <w:szCs w:val="22"/>
        </w:rPr>
        <w:t>and impairment losses</w:t>
      </w:r>
      <w:r>
        <w:rPr>
          <w:rFonts w:ascii="Times New Roman" w:hAnsi="Times New Roman" w:cs="Times New Roman"/>
          <w:sz w:val="22"/>
          <w:szCs w:val="22"/>
        </w:rPr>
        <w:t>.</w:t>
      </w:r>
    </w:p>
    <w:p w14:paraId="28548648" w14:textId="77777777" w:rsidR="004A7D07" w:rsidRDefault="004A7D07" w:rsidP="00866CB8">
      <w:pPr>
        <w:pStyle w:val="block"/>
        <w:spacing w:after="0" w:line="240" w:lineRule="atLeast"/>
        <w:ind w:left="540"/>
        <w:jc w:val="thaiDistribute"/>
        <w:rPr>
          <w:szCs w:val="22"/>
        </w:rPr>
      </w:pPr>
    </w:p>
    <w:p w14:paraId="3216D0BC" w14:textId="109DD3B8" w:rsidR="003F25CA" w:rsidRPr="00F10046" w:rsidRDefault="004A7D07" w:rsidP="00F10046">
      <w:pPr>
        <w:pStyle w:val="BodyText"/>
        <w:shd w:val="clear" w:color="auto" w:fill="FFFFFF"/>
        <w:spacing w:after="0" w:line="240" w:lineRule="auto"/>
        <w:ind w:left="540"/>
        <w:jc w:val="both"/>
        <w:rPr>
          <w:rFonts w:ascii="Times New Roman" w:hAnsi="Times New Roman" w:cs="Times New Roman"/>
          <w:sz w:val="22"/>
          <w:szCs w:val="22"/>
        </w:rPr>
      </w:pPr>
      <w:r w:rsidRPr="004A7D07">
        <w:rPr>
          <w:rFonts w:ascii="Times New Roman" w:hAnsi="Times New Roman" w:cs="Times New Roman"/>
          <w:sz w:val="22"/>
          <w:szCs w:val="22"/>
        </w:rPr>
        <w:t>Cost includes capitalised borrowing costs, and the costs of dismantling and removing the items and restoring the site on which they are located</w:t>
      </w:r>
      <w:r>
        <w:rPr>
          <w:rFonts w:ascii="Times New Roman" w:hAnsi="Times New Roman" w:cs="Times New Roman"/>
          <w:sz w:val="22"/>
          <w:szCs w:val="22"/>
        </w:rPr>
        <w:t>.</w:t>
      </w:r>
    </w:p>
    <w:p w14:paraId="0254DA4C" w14:textId="77777777" w:rsidR="00D8083C" w:rsidRPr="00866CB8" w:rsidRDefault="00D8083C" w:rsidP="00866CB8">
      <w:pPr>
        <w:pStyle w:val="block"/>
        <w:spacing w:after="0" w:line="240" w:lineRule="atLeast"/>
        <w:ind w:left="540"/>
        <w:jc w:val="thaiDistribute"/>
        <w:rPr>
          <w:szCs w:val="22"/>
        </w:rPr>
      </w:pPr>
    </w:p>
    <w:p w14:paraId="15F83BE2" w14:textId="102F511D" w:rsidR="00EB0BC1" w:rsidRDefault="00EB0BC1" w:rsidP="00FC30D8">
      <w:pPr>
        <w:spacing w:line="240" w:lineRule="auto"/>
        <w:ind w:left="540"/>
        <w:jc w:val="both"/>
        <w:rPr>
          <w:rFonts w:ascii="Times New Roman" w:hAnsi="Times New Roman"/>
          <w:sz w:val="22"/>
          <w:szCs w:val="22"/>
        </w:rPr>
      </w:pPr>
      <w:r w:rsidRPr="00CE3A3C">
        <w:rPr>
          <w:rFonts w:ascii="Times New Roman" w:hAnsi="Times New Roman"/>
          <w:sz w:val="22"/>
          <w:szCs w:val="22"/>
        </w:rPr>
        <w:t>Differences between the proceeds from disposal and the</w:t>
      </w:r>
      <w:r w:rsidRPr="00EB0BC1">
        <w:rPr>
          <w:rFonts w:ascii="Times New Roman" w:hAnsi="Times New Roman"/>
          <w:sz w:val="22"/>
          <w:szCs w:val="22"/>
        </w:rPr>
        <w:t xml:space="preserve"> carrying amount of property, plant and equipment are recognised in profit or loss.</w:t>
      </w:r>
    </w:p>
    <w:p w14:paraId="13084512" w14:textId="77777777" w:rsidR="0088477A" w:rsidRPr="004A7D07" w:rsidRDefault="0088477A" w:rsidP="00866CB8">
      <w:pPr>
        <w:pStyle w:val="block"/>
        <w:spacing w:after="0" w:line="240" w:lineRule="atLeast"/>
        <w:ind w:left="540"/>
        <w:jc w:val="thaiDistribute"/>
        <w:rPr>
          <w:szCs w:val="22"/>
        </w:rPr>
      </w:pPr>
    </w:p>
    <w:p w14:paraId="717E049E" w14:textId="44F3237B" w:rsidR="0033608D" w:rsidRPr="003C4DBB" w:rsidRDefault="0033608D" w:rsidP="003C4DBB">
      <w:pPr>
        <w:autoSpaceDE w:val="0"/>
        <w:autoSpaceDN w:val="0"/>
        <w:adjustRightInd w:val="0"/>
        <w:spacing w:line="240" w:lineRule="auto"/>
        <w:ind w:left="547"/>
        <w:jc w:val="both"/>
        <w:rPr>
          <w:rFonts w:ascii="Times New Roman" w:hAnsi="Times New Roman" w:cs="Univers 45 Light"/>
          <w:i/>
          <w:iCs/>
          <w:color w:val="000000"/>
          <w:sz w:val="22"/>
          <w:szCs w:val="22"/>
        </w:rPr>
      </w:pPr>
      <w:r w:rsidRPr="0033608D">
        <w:rPr>
          <w:rFonts w:ascii="Times New Roman" w:hAnsi="Times New Roman" w:cs="Univers 45 Light"/>
          <w:i/>
          <w:iCs/>
          <w:color w:val="000000"/>
          <w:sz w:val="22"/>
          <w:szCs w:val="22"/>
        </w:rPr>
        <w:t>Subsequent costs</w:t>
      </w:r>
    </w:p>
    <w:p w14:paraId="3393ADCB" w14:textId="77777777" w:rsidR="003C4DBB" w:rsidRPr="00866CB8" w:rsidRDefault="003C4DBB" w:rsidP="00866CB8">
      <w:pPr>
        <w:pStyle w:val="block"/>
        <w:spacing w:after="0" w:line="240" w:lineRule="atLeast"/>
        <w:ind w:left="540"/>
        <w:jc w:val="thaiDistribute"/>
        <w:rPr>
          <w:szCs w:val="22"/>
        </w:rPr>
      </w:pPr>
    </w:p>
    <w:p w14:paraId="7377D18B" w14:textId="294CF8EC" w:rsidR="003C4DBB" w:rsidRDefault="003C4DBB" w:rsidP="00FC30D8">
      <w:pPr>
        <w:pStyle w:val="BodyText"/>
        <w:spacing w:after="0" w:line="240" w:lineRule="auto"/>
        <w:ind w:left="547"/>
        <w:jc w:val="both"/>
        <w:rPr>
          <w:rFonts w:ascii="Times New Roman" w:hAnsi="Times New Roman" w:cs="Univers 45 Light"/>
          <w:color w:val="000000"/>
          <w:sz w:val="22"/>
          <w:szCs w:val="22"/>
        </w:rPr>
      </w:pPr>
      <w:r w:rsidRPr="003C4DBB">
        <w:rPr>
          <w:rFonts w:ascii="Times New Roman" w:hAnsi="Times New Roman" w:cs="Univers 45 Light"/>
          <w:color w:val="000000"/>
          <w:sz w:val="22"/>
          <w:szCs w:val="22"/>
        </w:rPr>
        <w:t xml:space="preserve">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w:t>
      </w:r>
      <w:r w:rsidR="00AF2031">
        <w:rPr>
          <w:rFonts w:ascii="Times New Roman" w:hAnsi="Times New Roman" w:cs="Univers 45 Light"/>
          <w:color w:val="000000"/>
          <w:sz w:val="22"/>
          <w:szCs w:val="22"/>
        </w:rPr>
        <w:br/>
      </w:r>
      <w:r w:rsidRPr="003C4DBB">
        <w:rPr>
          <w:rFonts w:ascii="Times New Roman" w:hAnsi="Times New Roman" w:cs="Univers 45 Light"/>
          <w:color w:val="000000"/>
          <w:sz w:val="22"/>
          <w:szCs w:val="22"/>
        </w:rPr>
        <w:t xml:space="preserve">The costs of the day-to-day servicing of property, plant and equipment are recognised in profit or loss as </w:t>
      </w:r>
      <w:r w:rsidRPr="004F0F42">
        <w:rPr>
          <w:rFonts w:ascii="Times New Roman" w:hAnsi="Times New Roman" w:cs="Univers 45 Light"/>
          <w:color w:val="000000"/>
          <w:sz w:val="22"/>
          <w:szCs w:val="22"/>
        </w:rPr>
        <w:t>incurred.</w:t>
      </w:r>
    </w:p>
    <w:p w14:paraId="4BDE1A95" w14:textId="77777777" w:rsidR="003C4DBB" w:rsidRPr="00866CB8" w:rsidRDefault="003C4DBB" w:rsidP="00866CB8">
      <w:pPr>
        <w:pStyle w:val="block"/>
        <w:spacing w:after="0" w:line="240" w:lineRule="atLeast"/>
        <w:ind w:left="540"/>
        <w:jc w:val="thaiDistribute"/>
        <w:rPr>
          <w:szCs w:val="22"/>
        </w:rPr>
      </w:pPr>
    </w:p>
    <w:p w14:paraId="53521E29" w14:textId="66AD9990" w:rsidR="007E10D9" w:rsidRDefault="007E10D9" w:rsidP="0070422E">
      <w:pPr>
        <w:pStyle w:val="AccPolicysubhead"/>
        <w:rPr>
          <w:rFonts w:cs="Angsana New"/>
          <w:bCs w:val="0"/>
          <w:lang w:val="en-US" w:eastAsia="en-US"/>
        </w:rPr>
      </w:pPr>
      <w:r w:rsidRPr="007E10D9">
        <w:rPr>
          <w:rFonts w:cs="Angsana New"/>
          <w:bCs w:val="0"/>
          <w:lang w:val="en-US" w:eastAsia="en-US"/>
        </w:rPr>
        <w:t>Depreciation</w:t>
      </w:r>
    </w:p>
    <w:p w14:paraId="2CE90E18" w14:textId="77777777" w:rsidR="0070422E" w:rsidRPr="00832FA1" w:rsidRDefault="0070422E" w:rsidP="00866CB8">
      <w:pPr>
        <w:pStyle w:val="block"/>
        <w:spacing w:after="0" w:line="240" w:lineRule="atLeast"/>
        <w:ind w:left="540"/>
        <w:jc w:val="thaiDistribute"/>
        <w:rPr>
          <w:szCs w:val="22"/>
        </w:rPr>
      </w:pPr>
    </w:p>
    <w:p w14:paraId="3D28EA2A" w14:textId="2006CB8A" w:rsidR="007E10D9" w:rsidRDefault="007E10D9" w:rsidP="0070422E">
      <w:pPr>
        <w:pStyle w:val="BodyText"/>
        <w:spacing w:after="0" w:line="240" w:lineRule="auto"/>
        <w:ind w:left="547"/>
        <w:jc w:val="both"/>
        <w:rPr>
          <w:rFonts w:ascii="Times New Roman" w:hAnsi="Times New Roman" w:cs="Univers 45 Light"/>
          <w:color w:val="000000"/>
          <w:sz w:val="22"/>
          <w:szCs w:val="22"/>
        </w:rPr>
      </w:pPr>
      <w:r w:rsidRPr="007E10D9">
        <w:rPr>
          <w:rFonts w:ascii="Times New Roman" w:hAnsi="Times New Roman" w:cs="Univers 45 Light"/>
          <w:color w:val="000000"/>
          <w:sz w:val="22"/>
          <w:szCs w:val="22"/>
        </w:rPr>
        <w:t>Depreciation is calculated on a straight</w:t>
      </w:r>
      <w:r w:rsidR="00620511">
        <w:rPr>
          <w:rFonts w:ascii="Times New Roman" w:hAnsi="Times New Roman" w:cs="Univers 45 Light"/>
          <w:color w:val="000000"/>
          <w:sz w:val="22"/>
          <w:szCs w:val="22"/>
        </w:rPr>
        <w:t xml:space="preserve"> </w:t>
      </w:r>
      <w:r w:rsidRPr="007E10D9">
        <w:rPr>
          <w:rFonts w:ascii="Times New Roman" w:hAnsi="Times New Roman" w:cs="Univers 45 Light"/>
          <w:color w:val="000000"/>
          <w:sz w:val="22"/>
          <w:szCs w:val="22"/>
        </w:rPr>
        <w:t xml:space="preserve">line basis over the estimated useful lives of each component of an </w:t>
      </w:r>
      <w:r w:rsidRPr="00CE3A3C">
        <w:rPr>
          <w:rFonts w:ascii="Times New Roman" w:hAnsi="Times New Roman" w:cs="Univers 45 Light"/>
          <w:color w:val="000000"/>
          <w:sz w:val="22"/>
          <w:szCs w:val="22"/>
        </w:rPr>
        <w:t>asset and recognised in profit or loss. No depreciation is provided on freehold land and assets under construction</w:t>
      </w:r>
      <w:r w:rsidR="006B5E25">
        <w:rPr>
          <w:rFonts w:ascii="Times New Roman" w:hAnsi="Times New Roman" w:cs="Univers 45 Light"/>
          <w:color w:val="000000"/>
          <w:sz w:val="22"/>
          <w:szCs w:val="22"/>
        </w:rPr>
        <w:t xml:space="preserve"> and installation</w:t>
      </w:r>
      <w:r w:rsidRPr="00CE3A3C">
        <w:rPr>
          <w:rFonts w:ascii="Times New Roman" w:hAnsi="Times New Roman" w:cs="Univers 45 Light"/>
          <w:color w:val="000000"/>
          <w:sz w:val="22"/>
          <w:szCs w:val="22"/>
        </w:rPr>
        <w:t>.</w:t>
      </w:r>
    </w:p>
    <w:p w14:paraId="4842FEA5" w14:textId="77777777" w:rsidR="006C035D" w:rsidRPr="00866CB8" w:rsidRDefault="006C035D" w:rsidP="00866CB8">
      <w:pPr>
        <w:pStyle w:val="block"/>
        <w:spacing w:after="0" w:line="240" w:lineRule="atLeast"/>
        <w:ind w:left="540"/>
        <w:jc w:val="thaiDistribute"/>
        <w:rPr>
          <w:szCs w:val="22"/>
        </w:rPr>
      </w:pPr>
    </w:p>
    <w:p w14:paraId="4174ABCD" w14:textId="0003567B" w:rsidR="00C236DE" w:rsidRDefault="00CE3A3C" w:rsidP="0070422E">
      <w:pPr>
        <w:pStyle w:val="BodyText"/>
        <w:spacing w:after="0" w:line="240" w:lineRule="auto"/>
        <w:ind w:left="547"/>
        <w:jc w:val="both"/>
        <w:rPr>
          <w:rFonts w:ascii="Times New Roman" w:hAnsi="Times New Roman"/>
          <w:sz w:val="22"/>
          <w:szCs w:val="22"/>
        </w:rPr>
      </w:pPr>
      <w:r w:rsidRPr="00CE3A3C">
        <w:rPr>
          <w:rFonts w:ascii="Times New Roman" w:hAnsi="Times New Roman"/>
          <w:sz w:val="22"/>
          <w:szCs w:val="22"/>
        </w:rPr>
        <w:t>The estimated useful lives are as follows:</w:t>
      </w:r>
    </w:p>
    <w:p w14:paraId="1B1965EE" w14:textId="77777777" w:rsidR="00CE3A3C" w:rsidRPr="00866CB8" w:rsidRDefault="00CE3A3C" w:rsidP="00866CB8">
      <w:pPr>
        <w:pStyle w:val="block"/>
        <w:spacing w:after="0" w:line="240" w:lineRule="atLeast"/>
        <w:ind w:left="540"/>
        <w:jc w:val="thaiDistribute"/>
        <w:rPr>
          <w:szCs w:val="22"/>
        </w:rPr>
      </w:pPr>
    </w:p>
    <w:tbl>
      <w:tblPr>
        <w:tblW w:w="7623" w:type="dxa"/>
        <w:tblInd w:w="450" w:type="dxa"/>
        <w:tblLook w:val="0000" w:firstRow="0" w:lastRow="0" w:firstColumn="0" w:lastColumn="0" w:noHBand="0" w:noVBand="0"/>
      </w:tblPr>
      <w:tblGrid>
        <w:gridCol w:w="5058"/>
        <w:gridCol w:w="1890"/>
        <w:gridCol w:w="675"/>
      </w:tblGrid>
      <w:tr w:rsidR="001B457F" w:rsidRPr="00C236DE" w14:paraId="78D8EA08" w14:textId="77777777" w:rsidTr="0038062E">
        <w:tc>
          <w:tcPr>
            <w:tcW w:w="5058" w:type="dxa"/>
            <w:vAlign w:val="bottom"/>
          </w:tcPr>
          <w:p w14:paraId="33EFA865" w14:textId="77777777"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Buildings</w:t>
            </w:r>
            <w:r w:rsidR="00EC25F9" w:rsidRPr="00EC25F9">
              <w:rPr>
                <w:rFonts w:ascii="Times New Roman" w:hAnsi="Times New Roman"/>
                <w:sz w:val="22"/>
                <w:szCs w:val="22"/>
              </w:rPr>
              <w:t xml:space="preserve"> and building improvements</w:t>
            </w:r>
          </w:p>
        </w:tc>
        <w:tc>
          <w:tcPr>
            <w:tcW w:w="1890" w:type="dxa"/>
          </w:tcPr>
          <w:p w14:paraId="0C1C0B21" w14:textId="17787FB2" w:rsidR="001B457F" w:rsidRPr="00622B29" w:rsidRDefault="00622B29"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w:t>
            </w:r>
            <w:r w:rsidR="004A7D07">
              <w:rPr>
                <w:rFonts w:ascii="Times New Roman" w:hAnsi="Times New Roman"/>
                <w:sz w:val="22"/>
                <w:szCs w:val="22"/>
              </w:rPr>
              <w:t xml:space="preserve"> to </w:t>
            </w:r>
            <w:r w:rsidR="002C1EC8" w:rsidRPr="00622B29">
              <w:rPr>
                <w:rFonts w:ascii="Times New Roman" w:hAnsi="Times New Roman"/>
                <w:sz w:val="22"/>
                <w:szCs w:val="22"/>
              </w:rPr>
              <w:t>25</w:t>
            </w:r>
          </w:p>
        </w:tc>
        <w:tc>
          <w:tcPr>
            <w:tcW w:w="675" w:type="dxa"/>
            <w:vAlign w:val="bottom"/>
          </w:tcPr>
          <w:p w14:paraId="2AE39BB3"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2808071F" w14:textId="77777777" w:rsidTr="0038062E">
        <w:tc>
          <w:tcPr>
            <w:tcW w:w="5058" w:type="dxa"/>
            <w:vAlign w:val="bottom"/>
          </w:tcPr>
          <w:p w14:paraId="3497241A" w14:textId="77777777" w:rsidR="001B457F" w:rsidRPr="00C236DE" w:rsidRDefault="001B457F" w:rsidP="006B47D1">
            <w:pPr>
              <w:ind w:right="-86"/>
              <w:rPr>
                <w:rFonts w:ascii="Times New Roman" w:hAnsi="Times New Roman"/>
                <w:sz w:val="22"/>
                <w:szCs w:val="22"/>
              </w:rPr>
            </w:pPr>
            <w:r>
              <w:rPr>
                <w:rFonts w:ascii="Times New Roman" w:hAnsi="Times New Roman"/>
                <w:sz w:val="22"/>
                <w:szCs w:val="22"/>
              </w:rPr>
              <w:t xml:space="preserve">Commercial buildings </w:t>
            </w:r>
          </w:p>
        </w:tc>
        <w:tc>
          <w:tcPr>
            <w:tcW w:w="1890" w:type="dxa"/>
          </w:tcPr>
          <w:p w14:paraId="2550C234" w14:textId="2ED215A1" w:rsidR="001B457F" w:rsidRPr="00622B29" w:rsidRDefault="001B457F"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w:t>
            </w:r>
            <w:r w:rsidR="004A7D07">
              <w:rPr>
                <w:rFonts w:ascii="Times New Roman" w:hAnsi="Times New Roman"/>
                <w:sz w:val="22"/>
                <w:szCs w:val="22"/>
              </w:rPr>
              <w:t>, 10, 25 and 30</w:t>
            </w:r>
          </w:p>
        </w:tc>
        <w:tc>
          <w:tcPr>
            <w:tcW w:w="675" w:type="dxa"/>
            <w:vAlign w:val="bottom"/>
          </w:tcPr>
          <w:p w14:paraId="263706AE"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4ED4D728" w14:textId="77777777" w:rsidTr="0038062E">
        <w:trPr>
          <w:trHeight w:val="80"/>
        </w:trPr>
        <w:tc>
          <w:tcPr>
            <w:tcW w:w="5058" w:type="dxa"/>
            <w:vAlign w:val="bottom"/>
          </w:tcPr>
          <w:p w14:paraId="5705F5CB" w14:textId="77777777" w:rsidR="001B457F" w:rsidRPr="00C236DE" w:rsidRDefault="001B457F" w:rsidP="00C236DE">
            <w:pPr>
              <w:ind w:right="-86"/>
              <w:rPr>
                <w:rFonts w:ascii="Times New Roman" w:hAnsi="Times New Roman"/>
                <w:sz w:val="22"/>
                <w:szCs w:val="22"/>
              </w:rPr>
            </w:pPr>
            <w:r>
              <w:rPr>
                <w:rFonts w:ascii="Times New Roman" w:hAnsi="Times New Roman"/>
                <w:sz w:val="22"/>
                <w:szCs w:val="22"/>
              </w:rPr>
              <w:t>Water production for industry system</w:t>
            </w:r>
          </w:p>
        </w:tc>
        <w:tc>
          <w:tcPr>
            <w:tcW w:w="1890" w:type="dxa"/>
          </w:tcPr>
          <w:p w14:paraId="1AB35C2B" w14:textId="3DBF14E7" w:rsidR="001B457F" w:rsidRPr="00622B29" w:rsidRDefault="004A7D07"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4A7D07">
              <w:rPr>
                <w:rFonts w:ascii="Times New Roman" w:hAnsi="Times New Roman"/>
                <w:sz w:val="22"/>
                <w:szCs w:val="22"/>
              </w:rPr>
              <w:t xml:space="preserve">5, 10, </w:t>
            </w:r>
            <w:r>
              <w:rPr>
                <w:rFonts w:ascii="Times New Roman" w:hAnsi="Times New Roman"/>
                <w:sz w:val="22"/>
                <w:szCs w:val="22"/>
              </w:rPr>
              <w:t>15</w:t>
            </w:r>
            <w:r w:rsidRPr="004A7D07">
              <w:rPr>
                <w:rFonts w:ascii="Times New Roman" w:hAnsi="Times New Roman"/>
                <w:sz w:val="22"/>
                <w:szCs w:val="22"/>
              </w:rPr>
              <w:t xml:space="preserve"> and </w:t>
            </w:r>
            <w:r>
              <w:rPr>
                <w:rFonts w:ascii="Times New Roman" w:hAnsi="Times New Roman"/>
                <w:sz w:val="22"/>
                <w:szCs w:val="22"/>
              </w:rPr>
              <w:t>25</w:t>
            </w:r>
          </w:p>
        </w:tc>
        <w:tc>
          <w:tcPr>
            <w:tcW w:w="675" w:type="dxa"/>
            <w:vAlign w:val="bottom"/>
          </w:tcPr>
          <w:p w14:paraId="6DE394EA"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1F414995" w14:textId="77777777" w:rsidTr="0038062E">
        <w:tc>
          <w:tcPr>
            <w:tcW w:w="5058" w:type="dxa"/>
            <w:vAlign w:val="bottom"/>
          </w:tcPr>
          <w:p w14:paraId="564F0700" w14:textId="77777777" w:rsidR="001B457F" w:rsidRPr="00C236DE" w:rsidRDefault="001B457F" w:rsidP="00C236DE">
            <w:pPr>
              <w:ind w:right="-86"/>
              <w:rPr>
                <w:rFonts w:ascii="Times New Roman" w:hAnsi="Times New Roman"/>
                <w:sz w:val="22"/>
                <w:szCs w:val="22"/>
              </w:rPr>
            </w:pPr>
            <w:r>
              <w:rPr>
                <w:rFonts w:ascii="Times New Roman" w:hAnsi="Times New Roman"/>
                <w:sz w:val="22"/>
                <w:szCs w:val="22"/>
              </w:rPr>
              <w:t>Utilities systems</w:t>
            </w:r>
            <w:r w:rsidR="00DC1331">
              <w:rPr>
                <w:rFonts w:ascii="Times New Roman" w:hAnsi="Times New Roman"/>
                <w:sz w:val="22"/>
                <w:szCs w:val="22"/>
              </w:rPr>
              <w:t xml:space="preserve"> and flood protection system</w:t>
            </w:r>
          </w:p>
        </w:tc>
        <w:tc>
          <w:tcPr>
            <w:tcW w:w="1890" w:type="dxa"/>
          </w:tcPr>
          <w:p w14:paraId="30CC734D" w14:textId="2701D6D2" w:rsidR="001B457F" w:rsidRPr="00622B29" w:rsidRDefault="004A7D07"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4A7D07">
              <w:rPr>
                <w:rFonts w:ascii="Times New Roman" w:hAnsi="Times New Roman"/>
                <w:sz w:val="22"/>
                <w:szCs w:val="22"/>
              </w:rPr>
              <w:t>5 to 25</w:t>
            </w:r>
          </w:p>
        </w:tc>
        <w:tc>
          <w:tcPr>
            <w:tcW w:w="675" w:type="dxa"/>
            <w:vAlign w:val="bottom"/>
          </w:tcPr>
          <w:p w14:paraId="2E7024D2"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040F6F0E" w14:textId="77777777" w:rsidTr="0038062E">
        <w:tc>
          <w:tcPr>
            <w:tcW w:w="5058" w:type="dxa"/>
            <w:vAlign w:val="bottom"/>
          </w:tcPr>
          <w:p w14:paraId="26B0A2EF" w14:textId="77777777"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Machinery and equipment</w:t>
            </w:r>
          </w:p>
        </w:tc>
        <w:tc>
          <w:tcPr>
            <w:tcW w:w="1890" w:type="dxa"/>
          </w:tcPr>
          <w:p w14:paraId="61678171" w14:textId="7413836F" w:rsidR="001B457F" w:rsidRPr="00622B29" w:rsidRDefault="004A7D07"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Pr>
                <w:rFonts w:ascii="Times New Roman" w:hAnsi="Times New Roman"/>
                <w:sz w:val="22"/>
                <w:szCs w:val="22"/>
              </w:rPr>
              <w:t>3</w:t>
            </w:r>
            <w:r w:rsidRPr="004A7D07">
              <w:rPr>
                <w:rFonts w:ascii="Times New Roman" w:hAnsi="Times New Roman"/>
                <w:sz w:val="22"/>
                <w:szCs w:val="22"/>
              </w:rPr>
              <w:t xml:space="preserve"> to </w:t>
            </w:r>
            <w:r>
              <w:rPr>
                <w:rFonts w:ascii="Times New Roman" w:hAnsi="Times New Roman"/>
                <w:sz w:val="22"/>
                <w:szCs w:val="22"/>
              </w:rPr>
              <w:t>1</w:t>
            </w:r>
            <w:r w:rsidRPr="004A7D07">
              <w:rPr>
                <w:rFonts w:ascii="Times New Roman" w:hAnsi="Times New Roman"/>
                <w:sz w:val="22"/>
                <w:szCs w:val="22"/>
              </w:rPr>
              <w:t>5</w:t>
            </w:r>
          </w:p>
        </w:tc>
        <w:tc>
          <w:tcPr>
            <w:tcW w:w="675" w:type="dxa"/>
            <w:vAlign w:val="bottom"/>
          </w:tcPr>
          <w:p w14:paraId="5ADDA4FD"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028ED636" w14:textId="77777777" w:rsidTr="0038062E">
        <w:tc>
          <w:tcPr>
            <w:tcW w:w="5058" w:type="dxa"/>
            <w:vAlign w:val="bottom"/>
          </w:tcPr>
          <w:p w14:paraId="5F242A33" w14:textId="77777777" w:rsidR="001B457F" w:rsidRPr="00C236DE" w:rsidRDefault="001B457F" w:rsidP="00886349">
            <w:pPr>
              <w:ind w:right="-86"/>
              <w:rPr>
                <w:rFonts w:ascii="Times New Roman" w:hAnsi="Times New Roman"/>
                <w:sz w:val="22"/>
                <w:szCs w:val="22"/>
              </w:rPr>
            </w:pPr>
            <w:r w:rsidRPr="00C236DE">
              <w:rPr>
                <w:rFonts w:ascii="Times New Roman" w:hAnsi="Times New Roman"/>
                <w:sz w:val="22"/>
                <w:szCs w:val="22"/>
              </w:rPr>
              <w:t>Furniture, fixtures and office equipment</w:t>
            </w:r>
          </w:p>
        </w:tc>
        <w:tc>
          <w:tcPr>
            <w:tcW w:w="1890" w:type="dxa"/>
          </w:tcPr>
          <w:p w14:paraId="0973D6A0" w14:textId="77777777" w:rsidR="001B457F" w:rsidRPr="00622B29" w:rsidRDefault="00453AD5"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3</w:t>
            </w:r>
            <w:r w:rsidR="00E67CE4">
              <w:rPr>
                <w:rFonts w:ascii="Times New Roman" w:hAnsi="Times New Roman"/>
                <w:sz w:val="22"/>
                <w:szCs w:val="22"/>
              </w:rPr>
              <w:t>, 5</w:t>
            </w:r>
            <w:r w:rsidRPr="00622B29">
              <w:rPr>
                <w:rFonts w:ascii="Times New Roman" w:hAnsi="Times New Roman"/>
                <w:sz w:val="22"/>
                <w:szCs w:val="22"/>
              </w:rPr>
              <w:t xml:space="preserve"> and </w:t>
            </w:r>
            <w:r w:rsidR="00E67CE4">
              <w:rPr>
                <w:rFonts w:ascii="Times New Roman" w:hAnsi="Times New Roman"/>
                <w:sz w:val="22"/>
                <w:szCs w:val="22"/>
              </w:rPr>
              <w:t>10</w:t>
            </w:r>
          </w:p>
        </w:tc>
        <w:tc>
          <w:tcPr>
            <w:tcW w:w="675" w:type="dxa"/>
            <w:vAlign w:val="bottom"/>
          </w:tcPr>
          <w:p w14:paraId="3BFD6169"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4BC89798" w14:textId="77777777" w:rsidTr="0038062E">
        <w:tc>
          <w:tcPr>
            <w:tcW w:w="5058" w:type="dxa"/>
            <w:vAlign w:val="bottom"/>
          </w:tcPr>
          <w:p w14:paraId="3CBC79A9" w14:textId="77777777"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Vehicles</w:t>
            </w:r>
          </w:p>
        </w:tc>
        <w:tc>
          <w:tcPr>
            <w:tcW w:w="1890" w:type="dxa"/>
          </w:tcPr>
          <w:p w14:paraId="25940A09" w14:textId="77777777" w:rsidR="001B457F" w:rsidRPr="00622B29" w:rsidRDefault="001B457F"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w:t>
            </w:r>
          </w:p>
        </w:tc>
        <w:tc>
          <w:tcPr>
            <w:tcW w:w="675" w:type="dxa"/>
          </w:tcPr>
          <w:p w14:paraId="3B51CA3F" w14:textId="77777777" w:rsidR="001B457F" w:rsidRPr="00C236DE" w:rsidRDefault="001B457F" w:rsidP="00C236DE">
            <w:pPr>
              <w:ind w:left="-20" w:right="-86"/>
              <w:rPr>
                <w:rFonts w:ascii="Times New Roman" w:hAnsi="Times New Roman"/>
                <w:sz w:val="22"/>
                <w:szCs w:val="22"/>
              </w:rPr>
            </w:pPr>
            <w:r w:rsidRPr="00C236DE">
              <w:rPr>
                <w:rFonts w:ascii="Times New Roman" w:hAnsi="Times New Roman"/>
                <w:sz w:val="22"/>
                <w:szCs w:val="22"/>
              </w:rPr>
              <w:t>years</w:t>
            </w:r>
          </w:p>
        </w:tc>
      </w:tr>
    </w:tbl>
    <w:p w14:paraId="550D9D6F" w14:textId="089DE04C" w:rsidR="004427EC" w:rsidRPr="00866CB8" w:rsidRDefault="004427EC" w:rsidP="00866CB8">
      <w:pPr>
        <w:pStyle w:val="block"/>
        <w:spacing w:after="0" w:line="240" w:lineRule="atLeast"/>
        <w:ind w:left="540"/>
        <w:jc w:val="thaiDistribute"/>
        <w:rPr>
          <w:szCs w:val="22"/>
        </w:rPr>
      </w:pPr>
    </w:p>
    <w:p w14:paraId="2BB28B8B" w14:textId="77777777" w:rsidR="004427EC" w:rsidRDefault="00442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7E895AD9" w14:textId="6DBA20C3" w:rsidR="00041E51" w:rsidRPr="00AE1FCA" w:rsidRDefault="00041E51" w:rsidP="00637442">
      <w:pPr>
        <w:pStyle w:val="ListParagraph"/>
        <w:numPr>
          <w:ilvl w:val="0"/>
          <w:numId w:val="50"/>
        </w:numPr>
        <w:ind w:left="540" w:hanging="540"/>
        <w:rPr>
          <w:b/>
          <w:bCs/>
          <w:i/>
          <w:iCs/>
          <w:szCs w:val="22"/>
        </w:rPr>
      </w:pPr>
      <w:r w:rsidRPr="00A82CF0">
        <w:rPr>
          <w:b/>
          <w:bCs/>
          <w:i/>
          <w:iCs/>
          <w:szCs w:val="22"/>
        </w:rPr>
        <w:lastRenderedPageBreak/>
        <w:t>Leases</w:t>
      </w:r>
    </w:p>
    <w:p w14:paraId="370D9D3F" w14:textId="77777777" w:rsidR="00B83FB2" w:rsidRPr="00B83FB2" w:rsidRDefault="00B83FB2" w:rsidP="00866CB8">
      <w:pPr>
        <w:pStyle w:val="block"/>
        <w:spacing w:after="0" w:line="240" w:lineRule="atLeast"/>
        <w:ind w:left="540"/>
        <w:jc w:val="thaiDistribute"/>
        <w:rPr>
          <w:szCs w:val="22"/>
        </w:rPr>
      </w:pPr>
    </w:p>
    <w:p w14:paraId="5DE77DED" w14:textId="2F438CE9" w:rsidR="00452B92" w:rsidRDefault="00452B92" w:rsidP="00FE00C3">
      <w:pPr>
        <w:pStyle w:val="BodyText"/>
        <w:spacing w:after="0"/>
        <w:ind w:left="567"/>
        <w:jc w:val="both"/>
        <w:rPr>
          <w:rFonts w:ascii="Times New Roman" w:hAnsi="Times New Roman"/>
          <w:sz w:val="22"/>
          <w:szCs w:val="22"/>
        </w:rPr>
      </w:pPr>
      <w:r w:rsidRPr="00912994">
        <w:rPr>
          <w:rFonts w:ascii="Times New Roman" w:hAnsi="Times New Roman"/>
          <w:sz w:val="22"/>
          <w:szCs w:val="22"/>
        </w:rPr>
        <w:t>At inception of a contract, the Group assesses that a contract is, or contains, a lease when it conveys the right to control the use of an identified asset for a period of time in exchange for consideration.</w:t>
      </w:r>
    </w:p>
    <w:p w14:paraId="2BA2EF10" w14:textId="77777777" w:rsidR="00B83FB2" w:rsidRDefault="00B83FB2" w:rsidP="00866CB8">
      <w:pPr>
        <w:pStyle w:val="block"/>
        <w:spacing w:after="0" w:line="240" w:lineRule="atLeast"/>
        <w:ind w:left="540"/>
        <w:jc w:val="thaiDistribute"/>
        <w:rPr>
          <w:szCs w:val="22"/>
        </w:rPr>
      </w:pPr>
    </w:p>
    <w:p w14:paraId="0DBE6CA2" w14:textId="458E14AD" w:rsidR="00B83FB2" w:rsidRDefault="002843C0" w:rsidP="009E555D">
      <w:pPr>
        <w:pStyle w:val="BodyText"/>
        <w:spacing w:after="0"/>
        <w:ind w:left="567"/>
        <w:jc w:val="both"/>
        <w:rPr>
          <w:rFonts w:ascii="Times New Roman" w:hAnsi="Times New Roman"/>
          <w:i/>
          <w:iCs/>
          <w:sz w:val="22"/>
          <w:szCs w:val="22"/>
        </w:rPr>
      </w:pPr>
      <w:r w:rsidRPr="002843C0">
        <w:rPr>
          <w:rFonts w:ascii="Times New Roman" w:hAnsi="Times New Roman"/>
          <w:i/>
          <w:iCs/>
          <w:sz w:val="22"/>
          <w:szCs w:val="22"/>
        </w:rPr>
        <w:t>As a lessee</w:t>
      </w:r>
    </w:p>
    <w:p w14:paraId="76BC158C" w14:textId="77777777" w:rsidR="002843C0" w:rsidRDefault="002843C0" w:rsidP="00866CB8">
      <w:pPr>
        <w:pStyle w:val="block"/>
        <w:spacing w:after="0" w:line="240" w:lineRule="atLeast"/>
        <w:ind w:left="540"/>
        <w:jc w:val="thaiDistribute"/>
        <w:rPr>
          <w:szCs w:val="22"/>
        </w:rPr>
      </w:pPr>
    </w:p>
    <w:p w14:paraId="44CD1F45" w14:textId="5AE3D5AA" w:rsidR="002843C0" w:rsidRPr="002843C0" w:rsidRDefault="002843C0" w:rsidP="002843C0">
      <w:pPr>
        <w:pStyle w:val="BodyText"/>
        <w:spacing w:after="0"/>
        <w:ind w:left="567"/>
        <w:jc w:val="both"/>
        <w:rPr>
          <w:rFonts w:ascii="Times New Roman" w:hAnsi="Times New Roman"/>
          <w:sz w:val="22"/>
          <w:szCs w:val="22"/>
        </w:rPr>
      </w:pPr>
      <w:r w:rsidRPr="00912994">
        <w:rPr>
          <w:rFonts w:ascii="Times New Roman" w:hAnsi="Times New Roman"/>
          <w:sz w:val="22"/>
          <w:szCs w:val="22"/>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r w:rsidR="008E4B22" w:rsidRPr="004F0F42">
        <w:rPr>
          <w:rFonts w:ascii="Times New Roman" w:hAnsi="Times New Roman"/>
          <w:sz w:val="22"/>
          <w:szCs w:val="22"/>
        </w:rPr>
        <w:t>components</w:t>
      </w:r>
      <w:r w:rsidRPr="00912994">
        <w:rPr>
          <w:rFonts w:ascii="Times New Roman" w:hAnsi="Times New Roman"/>
          <w:sz w:val="22"/>
          <w:szCs w:val="22"/>
        </w:rPr>
        <w:t xml:space="preserve"> and accounted for the lease and non-lease components wholly as a single lease component.</w:t>
      </w:r>
    </w:p>
    <w:p w14:paraId="0C356992" w14:textId="77777777" w:rsidR="002843C0" w:rsidRPr="002843C0" w:rsidRDefault="002843C0" w:rsidP="00866CB8">
      <w:pPr>
        <w:pStyle w:val="block"/>
        <w:spacing w:after="0" w:line="240" w:lineRule="atLeast"/>
        <w:ind w:left="540"/>
        <w:jc w:val="thaiDistribute"/>
        <w:rPr>
          <w:szCs w:val="22"/>
        </w:rPr>
      </w:pPr>
    </w:p>
    <w:p w14:paraId="52ABA060" w14:textId="15458D70" w:rsidR="00554D4D" w:rsidRDefault="002843C0" w:rsidP="00C5662A">
      <w:pPr>
        <w:pStyle w:val="BodyText"/>
        <w:spacing w:after="0"/>
        <w:ind w:left="567"/>
        <w:jc w:val="both"/>
        <w:rPr>
          <w:rFonts w:ascii="Times New Roman" w:hAnsi="Times New Roman"/>
          <w:sz w:val="22"/>
          <w:szCs w:val="22"/>
        </w:rPr>
      </w:pPr>
      <w:r w:rsidRPr="002843C0">
        <w:rPr>
          <w:rFonts w:ascii="Times New Roman" w:hAnsi="Times New Roman"/>
          <w:sz w:val="22"/>
          <w:szCs w:val="22"/>
        </w:rPr>
        <w:t>The Group</w:t>
      </w:r>
      <w:r w:rsidR="00C075E2">
        <w:rPr>
          <w:rFonts w:ascii="Times New Roman" w:hAnsi="Times New Roman"/>
          <w:sz w:val="22"/>
          <w:szCs w:val="22"/>
        </w:rPr>
        <w:t xml:space="preserve"> </w:t>
      </w:r>
      <w:r w:rsidRPr="002843C0">
        <w:rPr>
          <w:rFonts w:ascii="Times New Roman" w:hAnsi="Times New Roman"/>
          <w:sz w:val="22"/>
          <w:szCs w:val="22"/>
        </w:rPr>
        <w:t xml:space="preserve">recognises a right-of-use asset and a lease liability at the lease commencement date except for leases of low-value assets and short-term leases which </w:t>
      </w:r>
      <w:r w:rsidR="000E16A7">
        <w:rPr>
          <w:rFonts w:ascii="Times New Roman" w:hAnsi="Times New Roman"/>
          <w:sz w:val="22"/>
          <w:szCs w:val="22"/>
        </w:rPr>
        <w:t>are</w:t>
      </w:r>
      <w:r w:rsidRPr="002843C0">
        <w:rPr>
          <w:rFonts w:ascii="Times New Roman" w:hAnsi="Times New Roman"/>
          <w:sz w:val="22"/>
          <w:szCs w:val="22"/>
        </w:rPr>
        <w:t xml:space="preserve"> recognised as</w:t>
      </w:r>
      <w:r w:rsidR="000E16A7">
        <w:rPr>
          <w:rFonts w:ascii="Times New Roman" w:hAnsi="Times New Roman"/>
          <w:sz w:val="22"/>
          <w:szCs w:val="22"/>
        </w:rPr>
        <w:t xml:space="preserve"> </w:t>
      </w:r>
      <w:r w:rsidRPr="002843C0">
        <w:rPr>
          <w:rFonts w:ascii="Times New Roman" w:hAnsi="Times New Roman"/>
          <w:sz w:val="22"/>
          <w:szCs w:val="22"/>
        </w:rPr>
        <w:t>expense</w:t>
      </w:r>
      <w:r w:rsidR="000E16A7">
        <w:rPr>
          <w:rFonts w:ascii="Times New Roman" w:hAnsi="Times New Roman"/>
          <w:sz w:val="22"/>
          <w:szCs w:val="22"/>
        </w:rPr>
        <w:t>s</w:t>
      </w:r>
      <w:r w:rsidRPr="002843C0">
        <w:rPr>
          <w:rFonts w:ascii="Times New Roman" w:hAnsi="Times New Roman"/>
          <w:sz w:val="22"/>
          <w:szCs w:val="22"/>
        </w:rPr>
        <w:t xml:space="preserve"> on a straight</w:t>
      </w:r>
      <w:r w:rsidR="00395B39">
        <w:rPr>
          <w:rFonts w:ascii="Times New Roman" w:hAnsi="Times New Roman"/>
          <w:sz w:val="22"/>
          <w:szCs w:val="22"/>
        </w:rPr>
        <w:t xml:space="preserve"> </w:t>
      </w:r>
      <w:r w:rsidRPr="002843C0">
        <w:rPr>
          <w:rFonts w:ascii="Times New Roman" w:hAnsi="Times New Roman"/>
          <w:sz w:val="22"/>
          <w:szCs w:val="22"/>
        </w:rPr>
        <w:t>line basis over the</w:t>
      </w:r>
      <w:r w:rsidR="000E16A7">
        <w:rPr>
          <w:rFonts w:ascii="Times New Roman" w:hAnsi="Times New Roman"/>
          <w:sz w:val="22"/>
          <w:szCs w:val="22"/>
        </w:rPr>
        <w:t xml:space="preserve"> respective</w:t>
      </w:r>
      <w:r w:rsidRPr="002843C0">
        <w:rPr>
          <w:rFonts w:ascii="Times New Roman" w:hAnsi="Times New Roman"/>
          <w:sz w:val="22"/>
          <w:szCs w:val="22"/>
        </w:rPr>
        <w:t xml:space="preserve"> lease term.</w:t>
      </w:r>
    </w:p>
    <w:p w14:paraId="1D346735" w14:textId="77777777" w:rsidR="00554D4D" w:rsidRDefault="00554D4D" w:rsidP="00866CB8">
      <w:pPr>
        <w:pStyle w:val="block"/>
        <w:spacing w:after="0" w:line="240" w:lineRule="atLeast"/>
        <w:ind w:left="540"/>
        <w:jc w:val="thaiDistribute"/>
        <w:rPr>
          <w:szCs w:val="22"/>
        </w:rPr>
      </w:pPr>
    </w:p>
    <w:p w14:paraId="33DBD263" w14:textId="146483C1" w:rsidR="00166AE1" w:rsidRDefault="00C5662A" w:rsidP="00166AE1">
      <w:pPr>
        <w:pStyle w:val="BodyText"/>
        <w:spacing w:after="0"/>
        <w:ind w:left="567"/>
        <w:jc w:val="both"/>
        <w:rPr>
          <w:rFonts w:ascii="Times New Roman" w:hAnsi="Times New Roman"/>
          <w:sz w:val="22"/>
          <w:szCs w:val="22"/>
        </w:rPr>
      </w:pPr>
      <w:r w:rsidRPr="00C5662A">
        <w:rPr>
          <w:rFonts w:ascii="Times New Roman" w:hAnsi="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w:t>
      </w:r>
      <w:r w:rsidR="00395B39">
        <w:rPr>
          <w:rFonts w:ascii="Times New Roman" w:hAnsi="Times New Roman"/>
          <w:sz w:val="22"/>
          <w:szCs w:val="22"/>
        </w:rPr>
        <w:t xml:space="preserve"> </w:t>
      </w:r>
      <w:r w:rsidRPr="00C5662A">
        <w:rPr>
          <w:rFonts w:ascii="Times New Roman" w:hAnsi="Times New Roman"/>
          <w:sz w:val="22"/>
          <w:szCs w:val="22"/>
        </w:rPr>
        <w: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3D0A65B6" w14:textId="21A2963F" w:rsidR="00166AE1" w:rsidRDefault="00166AE1" w:rsidP="00866CB8">
      <w:pPr>
        <w:pStyle w:val="block"/>
        <w:spacing w:after="0" w:line="240" w:lineRule="atLeast"/>
        <w:ind w:left="540"/>
        <w:jc w:val="thaiDistribute"/>
        <w:rPr>
          <w:szCs w:val="22"/>
        </w:rPr>
      </w:pPr>
    </w:p>
    <w:p w14:paraId="756AACD9" w14:textId="176F3502" w:rsidR="00163481" w:rsidRDefault="00163481" w:rsidP="00166AE1">
      <w:pPr>
        <w:pStyle w:val="BodyText"/>
        <w:spacing w:after="0"/>
        <w:ind w:left="567"/>
        <w:jc w:val="both"/>
        <w:rPr>
          <w:rFonts w:ascii="Times New Roman" w:hAnsi="Times New Roman"/>
          <w:sz w:val="22"/>
          <w:szCs w:val="22"/>
        </w:rPr>
      </w:pPr>
      <w:r w:rsidRPr="00163481">
        <w:rPr>
          <w:rFonts w:ascii="Times New Roman" w:hAnsi="Times New Roman"/>
          <w:sz w:val="22"/>
          <w:szCs w:val="22"/>
        </w:rPr>
        <w:t>The lease liability is initially measured at the present value of all lease payments that shall be paid under the lease. The Group</w:t>
      </w:r>
      <w:r>
        <w:rPr>
          <w:rFonts w:ascii="Times New Roman" w:hAnsi="Times New Roman"/>
          <w:sz w:val="22"/>
          <w:szCs w:val="22"/>
        </w:rPr>
        <w:t xml:space="preserve"> </w:t>
      </w:r>
      <w:r w:rsidRPr="00163481">
        <w:rPr>
          <w:rFonts w:ascii="Times New Roman" w:hAnsi="Times New Roman"/>
          <w:sz w:val="22"/>
          <w:szCs w:val="22"/>
        </w:rPr>
        <w:t xml:space="preserve">uses </w:t>
      </w:r>
      <w:r w:rsidR="004067DD">
        <w:rPr>
          <w:rFonts w:ascii="Times New Roman" w:hAnsi="Times New Roman"/>
          <w:sz w:val="22"/>
          <w:szCs w:val="22"/>
        </w:rPr>
        <w:t xml:space="preserve">the interest rate implicit in the lease or </w:t>
      </w:r>
      <w:r w:rsidRPr="00163481">
        <w:rPr>
          <w:rFonts w:ascii="Times New Roman" w:hAnsi="Times New Roman"/>
          <w:sz w:val="22"/>
          <w:szCs w:val="22"/>
        </w:rPr>
        <w:t>the Group’s</w:t>
      </w:r>
      <w:r>
        <w:rPr>
          <w:rFonts w:ascii="Times New Roman" w:hAnsi="Times New Roman"/>
          <w:sz w:val="22"/>
          <w:szCs w:val="22"/>
        </w:rPr>
        <w:t xml:space="preserve"> </w:t>
      </w:r>
      <w:r w:rsidRPr="00163481">
        <w:rPr>
          <w:rFonts w:ascii="Times New Roman" w:hAnsi="Times New Roman"/>
          <w:sz w:val="22"/>
          <w:szCs w:val="22"/>
        </w:rPr>
        <w:t>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035199BD" w14:textId="77777777" w:rsidR="00163481" w:rsidRDefault="00163481" w:rsidP="00866CB8">
      <w:pPr>
        <w:pStyle w:val="block"/>
        <w:spacing w:after="0" w:line="240" w:lineRule="atLeast"/>
        <w:ind w:left="540"/>
        <w:jc w:val="thaiDistribute"/>
        <w:rPr>
          <w:szCs w:val="22"/>
        </w:rPr>
      </w:pPr>
    </w:p>
    <w:p w14:paraId="64FECC23" w14:textId="19E15FBF" w:rsidR="00552FB0" w:rsidRDefault="00552FB0" w:rsidP="00166AE1">
      <w:pPr>
        <w:pStyle w:val="BodyText"/>
        <w:spacing w:after="0"/>
        <w:ind w:left="567"/>
        <w:jc w:val="both"/>
        <w:rPr>
          <w:rFonts w:ascii="Times New Roman" w:hAnsi="Times New Roman"/>
          <w:sz w:val="22"/>
          <w:szCs w:val="22"/>
        </w:rPr>
      </w:pPr>
      <w:r w:rsidRPr="00912994">
        <w:rPr>
          <w:rFonts w:ascii="Times New Roman" w:hAnsi="Times New Roman"/>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B8817A7" w14:textId="77777777" w:rsidR="006153A2" w:rsidRDefault="006153A2" w:rsidP="00866CB8">
      <w:pPr>
        <w:pStyle w:val="block"/>
        <w:spacing w:after="0" w:line="240" w:lineRule="atLeast"/>
        <w:ind w:left="540"/>
        <w:jc w:val="thaiDistribute"/>
        <w:rPr>
          <w:szCs w:val="22"/>
        </w:rPr>
      </w:pPr>
    </w:p>
    <w:p w14:paraId="62F87570" w14:textId="0D22F637" w:rsidR="00B973E7" w:rsidRDefault="0052219C" w:rsidP="00FE00C3">
      <w:pPr>
        <w:pStyle w:val="BodyText"/>
        <w:spacing w:after="0"/>
        <w:ind w:left="567"/>
        <w:jc w:val="both"/>
        <w:rPr>
          <w:rFonts w:ascii="Times New Roman" w:hAnsi="Times New Roman"/>
          <w:i/>
          <w:iCs/>
          <w:sz w:val="22"/>
          <w:szCs w:val="22"/>
        </w:rPr>
      </w:pPr>
      <w:r w:rsidRPr="0052219C">
        <w:rPr>
          <w:rFonts w:ascii="Times New Roman" w:hAnsi="Times New Roman"/>
          <w:i/>
          <w:iCs/>
          <w:sz w:val="22"/>
          <w:szCs w:val="22"/>
        </w:rPr>
        <w:t>As a lessor</w:t>
      </w:r>
    </w:p>
    <w:p w14:paraId="114C4FC2" w14:textId="77777777" w:rsidR="0052219C" w:rsidRDefault="0052219C" w:rsidP="00866CB8">
      <w:pPr>
        <w:pStyle w:val="block"/>
        <w:spacing w:after="0" w:line="240" w:lineRule="atLeast"/>
        <w:ind w:left="540"/>
        <w:jc w:val="thaiDistribute"/>
        <w:rPr>
          <w:szCs w:val="22"/>
        </w:rPr>
      </w:pPr>
    </w:p>
    <w:p w14:paraId="7AC258D9" w14:textId="065A2CF7" w:rsidR="0052219C" w:rsidRPr="0052219C" w:rsidRDefault="0052219C" w:rsidP="0052219C">
      <w:pPr>
        <w:pStyle w:val="BodyText"/>
        <w:spacing w:after="0"/>
        <w:ind w:left="567"/>
        <w:jc w:val="both"/>
        <w:rPr>
          <w:rFonts w:ascii="Times New Roman" w:hAnsi="Times New Roman"/>
          <w:sz w:val="22"/>
          <w:szCs w:val="22"/>
        </w:rPr>
      </w:pPr>
      <w:r w:rsidRPr="0052219C">
        <w:rPr>
          <w:rFonts w:ascii="Times New Roman" w:hAnsi="Times New Roman"/>
          <w:sz w:val="22"/>
          <w:szCs w:val="22"/>
        </w:rPr>
        <w:t>At inception or on modification of a contract, the Group allocates the consideration in the contract to each component on the basis of their relative standalone selling prices.</w:t>
      </w:r>
    </w:p>
    <w:p w14:paraId="0CD78761" w14:textId="77777777" w:rsidR="0052219C" w:rsidRPr="0052219C" w:rsidRDefault="0052219C" w:rsidP="00866CB8">
      <w:pPr>
        <w:pStyle w:val="block"/>
        <w:spacing w:after="0" w:line="240" w:lineRule="atLeast"/>
        <w:ind w:left="540"/>
        <w:jc w:val="thaiDistribute"/>
        <w:rPr>
          <w:szCs w:val="22"/>
        </w:rPr>
      </w:pPr>
    </w:p>
    <w:p w14:paraId="2D02850A" w14:textId="1A2B8D8C" w:rsidR="0052219C" w:rsidRDefault="0052219C" w:rsidP="0052219C">
      <w:pPr>
        <w:pStyle w:val="BodyText"/>
        <w:spacing w:after="0"/>
        <w:ind w:left="567"/>
        <w:jc w:val="both"/>
        <w:rPr>
          <w:rFonts w:ascii="Times New Roman" w:hAnsi="Times New Roman"/>
          <w:sz w:val="22"/>
          <w:szCs w:val="22"/>
        </w:rPr>
      </w:pPr>
      <w:r w:rsidRPr="0052219C">
        <w:rPr>
          <w:rFonts w:ascii="Times New Roman" w:hAnsi="Times New Roman"/>
          <w:sz w:val="22"/>
          <w:szCs w:val="22"/>
        </w:rPr>
        <w:t xml:space="preserve">At lease inception, the Group considers to classify a lease that transfers substantially all of the risks and rewards incidental to ownership of the underlying asset to lessees as a finance lease. A lease that does not meet this criteria is classified as an operating lease. </w:t>
      </w:r>
    </w:p>
    <w:p w14:paraId="7C1613E3" w14:textId="13E1FD98" w:rsidR="0052219C" w:rsidRDefault="0052219C" w:rsidP="00866CB8">
      <w:pPr>
        <w:pStyle w:val="block"/>
        <w:spacing w:after="0" w:line="240" w:lineRule="atLeast"/>
        <w:ind w:left="540"/>
        <w:jc w:val="thaiDistribute"/>
        <w:rPr>
          <w:szCs w:val="22"/>
        </w:rPr>
      </w:pPr>
    </w:p>
    <w:p w14:paraId="44655B20" w14:textId="172F73BD" w:rsidR="002C61FB" w:rsidRDefault="00147D8E" w:rsidP="00AD4902">
      <w:pPr>
        <w:pStyle w:val="BodyText"/>
        <w:spacing w:after="0"/>
        <w:ind w:left="567"/>
        <w:jc w:val="both"/>
        <w:rPr>
          <w:rFonts w:ascii="Times New Roman" w:hAnsi="Times New Roman"/>
          <w:sz w:val="22"/>
          <w:szCs w:val="22"/>
        </w:rPr>
      </w:pPr>
      <w:r w:rsidRPr="00147D8E">
        <w:rPr>
          <w:rFonts w:ascii="Times New Roman" w:hAnsi="Times New Roman"/>
          <w:sz w:val="22"/>
          <w:szCs w:val="22"/>
        </w:rPr>
        <w:t>The Group recognises lease payments received under operating leases in profit or loss on a straight</w:t>
      </w:r>
      <w:r w:rsidR="00395B39">
        <w:rPr>
          <w:rFonts w:ascii="Times New Roman" w:hAnsi="Times New Roman"/>
          <w:sz w:val="22"/>
          <w:szCs w:val="22"/>
        </w:rPr>
        <w:t xml:space="preserve"> </w:t>
      </w:r>
      <w:r w:rsidRPr="00147D8E">
        <w:rPr>
          <w:rFonts w:ascii="Times New Roman" w:hAnsi="Times New Roman"/>
          <w:sz w:val="22"/>
          <w:szCs w:val="22"/>
        </w:rPr>
        <w: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5E60F593" w14:textId="77777777" w:rsidR="001C491D" w:rsidRDefault="001C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0DC5FDA4" w14:textId="322FB2F5" w:rsidR="002E2597" w:rsidRPr="004037B7" w:rsidRDefault="004037B7" w:rsidP="00637442">
      <w:pPr>
        <w:pStyle w:val="ListParagraph"/>
        <w:numPr>
          <w:ilvl w:val="0"/>
          <w:numId w:val="50"/>
        </w:numPr>
        <w:ind w:left="540" w:hanging="540"/>
        <w:rPr>
          <w:szCs w:val="22"/>
        </w:rPr>
      </w:pPr>
      <w:r w:rsidRPr="004037B7">
        <w:rPr>
          <w:b/>
          <w:bCs/>
          <w:i/>
          <w:iCs/>
          <w:szCs w:val="22"/>
        </w:rPr>
        <w:lastRenderedPageBreak/>
        <w:t>Impairment of non-financial assets</w:t>
      </w:r>
    </w:p>
    <w:p w14:paraId="7FA03FDC" w14:textId="77777777" w:rsidR="00B043F5" w:rsidRDefault="00B043F5" w:rsidP="00866CB8">
      <w:pPr>
        <w:pStyle w:val="block"/>
        <w:spacing w:after="0" w:line="240" w:lineRule="atLeast"/>
        <w:ind w:left="540"/>
        <w:jc w:val="thaiDistribute"/>
        <w:rPr>
          <w:szCs w:val="22"/>
        </w:rPr>
      </w:pPr>
    </w:p>
    <w:p w14:paraId="58FF8A04" w14:textId="58EF8848" w:rsidR="00D82BD2" w:rsidRDefault="00D82BD2" w:rsidP="002E25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D82BD2">
        <w:rPr>
          <w:rFonts w:ascii="Times New Roman" w:hAnsi="Times New Roman"/>
          <w:sz w:val="22"/>
          <w:szCs w:val="22"/>
        </w:rPr>
        <w:t xml:space="preserve">The </w:t>
      </w:r>
      <w:r w:rsidRPr="00CB4195">
        <w:rPr>
          <w:rFonts w:ascii="Times New Roman" w:hAnsi="Times New Roman"/>
          <w:sz w:val="22"/>
          <w:szCs w:val="22"/>
        </w:rPr>
        <w:t>carrying amounts of the Group assets</w:t>
      </w:r>
      <w:r w:rsidRPr="00D82BD2">
        <w:rPr>
          <w:rFonts w:ascii="Times New Roman" w:hAnsi="Times New Roman"/>
          <w:sz w:val="22"/>
          <w:szCs w:val="22"/>
        </w:rPr>
        <w:t xml:space="preserve"> are reviewed at each reporting date to determine whether there is any indication of impairment. If any such indication exists, the assets’ recoverable amounts are estimated.</w:t>
      </w:r>
    </w:p>
    <w:p w14:paraId="173F49F9" w14:textId="77777777" w:rsidR="00D82BD2" w:rsidRDefault="00D82BD2" w:rsidP="00866CB8">
      <w:pPr>
        <w:pStyle w:val="block"/>
        <w:spacing w:after="0" w:line="240" w:lineRule="atLeast"/>
        <w:ind w:left="540"/>
        <w:jc w:val="thaiDistribute"/>
        <w:rPr>
          <w:szCs w:val="22"/>
        </w:rPr>
      </w:pPr>
    </w:p>
    <w:p w14:paraId="2537EDB3" w14:textId="5A3F1070" w:rsidR="00611288" w:rsidRDefault="00611288" w:rsidP="00E965E6">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r w:rsidRPr="00642FD9">
        <w:rPr>
          <w:rFonts w:ascii="Times New Roman" w:hAnsi="Times New Roman" w:cs="Times New Roman"/>
          <w:spacing w:val="-6"/>
          <w:sz w:val="22"/>
          <w:szCs w:val="22"/>
        </w:rPr>
        <w:t>An impairment loss is recognised in profit or loss if the carrying amount of an asset or its cash-generating unit</w:t>
      </w:r>
      <w:r w:rsidRPr="00611288">
        <w:rPr>
          <w:rFonts w:ascii="Times New Roman" w:hAnsi="Times New Roman" w:cs="Times New Roman"/>
          <w:sz w:val="22"/>
          <w:szCs w:val="22"/>
        </w:rPr>
        <w:t xml:space="preserve"> </w:t>
      </w:r>
      <w:r w:rsidR="00395B39">
        <w:rPr>
          <w:rFonts w:ascii="Times New Roman" w:hAnsi="Times New Roman" w:cs="Times New Roman"/>
          <w:sz w:val="22"/>
          <w:szCs w:val="22"/>
        </w:rPr>
        <w:t xml:space="preserve">(CGU) </w:t>
      </w:r>
      <w:r w:rsidRPr="00611288">
        <w:rPr>
          <w:rFonts w:ascii="Times New Roman" w:hAnsi="Times New Roman" w:cs="Times New Roman"/>
          <w:sz w:val="22"/>
          <w:szCs w:val="22"/>
        </w:rPr>
        <w:t>exceeds its recoverable amount, unless it reverses a previous revaluation credited to equity,</w:t>
      </w:r>
      <w:r w:rsidR="00642FD9">
        <w:rPr>
          <w:rFonts w:ascii="Times New Roman" w:hAnsi="Times New Roman" w:cs="Times New Roman"/>
          <w:sz w:val="22"/>
          <w:szCs w:val="22"/>
        </w:rPr>
        <w:br/>
      </w:r>
      <w:r w:rsidRPr="00642FD9">
        <w:rPr>
          <w:rFonts w:ascii="Times New Roman" w:hAnsi="Times New Roman" w:cs="Times New Roman"/>
          <w:spacing w:val="-4"/>
          <w:sz w:val="22"/>
          <w:szCs w:val="22"/>
        </w:rPr>
        <w:t>in which case it is charged to equity. The recoverable amount is assessed from the estimated future</w:t>
      </w:r>
      <w:r w:rsidR="00642FD9" w:rsidRPr="00642FD9">
        <w:rPr>
          <w:rFonts w:ascii="Times New Roman" w:hAnsi="Times New Roman" w:cs="Times New Roman"/>
          <w:spacing w:val="-4"/>
          <w:sz w:val="22"/>
          <w:szCs w:val="22"/>
        </w:rPr>
        <w:t xml:space="preserve"> </w:t>
      </w:r>
      <w:r w:rsidRPr="00642FD9">
        <w:rPr>
          <w:rFonts w:ascii="Times New Roman" w:hAnsi="Times New Roman" w:cs="Times New Roman"/>
          <w:spacing w:val="-4"/>
          <w:sz w:val="22"/>
          <w:szCs w:val="22"/>
        </w:rPr>
        <w:t>cash flows</w:t>
      </w:r>
      <w:r w:rsidRPr="00611288">
        <w:rPr>
          <w:rFonts w:ascii="Times New Roman" w:hAnsi="Times New Roman" w:cs="Times New Roman"/>
          <w:sz w:val="22"/>
          <w:szCs w:val="22"/>
        </w:rPr>
        <w:t xml:space="preserve"> </w:t>
      </w:r>
      <w:r w:rsidRPr="00642FD9">
        <w:rPr>
          <w:rFonts w:ascii="Times New Roman" w:hAnsi="Times New Roman" w:cs="Times New Roman"/>
          <w:spacing w:val="-2"/>
          <w:sz w:val="22"/>
          <w:szCs w:val="22"/>
        </w:rPr>
        <w:t>discounted to their present value using a pre-tax discount rate that reflects current market assessments of</w:t>
      </w:r>
      <w:r w:rsidRPr="00611288">
        <w:rPr>
          <w:rFonts w:ascii="Times New Roman" w:hAnsi="Times New Roman" w:cs="Times New Roman"/>
          <w:sz w:val="22"/>
          <w:szCs w:val="22"/>
        </w:rPr>
        <w:t xml:space="preserve"> the time value of money and the risks specific to the asset</w:t>
      </w:r>
      <w:r w:rsidR="00663A88">
        <w:rPr>
          <w:rFonts w:ascii="Times New Roman" w:hAnsi="Times New Roman" w:cs="Times New Roman"/>
          <w:sz w:val="22"/>
          <w:szCs w:val="22"/>
        </w:rPr>
        <w:t xml:space="preserve"> or CGU</w:t>
      </w:r>
      <w:r>
        <w:rPr>
          <w:rFonts w:ascii="Times New Roman" w:hAnsi="Times New Roman" w:cs="Times New Roman"/>
          <w:sz w:val="22"/>
          <w:szCs w:val="22"/>
        </w:rPr>
        <w:t>.</w:t>
      </w:r>
    </w:p>
    <w:p w14:paraId="5B90F6F5" w14:textId="77777777" w:rsidR="00154C04" w:rsidRPr="00154C04" w:rsidRDefault="00154C04" w:rsidP="00866CB8">
      <w:pPr>
        <w:pStyle w:val="block"/>
        <w:spacing w:after="0" w:line="240" w:lineRule="atLeast"/>
        <w:ind w:left="540"/>
        <w:jc w:val="thaiDistribute"/>
        <w:rPr>
          <w:szCs w:val="22"/>
        </w:rPr>
      </w:pPr>
    </w:p>
    <w:p w14:paraId="7243CD98" w14:textId="04A3E91A" w:rsidR="00154C04" w:rsidRPr="00DF179D" w:rsidRDefault="0032523D" w:rsidP="00DF179D">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r>
        <w:rPr>
          <w:rFonts w:ascii="Times New Roman" w:hAnsi="Times New Roman" w:cs="Times New Roman"/>
          <w:sz w:val="22"/>
          <w:szCs w:val="22"/>
        </w:rPr>
        <w:t>An i</w:t>
      </w:r>
      <w:r w:rsidR="00154C04" w:rsidRPr="00154C04">
        <w:rPr>
          <w:rFonts w:ascii="Times New Roman" w:hAnsi="Times New Roman" w:cs="Times New Roman"/>
          <w:sz w:val="22"/>
          <w:szCs w:val="22"/>
        </w:rPr>
        <w:t xml:space="preserve">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w:t>
      </w:r>
      <w:r w:rsidR="008F5BAD">
        <w:rPr>
          <w:rFonts w:ascii="Times New Roman" w:hAnsi="Times New Roman" w:cs="Times New Roman"/>
          <w:sz w:val="22"/>
          <w:szCs w:val="22"/>
        </w:rPr>
        <w:t>recogni</w:t>
      </w:r>
      <w:r w:rsidR="0069474E">
        <w:rPr>
          <w:rFonts w:ascii="Times New Roman" w:hAnsi="Times New Roman" w:cs="Times New Roman"/>
          <w:sz w:val="22"/>
          <w:szCs w:val="22"/>
        </w:rPr>
        <w:t>s</w:t>
      </w:r>
      <w:r w:rsidR="008F5BAD">
        <w:rPr>
          <w:rFonts w:ascii="Times New Roman" w:hAnsi="Times New Roman" w:cs="Times New Roman"/>
          <w:sz w:val="22"/>
          <w:szCs w:val="22"/>
        </w:rPr>
        <w:t>ed.</w:t>
      </w:r>
    </w:p>
    <w:p w14:paraId="6C5F884D" w14:textId="77777777" w:rsidR="002E2597" w:rsidRPr="00866CB8" w:rsidRDefault="002E2597" w:rsidP="00866CB8">
      <w:pPr>
        <w:pStyle w:val="block"/>
        <w:spacing w:after="0" w:line="240" w:lineRule="atLeast"/>
        <w:ind w:left="540"/>
        <w:jc w:val="thaiDistribute"/>
        <w:rPr>
          <w:szCs w:val="22"/>
        </w:rPr>
      </w:pPr>
    </w:p>
    <w:p w14:paraId="27FCED88" w14:textId="5063293F" w:rsidR="002E2597" w:rsidRPr="00FF5E55" w:rsidRDefault="00FF5E55" w:rsidP="00637442">
      <w:pPr>
        <w:pStyle w:val="ListParagraph"/>
        <w:numPr>
          <w:ilvl w:val="0"/>
          <w:numId w:val="50"/>
        </w:numPr>
        <w:ind w:left="540" w:hanging="540"/>
        <w:rPr>
          <w:b/>
          <w:bCs/>
          <w:szCs w:val="22"/>
        </w:rPr>
      </w:pPr>
      <w:r w:rsidRPr="00FF5E55">
        <w:rPr>
          <w:b/>
          <w:bCs/>
          <w:i/>
          <w:iCs/>
          <w:szCs w:val="22"/>
        </w:rPr>
        <w:t>Employee benefits</w:t>
      </w:r>
    </w:p>
    <w:p w14:paraId="2D31421D" w14:textId="77777777" w:rsidR="002E2597" w:rsidRPr="00FF5E55" w:rsidRDefault="002E2597" w:rsidP="00866CB8">
      <w:pPr>
        <w:pStyle w:val="block"/>
        <w:spacing w:after="0" w:line="240" w:lineRule="atLeast"/>
        <w:ind w:left="540"/>
        <w:jc w:val="thaiDistribute"/>
        <w:rPr>
          <w:szCs w:val="22"/>
        </w:rPr>
      </w:pPr>
    </w:p>
    <w:p w14:paraId="55C225DB" w14:textId="042B60D5" w:rsidR="00E84E0D" w:rsidRDefault="00582CB3" w:rsidP="000D3FCF">
      <w:pPr>
        <w:pStyle w:val="AccPolicysubhead"/>
      </w:pPr>
      <w:r w:rsidRPr="00582CB3">
        <w:t>Defined contribution plan</w:t>
      </w:r>
    </w:p>
    <w:p w14:paraId="14331BCD" w14:textId="77777777" w:rsidR="00E84E0D" w:rsidRPr="00866CB8" w:rsidRDefault="00E84E0D" w:rsidP="00866CB8">
      <w:pPr>
        <w:pStyle w:val="block"/>
        <w:spacing w:after="0" w:line="240" w:lineRule="atLeast"/>
        <w:ind w:left="540"/>
        <w:jc w:val="thaiDistribute"/>
        <w:rPr>
          <w:szCs w:val="22"/>
        </w:rPr>
      </w:pPr>
    </w:p>
    <w:p w14:paraId="7E74E9E5" w14:textId="6D8F7F15" w:rsidR="00ED2F11" w:rsidRDefault="00ED2F11" w:rsidP="000D3FCF">
      <w:pPr>
        <w:pStyle w:val="AccPolicysubhead"/>
        <w:rPr>
          <w:rFonts w:cs="Univers 45 Light"/>
          <w:i w:val="0"/>
          <w:iCs w:val="0"/>
          <w:color w:val="000000"/>
          <w:lang w:val="en-US"/>
        </w:rPr>
      </w:pPr>
      <w:r w:rsidRPr="00ED2F11">
        <w:rPr>
          <w:rFonts w:cs="Univers 45 Light"/>
          <w:i w:val="0"/>
          <w:iCs w:val="0"/>
          <w:color w:val="000000"/>
          <w:lang w:val="en-US"/>
        </w:rPr>
        <w:t>Obligations for contributions to the Group’s provident funds are expense</w:t>
      </w:r>
      <w:r w:rsidR="0032523D">
        <w:rPr>
          <w:rFonts w:cs="Univers 45 Light"/>
          <w:i w:val="0"/>
          <w:iCs w:val="0"/>
          <w:color w:val="000000"/>
          <w:lang w:val="en-US"/>
        </w:rPr>
        <w:t xml:space="preserve"> in profit or loss</w:t>
      </w:r>
      <w:r w:rsidRPr="00ED2F11">
        <w:rPr>
          <w:rFonts w:cs="Univers 45 Light"/>
          <w:i w:val="0"/>
          <w:iCs w:val="0"/>
          <w:color w:val="000000"/>
          <w:lang w:val="en-US"/>
        </w:rPr>
        <w:t xml:space="preserve"> as the related service is provided.</w:t>
      </w:r>
    </w:p>
    <w:p w14:paraId="29D3D7D6" w14:textId="77777777" w:rsidR="004B0BB2" w:rsidRPr="00866CB8" w:rsidRDefault="004B0BB2" w:rsidP="00866CB8">
      <w:pPr>
        <w:pStyle w:val="block"/>
        <w:spacing w:after="0" w:line="240" w:lineRule="atLeast"/>
        <w:ind w:left="540"/>
        <w:jc w:val="thaiDistribute"/>
        <w:rPr>
          <w:szCs w:val="22"/>
        </w:rPr>
      </w:pPr>
    </w:p>
    <w:p w14:paraId="3F0BF7F8" w14:textId="18DAF05F" w:rsidR="00E84E0D" w:rsidRPr="000D3FCF" w:rsidRDefault="0006221D" w:rsidP="000D3FCF">
      <w:pPr>
        <w:pStyle w:val="AccPolicysubhead"/>
      </w:pPr>
      <w:r w:rsidRPr="0006221D">
        <w:t>Defined benefit plans</w:t>
      </w:r>
    </w:p>
    <w:p w14:paraId="4934CD05" w14:textId="77777777" w:rsidR="00E84E0D" w:rsidRPr="00866CB8" w:rsidRDefault="00E84E0D" w:rsidP="00866CB8">
      <w:pPr>
        <w:pStyle w:val="block"/>
        <w:spacing w:after="0" w:line="240" w:lineRule="atLeast"/>
        <w:ind w:left="540"/>
        <w:jc w:val="thaiDistribute"/>
        <w:rPr>
          <w:szCs w:val="22"/>
        </w:rPr>
      </w:pPr>
    </w:p>
    <w:p w14:paraId="69CEAB66" w14:textId="09DA87BE" w:rsidR="00D4648F" w:rsidRDefault="00D4648F" w:rsidP="00616591">
      <w:pPr>
        <w:pStyle w:val="BodyText"/>
        <w:spacing w:after="0"/>
        <w:ind w:left="540"/>
        <w:jc w:val="both"/>
        <w:rPr>
          <w:rFonts w:ascii="Times New Roman" w:hAnsi="Times New Roman" w:cs="Times New Roman"/>
          <w:color w:val="000000"/>
          <w:sz w:val="22"/>
          <w:szCs w:val="22"/>
        </w:rPr>
      </w:pPr>
      <w:r w:rsidRPr="00D4648F">
        <w:rPr>
          <w:rFonts w:ascii="Times New Roman" w:hAnsi="Times New Roman" w:cs="Times New Roman"/>
          <w:color w:val="000000"/>
          <w:sz w:val="22"/>
          <w:szCs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w:t>
      </w:r>
      <w:r w:rsidR="0063188E">
        <w:rPr>
          <w:rFonts w:ascii="Times New Roman" w:hAnsi="Times New Roman" w:cs="Times New Roman"/>
          <w:color w:val="000000"/>
          <w:sz w:val="22"/>
          <w:szCs w:val="22"/>
        </w:rPr>
        <w:t xml:space="preserve">regularly </w:t>
      </w:r>
      <w:r w:rsidRPr="00D4648F">
        <w:rPr>
          <w:rFonts w:ascii="Times New Roman" w:hAnsi="Times New Roman" w:cs="Times New Roman"/>
          <w:color w:val="000000"/>
          <w:sz w:val="22"/>
          <w:szCs w:val="22"/>
        </w:rPr>
        <w:t>performed by a qualified actuary using the projected unit credit method.</w:t>
      </w:r>
    </w:p>
    <w:p w14:paraId="08EA9358" w14:textId="2A234799" w:rsidR="00D4648F" w:rsidRPr="00866CB8" w:rsidRDefault="00D4648F" w:rsidP="00866CB8">
      <w:pPr>
        <w:pStyle w:val="block"/>
        <w:spacing w:after="0" w:line="240" w:lineRule="atLeast"/>
        <w:ind w:left="540"/>
        <w:jc w:val="thaiDistribute"/>
        <w:rPr>
          <w:szCs w:val="22"/>
        </w:rPr>
      </w:pPr>
    </w:p>
    <w:p w14:paraId="267E8E01" w14:textId="793B94E3" w:rsidR="00D4648F" w:rsidRDefault="00D4648F" w:rsidP="00616591">
      <w:pPr>
        <w:pStyle w:val="BodyText"/>
        <w:spacing w:after="0"/>
        <w:ind w:left="540"/>
        <w:jc w:val="both"/>
        <w:rPr>
          <w:rFonts w:ascii="Times New Roman" w:hAnsi="Times New Roman" w:cs="Times New Roman"/>
          <w:color w:val="000000"/>
          <w:sz w:val="22"/>
          <w:szCs w:val="22"/>
        </w:rPr>
      </w:pPr>
      <w:r w:rsidRPr="00D4648F">
        <w:rPr>
          <w:rFonts w:ascii="Times New Roman" w:hAnsi="Times New Roman" w:cs="Times New Roman"/>
          <w:color w:val="000000"/>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DCBCA2A" w14:textId="0E179749" w:rsidR="00D4648F" w:rsidRPr="00866CB8" w:rsidRDefault="00D4648F" w:rsidP="00866CB8">
      <w:pPr>
        <w:pStyle w:val="block"/>
        <w:spacing w:after="0" w:line="240" w:lineRule="atLeast"/>
        <w:ind w:left="540"/>
        <w:jc w:val="thaiDistribute"/>
        <w:rPr>
          <w:szCs w:val="22"/>
        </w:rPr>
      </w:pPr>
    </w:p>
    <w:p w14:paraId="3A137FE5" w14:textId="23E6FE79" w:rsidR="00D4648F" w:rsidRDefault="00D4648F" w:rsidP="00616591">
      <w:pPr>
        <w:pStyle w:val="BodyText"/>
        <w:spacing w:after="0"/>
        <w:ind w:left="540"/>
        <w:jc w:val="both"/>
        <w:rPr>
          <w:rFonts w:ascii="Times New Roman" w:hAnsi="Times New Roman" w:cs="Times New Roman"/>
          <w:color w:val="000000"/>
          <w:sz w:val="22"/>
          <w:szCs w:val="22"/>
        </w:rPr>
      </w:pPr>
      <w:r w:rsidRPr="00D4648F">
        <w:rPr>
          <w:rFonts w:ascii="Times New Roman" w:hAnsi="Times New Roman" w:cs="Times New Roman"/>
          <w:color w:val="000000"/>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61551910" w14:textId="5CFAF9FD" w:rsidR="00D4648F" w:rsidRPr="00866CB8" w:rsidRDefault="00D4648F" w:rsidP="00866CB8">
      <w:pPr>
        <w:pStyle w:val="block"/>
        <w:spacing w:after="0" w:line="240" w:lineRule="atLeast"/>
        <w:ind w:left="540"/>
        <w:jc w:val="thaiDistribute"/>
        <w:rPr>
          <w:szCs w:val="22"/>
        </w:rPr>
      </w:pPr>
    </w:p>
    <w:p w14:paraId="554141B9" w14:textId="6ABCAA2E" w:rsidR="00023451" w:rsidRPr="00023451" w:rsidRDefault="00023451" w:rsidP="00CF44AD">
      <w:pPr>
        <w:pStyle w:val="BodyText"/>
        <w:spacing w:after="0"/>
        <w:ind w:left="540"/>
        <w:jc w:val="both"/>
        <w:rPr>
          <w:rFonts w:ascii="Times New Roman" w:hAnsi="Times New Roman" w:cs="Times New Roman"/>
          <w:i/>
          <w:iCs/>
          <w:color w:val="000000"/>
          <w:sz w:val="22"/>
          <w:szCs w:val="22"/>
        </w:rPr>
      </w:pPr>
      <w:r w:rsidRPr="00023451">
        <w:rPr>
          <w:rFonts w:ascii="Times New Roman" w:hAnsi="Times New Roman" w:cs="Times New Roman"/>
          <w:i/>
          <w:iCs/>
          <w:color w:val="000000"/>
          <w:sz w:val="22"/>
          <w:szCs w:val="22"/>
        </w:rPr>
        <w:t>Short-term employee benefits</w:t>
      </w:r>
    </w:p>
    <w:p w14:paraId="1B9A853D" w14:textId="77777777" w:rsidR="00023451" w:rsidRPr="00866CB8" w:rsidRDefault="00023451" w:rsidP="00866CB8">
      <w:pPr>
        <w:pStyle w:val="block"/>
        <w:spacing w:after="0" w:line="240" w:lineRule="atLeast"/>
        <w:ind w:left="540"/>
        <w:jc w:val="thaiDistribute"/>
        <w:rPr>
          <w:szCs w:val="22"/>
        </w:rPr>
      </w:pPr>
    </w:p>
    <w:p w14:paraId="2C942104" w14:textId="77777777" w:rsidR="00E4185D" w:rsidRDefault="00CC1F41" w:rsidP="00CF44AD">
      <w:pPr>
        <w:pStyle w:val="BodyText"/>
        <w:spacing w:after="0"/>
        <w:ind w:left="540"/>
        <w:jc w:val="both"/>
        <w:rPr>
          <w:rFonts w:ascii="Times New Roman" w:hAnsi="Times New Roman" w:cs="Times New Roman"/>
          <w:color w:val="000000"/>
          <w:sz w:val="22"/>
          <w:szCs w:val="22"/>
        </w:rPr>
      </w:pPr>
      <w:r w:rsidRPr="00CF44AD">
        <w:rPr>
          <w:rFonts w:ascii="Times New Roman" w:hAnsi="Times New Roman" w:cs="Times New Roman"/>
          <w:color w:val="000000"/>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68870CA0" w14:textId="77777777" w:rsidR="00E4185D" w:rsidRDefault="00E4185D" w:rsidP="00CF44AD">
      <w:pPr>
        <w:pStyle w:val="BodyText"/>
        <w:spacing w:after="0"/>
        <w:ind w:left="540"/>
        <w:jc w:val="both"/>
        <w:rPr>
          <w:rFonts w:ascii="Times New Roman" w:hAnsi="Times New Roman" w:cs="Times New Roman"/>
          <w:color w:val="000000"/>
          <w:sz w:val="22"/>
          <w:szCs w:val="22"/>
        </w:rPr>
      </w:pPr>
    </w:p>
    <w:p w14:paraId="00ED9E49" w14:textId="1062970F" w:rsidR="00FF5E55" w:rsidRPr="00FF5E55" w:rsidRDefault="00FF5E55" w:rsidP="00637442">
      <w:pPr>
        <w:pStyle w:val="ListParagraph"/>
        <w:numPr>
          <w:ilvl w:val="0"/>
          <w:numId w:val="50"/>
        </w:numPr>
        <w:ind w:left="540" w:hanging="540"/>
        <w:rPr>
          <w:b/>
          <w:bCs/>
          <w:i/>
          <w:iCs/>
          <w:szCs w:val="22"/>
        </w:rPr>
      </w:pPr>
      <w:r w:rsidRPr="00FF5E55">
        <w:rPr>
          <w:b/>
          <w:bCs/>
          <w:i/>
          <w:iCs/>
          <w:szCs w:val="22"/>
        </w:rPr>
        <w:t>Provision</w:t>
      </w:r>
      <w:r>
        <w:rPr>
          <w:b/>
          <w:bCs/>
          <w:i/>
          <w:iCs/>
          <w:szCs w:val="22"/>
        </w:rPr>
        <w:t>s</w:t>
      </w:r>
    </w:p>
    <w:p w14:paraId="36DE044D" w14:textId="77777777" w:rsidR="00FF5E55" w:rsidRPr="00E43CC6" w:rsidRDefault="00FF5E55" w:rsidP="00866CB8">
      <w:pPr>
        <w:pStyle w:val="block"/>
        <w:spacing w:after="0" w:line="240" w:lineRule="atLeast"/>
        <w:ind w:left="540"/>
        <w:jc w:val="thaiDistribute"/>
        <w:rPr>
          <w:szCs w:val="22"/>
        </w:rPr>
      </w:pPr>
    </w:p>
    <w:p w14:paraId="4C74FC39" w14:textId="443D33A6" w:rsidR="00D13EFD" w:rsidRDefault="007B01D6" w:rsidP="00D47FBB">
      <w:pPr>
        <w:tabs>
          <w:tab w:val="clear" w:pos="227"/>
          <w:tab w:val="clear" w:pos="454"/>
          <w:tab w:val="clear" w:pos="680"/>
          <w:tab w:val="left" w:pos="720"/>
        </w:tabs>
        <w:autoSpaceDE w:val="0"/>
        <w:autoSpaceDN w:val="0"/>
        <w:adjustRightInd w:val="0"/>
        <w:ind w:left="540"/>
        <w:jc w:val="thaiDistribute"/>
        <w:rPr>
          <w:rFonts w:ascii="Times New Roman" w:hAnsi="Times New Roman" w:cs="Times New Roman"/>
          <w:sz w:val="22"/>
          <w:szCs w:val="22"/>
        </w:rPr>
      </w:pPr>
      <w:r w:rsidRPr="007B01D6">
        <w:rPr>
          <w:rFonts w:ascii="Times New Roman" w:hAnsi="Times New Roman" w:cs="Times New Roman"/>
          <w:sz w:val="22"/>
          <w:szCs w:val="22"/>
        </w:rPr>
        <w:t>Provisions are determined by discounting the expected future cash flows at a pre-tax rate that</w:t>
      </w:r>
      <w:r w:rsidR="00F20078">
        <w:rPr>
          <w:rFonts w:ascii="Times New Roman" w:hAnsi="Times New Roman" w:cs="Times New Roman"/>
          <w:sz w:val="22"/>
          <w:szCs w:val="22"/>
        </w:rPr>
        <w:br/>
      </w:r>
      <w:r w:rsidRPr="007B01D6">
        <w:rPr>
          <w:rFonts w:ascii="Times New Roman" w:hAnsi="Times New Roman" w:cs="Times New Roman"/>
          <w:sz w:val="22"/>
          <w:szCs w:val="22"/>
        </w:rPr>
        <w:t>reflects current market assessments of the time value of money and the risks specific to the liability.</w:t>
      </w:r>
      <w:r w:rsidR="00F20078">
        <w:rPr>
          <w:rFonts w:ascii="Times New Roman" w:hAnsi="Times New Roman" w:cs="Times New Roman"/>
          <w:sz w:val="22"/>
          <w:szCs w:val="22"/>
        </w:rPr>
        <w:br/>
      </w:r>
      <w:r w:rsidRPr="007B01D6">
        <w:rPr>
          <w:rFonts w:ascii="Times New Roman" w:hAnsi="Times New Roman" w:cs="Times New Roman"/>
          <w:sz w:val="22"/>
          <w:szCs w:val="22"/>
        </w:rPr>
        <w:t>The unwinding of the discount is recognised as a finance cost.</w:t>
      </w:r>
    </w:p>
    <w:p w14:paraId="0AE544DE" w14:textId="4EC52D53" w:rsidR="00E4185D" w:rsidRDefault="00E4185D" w:rsidP="00866CB8">
      <w:pPr>
        <w:pStyle w:val="block"/>
        <w:spacing w:after="0" w:line="240" w:lineRule="atLeast"/>
        <w:ind w:left="540"/>
        <w:jc w:val="thaiDistribute"/>
        <w:rPr>
          <w:szCs w:val="22"/>
        </w:rPr>
      </w:pPr>
      <w:r>
        <w:rPr>
          <w:szCs w:val="22"/>
        </w:rPr>
        <w:br w:type="page"/>
      </w:r>
    </w:p>
    <w:p w14:paraId="188FA289" w14:textId="71312794" w:rsidR="003858FA" w:rsidRPr="008E6A82" w:rsidRDefault="003858FA" w:rsidP="00637442">
      <w:pPr>
        <w:pStyle w:val="ListParagraph"/>
        <w:numPr>
          <w:ilvl w:val="0"/>
          <w:numId w:val="50"/>
        </w:numPr>
        <w:ind w:left="540" w:hanging="540"/>
        <w:rPr>
          <w:b/>
          <w:bCs/>
          <w:i/>
          <w:iCs/>
          <w:szCs w:val="22"/>
        </w:rPr>
      </w:pPr>
      <w:r w:rsidRPr="008E6A82">
        <w:rPr>
          <w:b/>
          <w:bCs/>
          <w:i/>
          <w:iCs/>
          <w:szCs w:val="22"/>
        </w:rPr>
        <w:lastRenderedPageBreak/>
        <w:t>Deferred income</w:t>
      </w:r>
      <w:r>
        <w:rPr>
          <w:b/>
          <w:bCs/>
          <w:i/>
          <w:iCs/>
          <w:szCs w:val="22"/>
        </w:rPr>
        <w:t xml:space="preserve"> from g</w:t>
      </w:r>
      <w:r w:rsidRPr="00910322">
        <w:rPr>
          <w:b/>
          <w:bCs/>
          <w:i/>
          <w:iCs/>
          <w:szCs w:val="22"/>
        </w:rPr>
        <w:t>overnment grants</w:t>
      </w:r>
    </w:p>
    <w:p w14:paraId="595B29D9" w14:textId="77777777" w:rsidR="003858FA" w:rsidRPr="00E43CC6" w:rsidRDefault="003858FA" w:rsidP="00866CB8">
      <w:pPr>
        <w:pStyle w:val="block"/>
        <w:spacing w:after="0" w:line="240" w:lineRule="atLeast"/>
        <w:ind w:left="540"/>
        <w:jc w:val="thaiDistribute"/>
        <w:rPr>
          <w:szCs w:val="22"/>
        </w:rPr>
      </w:pPr>
    </w:p>
    <w:p w14:paraId="19615FFF" w14:textId="1A787C4C" w:rsidR="003858FA" w:rsidRDefault="003858FA" w:rsidP="003858FA">
      <w:pPr>
        <w:tabs>
          <w:tab w:val="clear" w:pos="227"/>
          <w:tab w:val="clear" w:pos="454"/>
          <w:tab w:val="clear" w:pos="680"/>
          <w:tab w:val="left" w:pos="720"/>
        </w:tabs>
        <w:ind w:left="540"/>
        <w:jc w:val="both"/>
        <w:rPr>
          <w:rFonts w:ascii="Times New Roman" w:hAnsi="Times New Roman" w:cs="Times New Roman"/>
          <w:sz w:val="22"/>
          <w:szCs w:val="22"/>
        </w:rPr>
      </w:pPr>
      <w:r w:rsidRPr="00D54B2E">
        <w:rPr>
          <w:rFonts w:ascii="Times New Roman" w:hAnsi="Times New Roman" w:cs="Times New Roman"/>
          <w:sz w:val="22"/>
          <w:szCs w:val="22"/>
        </w:rPr>
        <w:t>Deferred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 xml:space="preserve">grants represented grants for flood protection construction project from the Ministry of Industry and government grants for machine development for energy conservation from the Department of Alternative Energy Development and Efficiency. The </w:t>
      </w:r>
      <w:r w:rsidR="00D86F15">
        <w:rPr>
          <w:rFonts w:ascii="Times New Roman" w:hAnsi="Times New Roman"/>
          <w:sz w:val="22"/>
          <w:szCs w:val="28"/>
        </w:rPr>
        <w:t>Company</w:t>
      </w:r>
      <w:r w:rsidRPr="00D54B2E">
        <w:rPr>
          <w:rFonts w:ascii="Times New Roman" w:hAnsi="Times New Roman" w:cs="Times New Roman"/>
          <w:sz w:val="22"/>
          <w:szCs w:val="22"/>
        </w:rPr>
        <w:t xml:space="preserve"> </w:t>
      </w:r>
      <w:r>
        <w:rPr>
          <w:rFonts w:ascii="Times New Roman" w:hAnsi="Times New Roman" w:cs="Times New Roman"/>
          <w:sz w:val="22"/>
          <w:szCs w:val="22"/>
        </w:rPr>
        <w:t>recorded the grants</w:t>
      </w:r>
      <w:r w:rsidRPr="00D54B2E">
        <w:rPr>
          <w:rFonts w:ascii="Times New Roman" w:hAnsi="Times New Roman" w:cs="Times New Roman"/>
          <w:sz w:val="22"/>
          <w:szCs w:val="22"/>
        </w:rPr>
        <w:t xml:space="preserve"> as deferred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 xml:space="preserve">grants </w:t>
      </w:r>
      <w:r>
        <w:rPr>
          <w:rFonts w:ascii="Times New Roman" w:hAnsi="Times New Roman" w:cs="Times New Roman"/>
          <w:sz w:val="22"/>
          <w:szCs w:val="22"/>
        </w:rPr>
        <w:t xml:space="preserve">in the statement of financial position </w:t>
      </w:r>
      <w:r w:rsidRPr="00D54B2E">
        <w:rPr>
          <w:rFonts w:ascii="Times New Roman" w:hAnsi="Times New Roman" w:cs="Times New Roman"/>
          <w:sz w:val="22"/>
          <w:szCs w:val="22"/>
        </w:rPr>
        <w:t>and recognised as income by a straight</w:t>
      </w:r>
      <w:r w:rsidR="00395B39">
        <w:rPr>
          <w:rFonts w:ascii="Times New Roman" w:hAnsi="Times New Roman" w:cs="Times New Roman"/>
          <w:sz w:val="22"/>
          <w:szCs w:val="22"/>
        </w:rPr>
        <w:t xml:space="preserve"> </w:t>
      </w:r>
      <w:r w:rsidRPr="00D54B2E">
        <w:rPr>
          <w:rFonts w:ascii="Times New Roman" w:hAnsi="Times New Roman" w:cs="Times New Roman"/>
          <w:sz w:val="22"/>
          <w:szCs w:val="22"/>
        </w:rPr>
        <w:t xml:space="preserve">line basis over the useful lives of the </w:t>
      </w:r>
      <w:r>
        <w:rPr>
          <w:rFonts w:ascii="Times New Roman" w:hAnsi="Times New Roman" w:cs="Times New Roman"/>
          <w:sz w:val="22"/>
          <w:szCs w:val="22"/>
        </w:rPr>
        <w:t>related</w:t>
      </w:r>
      <w:r w:rsidRPr="00D54B2E">
        <w:rPr>
          <w:rFonts w:ascii="Times New Roman" w:hAnsi="Times New Roman" w:cs="Times New Roman"/>
          <w:sz w:val="22"/>
          <w:szCs w:val="22"/>
        </w:rPr>
        <w:t xml:space="preserve"> assets of 4</w:t>
      </w:r>
      <w:r>
        <w:rPr>
          <w:rFonts w:ascii="Times New Roman" w:hAnsi="Times New Roman" w:cs="Times New Roman"/>
          <w:sz w:val="22"/>
          <w:szCs w:val="22"/>
        </w:rPr>
        <w:t xml:space="preserve"> to </w:t>
      </w:r>
      <w:r w:rsidRPr="00D54B2E">
        <w:rPr>
          <w:rFonts w:ascii="Times New Roman" w:hAnsi="Times New Roman" w:cs="Times New Roman"/>
          <w:sz w:val="22"/>
          <w:szCs w:val="22"/>
        </w:rPr>
        <w:t>25 years.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grants presented separately in profit or loss.</w:t>
      </w:r>
    </w:p>
    <w:p w14:paraId="47AC7E45" w14:textId="77777777" w:rsidR="00D86F15" w:rsidRPr="00E43CC6" w:rsidRDefault="00D86F15" w:rsidP="00866CB8">
      <w:pPr>
        <w:pStyle w:val="block"/>
        <w:spacing w:after="0" w:line="240" w:lineRule="atLeast"/>
        <w:ind w:left="540"/>
        <w:jc w:val="thaiDistribute"/>
        <w:rPr>
          <w:szCs w:val="22"/>
        </w:rPr>
      </w:pPr>
    </w:p>
    <w:p w14:paraId="3F750597" w14:textId="7601DC82" w:rsidR="003858FA" w:rsidRDefault="003858FA" w:rsidP="00637442">
      <w:pPr>
        <w:pStyle w:val="ListParagraph"/>
        <w:numPr>
          <w:ilvl w:val="0"/>
          <w:numId w:val="50"/>
        </w:numPr>
        <w:ind w:left="540" w:hanging="540"/>
        <w:rPr>
          <w:b/>
          <w:bCs/>
          <w:i/>
          <w:iCs/>
          <w:szCs w:val="22"/>
        </w:rPr>
      </w:pPr>
      <w:r w:rsidRPr="002103E1">
        <w:rPr>
          <w:b/>
          <w:bCs/>
          <w:i/>
          <w:iCs/>
          <w:szCs w:val="22"/>
        </w:rPr>
        <w:t>Deferred income</w:t>
      </w:r>
    </w:p>
    <w:p w14:paraId="19EECBD5" w14:textId="77777777" w:rsidR="00935745" w:rsidRDefault="00935745" w:rsidP="00866CB8">
      <w:pPr>
        <w:pStyle w:val="block"/>
        <w:spacing w:after="0" w:line="240" w:lineRule="atLeast"/>
        <w:ind w:left="540"/>
        <w:jc w:val="thaiDistribute"/>
        <w:rPr>
          <w:szCs w:val="22"/>
        </w:rPr>
      </w:pPr>
    </w:p>
    <w:p w14:paraId="2FF4C39A" w14:textId="4AC6A1F8" w:rsidR="003858FA" w:rsidRPr="006A1ED1" w:rsidRDefault="003858FA" w:rsidP="006A1ED1">
      <w:pPr>
        <w:tabs>
          <w:tab w:val="clear" w:pos="227"/>
          <w:tab w:val="clear" w:pos="454"/>
          <w:tab w:val="clear" w:pos="680"/>
          <w:tab w:val="left" w:pos="720"/>
        </w:tabs>
        <w:ind w:left="540"/>
        <w:jc w:val="both"/>
        <w:rPr>
          <w:rFonts w:ascii="Times New Roman" w:hAnsi="Times New Roman" w:cs="Times New Roman"/>
          <w:sz w:val="22"/>
          <w:szCs w:val="22"/>
        </w:rPr>
      </w:pPr>
      <w:r w:rsidRPr="00D54B2E">
        <w:rPr>
          <w:rFonts w:ascii="Times New Roman" w:hAnsi="Times New Roman" w:cs="Times New Roman"/>
          <w:sz w:val="22"/>
          <w:szCs w:val="22"/>
        </w:rPr>
        <w:t>Deferred income represented</w:t>
      </w:r>
      <w:r w:rsidR="00FE5772">
        <w:rPr>
          <w:rFonts w:ascii="Times New Roman" w:hAnsi="Times New Roman" w:cs="Times New Roman"/>
          <w:sz w:val="22"/>
          <w:szCs w:val="22"/>
        </w:rPr>
        <w:t xml:space="preserve"> </w:t>
      </w:r>
      <w:r w:rsidRPr="00D54B2E">
        <w:rPr>
          <w:rFonts w:ascii="Times New Roman" w:hAnsi="Times New Roman" w:cs="Times New Roman"/>
          <w:sz w:val="22"/>
          <w:szCs w:val="22"/>
        </w:rPr>
        <w:t xml:space="preserve">compensation in advance according to </w:t>
      </w:r>
      <w:r>
        <w:rPr>
          <w:rFonts w:ascii="Times New Roman" w:hAnsi="Times New Roman" w:cs="Times New Roman"/>
          <w:sz w:val="22"/>
          <w:szCs w:val="22"/>
        </w:rPr>
        <w:t>the agreements of</w:t>
      </w:r>
      <w:r w:rsidRPr="00D54B2E">
        <w:rPr>
          <w:rFonts w:ascii="Times New Roman" w:hAnsi="Times New Roman" w:cs="Times New Roman"/>
          <w:sz w:val="22"/>
          <w:szCs w:val="22"/>
        </w:rPr>
        <w:t xml:space="preserve"> </w:t>
      </w:r>
      <w:r>
        <w:rPr>
          <w:rFonts w:ascii="Times New Roman" w:hAnsi="Times New Roman" w:cs="Times New Roman"/>
          <w:sz w:val="22"/>
          <w:szCs w:val="22"/>
        </w:rPr>
        <w:t xml:space="preserve">areas and </w:t>
      </w:r>
      <w:r w:rsidRPr="00D54B2E">
        <w:rPr>
          <w:rFonts w:ascii="Times New Roman" w:hAnsi="Times New Roman" w:cs="Times New Roman"/>
          <w:sz w:val="22"/>
          <w:szCs w:val="22"/>
        </w:rPr>
        <w:t xml:space="preserve">infrastructure utilisation in Nava Nakorn Industrial Promotion Zone. The </w:t>
      </w:r>
      <w:r w:rsidR="006A1ED1">
        <w:rPr>
          <w:rFonts w:ascii="Times New Roman" w:hAnsi="Times New Roman" w:cs="Times New Roman"/>
          <w:sz w:val="22"/>
          <w:szCs w:val="22"/>
        </w:rPr>
        <w:t>Company</w:t>
      </w:r>
      <w:r w:rsidRPr="00D54B2E">
        <w:rPr>
          <w:rFonts w:ascii="Times New Roman" w:hAnsi="Times New Roman" w:cs="Times New Roman"/>
          <w:sz w:val="22"/>
          <w:szCs w:val="22"/>
        </w:rPr>
        <w:t xml:space="preserve"> rec</w:t>
      </w:r>
      <w:r>
        <w:rPr>
          <w:rFonts w:ascii="Times New Roman" w:hAnsi="Times New Roman" w:cs="Times New Roman"/>
          <w:sz w:val="22"/>
          <w:szCs w:val="22"/>
        </w:rPr>
        <w:t>orded</w:t>
      </w:r>
      <w:r w:rsidRPr="00D54B2E">
        <w:rPr>
          <w:rFonts w:ascii="Times New Roman" w:hAnsi="Times New Roman" w:cs="Times New Roman"/>
          <w:sz w:val="22"/>
          <w:szCs w:val="22"/>
        </w:rPr>
        <w:t xml:space="preserve"> as deferred income in the statement of financial position and recognised as income by a straight</w:t>
      </w:r>
      <w:r w:rsidR="00395B39">
        <w:rPr>
          <w:rFonts w:ascii="Times New Roman" w:hAnsi="Times New Roman" w:cs="Times New Roman"/>
          <w:sz w:val="22"/>
          <w:szCs w:val="22"/>
        </w:rPr>
        <w:t xml:space="preserve"> </w:t>
      </w:r>
      <w:r w:rsidRPr="00D54B2E">
        <w:rPr>
          <w:rFonts w:ascii="Times New Roman" w:hAnsi="Times New Roman" w:cs="Times New Roman"/>
          <w:sz w:val="22"/>
          <w:szCs w:val="22"/>
        </w:rPr>
        <w:t>line basis according to the term of the agreement</w:t>
      </w:r>
      <w:r>
        <w:rPr>
          <w:rFonts w:ascii="Times New Roman" w:hAnsi="Times New Roman" w:cs="Times New Roman"/>
          <w:sz w:val="22"/>
          <w:szCs w:val="22"/>
        </w:rPr>
        <w:t>s</w:t>
      </w:r>
      <w:r w:rsidRPr="00D54B2E">
        <w:rPr>
          <w:rFonts w:ascii="Times New Roman" w:hAnsi="Times New Roman" w:cs="Times New Roman"/>
          <w:sz w:val="22"/>
          <w:szCs w:val="22"/>
        </w:rPr>
        <w:t xml:space="preserve"> and presented as </w:t>
      </w:r>
      <w:r>
        <w:rPr>
          <w:rFonts w:ascii="Times New Roman" w:hAnsi="Times New Roman" w:cs="Times New Roman"/>
          <w:sz w:val="22"/>
          <w:szCs w:val="22"/>
        </w:rPr>
        <w:t>income from areas and infrastructure utilisation</w:t>
      </w:r>
      <w:r w:rsidRPr="00D54B2E">
        <w:rPr>
          <w:rFonts w:ascii="Times New Roman" w:hAnsi="Times New Roman" w:cs="Times New Roman"/>
          <w:sz w:val="22"/>
          <w:szCs w:val="22"/>
        </w:rPr>
        <w:t xml:space="preserve"> in profit or loss.</w:t>
      </w:r>
    </w:p>
    <w:p w14:paraId="5C00B5DF" w14:textId="77777777" w:rsidR="00D47FBB" w:rsidRPr="00E43CC6" w:rsidRDefault="00D47FBB" w:rsidP="00866CB8">
      <w:pPr>
        <w:pStyle w:val="block"/>
        <w:spacing w:after="0" w:line="240" w:lineRule="atLeast"/>
        <w:ind w:left="540"/>
        <w:jc w:val="thaiDistribute"/>
        <w:rPr>
          <w:szCs w:val="22"/>
        </w:rPr>
      </w:pPr>
    </w:p>
    <w:p w14:paraId="224E1E6E" w14:textId="5B350BBE" w:rsidR="00D47FBB" w:rsidRPr="000D10C0" w:rsidRDefault="000C69EF" w:rsidP="00637442">
      <w:pPr>
        <w:pStyle w:val="ListParagraph"/>
        <w:numPr>
          <w:ilvl w:val="0"/>
          <w:numId w:val="50"/>
        </w:numPr>
        <w:ind w:left="540" w:hanging="540"/>
        <w:rPr>
          <w:sz w:val="19"/>
          <w:szCs w:val="19"/>
        </w:rPr>
      </w:pPr>
      <w:r w:rsidRPr="000C69EF">
        <w:rPr>
          <w:b/>
          <w:bCs/>
          <w:i/>
          <w:iCs/>
          <w:szCs w:val="22"/>
        </w:rPr>
        <w:t>Fair value measurement</w:t>
      </w:r>
    </w:p>
    <w:p w14:paraId="29F22373" w14:textId="77777777" w:rsidR="00D47FBB" w:rsidRPr="00866CB8" w:rsidRDefault="00D47FBB" w:rsidP="00866CB8">
      <w:pPr>
        <w:pStyle w:val="block"/>
        <w:spacing w:after="0" w:line="240" w:lineRule="atLeast"/>
        <w:ind w:left="540"/>
        <w:jc w:val="thaiDistribute"/>
        <w:rPr>
          <w:szCs w:val="22"/>
        </w:rPr>
      </w:pPr>
    </w:p>
    <w:p w14:paraId="216D5B92" w14:textId="55C8698A" w:rsidR="002C6DF0" w:rsidRDefault="002C6DF0" w:rsidP="0000010F">
      <w:pPr>
        <w:tabs>
          <w:tab w:val="clear" w:pos="227"/>
          <w:tab w:val="clear" w:pos="454"/>
          <w:tab w:val="clear" w:pos="680"/>
          <w:tab w:val="left" w:pos="720"/>
        </w:tabs>
        <w:ind w:left="540"/>
        <w:jc w:val="both"/>
        <w:rPr>
          <w:rFonts w:ascii="Times New Roman" w:hAnsi="Times New Roman" w:cs="Times New Roman"/>
          <w:sz w:val="22"/>
          <w:szCs w:val="22"/>
        </w:rPr>
      </w:pPr>
      <w:r w:rsidRPr="002C6DF0">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93E98B5" w14:textId="77777777" w:rsidR="00C543B8" w:rsidRPr="00E43CC6" w:rsidRDefault="00C543B8" w:rsidP="00866CB8">
      <w:pPr>
        <w:pStyle w:val="block"/>
        <w:spacing w:after="0" w:line="240" w:lineRule="atLeast"/>
        <w:ind w:left="540"/>
        <w:jc w:val="thaiDistribute"/>
        <w:rPr>
          <w:szCs w:val="22"/>
        </w:rPr>
      </w:pPr>
    </w:p>
    <w:p w14:paraId="3ABA6B5E" w14:textId="47404F87" w:rsidR="00B00B85" w:rsidRDefault="004276B4" w:rsidP="00D47FBB">
      <w:pPr>
        <w:pStyle w:val="BodyText"/>
        <w:shd w:val="clear" w:color="auto" w:fill="FFFFFF"/>
        <w:spacing w:after="0" w:line="240" w:lineRule="auto"/>
        <w:ind w:left="540"/>
        <w:jc w:val="both"/>
        <w:rPr>
          <w:rFonts w:ascii="Times New Roman" w:hAnsi="Times New Roman" w:cs="Cordia New"/>
          <w:sz w:val="22"/>
          <w:szCs w:val="22"/>
        </w:rPr>
      </w:pPr>
      <w:r w:rsidRPr="00603463">
        <w:rPr>
          <w:rFonts w:ascii="Times New Roman" w:hAnsi="Times New Roman" w:cs="Cordia New"/>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0937BAFF" w14:textId="77777777" w:rsidR="00D5585C" w:rsidRPr="00866CB8" w:rsidRDefault="00D5585C" w:rsidP="00866CB8">
      <w:pPr>
        <w:pStyle w:val="block"/>
        <w:spacing w:after="0" w:line="240" w:lineRule="atLeast"/>
        <w:ind w:left="540"/>
        <w:jc w:val="thaiDistribute"/>
        <w:rPr>
          <w:szCs w:val="22"/>
        </w:rPr>
      </w:pPr>
    </w:p>
    <w:p w14:paraId="0E603A65" w14:textId="77777777" w:rsidR="00D5585C" w:rsidRPr="00D47FBB" w:rsidRDefault="00D5585C" w:rsidP="00D5585C">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2A2ECF">
        <w:rPr>
          <w:rFonts w:ascii="Times New Roman" w:hAnsi="Times New Roman" w:cs="Times New Roman"/>
          <w:sz w:val="22"/>
          <w:szCs w:val="22"/>
        </w:rPr>
        <w:t>Level 1</w:t>
      </w:r>
      <w:r w:rsidRPr="00D47FBB">
        <w:rPr>
          <w:rFonts w:ascii="Times New Roman" w:hAnsi="Times New Roman" w:cs="Times New Roman"/>
          <w:sz w:val="22"/>
          <w:szCs w:val="22"/>
        </w:rPr>
        <w:t xml:space="preserve">: </w:t>
      </w:r>
      <w:r w:rsidRPr="00397D85">
        <w:rPr>
          <w:rFonts w:ascii="Times New Roman" w:hAnsi="Times New Roman" w:cs="Times New Roman"/>
          <w:sz w:val="22"/>
          <w:szCs w:val="22"/>
        </w:rPr>
        <w:t>quoted prices in active markets for identical assets or liabilities.</w:t>
      </w:r>
    </w:p>
    <w:p w14:paraId="1CACEA7E" w14:textId="77777777" w:rsidR="00D5585C" w:rsidRPr="00D47FBB" w:rsidRDefault="00D5585C" w:rsidP="00D5585C">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2A2ECF">
        <w:rPr>
          <w:rFonts w:ascii="Times New Roman" w:hAnsi="Times New Roman" w:cs="Times New Roman"/>
          <w:sz w:val="22"/>
          <w:szCs w:val="22"/>
        </w:rPr>
        <w:t>Level 2</w:t>
      </w:r>
      <w:r w:rsidRPr="00D47FBB">
        <w:rPr>
          <w:rFonts w:ascii="Times New Roman" w:hAnsi="Times New Roman" w:cs="Times New Roman"/>
          <w:sz w:val="22"/>
          <w:szCs w:val="22"/>
        </w:rPr>
        <w:t xml:space="preserve">: </w:t>
      </w:r>
      <w:r w:rsidRPr="00397D85">
        <w:rPr>
          <w:rFonts w:ascii="Times New Roman" w:hAnsi="Times New Roman" w:cs="Times New Roman"/>
          <w:sz w:val="22"/>
          <w:szCs w:val="22"/>
        </w:rPr>
        <w:t>inputs other than quoted prices included in Level 1 that are observable for the asset or liability, either directly or indirectly.</w:t>
      </w:r>
    </w:p>
    <w:p w14:paraId="30ACA749" w14:textId="77777777" w:rsidR="00D5585C" w:rsidRPr="00D47FBB" w:rsidRDefault="00D5585C" w:rsidP="00D5585C">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2A2ECF">
        <w:rPr>
          <w:rFonts w:ascii="Times New Roman" w:hAnsi="Times New Roman" w:cs="Times New Roman"/>
          <w:sz w:val="22"/>
          <w:szCs w:val="22"/>
        </w:rPr>
        <w:t>Level 3</w:t>
      </w:r>
      <w:r w:rsidRPr="00D47FBB">
        <w:rPr>
          <w:rFonts w:ascii="Times New Roman" w:hAnsi="Times New Roman" w:cs="Times New Roman"/>
          <w:sz w:val="22"/>
          <w:szCs w:val="22"/>
        </w:rPr>
        <w:t xml:space="preserve">: </w:t>
      </w:r>
      <w:r w:rsidRPr="00397D85">
        <w:rPr>
          <w:rFonts w:ascii="Times New Roman" w:hAnsi="Times New Roman" w:cs="Times New Roman"/>
          <w:sz w:val="22"/>
          <w:szCs w:val="22"/>
        </w:rPr>
        <w:t>inputs for the asset or liability that are based on unobservable input.</w:t>
      </w:r>
    </w:p>
    <w:p w14:paraId="2B21CAF1" w14:textId="77777777" w:rsidR="004276B4" w:rsidRPr="00E43CC6" w:rsidRDefault="004276B4" w:rsidP="00866CB8">
      <w:pPr>
        <w:pStyle w:val="block"/>
        <w:spacing w:after="0" w:line="240" w:lineRule="atLeast"/>
        <w:ind w:left="540"/>
        <w:jc w:val="thaiDistribute"/>
        <w:rPr>
          <w:szCs w:val="22"/>
        </w:rPr>
      </w:pPr>
    </w:p>
    <w:p w14:paraId="74A1A046" w14:textId="246EC9B1" w:rsidR="004276B4" w:rsidRDefault="004276B4" w:rsidP="00603463">
      <w:pPr>
        <w:tabs>
          <w:tab w:val="clear" w:pos="227"/>
          <w:tab w:val="clear" w:pos="454"/>
          <w:tab w:val="clear" w:pos="680"/>
          <w:tab w:val="left" w:pos="720"/>
        </w:tabs>
        <w:ind w:left="540"/>
        <w:jc w:val="both"/>
        <w:rPr>
          <w:rFonts w:ascii="Times New Roman" w:hAnsi="Times New Roman" w:cs="Cordia New"/>
          <w:sz w:val="22"/>
          <w:szCs w:val="22"/>
        </w:rPr>
      </w:pPr>
      <w:r w:rsidRPr="00603463">
        <w:rPr>
          <w:rFonts w:ascii="Times New Roman" w:hAnsi="Times New Roman" w:cs="Times New Roman"/>
          <w:sz w:val="22"/>
          <w:szCs w:val="22"/>
        </w:rPr>
        <w:t>The Group</w:t>
      </w:r>
      <w:r w:rsidRPr="00603463">
        <w:rPr>
          <w:rFonts w:ascii="Times New Roman" w:hAnsi="Times New Roman" w:cs="Cordia New"/>
          <w:sz w:val="22"/>
          <w:szCs w:val="22"/>
        </w:rPr>
        <w:t xml:space="preserve"> recognises transfers between levels of the fair value hierarchy at the end of the reporting period during which the change has occurred.</w:t>
      </w:r>
    </w:p>
    <w:p w14:paraId="0444E11E" w14:textId="77777777" w:rsidR="004276B4" w:rsidRPr="00866CB8" w:rsidRDefault="004276B4" w:rsidP="00866CB8">
      <w:pPr>
        <w:pStyle w:val="block"/>
        <w:spacing w:after="0" w:line="240" w:lineRule="atLeast"/>
        <w:ind w:left="540"/>
        <w:jc w:val="thaiDistribute"/>
        <w:rPr>
          <w:szCs w:val="22"/>
        </w:rPr>
      </w:pPr>
    </w:p>
    <w:p w14:paraId="3EDBFF9B" w14:textId="6727EB4A" w:rsidR="00964A0F" w:rsidRPr="00964A0F" w:rsidRDefault="00964A0F" w:rsidP="00964A0F">
      <w:pPr>
        <w:tabs>
          <w:tab w:val="clear" w:pos="227"/>
          <w:tab w:val="clear" w:pos="454"/>
          <w:tab w:val="clear" w:pos="680"/>
          <w:tab w:val="left" w:pos="720"/>
        </w:tabs>
        <w:ind w:left="540"/>
        <w:jc w:val="both"/>
        <w:rPr>
          <w:rFonts w:ascii="Times New Roman" w:hAnsi="Times New Roman" w:cs="Cordia New"/>
          <w:sz w:val="22"/>
          <w:szCs w:val="22"/>
        </w:rPr>
      </w:pPr>
      <w:r w:rsidRPr="00964A0F">
        <w:rPr>
          <w:rFonts w:ascii="Times New Roman" w:hAnsi="Times New Roman" w:cs="Cordia New"/>
          <w:sz w:val="22"/>
          <w:szCs w:val="22"/>
        </w:rPr>
        <w:t>If an asset or a liability measured at fair value has a bid price and an ask price, then the Group measures assets and asset positions at a bid price and liabilities and liability positions at an ask price.</w:t>
      </w:r>
    </w:p>
    <w:p w14:paraId="726AF956" w14:textId="0B290AEC" w:rsidR="00E43CC6" w:rsidRDefault="00E43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4596F13A" w14:textId="4771C3A2" w:rsidR="00603463" w:rsidRPr="00DF507B" w:rsidRDefault="00964A0F" w:rsidP="00DF507B">
      <w:pPr>
        <w:tabs>
          <w:tab w:val="clear" w:pos="227"/>
          <w:tab w:val="clear" w:pos="454"/>
          <w:tab w:val="clear" w:pos="680"/>
          <w:tab w:val="left" w:pos="720"/>
        </w:tabs>
        <w:ind w:left="540"/>
        <w:jc w:val="both"/>
        <w:rPr>
          <w:rFonts w:ascii="Times New Roman" w:hAnsi="Times New Roman" w:cs="Cordia New"/>
          <w:sz w:val="22"/>
          <w:szCs w:val="22"/>
        </w:rPr>
      </w:pPr>
      <w:r w:rsidRPr="00964A0F">
        <w:rPr>
          <w:rFonts w:ascii="Times New Roman" w:hAnsi="Times New Roman" w:cs="Cordia New"/>
          <w:sz w:val="22"/>
          <w:szCs w:val="22"/>
        </w:rPr>
        <w:t xml:space="preserve">The best evidence of the fair value of a financial instrument on initial recognition is normally the transaction price </w:t>
      </w:r>
      <w:r w:rsidR="00FB5F25">
        <w:rPr>
          <w:rFonts w:ascii="Times New Roman" w:hAnsi="Times New Roman" w:cs="Cordia New"/>
          <w:sz w:val="22"/>
          <w:szCs w:val="22"/>
        </w:rPr>
        <w:t>-</w:t>
      </w:r>
      <w:r w:rsidRPr="00964A0F">
        <w:rPr>
          <w:rFonts w:ascii="Times New Roman" w:hAnsi="Times New Roman" w:cs="Cordia New"/>
          <w:sz w:val="22"/>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071FF51F" w14:textId="23F3CD0F" w:rsidR="00E4185D" w:rsidRDefault="00E4185D" w:rsidP="00866CB8">
      <w:pPr>
        <w:pStyle w:val="block"/>
        <w:spacing w:after="0" w:line="240" w:lineRule="atLeast"/>
        <w:ind w:left="540"/>
        <w:jc w:val="thaiDistribute"/>
        <w:rPr>
          <w:szCs w:val="22"/>
        </w:rPr>
      </w:pPr>
      <w:r>
        <w:rPr>
          <w:szCs w:val="22"/>
        </w:rPr>
        <w:br w:type="page"/>
      </w:r>
    </w:p>
    <w:p w14:paraId="376F72FA" w14:textId="4FC12873" w:rsidR="006E5C90" w:rsidRDefault="00305BA9" w:rsidP="00637442">
      <w:pPr>
        <w:pStyle w:val="ListParagraph"/>
        <w:numPr>
          <w:ilvl w:val="0"/>
          <w:numId w:val="50"/>
        </w:numPr>
        <w:ind w:left="540" w:hanging="540"/>
        <w:rPr>
          <w:b/>
          <w:bCs/>
          <w:i/>
          <w:iCs/>
          <w:szCs w:val="22"/>
        </w:rPr>
      </w:pPr>
      <w:r w:rsidRPr="00305BA9">
        <w:rPr>
          <w:b/>
          <w:bCs/>
          <w:i/>
          <w:iCs/>
          <w:szCs w:val="22"/>
        </w:rPr>
        <w:lastRenderedPageBreak/>
        <w:t>Treasury shares</w:t>
      </w:r>
    </w:p>
    <w:p w14:paraId="499AAD2C" w14:textId="77777777" w:rsidR="006E5C90" w:rsidRPr="00866CB8" w:rsidRDefault="006E5C90" w:rsidP="00866CB8">
      <w:pPr>
        <w:pStyle w:val="block"/>
        <w:spacing w:after="0" w:line="240" w:lineRule="atLeast"/>
        <w:ind w:left="540"/>
        <w:jc w:val="thaiDistribute"/>
        <w:rPr>
          <w:szCs w:val="22"/>
        </w:rPr>
      </w:pPr>
    </w:p>
    <w:p w14:paraId="4DF24E58" w14:textId="32D89657" w:rsidR="00FF5E55" w:rsidRDefault="005E2EA0" w:rsidP="005E2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sidRPr="005E2EA0">
        <w:rPr>
          <w:rFonts w:ascii="Times New Roman" w:hAnsi="Times New Roman" w:cs="Times New Roman"/>
          <w:sz w:val="22"/>
          <w:szCs w:val="22"/>
          <w:lang w:val="en-GB" w:bidi="ar-SA"/>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63B46C3E" w14:textId="77777777" w:rsidR="006E5C90" w:rsidRPr="000F1491" w:rsidRDefault="006E5C90" w:rsidP="00866CB8">
      <w:pPr>
        <w:pStyle w:val="block"/>
        <w:spacing w:after="0" w:line="240" w:lineRule="atLeast"/>
        <w:ind w:left="540"/>
        <w:jc w:val="thaiDistribute"/>
        <w:rPr>
          <w:szCs w:val="22"/>
        </w:rPr>
      </w:pPr>
    </w:p>
    <w:p w14:paraId="1BA98468" w14:textId="76A40FFB" w:rsidR="006E5C90" w:rsidRPr="006E5C90" w:rsidRDefault="000C3131" w:rsidP="00637442">
      <w:pPr>
        <w:pStyle w:val="ListParagraph"/>
        <w:numPr>
          <w:ilvl w:val="0"/>
          <w:numId w:val="50"/>
        </w:numPr>
        <w:ind w:left="540" w:hanging="540"/>
        <w:rPr>
          <w:b/>
          <w:bCs/>
          <w:i/>
          <w:iCs/>
          <w:szCs w:val="22"/>
        </w:rPr>
      </w:pPr>
      <w:bookmarkStart w:id="0" w:name="_Hlk32217434"/>
      <w:r w:rsidRPr="000C3131">
        <w:rPr>
          <w:b/>
          <w:bCs/>
          <w:i/>
          <w:iCs/>
          <w:szCs w:val="22"/>
        </w:rPr>
        <w:t>Revenue</w:t>
      </w:r>
      <w:r w:rsidR="00F40B5C">
        <w:rPr>
          <w:b/>
          <w:bCs/>
          <w:i/>
          <w:iCs/>
          <w:szCs w:val="22"/>
        </w:rPr>
        <w:t xml:space="preserve"> from contracts with customers</w:t>
      </w:r>
    </w:p>
    <w:bookmarkEnd w:id="0"/>
    <w:p w14:paraId="51494340" w14:textId="77777777" w:rsidR="00BD2DD6" w:rsidRPr="000F1491" w:rsidRDefault="00BD2DD6" w:rsidP="00866CB8">
      <w:pPr>
        <w:pStyle w:val="block"/>
        <w:spacing w:after="0" w:line="240" w:lineRule="atLeast"/>
        <w:ind w:left="540"/>
        <w:jc w:val="thaiDistribute"/>
        <w:rPr>
          <w:szCs w:val="22"/>
        </w:rPr>
      </w:pPr>
    </w:p>
    <w:p w14:paraId="1EDE654C" w14:textId="5525E215" w:rsidR="00F40B5C" w:rsidRPr="00F40B5C" w:rsidRDefault="00F40B5C" w:rsidP="00F1214D">
      <w:pPr>
        <w:spacing w:line="240" w:lineRule="auto"/>
        <w:ind w:left="540"/>
        <w:jc w:val="both"/>
        <w:rPr>
          <w:rFonts w:ascii="Times New Roman" w:hAnsi="Times New Roman" w:cs="Times New Roman"/>
          <w:i/>
          <w:iCs/>
          <w:sz w:val="22"/>
          <w:szCs w:val="22"/>
        </w:rPr>
      </w:pPr>
      <w:r w:rsidRPr="00F40B5C">
        <w:rPr>
          <w:rFonts w:ascii="Times New Roman" w:hAnsi="Times New Roman" w:cs="Times New Roman"/>
          <w:i/>
          <w:iCs/>
          <w:sz w:val="22"/>
          <w:szCs w:val="22"/>
        </w:rPr>
        <w:t>Revenue recognition</w:t>
      </w:r>
    </w:p>
    <w:p w14:paraId="4E5A7D50" w14:textId="77777777" w:rsidR="00F40B5C" w:rsidRDefault="00F40B5C" w:rsidP="00866CB8">
      <w:pPr>
        <w:pStyle w:val="block"/>
        <w:spacing w:after="0" w:line="240" w:lineRule="atLeast"/>
        <w:ind w:left="540"/>
        <w:jc w:val="thaiDistribute"/>
        <w:rPr>
          <w:szCs w:val="22"/>
        </w:rPr>
      </w:pPr>
    </w:p>
    <w:p w14:paraId="198017F9" w14:textId="3A89118A" w:rsidR="000C3131" w:rsidRDefault="000C3131" w:rsidP="00F1214D">
      <w:pPr>
        <w:spacing w:line="240" w:lineRule="auto"/>
        <w:ind w:left="540"/>
        <w:jc w:val="both"/>
        <w:rPr>
          <w:rFonts w:ascii="Times New Roman" w:hAnsi="Times New Roman" w:cs="Times New Roman"/>
          <w:sz w:val="22"/>
          <w:szCs w:val="22"/>
        </w:rPr>
      </w:pPr>
      <w:r w:rsidRPr="000C3131">
        <w:rPr>
          <w:rFonts w:ascii="Times New Roman" w:hAnsi="Times New Roman" w:cs="Times New Roman"/>
          <w:sz w:val="22"/>
          <w:szCs w:val="22"/>
        </w:rPr>
        <w:t xml:space="preserve">Revenue is recognised when a customer obtains control of the goods or services in an amount that reflects the consideration to which the Group expects to be entitled, excluding those amounts collected </w:t>
      </w:r>
      <w:r w:rsidRPr="00EB51A8">
        <w:rPr>
          <w:rFonts w:ascii="Times New Roman" w:hAnsi="Times New Roman" w:cs="Times New Roman"/>
          <w:spacing w:val="-2"/>
          <w:sz w:val="22"/>
          <w:szCs w:val="22"/>
        </w:rPr>
        <w:t>on behalf of third parties, value added tax and is after deduction of any trade discounts</w:t>
      </w:r>
      <w:r w:rsidR="00EB51A8" w:rsidRPr="00EB51A8">
        <w:rPr>
          <w:spacing w:val="-2"/>
        </w:rPr>
        <w:t xml:space="preserve"> </w:t>
      </w:r>
      <w:r w:rsidR="00EB51A8" w:rsidRPr="00EB51A8">
        <w:rPr>
          <w:rFonts w:ascii="Times New Roman" w:hAnsi="Times New Roman" w:cs="Times New Roman"/>
          <w:spacing w:val="-2"/>
          <w:sz w:val="22"/>
          <w:szCs w:val="22"/>
        </w:rPr>
        <w:t>and volume rebates</w:t>
      </w:r>
      <w:r w:rsidRPr="00EB51A8">
        <w:rPr>
          <w:rFonts w:ascii="Times New Roman" w:hAnsi="Times New Roman" w:cs="Times New Roman"/>
          <w:spacing w:val="-2"/>
          <w:sz w:val="22"/>
          <w:szCs w:val="22"/>
        </w:rPr>
        <w:t>.</w:t>
      </w:r>
    </w:p>
    <w:p w14:paraId="3924B38A" w14:textId="7A9203FD" w:rsidR="00CB0F04" w:rsidRDefault="00CB0F04" w:rsidP="00866CB8">
      <w:pPr>
        <w:pStyle w:val="block"/>
        <w:spacing w:after="0" w:line="240" w:lineRule="atLeast"/>
        <w:ind w:left="540"/>
        <w:jc w:val="thaiDistribute"/>
        <w:rPr>
          <w:szCs w:val="22"/>
        </w:rPr>
      </w:pPr>
    </w:p>
    <w:p w14:paraId="4EAFE9CF" w14:textId="23E939B5" w:rsidR="00935203" w:rsidRPr="00935203" w:rsidRDefault="00935203" w:rsidP="00935203">
      <w:pPr>
        <w:spacing w:line="240" w:lineRule="auto"/>
        <w:ind w:left="540"/>
        <w:jc w:val="both"/>
        <w:rPr>
          <w:rFonts w:ascii="Times New Roman" w:hAnsi="Times New Roman" w:cs="Times New Roman"/>
          <w:i/>
          <w:iCs/>
          <w:sz w:val="22"/>
          <w:szCs w:val="22"/>
        </w:rPr>
      </w:pPr>
      <w:r>
        <w:rPr>
          <w:rFonts w:ascii="Times New Roman" w:hAnsi="Times New Roman" w:cs="Times New Roman"/>
          <w:i/>
          <w:iCs/>
          <w:sz w:val="22"/>
          <w:szCs w:val="22"/>
        </w:rPr>
        <w:t>Sale of real estate</w:t>
      </w:r>
      <w:r w:rsidR="00EB51A8">
        <w:rPr>
          <w:rFonts w:ascii="Times New Roman" w:hAnsi="Times New Roman" w:cs="Times New Roman"/>
          <w:i/>
          <w:iCs/>
          <w:sz w:val="22"/>
          <w:szCs w:val="22"/>
        </w:rPr>
        <w:t xml:space="preserve"> and sale of goods</w:t>
      </w:r>
    </w:p>
    <w:p w14:paraId="7CF031A5" w14:textId="77777777" w:rsidR="00935203" w:rsidRDefault="00935203" w:rsidP="00866CB8">
      <w:pPr>
        <w:pStyle w:val="block"/>
        <w:spacing w:after="0" w:line="240" w:lineRule="atLeast"/>
        <w:ind w:left="540"/>
        <w:jc w:val="thaiDistribute"/>
        <w:rPr>
          <w:szCs w:val="22"/>
        </w:rPr>
      </w:pPr>
    </w:p>
    <w:p w14:paraId="1276D1AD" w14:textId="14DFFE2A" w:rsidR="00F91127" w:rsidRPr="00CB0F04" w:rsidRDefault="00ED32E4" w:rsidP="00CB0F04">
      <w:pPr>
        <w:spacing w:line="240" w:lineRule="auto"/>
        <w:ind w:left="540"/>
        <w:jc w:val="both"/>
        <w:rPr>
          <w:rFonts w:ascii="Times New Roman" w:hAnsi="Times New Roman" w:cs="Times New Roman"/>
          <w:sz w:val="22"/>
          <w:szCs w:val="22"/>
        </w:rPr>
      </w:pPr>
      <w:r w:rsidRPr="00ED32E4">
        <w:rPr>
          <w:rFonts w:ascii="Times New Roman" w:hAnsi="Times New Roman" w:cs="Times New Roman"/>
          <w:sz w:val="22"/>
          <w:szCs w:val="22"/>
        </w:rPr>
        <w:t>Revenue</w:t>
      </w:r>
      <w:r w:rsidRPr="00ED32E4">
        <w:rPr>
          <w:rFonts w:ascii="Times New Roman" w:hAnsi="Times New Roman" w:cs="Times New Roman" w:hint="cs"/>
          <w:sz w:val="22"/>
          <w:szCs w:val="22"/>
          <w:cs/>
        </w:rPr>
        <w:t xml:space="preserve"> </w:t>
      </w:r>
      <w:r w:rsidRPr="00ED32E4">
        <w:rPr>
          <w:rFonts w:ascii="Times New Roman" w:hAnsi="Times New Roman" w:cs="Times New Roman"/>
          <w:sz w:val="22"/>
          <w:szCs w:val="22"/>
        </w:rPr>
        <w:t xml:space="preserve">from sale of </w:t>
      </w:r>
      <w:r w:rsidR="00F1214D">
        <w:rPr>
          <w:rFonts w:ascii="Times New Roman" w:hAnsi="Times New Roman" w:cs="Times New Roman"/>
          <w:sz w:val="22"/>
          <w:szCs w:val="22"/>
        </w:rPr>
        <w:t xml:space="preserve">real estate </w:t>
      </w:r>
      <w:r w:rsidR="00EB51A8">
        <w:rPr>
          <w:rFonts w:ascii="Times New Roman" w:hAnsi="Times New Roman" w:cs="Times New Roman"/>
          <w:sz w:val="22"/>
          <w:szCs w:val="22"/>
        </w:rPr>
        <w:t>and sale of goods are</w:t>
      </w:r>
      <w:r w:rsidRPr="00ED32E4">
        <w:rPr>
          <w:rFonts w:ascii="Times New Roman" w:hAnsi="Times New Roman" w:cs="Times New Roman"/>
          <w:sz w:val="22"/>
          <w:szCs w:val="22"/>
        </w:rPr>
        <w:t xml:space="preserve"> recognised </w:t>
      </w:r>
      <w:r w:rsidR="00474896" w:rsidRPr="00AD682E">
        <w:rPr>
          <w:rFonts w:ascii="Times New Roman" w:hAnsi="Times New Roman" w:cs="Times New Roman"/>
          <w:sz w:val="22"/>
          <w:szCs w:val="22"/>
        </w:rPr>
        <w:t xml:space="preserve">on the date on which the goods </w:t>
      </w:r>
      <w:r w:rsidR="00EB51A8">
        <w:rPr>
          <w:rFonts w:ascii="Times New Roman" w:hAnsi="Times New Roman" w:cs="Times New Roman"/>
          <w:sz w:val="22"/>
          <w:szCs w:val="22"/>
        </w:rPr>
        <w:br/>
      </w:r>
      <w:r w:rsidR="00474896" w:rsidRPr="00AD682E">
        <w:rPr>
          <w:rFonts w:ascii="Times New Roman" w:hAnsi="Times New Roman" w:cs="Times New Roman"/>
          <w:sz w:val="22"/>
          <w:szCs w:val="22"/>
        </w:rPr>
        <w:t>are delivered to the customers.</w:t>
      </w:r>
    </w:p>
    <w:p w14:paraId="655572B9" w14:textId="77777777" w:rsidR="00C84B91" w:rsidRDefault="00C84B91" w:rsidP="00866CB8">
      <w:pPr>
        <w:pStyle w:val="block"/>
        <w:spacing w:after="0" w:line="240" w:lineRule="atLeast"/>
        <w:ind w:left="540"/>
        <w:jc w:val="thaiDistribute"/>
        <w:rPr>
          <w:szCs w:val="22"/>
        </w:rPr>
      </w:pPr>
    </w:p>
    <w:p w14:paraId="36455456" w14:textId="18AFD30B" w:rsidR="00C84B91" w:rsidRDefault="00D2083A" w:rsidP="00CB0F04">
      <w:pPr>
        <w:spacing w:line="240" w:lineRule="auto"/>
        <w:ind w:left="540"/>
        <w:jc w:val="both"/>
        <w:rPr>
          <w:rFonts w:ascii="Times New Roman" w:hAnsi="Times New Roman" w:cs="Cordia New"/>
          <w:i/>
          <w:iCs/>
          <w:sz w:val="22"/>
          <w:szCs w:val="22"/>
        </w:rPr>
      </w:pPr>
      <w:r>
        <w:rPr>
          <w:rFonts w:ascii="Times New Roman" w:hAnsi="Times New Roman" w:cs="Times New Roman"/>
          <w:i/>
          <w:iCs/>
          <w:sz w:val="22"/>
          <w:szCs w:val="22"/>
        </w:rPr>
        <w:t>R</w:t>
      </w:r>
      <w:r w:rsidR="00C84B91">
        <w:rPr>
          <w:rFonts w:ascii="Times New Roman" w:hAnsi="Times New Roman" w:cs="Times New Roman"/>
          <w:i/>
          <w:iCs/>
          <w:sz w:val="22"/>
          <w:szCs w:val="22"/>
        </w:rPr>
        <w:t>endering of services</w:t>
      </w:r>
    </w:p>
    <w:p w14:paraId="2DFEC9E8" w14:textId="77777777" w:rsidR="00C1127C" w:rsidRPr="00866CB8" w:rsidRDefault="00C1127C" w:rsidP="00866CB8">
      <w:pPr>
        <w:pStyle w:val="block"/>
        <w:spacing w:after="0" w:line="240" w:lineRule="atLeast"/>
        <w:ind w:left="540"/>
        <w:jc w:val="thaiDistribute"/>
        <w:rPr>
          <w:szCs w:val="22"/>
        </w:rPr>
      </w:pPr>
    </w:p>
    <w:p w14:paraId="73568D05" w14:textId="24099D74" w:rsidR="000F15B3" w:rsidRPr="00301164" w:rsidRDefault="00ED3E71" w:rsidP="00301164">
      <w:pPr>
        <w:spacing w:line="240" w:lineRule="auto"/>
        <w:ind w:left="540"/>
        <w:jc w:val="both"/>
        <w:rPr>
          <w:rFonts w:ascii="Times New Roman" w:hAnsi="Times New Roman"/>
          <w:sz w:val="22"/>
          <w:szCs w:val="28"/>
        </w:rPr>
      </w:pPr>
      <w:r w:rsidRPr="00FB55D8">
        <w:rPr>
          <w:rFonts w:ascii="Times New Roman" w:hAnsi="Times New Roman" w:cs="Times New Roman"/>
          <w:sz w:val="22"/>
          <w:szCs w:val="22"/>
        </w:rPr>
        <w:t xml:space="preserve">Revenue from rendering of services is recognised </w:t>
      </w:r>
      <w:r>
        <w:rPr>
          <w:rFonts w:ascii="Times New Roman" w:hAnsi="Times New Roman" w:cs="Times New Roman"/>
          <w:sz w:val="22"/>
          <w:szCs w:val="22"/>
        </w:rPr>
        <w:t xml:space="preserve">over time </w:t>
      </w:r>
      <w:r w:rsidRPr="00FB55D8">
        <w:rPr>
          <w:rFonts w:ascii="Times New Roman" w:hAnsi="Times New Roman" w:cs="Times New Roman"/>
          <w:sz w:val="22"/>
          <w:szCs w:val="22"/>
        </w:rPr>
        <w:t>as services are provided.</w:t>
      </w:r>
      <w:r w:rsidR="00301164" w:rsidRPr="00301164">
        <w:rPr>
          <w:rFonts w:ascii="Times New Roman" w:hAnsi="Times New Roman" w:cs="Times New Roman" w:hint="cs"/>
          <w:sz w:val="22"/>
          <w:szCs w:val="22"/>
          <w:cs/>
        </w:rPr>
        <w:t xml:space="preserve"> </w:t>
      </w:r>
      <w:r w:rsidR="00301164" w:rsidRPr="00301164">
        <w:rPr>
          <w:rFonts w:ascii="Times New Roman" w:hAnsi="Times New Roman" w:cs="Times New Roman"/>
          <w:sz w:val="22"/>
          <w:szCs w:val="22"/>
        </w:rPr>
        <w:t>The related costs are recognised in profit or loss when they are incurred</w:t>
      </w:r>
      <w:r w:rsidR="00301164">
        <w:rPr>
          <w:rFonts w:ascii="Times New Roman" w:hAnsi="Times New Roman"/>
          <w:sz w:val="22"/>
          <w:szCs w:val="28"/>
        </w:rPr>
        <w:t>.</w:t>
      </w:r>
    </w:p>
    <w:p w14:paraId="15210158" w14:textId="77777777" w:rsidR="00ED3E71" w:rsidRPr="00866CB8" w:rsidRDefault="00ED3E71" w:rsidP="00866CB8">
      <w:pPr>
        <w:pStyle w:val="block"/>
        <w:spacing w:after="0" w:line="240" w:lineRule="atLeast"/>
        <w:ind w:left="540"/>
        <w:jc w:val="thaiDistribute"/>
        <w:rPr>
          <w:szCs w:val="22"/>
        </w:rPr>
      </w:pPr>
    </w:p>
    <w:p w14:paraId="5A6CFB57" w14:textId="75785194" w:rsidR="00425BEE" w:rsidRPr="00FF5E55" w:rsidRDefault="00425BEE" w:rsidP="00637442">
      <w:pPr>
        <w:pStyle w:val="ListParagraph"/>
        <w:numPr>
          <w:ilvl w:val="0"/>
          <w:numId w:val="50"/>
        </w:numPr>
        <w:ind w:left="540" w:hanging="540"/>
        <w:rPr>
          <w:b/>
          <w:bCs/>
          <w:i/>
          <w:iCs/>
          <w:szCs w:val="22"/>
        </w:rPr>
      </w:pPr>
      <w:r w:rsidRPr="007B4C36">
        <w:rPr>
          <w:b/>
          <w:bCs/>
          <w:i/>
          <w:iCs/>
          <w:szCs w:val="22"/>
        </w:rPr>
        <w:t>Income tax</w:t>
      </w:r>
    </w:p>
    <w:p w14:paraId="21F322A2" w14:textId="77777777" w:rsidR="00425BEE" w:rsidRPr="000F1491" w:rsidRDefault="00425BEE" w:rsidP="00866CB8">
      <w:pPr>
        <w:pStyle w:val="block"/>
        <w:spacing w:after="0" w:line="240" w:lineRule="atLeast"/>
        <w:ind w:left="540"/>
        <w:jc w:val="thaiDistribute"/>
        <w:rPr>
          <w:szCs w:val="22"/>
        </w:rPr>
      </w:pPr>
    </w:p>
    <w:p w14:paraId="53AC6938" w14:textId="747276E3" w:rsidR="007B4C36" w:rsidRDefault="007B4C36" w:rsidP="00187715">
      <w:pPr>
        <w:pStyle w:val="BodyText"/>
        <w:spacing w:after="0"/>
        <w:ind w:left="540"/>
        <w:jc w:val="both"/>
        <w:rPr>
          <w:rFonts w:ascii="Times New Roman" w:hAnsi="Times New Roman"/>
          <w:sz w:val="22"/>
          <w:szCs w:val="22"/>
        </w:rPr>
      </w:pPr>
      <w:r w:rsidRPr="007B4C36">
        <w:rPr>
          <w:rFonts w:ascii="Times New Roman" w:hAnsi="Times New Roman"/>
          <w:sz w:val="22"/>
          <w:szCs w:val="22"/>
        </w:rPr>
        <w:t>Income tax expense for the year comprises current and deferred tax, which is recognised in profit or loss except to the extent that they relate to</w:t>
      </w:r>
      <w:r>
        <w:rPr>
          <w:rFonts w:ascii="Times New Roman" w:hAnsi="Times New Roman"/>
          <w:sz w:val="22"/>
          <w:szCs w:val="22"/>
        </w:rPr>
        <w:t xml:space="preserve"> </w:t>
      </w:r>
      <w:r w:rsidRPr="007B4C36">
        <w:rPr>
          <w:rFonts w:ascii="Times New Roman" w:hAnsi="Times New Roman"/>
          <w:sz w:val="22"/>
          <w:szCs w:val="22"/>
        </w:rPr>
        <w:t>items recognised directly in equity or in other comprehensive income.</w:t>
      </w:r>
    </w:p>
    <w:p w14:paraId="6647DA20" w14:textId="5CA4F1F0" w:rsidR="00B8566E" w:rsidRDefault="00B8566E" w:rsidP="00866CB8">
      <w:pPr>
        <w:pStyle w:val="block"/>
        <w:spacing w:after="0" w:line="240" w:lineRule="atLeast"/>
        <w:ind w:left="540"/>
        <w:jc w:val="thaiDistribute"/>
        <w:rPr>
          <w:szCs w:val="22"/>
        </w:rPr>
      </w:pPr>
    </w:p>
    <w:p w14:paraId="3EE261C6" w14:textId="091F945B" w:rsidR="00B8566E" w:rsidRDefault="00B8566E" w:rsidP="00187715">
      <w:pPr>
        <w:pStyle w:val="BodyText"/>
        <w:spacing w:after="0"/>
        <w:ind w:left="540"/>
        <w:jc w:val="both"/>
        <w:rPr>
          <w:rFonts w:ascii="Times New Roman" w:hAnsi="Times New Roman"/>
          <w:sz w:val="22"/>
          <w:szCs w:val="22"/>
        </w:rPr>
      </w:pPr>
      <w:r w:rsidRPr="00B8566E">
        <w:rPr>
          <w:rFonts w:ascii="Times New Roman" w:hAnsi="Times New Roman"/>
          <w:sz w:val="22"/>
          <w:szCs w:val="22"/>
        </w:rPr>
        <w:t>Current tax is recognised in respect of the taxable income or loss for the year, using tax rates enacted or substantively enacted at the reporting date, and any adjustment to tax payable in respect of previous years.</w:t>
      </w:r>
    </w:p>
    <w:p w14:paraId="351278E7" w14:textId="77777777" w:rsidR="00E0074A" w:rsidRDefault="00E0074A" w:rsidP="00866CB8">
      <w:pPr>
        <w:pStyle w:val="block"/>
        <w:spacing w:after="0" w:line="240" w:lineRule="atLeast"/>
        <w:ind w:left="540"/>
        <w:jc w:val="thaiDistribute"/>
        <w:rPr>
          <w:szCs w:val="22"/>
        </w:rPr>
      </w:pPr>
    </w:p>
    <w:p w14:paraId="46998F1A" w14:textId="4C66764B" w:rsidR="00E0074A" w:rsidRDefault="00E0074A" w:rsidP="00187715">
      <w:pPr>
        <w:pStyle w:val="BodyText"/>
        <w:spacing w:after="0"/>
        <w:ind w:left="540"/>
        <w:jc w:val="both"/>
        <w:rPr>
          <w:rFonts w:ascii="Times New Roman" w:hAnsi="Times New Roman"/>
          <w:sz w:val="22"/>
          <w:szCs w:val="22"/>
        </w:rPr>
      </w:pPr>
      <w:r w:rsidRPr="00E0074A">
        <w:rPr>
          <w:rFonts w:ascii="Times New Roman" w:hAnsi="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w:t>
      </w:r>
      <w:r>
        <w:rPr>
          <w:rFonts w:ascii="Times New Roman" w:hAnsi="Times New Roman"/>
          <w:sz w:val="22"/>
          <w:szCs w:val="22"/>
        </w:rPr>
        <w:t xml:space="preserve"> </w:t>
      </w:r>
      <w:r w:rsidRPr="00E0074A">
        <w:rPr>
          <w:rFonts w:ascii="Times New Roman" w:hAnsi="Times New Roman"/>
          <w:sz w:val="22"/>
          <w:szCs w:val="22"/>
        </w:rPr>
        <w:t>the initial recognition of assets or liabilities in a transaction that is not a business combination or at the time of the transaction (i) affects neither accounting nor taxable profit or loss and (ii) does not give rise to equal taxable and deductible temporary differences and differences relating to investments in subsidiaries and joint ventures to the extent that it is probable that they will not reverse in the foreseeable future</w:t>
      </w:r>
      <w:r>
        <w:rPr>
          <w:rFonts w:ascii="Times New Roman" w:hAnsi="Times New Roman"/>
          <w:sz w:val="22"/>
          <w:szCs w:val="22"/>
        </w:rPr>
        <w:t>.</w:t>
      </w:r>
    </w:p>
    <w:p w14:paraId="4FA92983" w14:textId="77777777" w:rsidR="00A921A4" w:rsidRDefault="00A921A4" w:rsidP="00866CB8">
      <w:pPr>
        <w:pStyle w:val="block"/>
        <w:spacing w:after="0" w:line="240" w:lineRule="atLeast"/>
        <w:ind w:left="540"/>
        <w:jc w:val="thaiDistribute"/>
        <w:rPr>
          <w:szCs w:val="22"/>
        </w:rPr>
      </w:pPr>
    </w:p>
    <w:p w14:paraId="1E06FE6B" w14:textId="360F4564" w:rsidR="00513D8B" w:rsidRDefault="00513D8B" w:rsidP="00187715">
      <w:pPr>
        <w:pStyle w:val="BodyText"/>
        <w:spacing w:after="0"/>
        <w:ind w:left="540"/>
        <w:jc w:val="both"/>
        <w:rPr>
          <w:rFonts w:ascii="Times New Roman" w:hAnsi="Times New Roman"/>
          <w:sz w:val="22"/>
          <w:szCs w:val="22"/>
        </w:rPr>
      </w:pPr>
      <w:r w:rsidRPr="00513D8B">
        <w:rPr>
          <w:rFonts w:ascii="Times New Roman" w:hAnsi="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63FE5DE7" w14:textId="71520EA8" w:rsidR="00E4185D" w:rsidRDefault="00E4185D" w:rsidP="00866CB8">
      <w:pPr>
        <w:pStyle w:val="block"/>
        <w:spacing w:after="0" w:line="240" w:lineRule="atLeast"/>
        <w:ind w:left="540"/>
        <w:jc w:val="thaiDistribute"/>
        <w:rPr>
          <w:szCs w:val="22"/>
        </w:rPr>
      </w:pPr>
      <w:r>
        <w:rPr>
          <w:szCs w:val="22"/>
        </w:rPr>
        <w:br w:type="page"/>
      </w:r>
    </w:p>
    <w:p w14:paraId="388337DD" w14:textId="575537C7" w:rsidR="00513D8B" w:rsidRDefault="00513D8B" w:rsidP="00187715">
      <w:pPr>
        <w:pStyle w:val="BodyText"/>
        <w:spacing w:after="0"/>
        <w:ind w:left="540"/>
        <w:jc w:val="both"/>
        <w:rPr>
          <w:rFonts w:ascii="Times New Roman" w:hAnsi="Times New Roman"/>
          <w:sz w:val="22"/>
          <w:szCs w:val="22"/>
        </w:rPr>
      </w:pPr>
      <w:r w:rsidRPr="00513D8B">
        <w:rPr>
          <w:rFonts w:ascii="Times New Roman" w:hAnsi="Times New Roman"/>
          <w:sz w:val="22"/>
          <w:szCs w:val="22"/>
        </w:rPr>
        <w:lastRenderedPageBreak/>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w:t>
      </w:r>
      <w:r>
        <w:rPr>
          <w:rFonts w:ascii="Times New Roman" w:hAnsi="Times New Roman"/>
          <w:sz w:val="22"/>
          <w:szCs w:val="22"/>
        </w:rPr>
        <w:t>reali</w:t>
      </w:r>
      <w:r w:rsidR="006D3BDB">
        <w:rPr>
          <w:rFonts w:ascii="Times New Roman" w:hAnsi="Times New Roman"/>
          <w:sz w:val="22"/>
          <w:szCs w:val="22"/>
        </w:rPr>
        <w:t>s</w:t>
      </w:r>
      <w:r>
        <w:rPr>
          <w:rFonts w:ascii="Times New Roman" w:hAnsi="Times New Roman"/>
          <w:sz w:val="22"/>
          <w:szCs w:val="22"/>
        </w:rPr>
        <w:t>ed.</w:t>
      </w:r>
    </w:p>
    <w:p w14:paraId="6F39CBAF" w14:textId="77777777" w:rsidR="005C625B" w:rsidRDefault="005C625B" w:rsidP="00866CB8">
      <w:pPr>
        <w:pStyle w:val="block"/>
        <w:spacing w:after="0" w:line="240" w:lineRule="atLeast"/>
        <w:ind w:left="540"/>
        <w:jc w:val="thaiDistribute"/>
        <w:rPr>
          <w:szCs w:val="22"/>
        </w:rPr>
      </w:pPr>
    </w:p>
    <w:p w14:paraId="633031B8" w14:textId="0465319E" w:rsidR="00D16F9C" w:rsidRPr="00D16F9C" w:rsidRDefault="00D16F9C" w:rsidP="00637442">
      <w:pPr>
        <w:pStyle w:val="ListParagraph"/>
        <w:numPr>
          <w:ilvl w:val="0"/>
          <w:numId w:val="50"/>
        </w:numPr>
        <w:ind w:left="540" w:hanging="540"/>
        <w:rPr>
          <w:b/>
          <w:bCs/>
          <w:i/>
          <w:iCs/>
          <w:szCs w:val="22"/>
        </w:rPr>
      </w:pPr>
      <w:r w:rsidRPr="00D16F9C">
        <w:rPr>
          <w:b/>
          <w:bCs/>
          <w:i/>
          <w:iCs/>
          <w:szCs w:val="22"/>
        </w:rPr>
        <w:tab/>
        <w:t>Segment reporting</w:t>
      </w:r>
    </w:p>
    <w:p w14:paraId="4AF047D8" w14:textId="77777777" w:rsidR="00D16F9C" w:rsidRPr="00D16F9C" w:rsidRDefault="00D16F9C" w:rsidP="00866CB8">
      <w:pPr>
        <w:pStyle w:val="block"/>
        <w:spacing w:after="0" w:line="240" w:lineRule="atLeast"/>
        <w:ind w:left="540"/>
        <w:jc w:val="thaiDistribute"/>
        <w:rPr>
          <w:szCs w:val="22"/>
        </w:rPr>
      </w:pPr>
    </w:p>
    <w:p w14:paraId="7F0107CD" w14:textId="25D6E96B" w:rsidR="00D16F9C" w:rsidRDefault="00D16F9C" w:rsidP="00D16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6D3DD1">
        <w:rPr>
          <w:rFonts w:ascii="Times New Roman" w:hAnsi="Times New Roman"/>
          <w:sz w:val="22"/>
          <w:szCs w:val="22"/>
        </w:rPr>
        <w:t>Segment results that are reported to the</w:t>
      </w:r>
      <w:r w:rsidR="00893C28">
        <w:rPr>
          <w:rFonts w:ascii="Times New Roman" w:hAnsi="Times New Roman"/>
          <w:sz w:val="22"/>
          <w:szCs w:val="22"/>
        </w:rPr>
        <w:t xml:space="preserve"> </w:t>
      </w:r>
      <w:r w:rsidR="00526B25">
        <w:rPr>
          <w:rFonts w:ascii="Times New Roman" w:hAnsi="Times New Roman"/>
          <w:sz w:val="22"/>
          <w:szCs w:val="22"/>
        </w:rPr>
        <w:t>Group</w:t>
      </w:r>
      <w:r w:rsidR="00893C28">
        <w:rPr>
          <w:rFonts w:ascii="Times New Roman" w:hAnsi="Times New Roman"/>
          <w:sz w:val="22"/>
          <w:szCs w:val="22"/>
        </w:rPr>
        <w:t>’s</w:t>
      </w:r>
      <w:r w:rsidRPr="006D3DD1">
        <w:rPr>
          <w:rFonts w:ascii="Times New Roman" w:hAnsi="Times New Roman"/>
          <w:sz w:val="22"/>
          <w:szCs w:val="22"/>
        </w:rPr>
        <w:t xml:space="preserve"> chief operating decision maker include items directly attributable to a segment as well as those that can be allocated on a reasonable basis.</w:t>
      </w:r>
      <w:r w:rsidR="00641F06" w:rsidRPr="006D3DD1">
        <w:rPr>
          <w:rFonts w:ascii="Times New Roman" w:hAnsi="Times New Roman"/>
          <w:sz w:val="22"/>
          <w:szCs w:val="22"/>
        </w:rPr>
        <w:t xml:space="preserve"> </w:t>
      </w:r>
    </w:p>
    <w:p w14:paraId="6595379C" w14:textId="77777777" w:rsidR="00B12428" w:rsidRDefault="00B12428" w:rsidP="00866CB8">
      <w:pPr>
        <w:pStyle w:val="block"/>
        <w:spacing w:after="0" w:line="240" w:lineRule="atLeast"/>
        <w:ind w:left="540"/>
        <w:jc w:val="thaiDistribute"/>
        <w:rPr>
          <w:szCs w:val="22"/>
        </w:rPr>
      </w:pPr>
    </w:p>
    <w:p w14:paraId="4FCD900D" w14:textId="13939D24" w:rsidR="007A1474" w:rsidRPr="00E9578E" w:rsidRDefault="007A1474" w:rsidP="00BC3BFE">
      <w:pPr>
        <w:pStyle w:val="Heading1"/>
        <w:keepLines/>
        <w:numPr>
          <w:ilvl w:val="0"/>
          <w:numId w:val="47"/>
        </w:numPr>
        <w:shd w:val="clear" w:color="auto" w:fill="auto"/>
        <w:ind w:left="540" w:hanging="540"/>
        <w:jc w:val="thaiDistribute"/>
        <w:rPr>
          <w:rFonts w:ascii="Times New Roman" w:hAnsi="Times New Roman"/>
          <w:sz w:val="24"/>
          <w:szCs w:val="24"/>
          <w:u w:val="none"/>
        </w:rPr>
      </w:pPr>
      <w:r w:rsidRPr="00E9578E">
        <w:rPr>
          <w:rFonts w:ascii="Times New Roman" w:hAnsi="Times New Roman"/>
          <w:sz w:val="24"/>
          <w:szCs w:val="24"/>
          <w:u w:val="none"/>
        </w:rPr>
        <w:tab/>
        <w:t>Related part</w:t>
      </w:r>
      <w:r w:rsidR="00AB539E" w:rsidRPr="00E9578E">
        <w:rPr>
          <w:rFonts w:ascii="Times New Roman" w:hAnsi="Times New Roman"/>
          <w:sz w:val="24"/>
          <w:szCs w:val="24"/>
          <w:u w:val="none"/>
        </w:rPr>
        <w:t>ies</w:t>
      </w:r>
    </w:p>
    <w:p w14:paraId="1C1C191E" w14:textId="5A09F3E0" w:rsidR="00652C78" w:rsidRDefault="00652C78" w:rsidP="00866CB8">
      <w:pPr>
        <w:pStyle w:val="block"/>
        <w:spacing w:after="0" w:line="240" w:lineRule="atLeast"/>
        <w:ind w:left="540"/>
        <w:jc w:val="thaiDistribute"/>
        <w:rPr>
          <w:szCs w:val="22"/>
        </w:rPr>
      </w:pPr>
    </w:p>
    <w:p w14:paraId="5A6440AC" w14:textId="6EB92CF5" w:rsidR="003B3E5D" w:rsidRDefault="003B3E5D" w:rsidP="00866CB8">
      <w:pPr>
        <w:pStyle w:val="block"/>
        <w:spacing w:after="0" w:line="240" w:lineRule="atLeast"/>
        <w:ind w:left="540"/>
        <w:jc w:val="thaiDistribute"/>
        <w:rPr>
          <w:szCs w:val="22"/>
        </w:rPr>
      </w:pPr>
      <w:r w:rsidRPr="003B3E5D">
        <w:rPr>
          <w:szCs w:val="22"/>
        </w:rPr>
        <w:t xml:space="preserve">Relationships with parent of the Group, subsidiaries and joint ventures are described in notes </w:t>
      </w:r>
      <w:r>
        <w:rPr>
          <w:szCs w:val="22"/>
        </w:rPr>
        <w:t>10 and 11</w:t>
      </w:r>
      <w:r w:rsidR="001D1AB5">
        <w:rPr>
          <w:szCs w:val="22"/>
        </w:rPr>
        <w:t xml:space="preserve"> to the financial statements</w:t>
      </w:r>
      <w:r w:rsidRPr="003B3E5D">
        <w:rPr>
          <w:szCs w:val="22"/>
        </w:rPr>
        <w:t>. Relationships with key management and other related parties which the Group had significant transactions with during the year were as follows:</w:t>
      </w:r>
    </w:p>
    <w:p w14:paraId="77C642F6" w14:textId="77777777" w:rsidR="003C44BF" w:rsidRPr="00866CB8" w:rsidRDefault="003C44BF" w:rsidP="00866CB8">
      <w:pPr>
        <w:pStyle w:val="block"/>
        <w:spacing w:after="0" w:line="240" w:lineRule="atLeast"/>
        <w:ind w:left="540"/>
        <w:jc w:val="thaiDistribute"/>
        <w:rPr>
          <w:szCs w:val="22"/>
        </w:rPr>
      </w:pPr>
    </w:p>
    <w:tbl>
      <w:tblPr>
        <w:tblW w:w="9378" w:type="dxa"/>
        <w:tblInd w:w="450" w:type="dxa"/>
        <w:shd w:val="clear" w:color="auto" w:fill="00FFFF"/>
        <w:tblLook w:val="01E0" w:firstRow="1" w:lastRow="1" w:firstColumn="1" w:lastColumn="1" w:noHBand="0" w:noVBand="0"/>
      </w:tblPr>
      <w:tblGrid>
        <w:gridCol w:w="3159"/>
        <w:gridCol w:w="1645"/>
        <w:gridCol w:w="4574"/>
      </w:tblGrid>
      <w:tr w:rsidR="003C44BF" w:rsidRPr="00E9578E" w14:paraId="2C6F054C" w14:textId="77777777" w:rsidTr="009C1C33">
        <w:trPr>
          <w:tblHeader/>
        </w:trPr>
        <w:tc>
          <w:tcPr>
            <w:tcW w:w="3159" w:type="dxa"/>
            <w:shd w:val="clear" w:color="auto" w:fill="auto"/>
          </w:tcPr>
          <w:p w14:paraId="0C03E12A" w14:textId="77777777" w:rsidR="003C44BF" w:rsidRPr="00977472" w:rsidRDefault="003C44BF" w:rsidP="00F60B1E">
            <w:pPr>
              <w:pStyle w:val="block"/>
              <w:spacing w:after="0" w:line="240" w:lineRule="atLeast"/>
              <w:ind w:left="-18" w:right="-119"/>
              <w:jc w:val="center"/>
              <w:rPr>
                <w:b/>
                <w:bCs/>
                <w:szCs w:val="22"/>
              </w:rPr>
            </w:pPr>
          </w:p>
        </w:tc>
        <w:tc>
          <w:tcPr>
            <w:tcW w:w="1645" w:type="dxa"/>
            <w:shd w:val="clear" w:color="auto" w:fill="auto"/>
          </w:tcPr>
          <w:p w14:paraId="0BE1BD3C" w14:textId="77777777" w:rsidR="003C44BF" w:rsidRPr="00977472" w:rsidRDefault="003C44BF" w:rsidP="001E4F2C">
            <w:pPr>
              <w:pStyle w:val="block"/>
              <w:spacing w:after="0" w:line="240" w:lineRule="atLeast"/>
              <w:ind w:left="-173" w:right="-117" w:firstLine="335"/>
              <w:rPr>
                <w:b/>
                <w:bCs/>
                <w:szCs w:val="22"/>
              </w:rPr>
            </w:pPr>
            <w:r w:rsidRPr="00977472">
              <w:rPr>
                <w:b/>
                <w:bCs/>
                <w:szCs w:val="22"/>
              </w:rPr>
              <w:t>Country of</w:t>
            </w:r>
          </w:p>
        </w:tc>
        <w:tc>
          <w:tcPr>
            <w:tcW w:w="4574" w:type="dxa"/>
            <w:shd w:val="clear" w:color="auto" w:fill="auto"/>
          </w:tcPr>
          <w:p w14:paraId="6E256A61" w14:textId="77777777" w:rsidR="003C44BF" w:rsidRPr="00977472" w:rsidRDefault="003C44BF" w:rsidP="00F60B1E">
            <w:pPr>
              <w:pStyle w:val="block"/>
              <w:spacing w:after="0" w:line="240" w:lineRule="atLeast"/>
              <w:ind w:left="0" w:right="-223"/>
              <w:jc w:val="center"/>
              <w:rPr>
                <w:b/>
                <w:bCs/>
                <w:szCs w:val="22"/>
              </w:rPr>
            </w:pPr>
          </w:p>
        </w:tc>
      </w:tr>
      <w:tr w:rsidR="003C44BF" w:rsidRPr="00E9578E" w14:paraId="36FE70E6" w14:textId="77777777" w:rsidTr="009C1C33">
        <w:trPr>
          <w:tblHeader/>
        </w:trPr>
        <w:tc>
          <w:tcPr>
            <w:tcW w:w="3159" w:type="dxa"/>
            <w:shd w:val="clear" w:color="auto" w:fill="auto"/>
          </w:tcPr>
          <w:p w14:paraId="3A2B0A67" w14:textId="77777777" w:rsidR="003C44BF" w:rsidRPr="00977472" w:rsidRDefault="003C44BF" w:rsidP="008029C0">
            <w:pPr>
              <w:pStyle w:val="block"/>
              <w:spacing w:after="0" w:line="240" w:lineRule="atLeast"/>
              <w:ind w:left="-18" w:right="-119"/>
              <w:jc w:val="center"/>
              <w:rPr>
                <w:b/>
                <w:bCs/>
                <w:szCs w:val="22"/>
              </w:rPr>
            </w:pPr>
          </w:p>
        </w:tc>
        <w:tc>
          <w:tcPr>
            <w:tcW w:w="1645" w:type="dxa"/>
            <w:shd w:val="clear" w:color="auto" w:fill="auto"/>
          </w:tcPr>
          <w:p w14:paraId="203AEA6F" w14:textId="77777777" w:rsidR="003C44BF" w:rsidRPr="00977472" w:rsidRDefault="003C44BF" w:rsidP="002B7875">
            <w:pPr>
              <w:pStyle w:val="block"/>
              <w:spacing w:after="0" w:line="240" w:lineRule="atLeast"/>
              <w:ind w:left="-173" w:right="-117" w:firstLine="245"/>
              <w:rPr>
                <w:b/>
                <w:bCs/>
                <w:szCs w:val="22"/>
              </w:rPr>
            </w:pPr>
            <w:r w:rsidRPr="00977472">
              <w:rPr>
                <w:b/>
                <w:bCs/>
                <w:szCs w:val="22"/>
              </w:rPr>
              <w:t>incorporation</w:t>
            </w:r>
            <w:r w:rsidR="00714D13">
              <w:rPr>
                <w:b/>
                <w:bCs/>
                <w:szCs w:val="22"/>
              </w:rPr>
              <w:t>/</w:t>
            </w:r>
          </w:p>
        </w:tc>
        <w:tc>
          <w:tcPr>
            <w:tcW w:w="4574" w:type="dxa"/>
            <w:shd w:val="clear" w:color="auto" w:fill="auto"/>
          </w:tcPr>
          <w:p w14:paraId="0F407613" w14:textId="77777777" w:rsidR="003C44BF" w:rsidRPr="00977472" w:rsidRDefault="003C44BF" w:rsidP="008029C0">
            <w:pPr>
              <w:pStyle w:val="block"/>
              <w:spacing w:after="0" w:line="240" w:lineRule="atLeast"/>
              <w:ind w:left="0" w:right="-223"/>
              <w:jc w:val="center"/>
              <w:rPr>
                <w:b/>
                <w:bCs/>
                <w:szCs w:val="22"/>
              </w:rPr>
            </w:pPr>
          </w:p>
        </w:tc>
      </w:tr>
      <w:tr w:rsidR="00714D13" w:rsidRPr="00E9578E" w14:paraId="381F5FFE" w14:textId="77777777" w:rsidTr="009C1C33">
        <w:trPr>
          <w:tblHeader/>
        </w:trPr>
        <w:tc>
          <w:tcPr>
            <w:tcW w:w="3159" w:type="dxa"/>
            <w:shd w:val="clear" w:color="auto" w:fill="auto"/>
          </w:tcPr>
          <w:p w14:paraId="5A3DF1A8" w14:textId="77777777" w:rsidR="00714D13" w:rsidRPr="00977472" w:rsidRDefault="00F11F9F" w:rsidP="008029C0">
            <w:pPr>
              <w:pStyle w:val="block"/>
              <w:spacing w:after="0" w:line="240" w:lineRule="atLeast"/>
              <w:ind w:left="-18" w:right="-119"/>
              <w:jc w:val="center"/>
              <w:rPr>
                <w:b/>
                <w:bCs/>
                <w:szCs w:val="22"/>
              </w:rPr>
            </w:pPr>
            <w:r w:rsidRPr="00977472">
              <w:rPr>
                <w:b/>
                <w:bCs/>
                <w:szCs w:val="22"/>
              </w:rPr>
              <w:t xml:space="preserve">Name of </w:t>
            </w:r>
            <w:r>
              <w:rPr>
                <w:b/>
                <w:bCs/>
                <w:szCs w:val="22"/>
              </w:rPr>
              <w:t>parties</w:t>
            </w:r>
          </w:p>
        </w:tc>
        <w:tc>
          <w:tcPr>
            <w:tcW w:w="1645" w:type="dxa"/>
            <w:shd w:val="clear" w:color="auto" w:fill="auto"/>
          </w:tcPr>
          <w:p w14:paraId="156CAC86" w14:textId="77777777" w:rsidR="00714D13" w:rsidRPr="00977472" w:rsidRDefault="00714D13" w:rsidP="00714D13">
            <w:pPr>
              <w:pStyle w:val="block"/>
              <w:spacing w:after="0" w:line="240" w:lineRule="atLeast"/>
              <w:ind w:left="-173" w:right="-117" w:firstLine="245"/>
              <w:jc w:val="center"/>
              <w:rPr>
                <w:b/>
                <w:bCs/>
                <w:szCs w:val="22"/>
              </w:rPr>
            </w:pPr>
            <w:r>
              <w:rPr>
                <w:b/>
                <w:bCs/>
                <w:szCs w:val="22"/>
              </w:rPr>
              <w:t>nationality</w:t>
            </w:r>
          </w:p>
        </w:tc>
        <w:tc>
          <w:tcPr>
            <w:tcW w:w="4574" w:type="dxa"/>
            <w:shd w:val="clear" w:color="auto" w:fill="auto"/>
          </w:tcPr>
          <w:p w14:paraId="05235924" w14:textId="77777777" w:rsidR="00714D13" w:rsidRPr="00977472" w:rsidRDefault="00F11F9F" w:rsidP="008029C0">
            <w:pPr>
              <w:pStyle w:val="block"/>
              <w:spacing w:after="0" w:line="240" w:lineRule="atLeast"/>
              <w:ind w:left="0" w:right="-223"/>
              <w:jc w:val="center"/>
              <w:rPr>
                <w:b/>
                <w:bCs/>
                <w:szCs w:val="22"/>
              </w:rPr>
            </w:pPr>
            <w:r w:rsidRPr="00977472">
              <w:rPr>
                <w:b/>
                <w:bCs/>
                <w:szCs w:val="22"/>
              </w:rPr>
              <w:t>Nature of relationships</w:t>
            </w:r>
          </w:p>
        </w:tc>
      </w:tr>
      <w:tr w:rsidR="003C44BF" w:rsidRPr="006C2BB4" w14:paraId="30189BD7" w14:textId="77777777" w:rsidTr="009C1C33">
        <w:trPr>
          <w:tblHeader/>
        </w:trPr>
        <w:tc>
          <w:tcPr>
            <w:tcW w:w="3159" w:type="dxa"/>
            <w:shd w:val="clear" w:color="auto" w:fill="auto"/>
          </w:tcPr>
          <w:p w14:paraId="26B269AB" w14:textId="77777777" w:rsidR="003C44BF" w:rsidRPr="00977472" w:rsidRDefault="003C44BF" w:rsidP="00F60B1E">
            <w:pPr>
              <w:pStyle w:val="block"/>
              <w:spacing w:after="0" w:line="240" w:lineRule="atLeast"/>
              <w:ind w:left="-18" w:right="-119"/>
              <w:rPr>
                <w:b/>
                <w:bCs/>
                <w:szCs w:val="22"/>
              </w:rPr>
            </w:pPr>
          </w:p>
        </w:tc>
        <w:tc>
          <w:tcPr>
            <w:tcW w:w="1645" w:type="dxa"/>
            <w:shd w:val="clear" w:color="auto" w:fill="auto"/>
          </w:tcPr>
          <w:p w14:paraId="258C8928" w14:textId="77777777" w:rsidR="003C44BF" w:rsidRPr="00977472" w:rsidRDefault="003C44BF" w:rsidP="00F60B1E">
            <w:pPr>
              <w:pStyle w:val="block"/>
              <w:spacing w:after="0" w:line="240" w:lineRule="atLeast"/>
              <w:ind w:left="367" w:right="-117"/>
              <w:jc w:val="center"/>
              <w:rPr>
                <w:b/>
                <w:bCs/>
                <w:szCs w:val="22"/>
              </w:rPr>
            </w:pPr>
          </w:p>
        </w:tc>
        <w:tc>
          <w:tcPr>
            <w:tcW w:w="4574" w:type="dxa"/>
            <w:shd w:val="clear" w:color="auto" w:fill="auto"/>
          </w:tcPr>
          <w:p w14:paraId="1B769AAD" w14:textId="77777777" w:rsidR="003C44BF" w:rsidRPr="00977472" w:rsidRDefault="003C44BF" w:rsidP="00F60B1E">
            <w:pPr>
              <w:pStyle w:val="block"/>
              <w:spacing w:after="0" w:line="240" w:lineRule="atLeast"/>
              <w:ind w:left="0" w:right="-223"/>
              <w:rPr>
                <w:b/>
                <w:bCs/>
                <w:szCs w:val="22"/>
              </w:rPr>
            </w:pPr>
          </w:p>
        </w:tc>
      </w:tr>
      <w:tr w:rsidR="00DF7527" w:rsidRPr="00E9578E" w14:paraId="4CEE0152" w14:textId="77777777" w:rsidTr="009C1C33">
        <w:tc>
          <w:tcPr>
            <w:tcW w:w="3159" w:type="dxa"/>
            <w:shd w:val="clear" w:color="auto" w:fill="auto"/>
          </w:tcPr>
          <w:p w14:paraId="3B1F5B67" w14:textId="77777777" w:rsidR="00DF7527" w:rsidRPr="00977472" w:rsidRDefault="00DF7527" w:rsidP="00F60B1E">
            <w:pPr>
              <w:pStyle w:val="block"/>
              <w:spacing w:after="0" w:line="240" w:lineRule="atLeast"/>
              <w:ind w:left="-18" w:right="-119"/>
              <w:rPr>
                <w:szCs w:val="22"/>
              </w:rPr>
            </w:pPr>
            <w:r w:rsidRPr="00977472">
              <w:rPr>
                <w:szCs w:val="22"/>
                <w:lang w:val="en-US"/>
              </w:rPr>
              <w:t>NEP Realty and Industry</w:t>
            </w:r>
          </w:p>
        </w:tc>
        <w:tc>
          <w:tcPr>
            <w:tcW w:w="1645" w:type="dxa"/>
            <w:shd w:val="clear" w:color="auto" w:fill="auto"/>
          </w:tcPr>
          <w:p w14:paraId="3D023F28" w14:textId="77777777" w:rsidR="00DF7527" w:rsidRPr="00977472" w:rsidRDefault="00DF7527" w:rsidP="00F60B1E">
            <w:pPr>
              <w:pStyle w:val="block"/>
              <w:spacing w:after="0" w:line="240" w:lineRule="atLeast"/>
              <w:ind w:left="0" w:right="-117"/>
              <w:jc w:val="center"/>
              <w:rPr>
                <w:szCs w:val="22"/>
              </w:rPr>
            </w:pPr>
            <w:r w:rsidRPr="00977472">
              <w:rPr>
                <w:szCs w:val="22"/>
              </w:rPr>
              <w:t>Thailand</w:t>
            </w:r>
          </w:p>
        </w:tc>
        <w:tc>
          <w:tcPr>
            <w:tcW w:w="4574" w:type="dxa"/>
            <w:shd w:val="clear" w:color="auto" w:fill="auto"/>
          </w:tcPr>
          <w:p w14:paraId="1A3DB8FA" w14:textId="12971EE0" w:rsidR="00DF7527" w:rsidRPr="00977472" w:rsidRDefault="00E922AB" w:rsidP="00DA5C6A">
            <w:pPr>
              <w:pStyle w:val="block"/>
              <w:spacing w:after="0" w:line="240" w:lineRule="atLeast"/>
              <w:ind w:left="162" w:right="-223" w:hanging="162"/>
              <w:rPr>
                <w:szCs w:val="22"/>
                <w:highlight w:val="yellow"/>
              </w:rPr>
            </w:pPr>
            <w:r w:rsidRPr="00977472">
              <w:rPr>
                <w:szCs w:val="22"/>
              </w:rPr>
              <w:t>Major shareholder</w:t>
            </w:r>
            <w:r w:rsidR="00AE5138" w:rsidRPr="00977472">
              <w:rPr>
                <w:szCs w:val="22"/>
              </w:rPr>
              <w:t xml:space="preserve">, </w:t>
            </w:r>
            <w:r w:rsidR="00C03472">
              <w:rPr>
                <w:szCs w:val="22"/>
              </w:rPr>
              <w:t>12</w:t>
            </w:r>
            <w:r w:rsidR="00DA5C6A">
              <w:rPr>
                <w:szCs w:val="22"/>
              </w:rPr>
              <w:t>.</w:t>
            </w:r>
            <w:r w:rsidR="004B116E">
              <w:rPr>
                <w:szCs w:val="22"/>
              </w:rPr>
              <w:t>60</w:t>
            </w:r>
            <w:r w:rsidR="00AE5138" w:rsidRPr="00977472">
              <w:rPr>
                <w:szCs w:val="22"/>
              </w:rPr>
              <w:t>% s</w:t>
            </w:r>
            <w:r w:rsidR="00DF7527" w:rsidRPr="00977472">
              <w:rPr>
                <w:szCs w:val="22"/>
              </w:rPr>
              <w:t>hareholding</w:t>
            </w:r>
            <w:r w:rsidR="00AE5138" w:rsidRPr="00977472">
              <w:rPr>
                <w:szCs w:val="22"/>
              </w:rPr>
              <w:t xml:space="preserve">, </w:t>
            </w:r>
          </w:p>
        </w:tc>
      </w:tr>
      <w:tr w:rsidR="00DF7527" w:rsidRPr="00E9578E" w14:paraId="6AE5D2F2" w14:textId="77777777" w:rsidTr="009C1C33">
        <w:tc>
          <w:tcPr>
            <w:tcW w:w="3159" w:type="dxa"/>
            <w:shd w:val="clear" w:color="auto" w:fill="auto"/>
          </w:tcPr>
          <w:p w14:paraId="61B590F6" w14:textId="77777777" w:rsidR="00DF7527" w:rsidRPr="00977472" w:rsidRDefault="00DF7527" w:rsidP="00F60B1E">
            <w:pPr>
              <w:pStyle w:val="block"/>
              <w:spacing w:after="0" w:line="240" w:lineRule="atLeast"/>
              <w:ind w:left="-18" w:right="-119"/>
              <w:rPr>
                <w:szCs w:val="22"/>
              </w:rPr>
            </w:pPr>
            <w:r w:rsidRPr="00977472">
              <w:rPr>
                <w:szCs w:val="22"/>
              </w:rPr>
              <w:t xml:space="preserve">   Public Company Limited</w:t>
            </w:r>
          </w:p>
        </w:tc>
        <w:tc>
          <w:tcPr>
            <w:tcW w:w="1645" w:type="dxa"/>
            <w:shd w:val="clear" w:color="auto" w:fill="auto"/>
          </w:tcPr>
          <w:p w14:paraId="0D8715F8" w14:textId="77777777" w:rsidR="00DF7527" w:rsidRPr="00977472" w:rsidRDefault="00DF7527" w:rsidP="00F60B1E">
            <w:pPr>
              <w:pStyle w:val="block"/>
              <w:spacing w:after="0" w:line="240" w:lineRule="atLeast"/>
              <w:ind w:left="0" w:right="-117"/>
              <w:rPr>
                <w:szCs w:val="22"/>
              </w:rPr>
            </w:pPr>
          </w:p>
        </w:tc>
        <w:tc>
          <w:tcPr>
            <w:tcW w:w="4574" w:type="dxa"/>
            <w:shd w:val="clear" w:color="auto" w:fill="auto"/>
          </w:tcPr>
          <w:p w14:paraId="12629474" w14:textId="77777777" w:rsidR="00DF7527" w:rsidRPr="00977472" w:rsidRDefault="00DF7527" w:rsidP="00C25E33">
            <w:pPr>
              <w:pStyle w:val="block"/>
              <w:spacing w:after="0" w:line="240" w:lineRule="atLeast"/>
              <w:ind w:left="162" w:right="-223" w:hanging="162"/>
              <w:rPr>
                <w:szCs w:val="22"/>
              </w:rPr>
            </w:pPr>
            <w:r w:rsidRPr="00977472">
              <w:rPr>
                <w:szCs w:val="22"/>
              </w:rPr>
              <w:t xml:space="preserve">   </w:t>
            </w:r>
            <w:r w:rsidR="00AC57CE" w:rsidRPr="00977472">
              <w:rPr>
                <w:szCs w:val="22"/>
              </w:rPr>
              <w:t xml:space="preserve">and </w:t>
            </w:r>
            <w:r w:rsidR="00E922AB" w:rsidRPr="00977472">
              <w:rPr>
                <w:szCs w:val="22"/>
              </w:rPr>
              <w:t>common d</w:t>
            </w:r>
            <w:r w:rsidRPr="00977472">
              <w:rPr>
                <w:szCs w:val="22"/>
              </w:rPr>
              <w:t>irectors</w:t>
            </w:r>
          </w:p>
        </w:tc>
      </w:tr>
      <w:tr w:rsidR="00D77829" w:rsidRPr="00E9578E" w14:paraId="6449340C" w14:textId="77777777" w:rsidTr="009C1C33">
        <w:tc>
          <w:tcPr>
            <w:tcW w:w="3159" w:type="dxa"/>
            <w:shd w:val="clear" w:color="auto" w:fill="auto"/>
          </w:tcPr>
          <w:p w14:paraId="59C56753" w14:textId="77777777" w:rsidR="00D77829" w:rsidRPr="00977472" w:rsidRDefault="00D77829" w:rsidP="00F60B1E">
            <w:pPr>
              <w:pStyle w:val="block"/>
              <w:spacing w:after="0" w:line="240" w:lineRule="atLeast"/>
              <w:ind w:left="-18" w:right="-119"/>
              <w:rPr>
                <w:szCs w:val="22"/>
              </w:rPr>
            </w:pPr>
            <w:r w:rsidRPr="00977472">
              <w:rPr>
                <w:szCs w:val="22"/>
              </w:rPr>
              <w:t xml:space="preserve">Sumisho Global Logistics </w:t>
            </w:r>
          </w:p>
        </w:tc>
        <w:tc>
          <w:tcPr>
            <w:tcW w:w="1645" w:type="dxa"/>
            <w:shd w:val="clear" w:color="auto" w:fill="auto"/>
          </w:tcPr>
          <w:p w14:paraId="0519CB19" w14:textId="77777777" w:rsidR="00D77829" w:rsidRPr="00977472" w:rsidRDefault="00D77829" w:rsidP="000A2BC8">
            <w:pPr>
              <w:pStyle w:val="block"/>
              <w:spacing w:after="0" w:line="240" w:lineRule="atLeast"/>
              <w:ind w:left="0" w:right="-117"/>
              <w:jc w:val="center"/>
              <w:rPr>
                <w:szCs w:val="22"/>
              </w:rPr>
            </w:pPr>
            <w:smartTag w:uri="urn:schemas-microsoft-com:office:smarttags" w:element="country-region">
              <w:smartTag w:uri="urn:schemas-microsoft-com:office:smarttags" w:element="place">
                <w:r w:rsidRPr="00977472">
                  <w:rPr>
                    <w:szCs w:val="22"/>
                  </w:rPr>
                  <w:t>Thailand</w:t>
                </w:r>
              </w:smartTag>
            </w:smartTag>
          </w:p>
        </w:tc>
        <w:tc>
          <w:tcPr>
            <w:tcW w:w="4574" w:type="dxa"/>
            <w:shd w:val="clear" w:color="auto" w:fill="auto"/>
          </w:tcPr>
          <w:p w14:paraId="49913FCB" w14:textId="77777777" w:rsidR="00D77829" w:rsidRPr="00977472" w:rsidRDefault="00EE3CE9" w:rsidP="00EE3CE9">
            <w:pPr>
              <w:pStyle w:val="block"/>
              <w:spacing w:after="0" w:line="240" w:lineRule="atLeast"/>
              <w:ind w:left="162" w:right="-223" w:hanging="162"/>
              <w:rPr>
                <w:szCs w:val="22"/>
              </w:rPr>
            </w:pPr>
            <w:r>
              <w:rPr>
                <w:szCs w:val="22"/>
              </w:rPr>
              <w:t>Related part</w:t>
            </w:r>
            <w:r w:rsidR="00D77829" w:rsidRPr="00977472">
              <w:rPr>
                <w:szCs w:val="22"/>
              </w:rPr>
              <w:t xml:space="preserve">y, the Company invests </w:t>
            </w:r>
          </w:p>
        </w:tc>
      </w:tr>
      <w:tr w:rsidR="00D77829" w:rsidRPr="00E9578E" w14:paraId="5343829D" w14:textId="77777777" w:rsidTr="009C1C33">
        <w:tc>
          <w:tcPr>
            <w:tcW w:w="3159" w:type="dxa"/>
            <w:shd w:val="clear" w:color="auto" w:fill="auto"/>
          </w:tcPr>
          <w:p w14:paraId="675EA060" w14:textId="77777777" w:rsidR="00D77829" w:rsidRPr="00977472" w:rsidRDefault="00D77829" w:rsidP="00F60B1E">
            <w:pPr>
              <w:pStyle w:val="block"/>
              <w:spacing w:after="0" w:line="240" w:lineRule="atLeast"/>
              <w:ind w:left="0" w:right="-119"/>
              <w:rPr>
                <w:szCs w:val="22"/>
              </w:rPr>
            </w:pPr>
            <w:r w:rsidRPr="00977472">
              <w:rPr>
                <w:szCs w:val="22"/>
              </w:rPr>
              <w:t xml:space="preserve">   (</w:t>
            </w:r>
            <w:smartTag w:uri="urn:schemas-microsoft-com:office:smarttags" w:element="country-region">
              <w:smartTag w:uri="urn:schemas-microsoft-com:office:smarttags" w:element="place">
                <w:r w:rsidRPr="00977472">
                  <w:rPr>
                    <w:szCs w:val="22"/>
                  </w:rPr>
                  <w:t>Thailand</w:t>
                </w:r>
              </w:smartTag>
            </w:smartTag>
            <w:r w:rsidRPr="00977472">
              <w:rPr>
                <w:szCs w:val="22"/>
              </w:rPr>
              <w:t>) Co., Ltd.</w:t>
            </w:r>
          </w:p>
        </w:tc>
        <w:tc>
          <w:tcPr>
            <w:tcW w:w="1645" w:type="dxa"/>
            <w:shd w:val="clear" w:color="auto" w:fill="auto"/>
          </w:tcPr>
          <w:p w14:paraId="343B71EB" w14:textId="77777777" w:rsidR="00D77829" w:rsidRPr="00977472" w:rsidRDefault="00D77829" w:rsidP="00F60B1E">
            <w:pPr>
              <w:pStyle w:val="block"/>
              <w:spacing w:after="0" w:line="240" w:lineRule="atLeast"/>
              <w:ind w:left="-83" w:right="-117"/>
              <w:jc w:val="center"/>
              <w:rPr>
                <w:szCs w:val="22"/>
              </w:rPr>
            </w:pPr>
          </w:p>
        </w:tc>
        <w:tc>
          <w:tcPr>
            <w:tcW w:w="4574" w:type="dxa"/>
            <w:shd w:val="clear" w:color="auto" w:fill="auto"/>
          </w:tcPr>
          <w:p w14:paraId="678E258D" w14:textId="77777777" w:rsidR="00D77829" w:rsidRPr="00977472" w:rsidRDefault="00D77829" w:rsidP="00C25E33">
            <w:pPr>
              <w:pStyle w:val="block"/>
              <w:spacing w:after="0" w:line="240" w:lineRule="atLeast"/>
              <w:ind w:left="162" w:right="-223" w:hanging="162"/>
              <w:rPr>
                <w:szCs w:val="22"/>
              </w:rPr>
            </w:pPr>
            <w:r w:rsidRPr="00977472">
              <w:rPr>
                <w:szCs w:val="22"/>
              </w:rPr>
              <w:t xml:space="preserve">   1.71% shareholding</w:t>
            </w:r>
            <w:r w:rsidR="003105CC">
              <w:rPr>
                <w:szCs w:val="22"/>
              </w:rPr>
              <w:t xml:space="preserve"> and common directors</w:t>
            </w:r>
          </w:p>
        </w:tc>
      </w:tr>
      <w:tr w:rsidR="00D77829" w:rsidRPr="00E9578E" w14:paraId="06217E2A" w14:textId="77777777" w:rsidTr="009C1C33">
        <w:trPr>
          <w:trHeight w:val="974"/>
        </w:trPr>
        <w:tc>
          <w:tcPr>
            <w:tcW w:w="3159" w:type="dxa"/>
            <w:shd w:val="clear" w:color="auto" w:fill="auto"/>
          </w:tcPr>
          <w:p w14:paraId="193F6AA9" w14:textId="77777777" w:rsidR="00D77829" w:rsidRPr="002B0A5F" w:rsidRDefault="00D77829" w:rsidP="00F60B1E">
            <w:pPr>
              <w:pStyle w:val="block"/>
              <w:spacing w:after="0" w:line="240" w:lineRule="atLeast"/>
              <w:ind w:left="-18" w:right="-119"/>
              <w:rPr>
                <w:szCs w:val="22"/>
              </w:rPr>
            </w:pPr>
            <w:r w:rsidRPr="002B0A5F">
              <w:t>Key management personnel</w:t>
            </w:r>
          </w:p>
        </w:tc>
        <w:tc>
          <w:tcPr>
            <w:tcW w:w="1645" w:type="dxa"/>
            <w:shd w:val="clear" w:color="auto" w:fill="auto"/>
          </w:tcPr>
          <w:p w14:paraId="30EB844D" w14:textId="77777777" w:rsidR="00D77829" w:rsidRPr="002B0A5F" w:rsidRDefault="00D77829" w:rsidP="00F60B1E">
            <w:pPr>
              <w:pStyle w:val="block"/>
              <w:spacing w:after="0" w:line="240" w:lineRule="atLeast"/>
              <w:ind w:left="0" w:right="-117"/>
              <w:jc w:val="center"/>
              <w:rPr>
                <w:szCs w:val="22"/>
              </w:rPr>
            </w:pPr>
            <w:smartTag w:uri="urn:schemas-microsoft-com:office:smarttags" w:element="country-region">
              <w:smartTag w:uri="urn:schemas-microsoft-com:office:smarttags" w:element="place">
                <w:r w:rsidRPr="000A2BC8">
                  <w:rPr>
                    <w:szCs w:val="22"/>
                  </w:rPr>
                  <w:t>Thailand</w:t>
                </w:r>
              </w:smartTag>
            </w:smartTag>
          </w:p>
        </w:tc>
        <w:tc>
          <w:tcPr>
            <w:tcW w:w="4574" w:type="dxa"/>
            <w:shd w:val="clear" w:color="auto" w:fill="auto"/>
          </w:tcPr>
          <w:p w14:paraId="563F4C92" w14:textId="77777777" w:rsidR="00D77829" w:rsidRPr="002B7875" w:rsidRDefault="00D77829" w:rsidP="00C25E33">
            <w:pPr>
              <w:pStyle w:val="block"/>
              <w:tabs>
                <w:tab w:val="decimal" w:pos="-25"/>
              </w:tabs>
              <w:spacing w:after="0" w:line="240" w:lineRule="atLeast"/>
              <w:ind w:left="162" w:hanging="162"/>
            </w:pPr>
            <w:r w:rsidRPr="002B7875">
              <w:t xml:space="preserve">Persons having authority and responsibility for </w:t>
            </w:r>
          </w:p>
          <w:p w14:paraId="55696BA2" w14:textId="77777777" w:rsidR="00D77829" w:rsidRPr="002B7875" w:rsidRDefault="00D77829" w:rsidP="00C25E33">
            <w:pPr>
              <w:pStyle w:val="block"/>
              <w:tabs>
                <w:tab w:val="decimal" w:pos="-25"/>
              </w:tabs>
              <w:spacing w:after="0" w:line="240" w:lineRule="atLeast"/>
              <w:ind w:left="162" w:hanging="162"/>
            </w:pPr>
            <w:r w:rsidRPr="002B7875">
              <w:tab/>
              <w:t>planning, directing and controlling the activities of the entity, directly or indirectly</w:t>
            </w:r>
            <w:r w:rsidR="00CE4F77">
              <w:t>,</w:t>
            </w:r>
          </w:p>
          <w:p w14:paraId="48530396" w14:textId="77777777" w:rsidR="006473CF" w:rsidRPr="002B7875" w:rsidRDefault="006473CF" w:rsidP="00C25E33">
            <w:pPr>
              <w:pStyle w:val="block"/>
              <w:tabs>
                <w:tab w:val="decimal" w:pos="-25"/>
              </w:tabs>
              <w:spacing w:after="0" w:line="240" w:lineRule="atLeast"/>
              <w:ind w:left="162" w:hanging="162"/>
            </w:pPr>
            <w:r w:rsidRPr="002B7875">
              <w:t xml:space="preserve">   including any director (whether executive or</w:t>
            </w:r>
          </w:p>
          <w:p w14:paraId="33BD7440" w14:textId="77777777" w:rsidR="006473CF" w:rsidRPr="00EA4938" w:rsidRDefault="006473CF" w:rsidP="002B7875">
            <w:pPr>
              <w:pStyle w:val="block"/>
              <w:tabs>
                <w:tab w:val="decimal" w:pos="-25"/>
              </w:tabs>
              <w:spacing w:after="0" w:line="240" w:lineRule="atLeast"/>
              <w:ind w:left="162" w:hanging="162"/>
              <w:rPr>
                <w:rFonts w:cs="Cordia New"/>
                <w:highlight w:val="yellow"/>
                <w:cs/>
                <w:lang w:bidi="th-TH"/>
              </w:rPr>
            </w:pPr>
            <w:r w:rsidRPr="002B7875">
              <w:t xml:space="preserve">   otherwise) of the </w:t>
            </w:r>
            <w:r w:rsidR="006E3BF0">
              <w:t>Company</w:t>
            </w:r>
            <w:r w:rsidRPr="002B7875">
              <w:t>.</w:t>
            </w:r>
            <w:r w:rsidR="002B0A5F" w:rsidRPr="002B7875">
              <w:t xml:space="preserve"> </w:t>
            </w:r>
          </w:p>
        </w:tc>
      </w:tr>
    </w:tbl>
    <w:p w14:paraId="511E8C32" w14:textId="77777777" w:rsidR="00C930BA" w:rsidRDefault="00C9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rPr>
      </w:pPr>
    </w:p>
    <w:tbl>
      <w:tblPr>
        <w:tblW w:w="9180" w:type="dxa"/>
        <w:tblInd w:w="450"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DC58CB" w:rsidRPr="00D675DD" w14:paraId="3E80C488" w14:textId="77777777" w:rsidTr="00F90487">
        <w:trPr>
          <w:trHeight w:val="80"/>
          <w:tblHeader/>
        </w:trPr>
        <w:tc>
          <w:tcPr>
            <w:tcW w:w="3510" w:type="dxa"/>
          </w:tcPr>
          <w:p w14:paraId="251F9067" w14:textId="0DED05E9" w:rsidR="00DC58CB" w:rsidRDefault="00DC58CB" w:rsidP="004B116E">
            <w:pPr>
              <w:pStyle w:val="acctfourfigures"/>
              <w:tabs>
                <w:tab w:val="clear" w:pos="765"/>
                <w:tab w:val="decimal" w:pos="0"/>
              </w:tabs>
              <w:spacing w:line="240" w:lineRule="atLeast"/>
              <w:rPr>
                <w:rFonts w:cs="Angsana New"/>
                <w:b/>
                <w:bCs/>
                <w:i/>
                <w:iCs/>
                <w:lang w:val="en-US" w:bidi="th-TH"/>
              </w:rPr>
            </w:pPr>
            <w:r>
              <w:rPr>
                <w:rFonts w:cs="Angsana New"/>
                <w:b/>
                <w:bCs/>
                <w:i/>
                <w:iCs/>
                <w:lang w:val="en-US" w:bidi="th-TH"/>
              </w:rPr>
              <w:t>Significant transactions with</w:t>
            </w:r>
          </w:p>
        </w:tc>
        <w:tc>
          <w:tcPr>
            <w:tcW w:w="2790" w:type="dxa"/>
            <w:gridSpan w:val="3"/>
          </w:tcPr>
          <w:p w14:paraId="3776276E" w14:textId="22301619" w:rsidR="00DC58CB" w:rsidRDefault="00DC58CB"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90598C">
              <w:rPr>
                <w:rFonts w:cs="Times New Roman"/>
                <w:b/>
                <w:bCs/>
              </w:rPr>
              <w:t>Consolidated</w:t>
            </w:r>
            <w:r>
              <w:rPr>
                <w:rFonts w:cs="Times New Roman"/>
                <w:b/>
                <w:bCs/>
              </w:rPr>
              <w:t xml:space="preserve"> </w:t>
            </w:r>
          </w:p>
        </w:tc>
        <w:tc>
          <w:tcPr>
            <w:tcW w:w="270" w:type="dxa"/>
          </w:tcPr>
          <w:p w14:paraId="4AD378C8" w14:textId="77777777" w:rsidR="00DC58CB" w:rsidRPr="00D675DD" w:rsidRDefault="00DC58CB"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14:paraId="2DCD77FC" w14:textId="77777777" w:rsidR="00DC58CB" w:rsidRPr="000F3207" w:rsidRDefault="00DC58CB" w:rsidP="004B116E">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DC58CB" w:rsidRPr="00D675DD" w14:paraId="168E79E8" w14:textId="77777777" w:rsidTr="00F90487">
        <w:trPr>
          <w:trHeight w:val="80"/>
          <w:tblHeader/>
        </w:trPr>
        <w:tc>
          <w:tcPr>
            <w:tcW w:w="3510" w:type="dxa"/>
          </w:tcPr>
          <w:p w14:paraId="6D0061E8" w14:textId="76F933F5" w:rsidR="00DC58CB" w:rsidRDefault="00DC58CB" w:rsidP="004B116E">
            <w:pPr>
              <w:pStyle w:val="acctfourfigures"/>
              <w:tabs>
                <w:tab w:val="clear" w:pos="765"/>
                <w:tab w:val="decimal" w:pos="0"/>
              </w:tabs>
              <w:spacing w:line="240" w:lineRule="atLeast"/>
              <w:rPr>
                <w:rFonts w:cs="Angsana New"/>
                <w:b/>
                <w:bCs/>
                <w:i/>
                <w:iCs/>
                <w:lang w:val="en-US" w:bidi="th-TH"/>
              </w:rPr>
            </w:pPr>
            <w:r>
              <w:rPr>
                <w:rFonts w:cs="Angsana New"/>
                <w:b/>
                <w:bCs/>
                <w:i/>
                <w:iCs/>
                <w:lang w:val="en-US" w:bidi="th-TH"/>
              </w:rPr>
              <w:t xml:space="preserve">   related parties</w:t>
            </w:r>
          </w:p>
        </w:tc>
        <w:tc>
          <w:tcPr>
            <w:tcW w:w="2790" w:type="dxa"/>
            <w:gridSpan w:val="3"/>
          </w:tcPr>
          <w:p w14:paraId="27F5DBBD" w14:textId="6BAE00F6" w:rsidR="00DC58CB" w:rsidRDefault="00731614"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b/>
                <w:bCs/>
              </w:rPr>
              <w:t>f</w:t>
            </w:r>
            <w:r w:rsidR="00DC58CB">
              <w:rPr>
                <w:rFonts w:cs="Times New Roman"/>
                <w:b/>
                <w:bCs/>
              </w:rPr>
              <w:t xml:space="preserve">inancial </w:t>
            </w:r>
            <w:r w:rsidR="00DC58CB" w:rsidRPr="00144947">
              <w:rPr>
                <w:rFonts w:cs="Times New Roman"/>
                <w:b/>
                <w:bCs/>
              </w:rPr>
              <w:t>statements</w:t>
            </w:r>
          </w:p>
        </w:tc>
        <w:tc>
          <w:tcPr>
            <w:tcW w:w="270" w:type="dxa"/>
          </w:tcPr>
          <w:p w14:paraId="1DFBBA74" w14:textId="77777777" w:rsidR="00DC58CB" w:rsidRPr="00D675DD" w:rsidRDefault="00DC58CB"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14:paraId="5D2CB0FB" w14:textId="77777777" w:rsidR="00DC58CB" w:rsidRDefault="00DC58CB"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cs="Times New Roman"/>
              </w:rPr>
            </w:pPr>
            <w:r w:rsidRPr="000F3207">
              <w:rPr>
                <w:rFonts w:ascii="Times New Roman" w:hAnsi="Times New Roman" w:cs="Times New Roman"/>
                <w:b/>
                <w:bCs/>
                <w:sz w:val="22"/>
                <w:szCs w:val="22"/>
              </w:rPr>
              <w:t>financial statements</w:t>
            </w:r>
          </w:p>
        </w:tc>
      </w:tr>
      <w:tr w:rsidR="009202A9" w:rsidRPr="00D675DD" w14:paraId="0E063A91" w14:textId="77777777" w:rsidTr="00BA317E">
        <w:trPr>
          <w:trHeight w:val="80"/>
          <w:tblHeader/>
        </w:trPr>
        <w:tc>
          <w:tcPr>
            <w:tcW w:w="3510" w:type="dxa"/>
          </w:tcPr>
          <w:p w14:paraId="72E78242" w14:textId="77777777" w:rsidR="009202A9" w:rsidRDefault="009202A9" w:rsidP="009202A9">
            <w:pPr>
              <w:pStyle w:val="acctfourfigures"/>
              <w:tabs>
                <w:tab w:val="clear" w:pos="765"/>
                <w:tab w:val="decimal" w:pos="0"/>
              </w:tabs>
              <w:spacing w:line="240" w:lineRule="atLeast"/>
              <w:rPr>
                <w:rFonts w:cs="Angsana New"/>
                <w:b/>
                <w:bCs/>
                <w:i/>
                <w:iCs/>
                <w:lang w:val="en-US" w:bidi="th-TH"/>
              </w:rPr>
            </w:pPr>
            <w:r>
              <w:rPr>
                <w:rFonts w:cs="Angsana New"/>
                <w:b/>
                <w:bCs/>
                <w:i/>
                <w:iCs/>
                <w:lang w:val="en-US" w:bidi="th-TH"/>
              </w:rPr>
              <w:t xml:space="preserve">For the </w:t>
            </w:r>
            <w:r>
              <w:rPr>
                <w:b/>
                <w:bCs/>
                <w:i/>
                <w:iCs/>
              </w:rPr>
              <w:t>y</w:t>
            </w:r>
            <w:r w:rsidRPr="007F6C76">
              <w:rPr>
                <w:b/>
                <w:bCs/>
                <w:i/>
                <w:iCs/>
              </w:rPr>
              <w:t>ear ended 31 December</w:t>
            </w:r>
          </w:p>
        </w:tc>
        <w:tc>
          <w:tcPr>
            <w:tcW w:w="1260" w:type="dxa"/>
          </w:tcPr>
          <w:p w14:paraId="367D1B08" w14:textId="5F4CA9DC" w:rsidR="009202A9" w:rsidRPr="00766A93"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Cordia New"/>
              </w:rPr>
            </w:pPr>
            <w:r>
              <w:rPr>
                <w:rFonts w:cs="Times New Roman"/>
              </w:rPr>
              <w:t>202</w:t>
            </w:r>
            <w:r>
              <w:rPr>
                <w:rFonts w:cs="Cordia New"/>
              </w:rPr>
              <w:t>4</w:t>
            </w:r>
          </w:p>
        </w:tc>
        <w:tc>
          <w:tcPr>
            <w:tcW w:w="270" w:type="dxa"/>
          </w:tcPr>
          <w:p w14:paraId="7882E1E3" w14:textId="77777777" w:rsidR="009202A9" w:rsidRPr="00D675DD"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14:paraId="5020B574" w14:textId="4BC79D21"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2023</w:t>
            </w:r>
          </w:p>
        </w:tc>
        <w:tc>
          <w:tcPr>
            <w:tcW w:w="270" w:type="dxa"/>
          </w:tcPr>
          <w:p w14:paraId="11DE03E0"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170" w:type="dxa"/>
          </w:tcPr>
          <w:p w14:paraId="0D476EF6" w14:textId="28A809C3"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202</w:t>
            </w:r>
            <w:r>
              <w:rPr>
                <w:rFonts w:cs="Cordia New"/>
              </w:rPr>
              <w:t>4</w:t>
            </w:r>
          </w:p>
        </w:tc>
        <w:tc>
          <w:tcPr>
            <w:tcW w:w="270" w:type="dxa"/>
          </w:tcPr>
          <w:p w14:paraId="08788AE5" w14:textId="77777777" w:rsidR="009202A9" w:rsidRPr="00D675DD"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170" w:type="dxa"/>
          </w:tcPr>
          <w:p w14:paraId="13751729" w14:textId="64E1373B"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2023</w:t>
            </w:r>
          </w:p>
        </w:tc>
      </w:tr>
      <w:tr w:rsidR="009202A9" w:rsidRPr="00D675DD" w14:paraId="7C5987EB" w14:textId="77777777" w:rsidTr="00BA317E">
        <w:trPr>
          <w:trHeight w:val="80"/>
          <w:tblHeader/>
        </w:trPr>
        <w:tc>
          <w:tcPr>
            <w:tcW w:w="3510" w:type="dxa"/>
          </w:tcPr>
          <w:p w14:paraId="200188C5" w14:textId="77777777" w:rsidR="009202A9" w:rsidRDefault="009202A9" w:rsidP="009202A9">
            <w:pPr>
              <w:pStyle w:val="acctfourfigures"/>
              <w:tabs>
                <w:tab w:val="clear" w:pos="765"/>
                <w:tab w:val="decimal" w:pos="0"/>
              </w:tabs>
              <w:spacing w:line="240" w:lineRule="atLeast"/>
              <w:rPr>
                <w:rFonts w:cs="Angsana New"/>
                <w:b/>
                <w:bCs/>
                <w:i/>
                <w:iCs/>
                <w:lang w:val="en-US" w:bidi="th-TH"/>
              </w:rPr>
            </w:pPr>
          </w:p>
        </w:tc>
        <w:tc>
          <w:tcPr>
            <w:tcW w:w="5670" w:type="dxa"/>
            <w:gridSpan w:val="7"/>
          </w:tcPr>
          <w:p w14:paraId="75E8BAF7" w14:textId="77777777" w:rsidR="009202A9" w:rsidRPr="0014494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144947">
              <w:rPr>
                <w:rFonts w:cs="Times New Roman"/>
                <w:i/>
                <w:iCs/>
              </w:rPr>
              <w:t>(in thousand Baht)</w:t>
            </w:r>
          </w:p>
        </w:tc>
      </w:tr>
      <w:tr w:rsidR="009202A9" w:rsidRPr="00D675DD" w14:paraId="46F802CA" w14:textId="77777777" w:rsidTr="00FA7120">
        <w:trPr>
          <w:trHeight w:val="80"/>
        </w:trPr>
        <w:tc>
          <w:tcPr>
            <w:tcW w:w="3510" w:type="dxa"/>
          </w:tcPr>
          <w:p w14:paraId="4D1AF1A9" w14:textId="1A9D2B38" w:rsidR="009202A9" w:rsidRPr="00D675DD"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44D4B">
              <w:rPr>
                <w:rFonts w:ascii="Times New Roman" w:hAnsi="Times New Roman" w:cs="Times New Roman"/>
                <w:b/>
                <w:bCs/>
                <w:sz w:val="22"/>
                <w:szCs w:val="22"/>
              </w:rPr>
              <w:t>Subsidiaries</w:t>
            </w:r>
          </w:p>
        </w:tc>
        <w:tc>
          <w:tcPr>
            <w:tcW w:w="1260" w:type="dxa"/>
          </w:tcPr>
          <w:p w14:paraId="1DB5B4EB" w14:textId="77777777" w:rsidR="009202A9" w:rsidRPr="0061291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5EEA4AA6"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D3EB3BF" w14:textId="77777777" w:rsidR="009202A9" w:rsidRPr="00D6192B"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49828060"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E83C27C"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0FC8E033" w14:textId="77777777" w:rsidR="009202A9" w:rsidRPr="00D675DD"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284DAD24"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9202A9" w:rsidRPr="00D675DD" w14:paraId="6065FA31" w14:textId="77777777" w:rsidTr="00FA7120">
        <w:trPr>
          <w:trHeight w:val="80"/>
        </w:trPr>
        <w:tc>
          <w:tcPr>
            <w:tcW w:w="3510" w:type="dxa"/>
          </w:tcPr>
          <w:p w14:paraId="74530E38" w14:textId="0CFFE181" w:rsidR="009202A9"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sz w:val="22"/>
                <w:szCs w:val="28"/>
              </w:rPr>
              <w:t>Interest income</w:t>
            </w:r>
          </w:p>
        </w:tc>
        <w:tc>
          <w:tcPr>
            <w:tcW w:w="1260" w:type="dxa"/>
          </w:tcPr>
          <w:p w14:paraId="315567BE" w14:textId="0C8879F9"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A79AA">
              <w:rPr>
                <w:szCs w:val="28"/>
              </w:rPr>
              <w:t>-</w:t>
            </w:r>
          </w:p>
        </w:tc>
        <w:tc>
          <w:tcPr>
            <w:tcW w:w="270" w:type="dxa"/>
          </w:tcPr>
          <w:p w14:paraId="34799EFE"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8D54E3D" w14:textId="3C7A2F54"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3A79AA">
              <w:rPr>
                <w:szCs w:val="28"/>
              </w:rPr>
              <w:t>-</w:t>
            </w:r>
          </w:p>
        </w:tc>
        <w:tc>
          <w:tcPr>
            <w:tcW w:w="270" w:type="dxa"/>
          </w:tcPr>
          <w:p w14:paraId="6A275D70"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3388561" w14:textId="50EECAFF"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3A79AA">
              <w:rPr>
                <w:rFonts w:cs="Times New Roman"/>
              </w:rPr>
              <w:t>2,500</w:t>
            </w:r>
          </w:p>
        </w:tc>
        <w:tc>
          <w:tcPr>
            <w:tcW w:w="270" w:type="dxa"/>
          </w:tcPr>
          <w:p w14:paraId="2A619F19" w14:textId="77777777" w:rsidR="009202A9" w:rsidRPr="003A79AA"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7E215926" w14:textId="6493D68C"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3A79AA">
              <w:rPr>
                <w:rFonts w:cs="Times New Roman"/>
              </w:rPr>
              <w:t>9,614</w:t>
            </w:r>
          </w:p>
        </w:tc>
      </w:tr>
      <w:tr w:rsidR="009202A9" w:rsidRPr="00D675DD" w14:paraId="4CFD0AF5" w14:textId="77777777" w:rsidTr="00FA7120">
        <w:trPr>
          <w:trHeight w:val="80"/>
        </w:trPr>
        <w:tc>
          <w:tcPr>
            <w:tcW w:w="3510" w:type="dxa"/>
          </w:tcPr>
          <w:p w14:paraId="47983988" w14:textId="77777777" w:rsidR="009202A9"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0" w:type="dxa"/>
          </w:tcPr>
          <w:p w14:paraId="35E3EB00"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03BB3B9E"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0EABCFE"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086136A4"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479E74E"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23AB57E1" w14:textId="77777777" w:rsidR="009202A9" w:rsidRPr="003A79AA"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7F572395"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9202A9" w:rsidRPr="00D675DD" w14:paraId="6EA72680" w14:textId="77777777" w:rsidTr="00FA7120">
        <w:trPr>
          <w:trHeight w:val="80"/>
        </w:trPr>
        <w:tc>
          <w:tcPr>
            <w:tcW w:w="3510" w:type="dxa"/>
          </w:tcPr>
          <w:p w14:paraId="620ED95C" w14:textId="7491CC23" w:rsidR="009202A9"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Joint ventures</w:t>
            </w:r>
          </w:p>
        </w:tc>
        <w:tc>
          <w:tcPr>
            <w:tcW w:w="1260" w:type="dxa"/>
          </w:tcPr>
          <w:p w14:paraId="6EB57F60"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43E487BA"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137BC2B"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423A900B"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BB4C857"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4176A359" w14:textId="77777777" w:rsidR="009202A9" w:rsidRPr="003A79AA"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7F655CD4"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9202A9" w:rsidRPr="00D675DD" w14:paraId="5BF5B63F" w14:textId="77777777" w:rsidTr="00FA7120">
        <w:trPr>
          <w:trHeight w:val="80"/>
        </w:trPr>
        <w:tc>
          <w:tcPr>
            <w:tcW w:w="3510" w:type="dxa"/>
          </w:tcPr>
          <w:p w14:paraId="338FC884" w14:textId="77777777" w:rsidR="009202A9"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260" w:type="dxa"/>
          </w:tcPr>
          <w:p w14:paraId="2E0C2E38" w14:textId="440E9D9B"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A79AA">
              <w:rPr>
                <w:szCs w:val="28"/>
              </w:rPr>
              <w:t>59,189</w:t>
            </w:r>
          </w:p>
        </w:tc>
        <w:tc>
          <w:tcPr>
            <w:tcW w:w="270" w:type="dxa"/>
          </w:tcPr>
          <w:p w14:paraId="2455F203"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0322480" w14:textId="78417244"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3A79AA">
              <w:rPr>
                <w:rFonts w:cs="Times New Roman"/>
              </w:rPr>
              <w:t>59,860</w:t>
            </w:r>
          </w:p>
        </w:tc>
        <w:tc>
          <w:tcPr>
            <w:tcW w:w="270" w:type="dxa"/>
          </w:tcPr>
          <w:p w14:paraId="6EAEF9F2"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9B7A2A3" w14:textId="18853FBA"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3A79AA">
              <w:rPr>
                <w:rFonts w:cs="Times New Roman"/>
              </w:rPr>
              <w:t>59,189</w:t>
            </w:r>
          </w:p>
        </w:tc>
        <w:tc>
          <w:tcPr>
            <w:tcW w:w="270" w:type="dxa"/>
          </w:tcPr>
          <w:p w14:paraId="24E72C72"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3A0D419" w14:textId="46CC02BA"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3A79AA">
              <w:rPr>
                <w:rFonts w:cs="Times New Roman"/>
              </w:rPr>
              <w:t>59,860</w:t>
            </w:r>
          </w:p>
        </w:tc>
      </w:tr>
      <w:tr w:rsidR="003A79AA" w:rsidRPr="00D675DD" w14:paraId="096B8EDF" w14:textId="77777777" w:rsidTr="00FA7120">
        <w:trPr>
          <w:trHeight w:val="80"/>
        </w:trPr>
        <w:tc>
          <w:tcPr>
            <w:tcW w:w="3510" w:type="dxa"/>
          </w:tcPr>
          <w:p w14:paraId="65FE5FC5" w14:textId="6035D028" w:rsidR="003A79AA" w:rsidRPr="00D675DD" w:rsidRDefault="003A79AA"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3A79AA">
              <w:rPr>
                <w:rFonts w:ascii="Times New Roman" w:hAnsi="Times New Roman" w:cs="Times New Roman"/>
                <w:sz w:val="22"/>
                <w:szCs w:val="22"/>
              </w:rPr>
              <w:t>Income from areas and infrastructure</w:t>
            </w:r>
          </w:p>
        </w:tc>
        <w:tc>
          <w:tcPr>
            <w:tcW w:w="1260" w:type="dxa"/>
          </w:tcPr>
          <w:p w14:paraId="6AAD07A4"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0B0B212F"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504AC31"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rPr>
            </w:pPr>
          </w:p>
        </w:tc>
        <w:tc>
          <w:tcPr>
            <w:tcW w:w="270" w:type="dxa"/>
          </w:tcPr>
          <w:p w14:paraId="5F4E9C68"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5D31BFE"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6EE5D3C9"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1FAB12C"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9202A9" w:rsidRPr="00D675DD" w14:paraId="6FA96FE4" w14:textId="77777777" w:rsidTr="0036284A">
        <w:trPr>
          <w:trHeight w:val="80"/>
        </w:trPr>
        <w:tc>
          <w:tcPr>
            <w:tcW w:w="3510" w:type="dxa"/>
            <w:shd w:val="clear" w:color="auto" w:fill="auto"/>
          </w:tcPr>
          <w:p w14:paraId="4C29D2D5" w14:textId="1E0DD6EB" w:rsidR="009202A9" w:rsidRPr="00D675DD" w:rsidRDefault="003A79AA"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08" w:hanging="168"/>
              <w:rPr>
                <w:rFonts w:ascii="Times New Roman" w:hAnsi="Times New Roman" w:cs="Times New Roman"/>
                <w:sz w:val="22"/>
                <w:szCs w:val="22"/>
              </w:rPr>
            </w:pPr>
            <w:r>
              <w:rPr>
                <w:rFonts w:ascii="Times New Roman" w:hAnsi="Times New Roman" w:cs="Times New Roman"/>
                <w:sz w:val="22"/>
                <w:szCs w:val="22"/>
              </w:rPr>
              <w:t xml:space="preserve">   </w:t>
            </w:r>
            <w:r w:rsidR="009202A9">
              <w:rPr>
                <w:rFonts w:ascii="Times New Roman" w:hAnsi="Times New Roman" w:cs="Times New Roman"/>
                <w:sz w:val="22"/>
                <w:szCs w:val="22"/>
              </w:rPr>
              <w:t>utilisation</w:t>
            </w:r>
          </w:p>
        </w:tc>
        <w:tc>
          <w:tcPr>
            <w:tcW w:w="1260" w:type="dxa"/>
            <w:shd w:val="clear" w:color="auto" w:fill="auto"/>
          </w:tcPr>
          <w:p w14:paraId="7B8A1762" w14:textId="7F7605DC"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A79AA">
              <w:rPr>
                <w:szCs w:val="28"/>
              </w:rPr>
              <w:t>52,965</w:t>
            </w:r>
          </w:p>
        </w:tc>
        <w:tc>
          <w:tcPr>
            <w:tcW w:w="270" w:type="dxa"/>
            <w:shd w:val="clear" w:color="auto" w:fill="auto"/>
          </w:tcPr>
          <w:p w14:paraId="7BAFFAEA"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shd w:val="clear" w:color="auto" w:fill="auto"/>
          </w:tcPr>
          <w:p w14:paraId="2939EE00" w14:textId="2F9754E8"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right="-108"/>
              <w:rPr>
                <w:szCs w:val="28"/>
              </w:rPr>
            </w:pPr>
            <w:r w:rsidRPr="003A79AA">
              <w:rPr>
                <w:szCs w:val="28"/>
              </w:rPr>
              <w:t>48,359</w:t>
            </w:r>
          </w:p>
        </w:tc>
        <w:tc>
          <w:tcPr>
            <w:tcW w:w="270" w:type="dxa"/>
            <w:shd w:val="clear" w:color="auto" w:fill="auto"/>
          </w:tcPr>
          <w:p w14:paraId="2E6C4DBE"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0BEF4067" w14:textId="3E583558"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3A79AA">
              <w:rPr>
                <w:rFonts w:cs="Times New Roman"/>
              </w:rPr>
              <w:t>52,965</w:t>
            </w:r>
          </w:p>
        </w:tc>
        <w:tc>
          <w:tcPr>
            <w:tcW w:w="270" w:type="dxa"/>
            <w:shd w:val="clear" w:color="auto" w:fill="auto"/>
            <w:vAlign w:val="bottom"/>
          </w:tcPr>
          <w:p w14:paraId="748662BE"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6286FD1F" w14:textId="0B0A214C"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right="-108"/>
              <w:rPr>
                <w:rFonts w:cs="Times New Roman"/>
              </w:rPr>
            </w:pPr>
            <w:r w:rsidRPr="003A79AA">
              <w:rPr>
                <w:rFonts w:cs="Times New Roman"/>
              </w:rPr>
              <w:t>48,359</w:t>
            </w:r>
          </w:p>
        </w:tc>
      </w:tr>
      <w:tr w:rsidR="009202A9" w:rsidRPr="001908BC" w14:paraId="1F3D8D19" w14:textId="77777777" w:rsidTr="0036284A">
        <w:trPr>
          <w:trHeight w:val="80"/>
        </w:trPr>
        <w:tc>
          <w:tcPr>
            <w:tcW w:w="3510" w:type="dxa"/>
            <w:shd w:val="clear" w:color="auto" w:fill="auto"/>
          </w:tcPr>
          <w:p w14:paraId="544C519D" w14:textId="4A4049E1" w:rsidR="009202A9" w:rsidRPr="001908BC"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sz w:val="22"/>
                <w:szCs w:val="22"/>
              </w:rPr>
            </w:pPr>
            <w:r w:rsidRPr="001908BC">
              <w:rPr>
                <w:rFonts w:ascii="Times New Roman" w:hAnsi="Times New Roman" w:cs="Cordia New"/>
                <w:sz w:val="22"/>
                <w:szCs w:val="22"/>
              </w:rPr>
              <w:t>Revenue from sale of real estate</w:t>
            </w:r>
          </w:p>
        </w:tc>
        <w:tc>
          <w:tcPr>
            <w:tcW w:w="1260" w:type="dxa"/>
            <w:shd w:val="clear" w:color="auto" w:fill="auto"/>
          </w:tcPr>
          <w:p w14:paraId="0EE3DF1C" w14:textId="46040CA0"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A79AA">
              <w:rPr>
                <w:szCs w:val="28"/>
              </w:rPr>
              <w:t>8,832</w:t>
            </w:r>
          </w:p>
        </w:tc>
        <w:tc>
          <w:tcPr>
            <w:tcW w:w="270" w:type="dxa"/>
            <w:shd w:val="clear" w:color="auto" w:fill="auto"/>
          </w:tcPr>
          <w:p w14:paraId="56F2FE4D"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shd w:val="clear" w:color="auto" w:fill="auto"/>
          </w:tcPr>
          <w:p w14:paraId="4312B49A" w14:textId="4AFDE69A"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A79AA">
              <w:rPr>
                <w:szCs w:val="28"/>
              </w:rPr>
              <w:t>25,746</w:t>
            </w:r>
          </w:p>
        </w:tc>
        <w:tc>
          <w:tcPr>
            <w:tcW w:w="270" w:type="dxa"/>
            <w:shd w:val="clear" w:color="auto" w:fill="auto"/>
          </w:tcPr>
          <w:p w14:paraId="3FA74F9D"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10A60172" w14:textId="452D091B"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3A79AA">
              <w:rPr>
                <w:rFonts w:cs="Times New Roman"/>
              </w:rPr>
              <w:t>8,832</w:t>
            </w:r>
          </w:p>
        </w:tc>
        <w:tc>
          <w:tcPr>
            <w:tcW w:w="270" w:type="dxa"/>
            <w:shd w:val="clear" w:color="auto" w:fill="auto"/>
            <w:vAlign w:val="bottom"/>
          </w:tcPr>
          <w:p w14:paraId="4B9229DC"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415CC6A5" w14:textId="4AAB003E"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3A79AA">
              <w:rPr>
                <w:rFonts w:cs="Times New Roman"/>
              </w:rPr>
              <w:t>25,746</w:t>
            </w:r>
          </w:p>
        </w:tc>
      </w:tr>
      <w:tr w:rsidR="009202A9" w:rsidRPr="00D675DD" w14:paraId="76FEA462" w14:textId="77777777" w:rsidTr="00131679">
        <w:trPr>
          <w:trHeight w:val="80"/>
        </w:trPr>
        <w:tc>
          <w:tcPr>
            <w:tcW w:w="3510" w:type="dxa"/>
            <w:shd w:val="clear" w:color="auto" w:fill="auto"/>
          </w:tcPr>
          <w:p w14:paraId="309FD0ED" w14:textId="1CE78671" w:rsidR="009202A9" w:rsidRPr="000F320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08" w:hanging="168"/>
              <w:rPr>
                <w:rFonts w:ascii="Times New Roman" w:hAnsi="Times New Roman" w:cs="Times New Roman"/>
                <w:sz w:val="22"/>
                <w:szCs w:val="22"/>
              </w:rPr>
            </w:pPr>
            <w:r>
              <w:rPr>
                <w:rFonts w:ascii="Times New Roman" w:hAnsi="Times New Roman"/>
                <w:sz w:val="22"/>
                <w:szCs w:val="28"/>
              </w:rPr>
              <w:t>Management income</w:t>
            </w:r>
          </w:p>
        </w:tc>
        <w:tc>
          <w:tcPr>
            <w:tcW w:w="1260" w:type="dxa"/>
            <w:shd w:val="clear" w:color="auto" w:fill="auto"/>
          </w:tcPr>
          <w:p w14:paraId="7E1EED8F" w14:textId="5BA65844"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A79AA">
              <w:rPr>
                <w:szCs w:val="28"/>
              </w:rPr>
              <w:t>6,619</w:t>
            </w:r>
          </w:p>
        </w:tc>
        <w:tc>
          <w:tcPr>
            <w:tcW w:w="270" w:type="dxa"/>
            <w:shd w:val="clear" w:color="auto" w:fill="auto"/>
          </w:tcPr>
          <w:p w14:paraId="038C8283"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shd w:val="clear" w:color="auto" w:fill="auto"/>
          </w:tcPr>
          <w:p w14:paraId="40777CEF" w14:textId="3DD21A0F"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A79AA">
              <w:rPr>
                <w:szCs w:val="28"/>
              </w:rPr>
              <w:t>6,248</w:t>
            </w:r>
          </w:p>
        </w:tc>
        <w:tc>
          <w:tcPr>
            <w:tcW w:w="270" w:type="dxa"/>
            <w:shd w:val="clear" w:color="auto" w:fill="auto"/>
          </w:tcPr>
          <w:p w14:paraId="4300B025"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0C7254AF" w14:textId="46394382"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3A79AA">
              <w:rPr>
                <w:rFonts w:cs="Times New Roman"/>
              </w:rPr>
              <w:t>6,619</w:t>
            </w:r>
          </w:p>
        </w:tc>
        <w:tc>
          <w:tcPr>
            <w:tcW w:w="270" w:type="dxa"/>
            <w:shd w:val="clear" w:color="auto" w:fill="auto"/>
          </w:tcPr>
          <w:p w14:paraId="19277DDE"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1B145B48" w14:textId="19A44243"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3A79AA">
              <w:rPr>
                <w:rFonts w:cs="Times New Roman"/>
              </w:rPr>
              <w:t>6,248</w:t>
            </w:r>
          </w:p>
        </w:tc>
      </w:tr>
      <w:tr w:rsidR="009202A9" w:rsidRPr="00D675DD" w14:paraId="2A3786D9" w14:textId="77777777" w:rsidTr="00FA7120">
        <w:trPr>
          <w:trHeight w:val="80"/>
        </w:trPr>
        <w:tc>
          <w:tcPr>
            <w:tcW w:w="3510" w:type="dxa"/>
          </w:tcPr>
          <w:p w14:paraId="7C5D6FB1" w14:textId="77777777" w:rsidR="009202A9" w:rsidRPr="00D675DD"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Rental income</w:t>
            </w:r>
          </w:p>
        </w:tc>
        <w:tc>
          <w:tcPr>
            <w:tcW w:w="1260" w:type="dxa"/>
          </w:tcPr>
          <w:p w14:paraId="2792CD37" w14:textId="2ADB45FA"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A79AA">
              <w:rPr>
                <w:szCs w:val="28"/>
              </w:rPr>
              <w:t>1,327</w:t>
            </w:r>
          </w:p>
        </w:tc>
        <w:tc>
          <w:tcPr>
            <w:tcW w:w="270" w:type="dxa"/>
          </w:tcPr>
          <w:p w14:paraId="45D790D2"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9DB99F5" w14:textId="38E2D988"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3A79AA">
              <w:rPr>
                <w:szCs w:val="28"/>
              </w:rPr>
              <w:t>1,417</w:t>
            </w:r>
          </w:p>
        </w:tc>
        <w:tc>
          <w:tcPr>
            <w:tcW w:w="270" w:type="dxa"/>
          </w:tcPr>
          <w:p w14:paraId="78AE4BC1"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9D1FC7" w14:textId="24C78F45"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3A79AA">
              <w:rPr>
                <w:rFonts w:cs="Times New Roman"/>
              </w:rPr>
              <w:t>1,327</w:t>
            </w:r>
          </w:p>
        </w:tc>
        <w:tc>
          <w:tcPr>
            <w:tcW w:w="270" w:type="dxa"/>
          </w:tcPr>
          <w:p w14:paraId="13D8E817"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34C892F" w14:textId="7AC3955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3A79AA">
              <w:rPr>
                <w:rFonts w:cs="Times New Roman"/>
              </w:rPr>
              <w:t>1,417</w:t>
            </w:r>
          </w:p>
        </w:tc>
      </w:tr>
      <w:tr w:rsidR="009202A9" w:rsidRPr="00D675DD" w14:paraId="782A4D5F" w14:textId="77777777" w:rsidTr="00FA7120">
        <w:trPr>
          <w:trHeight w:val="80"/>
        </w:trPr>
        <w:tc>
          <w:tcPr>
            <w:tcW w:w="3510" w:type="dxa"/>
          </w:tcPr>
          <w:p w14:paraId="397D9341" w14:textId="2859C049" w:rsidR="009202A9"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sz w:val="22"/>
                <w:szCs w:val="28"/>
              </w:rPr>
              <w:t>Interest income</w:t>
            </w:r>
          </w:p>
        </w:tc>
        <w:tc>
          <w:tcPr>
            <w:tcW w:w="1260" w:type="dxa"/>
          </w:tcPr>
          <w:p w14:paraId="2186EBA6" w14:textId="7B06CA62"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A79AA">
              <w:rPr>
                <w:szCs w:val="28"/>
              </w:rPr>
              <w:t>649</w:t>
            </w:r>
          </w:p>
        </w:tc>
        <w:tc>
          <w:tcPr>
            <w:tcW w:w="270" w:type="dxa"/>
          </w:tcPr>
          <w:p w14:paraId="500AFA46"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0302765" w14:textId="6FC637DC"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3A79AA">
              <w:rPr>
                <w:szCs w:val="28"/>
              </w:rPr>
              <w:t>460</w:t>
            </w:r>
          </w:p>
        </w:tc>
        <w:tc>
          <w:tcPr>
            <w:tcW w:w="270" w:type="dxa"/>
          </w:tcPr>
          <w:p w14:paraId="626430F8"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8B78DC9" w14:textId="6254D0E2"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3A79AA">
              <w:rPr>
                <w:rFonts w:cs="Times New Roman"/>
              </w:rPr>
              <w:t>649</w:t>
            </w:r>
          </w:p>
        </w:tc>
        <w:tc>
          <w:tcPr>
            <w:tcW w:w="270" w:type="dxa"/>
          </w:tcPr>
          <w:p w14:paraId="74C71CE0"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5ABBACF" w14:textId="42ED0B5D"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3A79AA">
              <w:rPr>
                <w:rFonts w:cs="Times New Roman"/>
              </w:rPr>
              <w:t>460</w:t>
            </w:r>
          </w:p>
        </w:tc>
      </w:tr>
      <w:tr w:rsidR="009202A9" w:rsidRPr="00D675DD" w14:paraId="6AFE5CE8" w14:textId="77777777" w:rsidTr="00FA7120">
        <w:trPr>
          <w:trHeight w:val="80"/>
        </w:trPr>
        <w:tc>
          <w:tcPr>
            <w:tcW w:w="3510" w:type="dxa"/>
          </w:tcPr>
          <w:p w14:paraId="2AC2302D" w14:textId="0113289B" w:rsidR="009202A9" w:rsidRPr="00C46E2B" w:rsidRDefault="003A79AA"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Other</w:t>
            </w:r>
            <w:r w:rsidR="009202A9">
              <w:rPr>
                <w:rFonts w:ascii="Times New Roman" w:hAnsi="Times New Roman"/>
                <w:sz w:val="22"/>
                <w:szCs w:val="28"/>
              </w:rPr>
              <w:t xml:space="preserve"> income</w:t>
            </w:r>
          </w:p>
        </w:tc>
        <w:tc>
          <w:tcPr>
            <w:tcW w:w="1260" w:type="dxa"/>
          </w:tcPr>
          <w:p w14:paraId="76BF0869" w14:textId="5240BA79"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A79AA">
              <w:rPr>
                <w:szCs w:val="28"/>
              </w:rPr>
              <w:t>88</w:t>
            </w:r>
          </w:p>
        </w:tc>
        <w:tc>
          <w:tcPr>
            <w:tcW w:w="270" w:type="dxa"/>
          </w:tcPr>
          <w:p w14:paraId="19B28AB9"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180A84E" w14:textId="6C55CC76"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3A79AA">
              <w:rPr>
                <w:szCs w:val="28"/>
              </w:rPr>
              <w:t>-</w:t>
            </w:r>
          </w:p>
        </w:tc>
        <w:tc>
          <w:tcPr>
            <w:tcW w:w="270" w:type="dxa"/>
          </w:tcPr>
          <w:p w14:paraId="6FC5B504"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EBE3DE3" w14:textId="58AD64DD"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3A79AA">
              <w:rPr>
                <w:rFonts w:cs="Times New Roman"/>
              </w:rPr>
              <w:t>88</w:t>
            </w:r>
          </w:p>
        </w:tc>
        <w:tc>
          <w:tcPr>
            <w:tcW w:w="270" w:type="dxa"/>
          </w:tcPr>
          <w:p w14:paraId="3358E271"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3F3CCA2" w14:textId="31F4FCA6"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3A79AA">
              <w:rPr>
                <w:rFonts w:cs="Times New Roman"/>
              </w:rPr>
              <w:t>-</w:t>
            </w:r>
          </w:p>
        </w:tc>
      </w:tr>
      <w:tr w:rsidR="003A79AA" w:rsidRPr="00D675DD" w14:paraId="5D7A7C5D" w14:textId="77777777" w:rsidTr="00FA7120">
        <w:trPr>
          <w:trHeight w:val="80"/>
        </w:trPr>
        <w:tc>
          <w:tcPr>
            <w:tcW w:w="3510" w:type="dxa"/>
          </w:tcPr>
          <w:p w14:paraId="0E5F21DE" w14:textId="47A26F43" w:rsidR="003A79AA" w:rsidRDefault="003A79AA"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3A79AA">
              <w:rPr>
                <w:rFonts w:ascii="Times New Roman" w:hAnsi="Times New Roman"/>
                <w:sz w:val="22"/>
                <w:szCs w:val="28"/>
              </w:rPr>
              <w:t xml:space="preserve">Purchases of goods or receiving of </w:t>
            </w:r>
          </w:p>
        </w:tc>
        <w:tc>
          <w:tcPr>
            <w:tcW w:w="1260" w:type="dxa"/>
          </w:tcPr>
          <w:p w14:paraId="72A2EF21"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6FBCA8A4"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39E8BE6"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6469B4D1"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64AB3F5"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3AE68569"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898EAF5"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3A79AA" w:rsidRPr="00D675DD" w14:paraId="564044D5" w14:textId="77777777" w:rsidTr="00FA7120">
        <w:trPr>
          <w:trHeight w:val="80"/>
        </w:trPr>
        <w:tc>
          <w:tcPr>
            <w:tcW w:w="3510" w:type="dxa"/>
          </w:tcPr>
          <w:p w14:paraId="189C9F1A" w14:textId="69FB00E9" w:rsidR="003A79AA" w:rsidRPr="003A79AA" w:rsidRDefault="003A79AA"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 xml:space="preserve">   </w:t>
            </w:r>
            <w:r w:rsidRPr="003A79AA">
              <w:rPr>
                <w:rFonts w:ascii="Times New Roman" w:hAnsi="Times New Roman"/>
                <w:sz w:val="22"/>
                <w:szCs w:val="28"/>
              </w:rPr>
              <w:t>services</w:t>
            </w:r>
          </w:p>
        </w:tc>
        <w:tc>
          <w:tcPr>
            <w:tcW w:w="1260" w:type="dxa"/>
          </w:tcPr>
          <w:p w14:paraId="4B905A7F" w14:textId="7BBAD8FF"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A79AA">
              <w:rPr>
                <w:szCs w:val="28"/>
              </w:rPr>
              <w:t>14</w:t>
            </w:r>
          </w:p>
        </w:tc>
        <w:tc>
          <w:tcPr>
            <w:tcW w:w="270" w:type="dxa"/>
          </w:tcPr>
          <w:p w14:paraId="7BECA0DC"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FE41940" w14:textId="5FB849C3"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3A79AA">
              <w:rPr>
                <w:szCs w:val="28"/>
              </w:rPr>
              <w:t>-</w:t>
            </w:r>
          </w:p>
        </w:tc>
        <w:tc>
          <w:tcPr>
            <w:tcW w:w="270" w:type="dxa"/>
          </w:tcPr>
          <w:p w14:paraId="2CA97382"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BC11219" w14:textId="0202C80A"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3A79AA">
              <w:rPr>
                <w:rFonts w:cs="Times New Roman"/>
              </w:rPr>
              <w:t>14</w:t>
            </w:r>
          </w:p>
        </w:tc>
        <w:tc>
          <w:tcPr>
            <w:tcW w:w="270" w:type="dxa"/>
          </w:tcPr>
          <w:p w14:paraId="38E03B0C"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D461FD7" w14:textId="2737AF74"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3A79AA">
              <w:rPr>
                <w:rFonts w:cs="Times New Roman"/>
              </w:rPr>
              <w:t>-</w:t>
            </w:r>
          </w:p>
        </w:tc>
      </w:tr>
      <w:tr w:rsidR="009202A9" w:rsidRPr="00D675DD" w14:paraId="2716F969" w14:textId="77777777" w:rsidTr="00FA7120">
        <w:trPr>
          <w:trHeight w:val="80"/>
        </w:trPr>
        <w:tc>
          <w:tcPr>
            <w:tcW w:w="3510" w:type="dxa"/>
          </w:tcPr>
          <w:p w14:paraId="02CD0285" w14:textId="77777777" w:rsidR="009202A9"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0DE64E15"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574E4416"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096E345"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6799C1C1"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0AAF457"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096C5E50"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D6AD917"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6659E9" w:rsidRPr="00D675DD" w14:paraId="5B6C54EC" w14:textId="77777777" w:rsidTr="00FA7120">
        <w:trPr>
          <w:trHeight w:val="80"/>
        </w:trPr>
        <w:tc>
          <w:tcPr>
            <w:tcW w:w="3510" w:type="dxa"/>
          </w:tcPr>
          <w:p w14:paraId="1A2A6937" w14:textId="77777777" w:rsidR="006659E9" w:rsidRDefault="006659E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68130FB6"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3E4EA3D1"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69EF5593"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1DB2E1A4"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2870001"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401825BE"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96CBBC4"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6659E9" w:rsidRPr="00D675DD" w14:paraId="43CD32C6" w14:textId="77777777" w:rsidTr="00FA7120">
        <w:trPr>
          <w:trHeight w:val="80"/>
        </w:trPr>
        <w:tc>
          <w:tcPr>
            <w:tcW w:w="3510" w:type="dxa"/>
          </w:tcPr>
          <w:p w14:paraId="63959D36" w14:textId="77777777" w:rsidR="006659E9" w:rsidRDefault="006659E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7DBCFD9A"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5659E6BE"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1F5F325"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637DB066"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7E530B7"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5E8AB964"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AF71429"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6659E9" w:rsidRPr="00D675DD" w14:paraId="3E43DC1E" w14:textId="77777777" w:rsidTr="00FA7120">
        <w:trPr>
          <w:trHeight w:val="80"/>
        </w:trPr>
        <w:tc>
          <w:tcPr>
            <w:tcW w:w="3510" w:type="dxa"/>
          </w:tcPr>
          <w:p w14:paraId="35A39928" w14:textId="77777777" w:rsidR="006659E9" w:rsidRDefault="006659E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60375CE2"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46F343A3"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D768F84"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486CA9D9"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BBCBD15"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62AE7A89"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A9FC48B"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6659E9" w:rsidRPr="00D675DD" w14:paraId="012987B2" w14:textId="77777777" w:rsidTr="00FA7120">
        <w:trPr>
          <w:trHeight w:val="80"/>
        </w:trPr>
        <w:tc>
          <w:tcPr>
            <w:tcW w:w="3510" w:type="dxa"/>
          </w:tcPr>
          <w:p w14:paraId="7A18F15F" w14:textId="77777777" w:rsidR="006659E9" w:rsidRDefault="006659E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29F0B556"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12696668"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08A662A"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087E56EB"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1D91A02"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30C7B81D"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8EEEDE6"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6659E9" w:rsidRPr="00D675DD" w14:paraId="0F808CCF" w14:textId="77777777" w:rsidTr="00FA7120">
        <w:trPr>
          <w:trHeight w:val="80"/>
        </w:trPr>
        <w:tc>
          <w:tcPr>
            <w:tcW w:w="3510" w:type="dxa"/>
          </w:tcPr>
          <w:p w14:paraId="41FFFCC5" w14:textId="77777777" w:rsidR="006659E9" w:rsidRDefault="006659E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1490E68A"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15E8EEDD"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42046A4"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0542B775"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B84A79E"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5B1F475E"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A01BB70" w14:textId="77777777" w:rsidR="006659E9" w:rsidRPr="003A79AA" w:rsidRDefault="006659E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9202A9" w:rsidRPr="00D675DD" w14:paraId="13DC19A6" w14:textId="77777777" w:rsidTr="00FA7120">
        <w:trPr>
          <w:trHeight w:val="80"/>
        </w:trPr>
        <w:tc>
          <w:tcPr>
            <w:tcW w:w="3510" w:type="dxa"/>
          </w:tcPr>
          <w:p w14:paraId="376AF182" w14:textId="77777777" w:rsidR="009202A9" w:rsidRPr="00D675DD"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lastRenderedPageBreak/>
              <w:t>Other r</w:t>
            </w:r>
            <w:r w:rsidRPr="00D675DD">
              <w:rPr>
                <w:rFonts w:ascii="Times New Roman" w:hAnsi="Times New Roman" w:cs="Times New Roman"/>
                <w:b/>
                <w:bCs/>
                <w:sz w:val="22"/>
                <w:szCs w:val="22"/>
              </w:rPr>
              <w:t>elated parties</w:t>
            </w:r>
          </w:p>
        </w:tc>
        <w:tc>
          <w:tcPr>
            <w:tcW w:w="1260" w:type="dxa"/>
          </w:tcPr>
          <w:p w14:paraId="1CBFE331"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087B95E9"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0832CD96"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2005A0FA"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FD541D"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1B90A658" w14:textId="77777777" w:rsidR="009202A9" w:rsidRPr="003A79AA"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174A2E3A"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9202A9" w:rsidRPr="00D675DD" w14:paraId="61E26DB2" w14:textId="77777777" w:rsidTr="00FA7120">
        <w:trPr>
          <w:trHeight w:val="80"/>
        </w:trPr>
        <w:tc>
          <w:tcPr>
            <w:tcW w:w="3510" w:type="dxa"/>
          </w:tcPr>
          <w:p w14:paraId="77766602" w14:textId="49A8226A" w:rsidR="009202A9"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B5FB3">
              <w:rPr>
                <w:rFonts w:ascii="Times New Roman" w:hAnsi="Times New Roman"/>
                <w:sz w:val="22"/>
                <w:szCs w:val="22"/>
              </w:rPr>
              <w:t>Revenue from rendering of services</w:t>
            </w:r>
          </w:p>
        </w:tc>
        <w:tc>
          <w:tcPr>
            <w:tcW w:w="1260" w:type="dxa"/>
          </w:tcPr>
          <w:p w14:paraId="14345A55" w14:textId="73BE6C78"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A79AA">
              <w:rPr>
                <w:szCs w:val="28"/>
              </w:rPr>
              <w:t>1,271</w:t>
            </w:r>
          </w:p>
        </w:tc>
        <w:tc>
          <w:tcPr>
            <w:tcW w:w="270" w:type="dxa"/>
          </w:tcPr>
          <w:p w14:paraId="377A2F3E"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6573387C" w14:textId="1B1D4643"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3A79AA">
              <w:rPr>
                <w:szCs w:val="28"/>
              </w:rPr>
              <w:t>1,261</w:t>
            </w:r>
          </w:p>
        </w:tc>
        <w:tc>
          <w:tcPr>
            <w:tcW w:w="270" w:type="dxa"/>
          </w:tcPr>
          <w:p w14:paraId="104ADA85"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2ADE241" w14:textId="61A7B064"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3A79AA">
              <w:rPr>
                <w:rFonts w:cs="Times New Roman"/>
              </w:rPr>
              <w:t>1,271</w:t>
            </w:r>
          </w:p>
        </w:tc>
        <w:tc>
          <w:tcPr>
            <w:tcW w:w="270" w:type="dxa"/>
          </w:tcPr>
          <w:p w14:paraId="03CDAB76" w14:textId="77777777" w:rsidR="009202A9" w:rsidRPr="003A79AA"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04378B2A" w14:textId="2B673B06"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3A79AA">
              <w:rPr>
                <w:rFonts w:cs="Times New Roman"/>
              </w:rPr>
              <w:t>1,261</w:t>
            </w:r>
          </w:p>
        </w:tc>
      </w:tr>
      <w:tr w:rsidR="009202A9" w:rsidRPr="00D675DD" w14:paraId="4C6EF78C" w14:textId="77777777" w:rsidTr="00FA7120">
        <w:trPr>
          <w:trHeight w:val="80"/>
        </w:trPr>
        <w:tc>
          <w:tcPr>
            <w:tcW w:w="3510" w:type="dxa"/>
          </w:tcPr>
          <w:p w14:paraId="733A5AA2" w14:textId="4EF0E856" w:rsidR="009202A9"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B5FB3">
              <w:rPr>
                <w:rFonts w:ascii="Times New Roman" w:hAnsi="Times New Roman"/>
                <w:sz w:val="22"/>
                <w:szCs w:val="22"/>
              </w:rPr>
              <w:t>Dividend income</w:t>
            </w:r>
          </w:p>
        </w:tc>
        <w:tc>
          <w:tcPr>
            <w:tcW w:w="1260" w:type="dxa"/>
          </w:tcPr>
          <w:p w14:paraId="20B3E7AC" w14:textId="3F6CD6DD"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A79AA">
              <w:rPr>
                <w:szCs w:val="28"/>
              </w:rPr>
              <w:t>1,758</w:t>
            </w:r>
          </w:p>
        </w:tc>
        <w:tc>
          <w:tcPr>
            <w:tcW w:w="270" w:type="dxa"/>
          </w:tcPr>
          <w:p w14:paraId="30CB7DD6"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09A7581B" w14:textId="73B95C00"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3A79AA">
              <w:rPr>
                <w:szCs w:val="28"/>
              </w:rPr>
              <w:t>3,397</w:t>
            </w:r>
          </w:p>
        </w:tc>
        <w:tc>
          <w:tcPr>
            <w:tcW w:w="270" w:type="dxa"/>
          </w:tcPr>
          <w:p w14:paraId="73EBC3B8"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6C067B9" w14:textId="368916BA"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3A79AA">
              <w:rPr>
                <w:rFonts w:cs="Times New Roman"/>
              </w:rPr>
              <w:t>1,758</w:t>
            </w:r>
          </w:p>
        </w:tc>
        <w:tc>
          <w:tcPr>
            <w:tcW w:w="270" w:type="dxa"/>
          </w:tcPr>
          <w:p w14:paraId="0E58040B" w14:textId="77777777" w:rsidR="009202A9" w:rsidRPr="003A79AA"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619FD9AF" w14:textId="4490F962"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3A79AA">
              <w:rPr>
                <w:rFonts w:cs="Times New Roman"/>
              </w:rPr>
              <w:t>3,397</w:t>
            </w:r>
          </w:p>
        </w:tc>
      </w:tr>
      <w:tr w:rsidR="003A79AA" w:rsidRPr="00D675DD" w14:paraId="0AC65407" w14:textId="77777777" w:rsidTr="00FA7120">
        <w:trPr>
          <w:trHeight w:val="80"/>
        </w:trPr>
        <w:tc>
          <w:tcPr>
            <w:tcW w:w="3510" w:type="dxa"/>
          </w:tcPr>
          <w:p w14:paraId="39FAEE49" w14:textId="58CC8638" w:rsidR="003A79AA" w:rsidRPr="004B5FB3" w:rsidRDefault="003A79AA"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3A79AA">
              <w:rPr>
                <w:rFonts w:ascii="Times New Roman" w:hAnsi="Times New Roman"/>
                <w:sz w:val="22"/>
                <w:szCs w:val="22"/>
              </w:rPr>
              <w:t>Other income</w:t>
            </w:r>
          </w:p>
        </w:tc>
        <w:tc>
          <w:tcPr>
            <w:tcW w:w="1260" w:type="dxa"/>
          </w:tcPr>
          <w:p w14:paraId="6A942DC6" w14:textId="614F8E38"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A79AA">
              <w:rPr>
                <w:szCs w:val="28"/>
              </w:rPr>
              <w:t>22</w:t>
            </w:r>
          </w:p>
        </w:tc>
        <w:tc>
          <w:tcPr>
            <w:tcW w:w="270" w:type="dxa"/>
          </w:tcPr>
          <w:p w14:paraId="51ACFB2A"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42C6C39" w14:textId="247C7C5C"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w:t>
            </w:r>
          </w:p>
        </w:tc>
        <w:tc>
          <w:tcPr>
            <w:tcW w:w="270" w:type="dxa"/>
          </w:tcPr>
          <w:p w14:paraId="6740AB1C"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6F13A4C" w14:textId="70D48844"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3A79AA">
              <w:rPr>
                <w:rFonts w:cs="Times New Roman"/>
              </w:rPr>
              <w:t>22</w:t>
            </w:r>
          </w:p>
        </w:tc>
        <w:tc>
          <w:tcPr>
            <w:tcW w:w="270" w:type="dxa"/>
          </w:tcPr>
          <w:p w14:paraId="5F564961" w14:textId="77777777" w:rsidR="003A79AA" w:rsidRPr="003A79AA" w:rsidRDefault="003A79AA"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0C49EAEE" w14:textId="56BB9F60"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w:t>
            </w:r>
          </w:p>
        </w:tc>
      </w:tr>
      <w:tr w:rsidR="009202A9" w:rsidRPr="00D675DD" w14:paraId="736A84EB" w14:textId="77777777" w:rsidTr="00FA7120">
        <w:trPr>
          <w:trHeight w:val="80"/>
        </w:trPr>
        <w:tc>
          <w:tcPr>
            <w:tcW w:w="3510" w:type="dxa"/>
          </w:tcPr>
          <w:p w14:paraId="3BFF2F1D" w14:textId="77777777" w:rsidR="009202A9"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14:paraId="47BF497F"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10735E70"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4FAA53C"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0EA1D1A1"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0F3D75D"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559A0EBC"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341732"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9202A9" w:rsidRPr="00D675DD" w14:paraId="3452C8B6" w14:textId="77777777" w:rsidTr="00FA7120">
        <w:trPr>
          <w:trHeight w:val="80"/>
        </w:trPr>
        <w:tc>
          <w:tcPr>
            <w:tcW w:w="3510" w:type="dxa"/>
          </w:tcPr>
          <w:p w14:paraId="587A2E92" w14:textId="77777777" w:rsidR="009202A9" w:rsidRPr="00A1151A"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1260" w:type="dxa"/>
          </w:tcPr>
          <w:p w14:paraId="625972F9"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1C9CB5CB"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2F6DF79"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13E7FDAD"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5FB8BB9"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5E2C02AF" w14:textId="77777777" w:rsidR="009202A9" w:rsidRPr="003A79AA"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596FE28B"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9202A9" w:rsidRPr="00D675DD" w14:paraId="16FA350C" w14:textId="77777777" w:rsidTr="00FA7120">
        <w:trPr>
          <w:trHeight w:val="80"/>
        </w:trPr>
        <w:tc>
          <w:tcPr>
            <w:tcW w:w="3510" w:type="dxa"/>
          </w:tcPr>
          <w:p w14:paraId="66EABC44" w14:textId="5D9BED32" w:rsidR="009202A9" w:rsidRPr="006B641B"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08" w:hanging="168"/>
              <w:rPr>
                <w:rFonts w:ascii="Times New Roman" w:hAnsi="Times New Roman" w:cs="Cordia New"/>
                <w:sz w:val="22"/>
                <w:szCs w:val="22"/>
              </w:rPr>
            </w:pPr>
            <w:r w:rsidRPr="00D675DD">
              <w:rPr>
                <w:rFonts w:ascii="Times New Roman" w:hAnsi="Times New Roman" w:cs="Times New Roman"/>
                <w:sz w:val="22"/>
                <w:szCs w:val="22"/>
              </w:rPr>
              <w:t>Key management personnel</w:t>
            </w:r>
            <w:r>
              <w:rPr>
                <w:rFonts w:ascii="Times New Roman" w:hAnsi="Times New Roman" w:cs="Cordia New" w:hint="cs"/>
                <w:sz w:val="22"/>
                <w:szCs w:val="22"/>
                <w:cs/>
              </w:rPr>
              <w:t xml:space="preserve"> </w:t>
            </w:r>
          </w:p>
        </w:tc>
        <w:tc>
          <w:tcPr>
            <w:tcW w:w="1260" w:type="dxa"/>
          </w:tcPr>
          <w:p w14:paraId="564567D9"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3FADE64B"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0D68ABC2"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0391E328"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EC4396B"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18DB8714" w14:textId="77777777" w:rsidR="009202A9" w:rsidRPr="003A79AA"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38D9CF80"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3A79AA" w:rsidRPr="00D675DD" w14:paraId="30F57DAB" w14:textId="77777777" w:rsidTr="00FA7120">
        <w:trPr>
          <w:trHeight w:val="80"/>
        </w:trPr>
        <w:tc>
          <w:tcPr>
            <w:tcW w:w="3510" w:type="dxa"/>
          </w:tcPr>
          <w:p w14:paraId="43E7FE55" w14:textId="3E805DD1" w:rsidR="003A79AA" w:rsidRPr="00D675DD" w:rsidRDefault="003A79AA"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08" w:hanging="168"/>
              <w:rPr>
                <w:rFonts w:ascii="Times New Roman" w:hAnsi="Times New Roman" w:cs="Times New Roman"/>
                <w:sz w:val="22"/>
                <w:szCs w:val="22"/>
              </w:rPr>
            </w:pPr>
            <w:r>
              <w:rPr>
                <w:rFonts w:ascii="Times New Roman" w:hAnsi="Times New Roman" w:cs="Times New Roman"/>
                <w:sz w:val="22"/>
                <w:szCs w:val="22"/>
              </w:rPr>
              <w:t xml:space="preserve">   </w:t>
            </w:r>
            <w:r w:rsidRPr="00D675DD">
              <w:rPr>
                <w:rFonts w:ascii="Times New Roman" w:hAnsi="Times New Roman" w:cs="Times New Roman"/>
                <w:sz w:val="22"/>
                <w:szCs w:val="22"/>
              </w:rPr>
              <w:t>compensation</w:t>
            </w:r>
          </w:p>
        </w:tc>
        <w:tc>
          <w:tcPr>
            <w:tcW w:w="1260" w:type="dxa"/>
          </w:tcPr>
          <w:p w14:paraId="3614D65A"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587006F9"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CC854D9"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0C6BF33C"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45EF594"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69FFEBC1" w14:textId="77777777" w:rsidR="003A79AA" w:rsidRPr="003A79AA" w:rsidRDefault="003A79AA"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1A0445C6"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9202A9" w:rsidRPr="00D675DD" w14:paraId="2266DE4D" w14:textId="77777777" w:rsidTr="00F01193">
        <w:trPr>
          <w:trHeight w:val="80"/>
        </w:trPr>
        <w:tc>
          <w:tcPr>
            <w:tcW w:w="3510" w:type="dxa"/>
          </w:tcPr>
          <w:p w14:paraId="17D1D525" w14:textId="77777777" w:rsidR="009202A9" w:rsidRPr="00822B4B"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t xml:space="preserve">   </w:t>
            </w:r>
            <w:r w:rsidRPr="00822B4B">
              <w:t xml:space="preserve">Short-term </w:t>
            </w:r>
            <w:r>
              <w:t xml:space="preserve">employee </w:t>
            </w:r>
            <w:r w:rsidRPr="00822B4B">
              <w:t>benefits</w:t>
            </w:r>
          </w:p>
        </w:tc>
        <w:tc>
          <w:tcPr>
            <w:tcW w:w="1260" w:type="dxa"/>
          </w:tcPr>
          <w:p w14:paraId="67EAA05D" w14:textId="604CBE03"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A79AA">
              <w:rPr>
                <w:szCs w:val="28"/>
              </w:rPr>
              <w:t>46,716</w:t>
            </w:r>
          </w:p>
        </w:tc>
        <w:tc>
          <w:tcPr>
            <w:tcW w:w="270" w:type="dxa"/>
          </w:tcPr>
          <w:p w14:paraId="2F170B45"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21816BB" w14:textId="47AADB33"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3A79AA">
              <w:rPr>
                <w:szCs w:val="28"/>
              </w:rPr>
              <w:t>40,315</w:t>
            </w:r>
          </w:p>
        </w:tc>
        <w:tc>
          <w:tcPr>
            <w:tcW w:w="270" w:type="dxa"/>
          </w:tcPr>
          <w:p w14:paraId="112CD469"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FDD76C4" w14:textId="56ED8D9B"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3A79AA">
              <w:rPr>
                <w:rFonts w:cs="Times New Roman"/>
              </w:rPr>
              <w:t>46,716</w:t>
            </w:r>
          </w:p>
        </w:tc>
        <w:tc>
          <w:tcPr>
            <w:tcW w:w="270" w:type="dxa"/>
          </w:tcPr>
          <w:p w14:paraId="6E222700" w14:textId="77777777" w:rsidR="009202A9" w:rsidRPr="003A79AA"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2F3F171F" w14:textId="7355F084"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3A79AA">
              <w:rPr>
                <w:rFonts w:cs="Times New Roman"/>
              </w:rPr>
              <w:t>40,315</w:t>
            </w:r>
          </w:p>
        </w:tc>
      </w:tr>
      <w:tr w:rsidR="009202A9" w:rsidRPr="00D675DD" w14:paraId="0ECF67E3" w14:textId="77777777" w:rsidTr="00F01193">
        <w:trPr>
          <w:trHeight w:val="80"/>
        </w:trPr>
        <w:tc>
          <w:tcPr>
            <w:tcW w:w="3510" w:type="dxa"/>
          </w:tcPr>
          <w:p w14:paraId="5F6AE1E0" w14:textId="77777777" w:rsidR="009202A9" w:rsidRPr="00D675DD" w:rsidRDefault="009202A9" w:rsidP="009202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Pr>
                <w:rFonts w:ascii="Times New Roman" w:hAnsi="Times New Roman"/>
                <w:sz w:val="22"/>
                <w:szCs w:val="22"/>
              </w:rPr>
              <w:t xml:space="preserve"> </w:t>
            </w:r>
            <w:r w:rsidRPr="00D675DD">
              <w:rPr>
                <w:rFonts w:ascii="Times New Roman" w:hAnsi="Times New Roman"/>
                <w:sz w:val="22"/>
                <w:szCs w:val="22"/>
              </w:rPr>
              <w:t xml:space="preserve"> </w:t>
            </w:r>
            <w:r>
              <w:rPr>
                <w:rFonts w:ascii="Times New Roman" w:hAnsi="Times New Roman"/>
                <w:sz w:val="22"/>
                <w:szCs w:val="22"/>
              </w:rPr>
              <w:t xml:space="preserve"> Post-employment</w:t>
            </w:r>
            <w:r w:rsidRPr="00D675DD">
              <w:rPr>
                <w:rFonts w:ascii="Times New Roman" w:hAnsi="Times New Roman"/>
                <w:sz w:val="22"/>
                <w:szCs w:val="22"/>
              </w:rPr>
              <w:t xml:space="preserve"> benefits</w:t>
            </w:r>
          </w:p>
        </w:tc>
        <w:tc>
          <w:tcPr>
            <w:tcW w:w="1260" w:type="dxa"/>
            <w:tcBorders>
              <w:bottom w:val="single" w:sz="4" w:space="0" w:color="auto"/>
            </w:tcBorders>
          </w:tcPr>
          <w:p w14:paraId="2268272B" w14:textId="4C25800A"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A79AA">
              <w:rPr>
                <w:szCs w:val="28"/>
              </w:rPr>
              <w:t>835</w:t>
            </w:r>
          </w:p>
        </w:tc>
        <w:tc>
          <w:tcPr>
            <w:tcW w:w="270" w:type="dxa"/>
          </w:tcPr>
          <w:p w14:paraId="10B35977"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4B7BF096" w14:textId="72F855B8" w:rsidR="009202A9" w:rsidRPr="003A79AA" w:rsidRDefault="009202A9" w:rsidP="00F0119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02" w:right="-108"/>
              <w:rPr>
                <w:szCs w:val="28"/>
              </w:rPr>
            </w:pPr>
            <w:r w:rsidRPr="003A79AA">
              <w:rPr>
                <w:szCs w:val="28"/>
              </w:rPr>
              <w:t>914</w:t>
            </w:r>
          </w:p>
        </w:tc>
        <w:tc>
          <w:tcPr>
            <w:tcW w:w="270" w:type="dxa"/>
          </w:tcPr>
          <w:p w14:paraId="6CC999D5" w14:textId="77777777"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0D1F7D70" w14:textId="226FD4DA" w:rsidR="009202A9"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3A79AA">
              <w:rPr>
                <w:rFonts w:cs="Times New Roman"/>
              </w:rPr>
              <w:t>835</w:t>
            </w:r>
          </w:p>
        </w:tc>
        <w:tc>
          <w:tcPr>
            <w:tcW w:w="270" w:type="dxa"/>
          </w:tcPr>
          <w:p w14:paraId="0C1BEB50" w14:textId="77777777" w:rsidR="009202A9" w:rsidRPr="003A79AA"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Borders>
              <w:bottom w:val="single" w:sz="4" w:space="0" w:color="auto"/>
            </w:tcBorders>
          </w:tcPr>
          <w:p w14:paraId="261F0354" w14:textId="632443E6" w:rsidR="009202A9" w:rsidRPr="003A79A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3A79AA">
              <w:rPr>
                <w:rFonts w:cs="Times New Roman"/>
              </w:rPr>
              <w:t>914</w:t>
            </w:r>
          </w:p>
        </w:tc>
      </w:tr>
      <w:tr w:rsidR="003A79AA" w:rsidRPr="00D675DD" w14:paraId="16025E35" w14:textId="77777777" w:rsidTr="00F01193">
        <w:trPr>
          <w:trHeight w:val="80"/>
        </w:trPr>
        <w:tc>
          <w:tcPr>
            <w:tcW w:w="3510" w:type="dxa"/>
          </w:tcPr>
          <w:p w14:paraId="07B6D8D0" w14:textId="6917BAFF" w:rsidR="003A79AA" w:rsidRPr="003A79AA" w:rsidRDefault="003A79AA" w:rsidP="003A79A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327" w:right="-108" w:hanging="343"/>
              <w:rPr>
                <w:b/>
                <w:bCs/>
              </w:rPr>
            </w:pPr>
            <w:r w:rsidRPr="003A79AA">
              <w:rPr>
                <w:rFonts w:cs="Times New Roman"/>
                <w:b/>
                <w:bCs/>
                <w:spacing w:val="-2"/>
              </w:rPr>
              <w:t xml:space="preserve">   Total key management personnel</w:t>
            </w:r>
          </w:p>
        </w:tc>
        <w:tc>
          <w:tcPr>
            <w:tcW w:w="1260" w:type="dxa"/>
            <w:tcBorders>
              <w:top w:val="single" w:sz="4" w:space="0" w:color="auto"/>
            </w:tcBorders>
          </w:tcPr>
          <w:p w14:paraId="0CA86ABF"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3413EA4B"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top w:val="single" w:sz="4" w:space="0" w:color="auto"/>
            </w:tcBorders>
          </w:tcPr>
          <w:p w14:paraId="7B100EF7"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321B2420"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5645A5FB"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48FD7D87" w14:textId="77777777" w:rsidR="003A79AA" w:rsidRPr="003A79AA" w:rsidRDefault="003A79AA"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Borders>
              <w:top w:val="single" w:sz="4" w:space="0" w:color="auto"/>
            </w:tcBorders>
          </w:tcPr>
          <w:p w14:paraId="3FC57ABC" w14:textId="77777777" w:rsidR="003A79AA" w:rsidRPr="003A79AA"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9202A9" w:rsidRPr="00794EA9" w14:paraId="72A8B297" w14:textId="77777777" w:rsidTr="00F01193">
        <w:trPr>
          <w:trHeight w:val="80"/>
        </w:trPr>
        <w:tc>
          <w:tcPr>
            <w:tcW w:w="3510" w:type="dxa"/>
          </w:tcPr>
          <w:p w14:paraId="45D1360C" w14:textId="137EEA9B" w:rsidR="009202A9" w:rsidRPr="00171E92"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327" w:right="-108" w:hanging="343"/>
              <w:rPr>
                <w:rFonts w:cs="Cordia New"/>
                <w:b/>
                <w:bCs/>
                <w:spacing w:val="-2"/>
              </w:rPr>
            </w:pPr>
            <w:r>
              <w:rPr>
                <w:rFonts w:cs="Times New Roman"/>
                <w:b/>
                <w:bCs/>
                <w:spacing w:val="-2"/>
              </w:rPr>
              <w:t xml:space="preserve">   </w:t>
            </w:r>
            <w:r w:rsidR="009202A9" w:rsidRPr="00706E5F">
              <w:rPr>
                <w:rFonts w:cs="Times New Roman"/>
                <w:b/>
                <w:bCs/>
                <w:spacing w:val="-2"/>
              </w:rPr>
              <w:t xml:space="preserve">compensation  </w:t>
            </w:r>
          </w:p>
        </w:tc>
        <w:tc>
          <w:tcPr>
            <w:tcW w:w="1260" w:type="dxa"/>
            <w:tcBorders>
              <w:bottom w:val="double" w:sz="4" w:space="0" w:color="auto"/>
            </w:tcBorders>
          </w:tcPr>
          <w:p w14:paraId="2CC76338" w14:textId="5024E3F6" w:rsidR="009202A9" w:rsidRPr="003363BF"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r w:rsidRPr="003A79AA">
              <w:rPr>
                <w:rFonts w:cs="Times New Roman"/>
                <w:b/>
                <w:bCs/>
              </w:rPr>
              <w:t>47,551</w:t>
            </w:r>
          </w:p>
        </w:tc>
        <w:tc>
          <w:tcPr>
            <w:tcW w:w="270" w:type="dxa"/>
          </w:tcPr>
          <w:p w14:paraId="78361602" w14:textId="77777777" w:rsidR="009202A9" w:rsidRPr="00706E5F"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bottom w:val="double" w:sz="4" w:space="0" w:color="auto"/>
            </w:tcBorders>
          </w:tcPr>
          <w:p w14:paraId="244CEF6A" w14:textId="68FDA864" w:rsidR="009202A9" w:rsidRPr="00D6192B"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right="-108"/>
              <w:rPr>
                <w:rFonts w:cs="Times New Roman"/>
                <w:b/>
                <w:bCs/>
              </w:rPr>
            </w:pPr>
            <w:r w:rsidRPr="003A79AA">
              <w:rPr>
                <w:rFonts w:cs="Times New Roman"/>
                <w:b/>
                <w:bCs/>
              </w:rPr>
              <w:t>41,229</w:t>
            </w:r>
          </w:p>
        </w:tc>
        <w:tc>
          <w:tcPr>
            <w:tcW w:w="270" w:type="dxa"/>
          </w:tcPr>
          <w:p w14:paraId="368968E9" w14:textId="77777777" w:rsidR="009202A9" w:rsidRPr="00706E5F"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tcPr>
          <w:p w14:paraId="6BF79CD7" w14:textId="2B3D77B8" w:rsidR="009202A9" w:rsidRPr="00E61FE8"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sidRPr="003A79AA">
              <w:rPr>
                <w:rFonts w:cs="Times New Roman"/>
                <w:b/>
                <w:bCs/>
              </w:rPr>
              <w:t>47,551</w:t>
            </w:r>
          </w:p>
        </w:tc>
        <w:tc>
          <w:tcPr>
            <w:tcW w:w="270" w:type="dxa"/>
          </w:tcPr>
          <w:p w14:paraId="1548D852" w14:textId="77777777" w:rsidR="009202A9" w:rsidRPr="00706E5F"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b/>
                <w:bCs/>
                <w:sz w:val="22"/>
                <w:szCs w:val="22"/>
              </w:rPr>
            </w:pPr>
          </w:p>
        </w:tc>
        <w:tc>
          <w:tcPr>
            <w:tcW w:w="1170" w:type="dxa"/>
            <w:tcBorders>
              <w:bottom w:val="double" w:sz="4" w:space="0" w:color="auto"/>
            </w:tcBorders>
          </w:tcPr>
          <w:p w14:paraId="528FD344" w14:textId="267DB7BE" w:rsidR="009202A9" w:rsidRPr="00FA7120" w:rsidRDefault="003A79AA"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right="-108"/>
              <w:rPr>
                <w:rFonts w:cs="Times New Roman"/>
                <w:b/>
                <w:bCs/>
              </w:rPr>
            </w:pPr>
            <w:r w:rsidRPr="003A79AA">
              <w:rPr>
                <w:rFonts w:cs="Times New Roman"/>
                <w:b/>
                <w:bCs/>
              </w:rPr>
              <w:t>41,229</w:t>
            </w:r>
          </w:p>
        </w:tc>
      </w:tr>
    </w:tbl>
    <w:p w14:paraId="65EAAE27" w14:textId="77777777" w:rsidR="0092661C" w:rsidRPr="004D6DFB" w:rsidRDefault="0092661C" w:rsidP="00E913A4">
      <w:pPr>
        <w:pStyle w:val="block"/>
        <w:spacing w:after="0" w:line="240" w:lineRule="atLeast"/>
        <w:ind w:left="540"/>
        <w:jc w:val="both"/>
        <w:rPr>
          <w:szCs w:val="22"/>
        </w:rPr>
      </w:pPr>
    </w:p>
    <w:tbl>
      <w:tblPr>
        <w:tblW w:w="9180" w:type="dxa"/>
        <w:tblInd w:w="450"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731614" w:rsidRPr="00D675DD" w14:paraId="49C9FEE5" w14:textId="77777777" w:rsidTr="00F90487">
        <w:trPr>
          <w:trHeight w:val="80"/>
        </w:trPr>
        <w:tc>
          <w:tcPr>
            <w:tcW w:w="3510" w:type="dxa"/>
          </w:tcPr>
          <w:p w14:paraId="1193B737" w14:textId="43C6E8DC" w:rsidR="00731614" w:rsidRPr="00D675DD" w:rsidRDefault="00731614" w:rsidP="0090598C">
            <w:pPr>
              <w:pStyle w:val="acctfourfigures"/>
              <w:tabs>
                <w:tab w:val="clear" w:pos="765"/>
                <w:tab w:val="decimal" w:pos="0"/>
              </w:tabs>
              <w:spacing w:line="240" w:lineRule="atLeast"/>
              <w:rPr>
                <w:b/>
                <w:bCs/>
                <w:i/>
                <w:iCs/>
              </w:rPr>
            </w:pPr>
          </w:p>
        </w:tc>
        <w:tc>
          <w:tcPr>
            <w:tcW w:w="2790" w:type="dxa"/>
            <w:gridSpan w:val="3"/>
          </w:tcPr>
          <w:p w14:paraId="51BBA3B4" w14:textId="62206F4B" w:rsidR="00731614" w:rsidRPr="003363BF" w:rsidRDefault="00731614"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270" w:type="dxa"/>
          </w:tcPr>
          <w:p w14:paraId="26841E50" w14:textId="77777777" w:rsidR="00731614" w:rsidRPr="003363BF" w:rsidRDefault="00731614"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358BA872" w14:textId="77777777" w:rsidR="00731614" w:rsidRPr="000F3207" w:rsidRDefault="00731614" w:rsidP="0090598C">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041582" w:rsidRPr="00D675DD" w14:paraId="2C8D6AE5" w14:textId="77777777" w:rsidTr="00F90487">
        <w:trPr>
          <w:trHeight w:val="80"/>
        </w:trPr>
        <w:tc>
          <w:tcPr>
            <w:tcW w:w="3510" w:type="dxa"/>
          </w:tcPr>
          <w:p w14:paraId="65447D18" w14:textId="103C0EB8" w:rsidR="00041582" w:rsidRPr="00D675DD" w:rsidRDefault="00041582" w:rsidP="00041582">
            <w:pPr>
              <w:pStyle w:val="acctfourfigures"/>
              <w:tabs>
                <w:tab w:val="clear" w:pos="765"/>
                <w:tab w:val="decimal" w:pos="0"/>
              </w:tabs>
              <w:spacing w:line="240" w:lineRule="atLeast"/>
              <w:rPr>
                <w:b/>
                <w:bCs/>
                <w:i/>
                <w:iCs/>
              </w:rPr>
            </w:pPr>
            <w:r w:rsidRPr="00AA068C">
              <w:rPr>
                <w:b/>
                <w:bCs/>
                <w:i/>
                <w:iCs/>
              </w:rPr>
              <w:t>Balances with related parties</w:t>
            </w:r>
          </w:p>
        </w:tc>
        <w:tc>
          <w:tcPr>
            <w:tcW w:w="2790" w:type="dxa"/>
            <w:gridSpan w:val="3"/>
          </w:tcPr>
          <w:p w14:paraId="65682166" w14:textId="4D1A9DF3"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 statements</w:t>
            </w:r>
          </w:p>
        </w:tc>
        <w:tc>
          <w:tcPr>
            <w:tcW w:w="270" w:type="dxa"/>
          </w:tcPr>
          <w:p w14:paraId="66D640A3" w14:textId="77777777"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447A8D59" w14:textId="77777777" w:rsidR="00041582" w:rsidRPr="003363BF" w:rsidRDefault="00041582" w:rsidP="0004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9202A9" w:rsidRPr="00D675DD" w14:paraId="18A67101" w14:textId="77777777" w:rsidTr="00FC52E7">
        <w:trPr>
          <w:trHeight w:val="80"/>
        </w:trPr>
        <w:tc>
          <w:tcPr>
            <w:tcW w:w="3510" w:type="dxa"/>
          </w:tcPr>
          <w:p w14:paraId="484AABAE" w14:textId="6B0D7053" w:rsidR="009202A9" w:rsidRPr="00D675DD" w:rsidRDefault="009202A9" w:rsidP="009202A9">
            <w:pPr>
              <w:pStyle w:val="acctfourfigures"/>
              <w:tabs>
                <w:tab w:val="clear" w:pos="765"/>
                <w:tab w:val="decimal" w:pos="0"/>
              </w:tabs>
              <w:spacing w:line="240" w:lineRule="atLeast"/>
              <w:rPr>
                <w:b/>
                <w:bCs/>
                <w:i/>
                <w:iCs/>
              </w:rPr>
            </w:pPr>
            <w:r>
              <w:rPr>
                <w:b/>
                <w:bCs/>
                <w:i/>
                <w:iCs/>
              </w:rPr>
              <w:t>At 31 December</w:t>
            </w:r>
          </w:p>
        </w:tc>
        <w:tc>
          <w:tcPr>
            <w:tcW w:w="1260" w:type="dxa"/>
          </w:tcPr>
          <w:p w14:paraId="73A91FE7" w14:textId="1EA52AE9" w:rsidR="009202A9" w:rsidRPr="000A529C"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4</w:t>
            </w:r>
          </w:p>
        </w:tc>
        <w:tc>
          <w:tcPr>
            <w:tcW w:w="270" w:type="dxa"/>
          </w:tcPr>
          <w:p w14:paraId="3A39DE20" w14:textId="77777777" w:rsidR="009202A9" w:rsidRPr="000A529C"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590B392E" w14:textId="62F4D1C2" w:rsidR="009202A9" w:rsidRPr="000A529C"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c>
          <w:tcPr>
            <w:tcW w:w="270" w:type="dxa"/>
          </w:tcPr>
          <w:p w14:paraId="1E9D8576" w14:textId="77777777" w:rsidR="009202A9" w:rsidRPr="000A529C"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C15BAFD" w14:textId="70778C60" w:rsidR="009202A9" w:rsidRPr="000A529C"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4</w:t>
            </w:r>
          </w:p>
        </w:tc>
        <w:tc>
          <w:tcPr>
            <w:tcW w:w="270" w:type="dxa"/>
          </w:tcPr>
          <w:p w14:paraId="08B33B74" w14:textId="77777777" w:rsidR="009202A9" w:rsidRPr="000A529C"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5EFC85D0" w14:textId="05DFD731" w:rsidR="009202A9" w:rsidRPr="000A529C"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r>
      <w:tr w:rsidR="009202A9" w:rsidRPr="00D675DD" w14:paraId="62A59B98" w14:textId="77777777" w:rsidTr="00FC52E7">
        <w:trPr>
          <w:trHeight w:val="80"/>
        </w:trPr>
        <w:tc>
          <w:tcPr>
            <w:tcW w:w="3510" w:type="dxa"/>
          </w:tcPr>
          <w:p w14:paraId="4449F12E" w14:textId="77777777" w:rsidR="009202A9" w:rsidRPr="00D675DD" w:rsidRDefault="009202A9" w:rsidP="009202A9">
            <w:pPr>
              <w:rPr>
                <w:b/>
                <w:bCs/>
                <w:i/>
                <w:iCs/>
              </w:rPr>
            </w:pPr>
          </w:p>
        </w:tc>
        <w:tc>
          <w:tcPr>
            <w:tcW w:w="5670" w:type="dxa"/>
            <w:gridSpan w:val="7"/>
          </w:tcPr>
          <w:p w14:paraId="63B645EE" w14:textId="77777777" w:rsidR="009202A9" w:rsidRPr="00D675DD"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202A9" w:rsidRPr="00D675DD" w14:paraId="7D64AB9C" w14:textId="77777777" w:rsidTr="00FC52E7">
        <w:trPr>
          <w:trHeight w:val="80"/>
        </w:trPr>
        <w:tc>
          <w:tcPr>
            <w:tcW w:w="3510" w:type="dxa"/>
          </w:tcPr>
          <w:p w14:paraId="064EF1C9" w14:textId="22532783" w:rsidR="009202A9" w:rsidRPr="00E9578E"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r w:rsidRPr="00E9578E">
              <w:rPr>
                <w:b/>
                <w:bCs/>
                <w:i/>
                <w:iCs/>
              </w:rPr>
              <w:t>Trade accounts receivable</w:t>
            </w:r>
          </w:p>
        </w:tc>
        <w:tc>
          <w:tcPr>
            <w:tcW w:w="1260" w:type="dxa"/>
          </w:tcPr>
          <w:p w14:paraId="1D9E5E26"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5F8E9F23"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D7BD88E"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132FAD6F"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71D39E4"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2742AD02" w14:textId="77777777" w:rsidR="009202A9" w:rsidRPr="00D675DD"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43F3DCA6" w14:textId="77777777" w:rsidR="009202A9" w:rsidRPr="00D675DD"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r>
      <w:tr w:rsidR="009202A9" w:rsidRPr="00D675DD" w14:paraId="2BFD685F" w14:textId="77777777" w:rsidTr="00FC52E7">
        <w:trPr>
          <w:trHeight w:val="80"/>
        </w:trPr>
        <w:tc>
          <w:tcPr>
            <w:tcW w:w="3510" w:type="dxa"/>
          </w:tcPr>
          <w:p w14:paraId="1A1881AD" w14:textId="71F0AC41" w:rsidR="009202A9" w:rsidRPr="00C17981"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C17981">
              <w:t>Joint venture</w:t>
            </w:r>
            <w:r>
              <w:t>s</w:t>
            </w:r>
          </w:p>
        </w:tc>
        <w:tc>
          <w:tcPr>
            <w:tcW w:w="1260" w:type="dxa"/>
          </w:tcPr>
          <w:p w14:paraId="39338305" w14:textId="3BF5E3C7" w:rsidR="009202A9" w:rsidRPr="00CF5417"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CF5417">
              <w:rPr>
                <w:szCs w:val="28"/>
              </w:rPr>
              <w:t>4,973</w:t>
            </w:r>
          </w:p>
        </w:tc>
        <w:tc>
          <w:tcPr>
            <w:tcW w:w="270" w:type="dxa"/>
          </w:tcPr>
          <w:p w14:paraId="08362100" w14:textId="77777777"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1F9CA9BC" w14:textId="43B3B809"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F5417">
              <w:rPr>
                <w:szCs w:val="28"/>
              </w:rPr>
              <w:t>5,020</w:t>
            </w:r>
          </w:p>
        </w:tc>
        <w:tc>
          <w:tcPr>
            <w:tcW w:w="270" w:type="dxa"/>
          </w:tcPr>
          <w:p w14:paraId="582855A1" w14:textId="77777777"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1E69F481" w14:textId="009B65D1" w:rsidR="009202A9" w:rsidRPr="00CF5417"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CF5417">
              <w:rPr>
                <w:rFonts w:cs="Times New Roman"/>
              </w:rPr>
              <w:t>4,973</w:t>
            </w:r>
          </w:p>
        </w:tc>
        <w:tc>
          <w:tcPr>
            <w:tcW w:w="270" w:type="dxa"/>
          </w:tcPr>
          <w:p w14:paraId="61D5CBBB" w14:textId="77777777"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61F5C117" w14:textId="4B1C9549"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CF5417">
              <w:rPr>
                <w:rFonts w:cs="Times New Roman"/>
              </w:rPr>
              <w:t>5,020</w:t>
            </w:r>
          </w:p>
        </w:tc>
      </w:tr>
      <w:tr w:rsidR="009202A9" w:rsidRPr="00010203" w14:paraId="218498DD" w14:textId="77777777" w:rsidTr="00FC52E7">
        <w:trPr>
          <w:trHeight w:val="80"/>
        </w:trPr>
        <w:tc>
          <w:tcPr>
            <w:tcW w:w="3510" w:type="dxa"/>
          </w:tcPr>
          <w:p w14:paraId="3399D642" w14:textId="77777777" w:rsidR="009202A9" w:rsidRPr="00C17981"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Other r</w:t>
            </w:r>
            <w:r w:rsidRPr="00C17981">
              <w:t>elated parties</w:t>
            </w:r>
          </w:p>
        </w:tc>
        <w:tc>
          <w:tcPr>
            <w:tcW w:w="1260" w:type="dxa"/>
          </w:tcPr>
          <w:p w14:paraId="2FBD8256" w14:textId="7CD0D937" w:rsidR="009202A9" w:rsidRPr="00CF5417"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CF5417">
              <w:rPr>
                <w:szCs w:val="28"/>
              </w:rPr>
              <w:t>126</w:t>
            </w:r>
          </w:p>
        </w:tc>
        <w:tc>
          <w:tcPr>
            <w:tcW w:w="270" w:type="dxa"/>
          </w:tcPr>
          <w:p w14:paraId="143DE759" w14:textId="77777777"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25E10D76" w14:textId="287471B8"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F5417">
              <w:rPr>
                <w:szCs w:val="28"/>
              </w:rPr>
              <w:t>114</w:t>
            </w:r>
          </w:p>
        </w:tc>
        <w:tc>
          <w:tcPr>
            <w:tcW w:w="270" w:type="dxa"/>
          </w:tcPr>
          <w:p w14:paraId="45CE3053" w14:textId="77777777"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1220AC6F" w14:textId="5EA088D5" w:rsidR="009202A9" w:rsidRPr="00CF5417"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CF5417">
              <w:rPr>
                <w:rFonts w:cs="Times New Roman"/>
              </w:rPr>
              <w:t>126</w:t>
            </w:r>
          </w:p>
        </w:tc>
        <w:tc>
          <w:tcPr>
            <w:tcW w:w="270" w:type="dxa"/>
          </w:tcPr>
          <w:p w14:paraId="0A83CE5B" w14:textId="77777777"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7D903D17" w14:textId="3BF01A48"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CF5417">
              <w:rPr>
                <w:rFonts w:cs="Times New Roman"/>
              </w:rPr>
              <w:t>114</w:t>
            </w:r>
          </w:p>
        </w:tc>
      </w:tr>
      <w:tr w:rsidR="009202A9" w14:paraId="0A82651B" w14:textId="77777777" w:rsidTr="00CF5417">
        <w:trPr>
          <w:trHeight w:val="80"/>
        </w:trPr>
        <w:tc>
          <w:tcPr>
            <w:tcW w:w="3510" w:type="dxa"/>
          </w:tcPr>
          <w:p w14:paraId="76E91359" w14:textId="77777777" w:rsidR="009202A9" w:rsidRPr="00C46E2B"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tcBorders>
          </w:tcPr>
          <w:p w14:paraId="66983EF5" w14:textId="0F7DDF62" w:rsidR="009202A9" w:rsidRPr="00CF5417"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CF5417">
              <w:rPr>
                <w:b/>
                <w:bCs/>
                <w:szCs w:val="28"/>
              </w:rPr>
              <w:t>5,099</w:t>
            </w:r>
          </w:p>
        </w:tc>
        <w:tc>
          <w:tcPr>
            <w:tcW w:w="270" w:type="dxa"/>
          </w:tcPr>
          <w:p w14:paraId="79B42021" w14:textId="77777777"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tcBorders>
          </w:tcPr>
          <w:p w14:paraId="0E419E1C" w14:textId="7EEF4BD3"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CF5417">
              <w:rPr>
                <w:b/>
                <w:bCs/>
                <w:szCs w:val="28"/>
              </w:rPr>
              <w:t>5,134</w:t>
            </w:r>
          </w:p>
        </w:tc>
        <w:tc>
          <w:tcPr>
            <w:tcW w:w="270" w:type="dxa"/>
          </w:tcPr>
          <w:p w14:paraId="065B3F10" w14:textId="77777777"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tcBorders>
          </w:tcPr>
          <w:p w14:paraId="758F06B3" w14:textId="2525D0A0" w:rsidR="009202A9" w:rsidRPr="00CF5417"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sidRPr="00CF5417">
              <w:rPr>
                <w:rFonts w:cs="Times New Roman"/>
                <w:b/>
                <w:bCs/>
              </w:rPr>
              <w:t>5,099</w:t>
            </w:r>
          </w:p>
        </w:tc>
        <w:tc>
          <w:tcPr>
            <w:tcW w:w="270" w:type="dxa"/>
          </w:tcPr>
          <w:p w14:paraId="0B010295" w14:textId="77777777"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tcBorders>
          </w:tcPr>
          <w:p w14:paraId="40CCC3DA" w14:textId="2B2DC647"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b/>
                <w:bCs/>
              </w:rPr>
            </w:pPr>
            <w:r w:rsidRPr="00CF5417">
              <w:rPr>
                <w:rFonts w:cs="Times New Roman"/>
                <w:b/>
                <w:bCs/>
              </w:rPr>
              <w:t>5,134</w:t>
            </w:r>
          </w:p>
        </w:tc>
      </w:tr>
      <w:tr w:rsidR="00CF5417" w14:paraId="3B76A09C" w14:textId="77777777" w:rsidTr="00CF5417">
        <w:trPr>
          <w:trHeight w:val="80"/>
        </w:trPr>
        <w:tc>
          <w:tcPr>
            <w:tcW w:w="3510" w:type="dxa"/>
          </w:tcPr>
          <w:p w14:paraId="6A0CD5A7" w14:textId="1AD91184" w:rsidR="00CF5417" w:rsidRPr="00643B39"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AF6EF9">
              <w:rPr>
                <w:i/>
                <w:iCs/>
              </w:rPr>
              <w:t xml:space="preserve">Less </w:t>
            </w:r>
            <w:r w:rsidRPr="00AF6EF9">
              <w:t xml:space="preserve">allowance for </w:t>
            </w:r>
            <w:r>
              <w:t>expected</w:t>
            </w:r>
          </w:p>
        </w:tc>
        <w:tc>
          <w:tcPr>
            <w:tcW w:w="1260" w:type="dxa"/>
          </w:tcPr>
          <w:p w14:paraId="096D46D5" w14:textId="77777777" w:rsidR="00CF5417" w:rsidRPr="00CF5417"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270" w:type="dxa"/>
          </w:tcPr>
          <w:p w14:paraId="404300B7" w14:textId="77777777" w:rsidR="00CF5417" w:rsidRPr="003363BF"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Pr>
          <w:p w14:paraId="657F542E" w14:textId="77777777" w:rsidR="00CF5417"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270" w:type="dxa"/>
          </w:tcPr>
          <w:p w14:paraId="60CD5189" w14:textId="77777777" w:rsidR="00CF5417" w:rsidRPr="003363BF"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3FBDD308" w14:textId="77777777" w:rsidR="00CF5417" w:rsidRPr="00CF5417"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p>
        </w:tc>
        <w:tc>
          <w:tcPr>
            <w:tcW w:w="270" w:type="dxa"/>
          </w:tcPr>
          <w:p w14:paraId="7055A0B6" w14:textId="77777777" w:rsidR="00CF5417" w:rsidRPr="003363BF"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200358E9" w14:textId="77777777" w:rsidR="00CF5417"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b/>
                <w:bCs/>
              </w:rPr>
            </w:pPr>
          </w:p>
        </w:tc>
      </w:tr>
      <w:tr w:rsidR="009202A9" w14:paraId="59F5A11A" w14:textId="77777777" w:rsidTr="00770467">
        <w:trPr>
          <w:trHeight w:val="80"/>
        </w:trPr>
        <w:tc>
          <w:tcPr>
            <w:tcW w:w="3510" w:type="dxa"/>
          </w:tcPr>
          <w:p w14:paraId="476D674B" w14:textId="0ACE85F9" w:rsidR="009202A9" w:rsidRPr="00AF6EF9" w:rsidRDefault="009202A9" w:rsidP="00CF54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10"/>
              <w:rPr>
                <w:i/>
                <w:iCs/>
              </w:rPr>
            </w:pPr>
            <w:r>
              <w:t>credit loss</w:t>
            </w:r>
          </w:p>
        </w:tc>
        <w:tc>
          <w:tcPr>
            <w:tcW w:w="1260" w:type="dxa"/>
            <w:tcBorders>
              <w:bottom w:val="single" w:sz="4" w:space="0" w:color="auto"/>
            </w:tcBorders>
          </w:tcPr>
          <w:p w14:paraId="276EDCB2" w14:textId="43D3A541" w:rsidR="009202A9" w:rsidRPr="00CF5417"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14:paraId="63156504" w14:textId="77777777"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Borders>
              <w:bottom w:val="single" w:sz="4" w:space="0" w:color="auto"/>
            </w:tcBorders>
          </w:tcPr>
          <w:p w14:paraId="21B7DBA0" w14:textId="707C8C37"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right="-108"/>
              <w:rPr>
                <w:szCs w:val="28"/>
              </w:rPr>
            </w:pPr>
            <w:r w:rsidRPr="00CF5417">
              <w:rPr>
                <w:szCs w:val="28"/>
              </w:rPr>
              <w:t>-</w:t>
            </w:r>
          </w:p>
        </w:tc>
        <w:tc>
          <w:tcPr>
            <w:tcW w:w="270" w:type="dxa"/>
          </w:tcPr>
          <w:p w14:paraId="25714299" w14:textId="77777777"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Borders>
              <w:bottom w:val="single" w:sz="4" w:space="0" w:color="auto"/>
            </w:tcBorders>
          </w:tcPr>
          <w:p w14:paraId="3B82CAD4" w14:textId="29779A10" w:rsidR="009202A9" w:rsidRPr="00CF5417"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14:paraId="23AC0BF2" w14:textId="77777777"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Borders>
              <w:bottom w:val="single" w:sz="4" w:space="0" w:color="auto"/>
            </w:tcBorders>
          </w:tcPr>
          <w:p w14:paraId="49D3B5E3" w14:textId="58A06A3A" w:rsidR="009202A9" w:rsidRPr="00CF541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right="-108"/>
              <w:rPr>
                <w:rFonts w:cs="Times New Roman"/>
              </w:rPr>
            </w:pPr>
            <w:r w:rsidRPr="00CF5417">
              <w:rPr>
                <w:rFonts w:cs="Times New Roman"/>
              </w:rPr>
              <w:t>-</w:t>
            </w:r>
          </w:p>
        </w:tc>
      </w:tr>
      <w:tr w:rsidR="009202A9" w14:paraId="7F18992B" w14:textId="77777777" w:rsidTr="00921BC9">
        <w:trPr>
          <w:trHeight w:val="80"/>
        </w:trPr>
        <w:tc>
          <w:tcPr>
            <w:tcW w:w="3510" w:type="dxa"/>
          </w:tcPr>
          <w:p w14:paraId="3F3241E8" w14:textId="77777777" w:rsidR="009202A9" w:rsidRPr="00643B39"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Pr>
                <w:b/>
                <w:bCs/>
              </w:rPr>
              <w:t>Net</w:t>
            </w:r>
          </w:p>
        </w:tc>
        <w:tc>
          <w:tcPr>
            <w:tcW w:w="1260" w:type="dxa"/>
            <w:tcBorders>
              <w:top w:val="single" w:sz="4" w:space="0" w:color="auto"/>
              <w:bottom w:val="double" w:sz="4" w:space="0" w:color="auto"/>
            </w:tcBorders>
          </w:tcPr>
          <w:p w14:paraId="0617247F" w14:textId="4C41BD5A" w:rsidR="009202A9" w:rsidRPr="003363BF"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CF5417">
              <w:rPr>
                <w:b/>
                <w:bCs/>
                <w:szCs w:val="28"/>
              </w:rPr>
              <w:t>5,099</w:t>
            </w:r>
          </w:p>
        </w:tc>
        <w:tc>
          <w:tcPr>
            <w:tcW w:w="270" w:type="dxa"/>
          </w:tcPr>
          <w:p w14:paraId="40DFCCFE" w14:textId="77777777" w:rsidR="009202A9" w:rsidRPr="003363BF"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bottom w:val="double" w:sz="4" w:space="0" w:color="auto"/>
            </w:tcBorders>
          </w:tcPr>
          <w:p w14:paraId="64C7F03B" w14:textId="501A265C" w:rsidR="009202A9" w:rsidRPr="003363BF"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5,134</w:t>
            </w:r>
          </w:p>
        </w:tc>
        <w:tc>
          <w:tcPr>
            <w:tcW w:w="270" w:type="dxa"/>
          </w:tcPr>
          <w:p w14:paraId="6557FDF8" w14:textId="77777777" w:rsidR="009202A9" w:rsidRPr="003363BF"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bottom w:val="double" w:sz="4" w:space="0" w:color="auto"/>
            </w:tcBorders>
          </w:tcPr>
          <w:p w14:paraId="7BB6FA91" w14:textId="05AE15EC" w:rsidR="009202A9" w:rsidRPr="003363BF"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sidRPr="00CF5417">
              <w:rPr>
                <w:rFonts w:cs="Times New Roman"/>
                <w:b/>
                <w:bCs/>
              </w:rPr>
              <w:t>5,099</w:t>
            </w:r>
          </w:p>
        </w:tc>
        <w:tc>
          <w:tcPr>
            <w:tcW w:w="270" w:type="dxa"/>
          </w:tcPr>
          <w:p w14:paraId="35B786F6" w14:textId="77777777" w:rsidR="009202A9" w:rsidRPr="003363BF"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bottom w:val="double" w:sz="4" w:space="0" w:color="auto"/>
            </w:tcBorders>
          </w:tcPr>
          <w:p w14:paraId="5CC14FA0" w14:textId="3E6C3B8D" w:rsidR="009202A9" w:rsidRPr="00FA7120"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b/>
                <w:bCs/>
              </w:rPr>
            </w:pPr>
            <w:r>
              <w:rPr>
                <w:rFonts w:cs="Times New Roman"/>
                <w:b/>
                <w:bCs/>
              </w:rPr>
              <w:t>5,134</w:t>
            </w:r>
          </w:p>
        </w:tc>
      </w:tr>
      <w:tr w:rsidR="009202A9" w14:paraId="75C1801D" w14:textId="77777777" w:rsidTr="00921BC9">
        <w:trPr>
          <w:trHeight w:val="80"/>
        </w:trPr>
        <w:tc>
          <w:tcPr>
            <w:tcW w:w="3510" w:type="dxa"/>
          </w:tcPr>
          <w:p w14:paraId="027D2280" w14:textId="77777777" w:rsidR="009202A9" w:rsidRPr="004D6DFB"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60" w:type="dxa"/>
            <w:tcBorders>
              <w:top w:val="double" w:sz="4" w:space="0" w:color="auto"/>
            </w:tcBorders>
          </w:tcPr>
          <w:p w14:paraId="15A13EFA" w14:textId="70C6A0BE" w:rsidR="009202A9" w:rsidRPr="004D6DFB"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270" w:type="dxa"/>
          </w:tcPr>
          <w:p w14:paraId="65F9B252" w14:textId="77777777" w:rsidR="009202A9" w:rsidRPr="004D6DFB"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Borders>
              <w:top w:val="double" w:sz="4" w:space="0" w:color="auto"/>
            </w:tcBorders>
          </w:tcPr>
          <w:p w14:paraId="373AD8CB" w14:textId="3A59C09E" w:rsidR="009202A9" w:rsidRPr="004D6DFB"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14:paraId="679BB7E3" w14:textId="77777777" w:rsidR="009202A9" w:rsidRPr="004D6DFB"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Borders>
              <w:top w:val="double" w:sz="4" w:space="0" w:color="auto"/>
            </w:tcBorders>
          </w:tcPr>
          <w:p w14:paraId="5BEA7EFE" w14:textId="77777777" w:rsidR="009202A9" w:rsidRPr="004D6DFB" w:rsidRDefault="009202A9" w:rsidP="009202A9">
            <w:pPr>
              <w:ind w:left="-108" w:right="-108"/>
              <w:jc w:val="center"/>
              <w:rPr>
                <w:rFonts w:ascii="Times New Roman" w:hAnsi="Times New Roman" w:cs="Times New Roman"/>
                <w:b/>
                <w:bCs/>
                <w:sz w:val="22"/>
                <w:szCs w:val="22"/>
              </w:rPr>
            </w:pPr>
          </w:p>
        </w:tc>
        <w:tc>
          <w:tcPr>
            <w:tcW w:w="270" w:type="dxa"/>
          </w:tcPr>
          <w:p w14:paraId="4E16B5F5" w14:textId="77777777" w:rsidR="009202A9" w:rsidRPr="004D6DFB"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Borders>
              <w:top w:val="double" w:sz="4" w:space="0" w:color="auto"/>
            </w:tcBorders>
          </w:tcPr>
          <w:p w14:paraId="584F501E" w14:textId="77777777" w:rsidR="009202A9" w:rsidRPr="004D6DFB"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8" w:right="-108"/>
              <w:jc w:val="center"/>
              <w:rPr>
                <w:rFonts w:ascii="Times New Roman" w:hAnsi="Times New Roman" w:cs="Times New Roman"/>
                <w:b/>
                <w:bCs/>
                <w:sz w:val="22"/>
                <w:szCs w:val="22"/>
              </w:rPr>
            </w:pPr>
          </w:p>
        </w:tc>
      </w:tr>
      <w:tr w:rsidR="009202A9" w14:paraId="56742C6E" w14:textId="77777777" w:rsidTr="00FC52E7">
        <w:trPr>
          <w:trHeight w:val="80"/>
        </w:trPr>
        <w:tc>
          <w:tcPr>
            <w:tcW w:w="3510" w:type="dxa"/>
          </w:tcPr>
          <w:p w14:paraId="23209442" w14:textId="2D78ED39" w:rsidR="009202A9" w:rsidRPr="00425138"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DB206F">
              <w:rPr>
                <w:rFonts w:cs="Times New Roman"/>
                <w:b/>
                <w:bCs/>
                <w:i/>
                <w:iCs/>
                <w:szCs w:val="20"/>
                <w:lang w:val="en-GB" w:bidi="ar-SA"/>
              </w:rPr>
              <w:t>Accrued service income</w:t>
            </w:r>
          </w:p>
        </w:tc>
        <w:tc>
          <w:tcPr>
            <w:tcW w:w="1260" w:type="dxa"/>
          </w:tcPr>
          <w:p w14:paraId="33E460B3"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14:paraId="5B5E79C2"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271F34C"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14:paraId="788F930E" w14:textId="77777777" w:rsidR="009202A9" w:rsidRPr="00010203"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09883B" w14:textId="77777777" w:rsidR="009202A9"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03BC1AED" w14:textId="77777777" w:rsidR="009202A9" w:rsidRPr="00010203"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261A141" w14:textId="77777777" w:rsidR="009202A9"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6"/>
              </w:tabs>
              <w:spacing w:line="240" w:lineRule="atLeast"/>
              <w:ind w:left="-18" w:right="-108"/>
              <w:rPr>
                <w:rFonts w:cs="Times New Roman"/>
              </w:rPr>
            </w:pPr>
          </w:p>
        </w:tc>
      </w:tr>
      <w:tr w:rsidR="009202A9" w14:paraId="316495AA" w14:textId="77777777" w:rsidTr="00F90487">
        <w:trPr>
          <w:trHeight w:val="80"/>
        </w:trPr>
        <w:tc>
          <w:tcPr>
            <w:tcW w:w="3510" w:type="dxa"/>
          </w:tcPr>
          <w:p w14:paraId="41D94E6E" w14:textId="77777777" w:rsidR="009202A9" w:rsidRPr="00C17981"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C17981">
              <w:t>Joint venture</w:t>
            </w:r>
            <w:r>
              <w:t>s</w:t>
            </w:r>
          </w:p>
        </w:tc>
        <w:tc>
          <w:tcPr>
            <w:tcW w:w="1260" w:type="dxa"/>
            <w:tcBorders>
              <w:bottom w:val="single" w:sz="4" w:space="0" w:color="auto"/>
            </w:tcBorders>
          </w:tcPr>
          <w:p w14:paraId="48A29CF7" w14:textId="7583065D" w:rsidR="009202A9" w:rsidRPr="00494BCF"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CF5417">
              <w:rPr>
                <w:szCs w:val="28"/>
              </w:rPr>
              <w:t>559</w:t>
            </w:r>
          </w:p>
        </w:tc>
        <w:tc>
          <w:tcPr>
            <w:tcW w:w="270" w:type="dxa"/>
          </w:tcPr>
          <w:p w14:paraId="216C82C1"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5AE0E37A" w14:textId="72F3BB60" w:rsidR="009202A9" w:rsidRPr="00494BCF"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521</w:t>
            </w:r>
          </w:p>
        </w:tc>
        <w:tc>
          <w:tcPr>
            <w:tcW w:w="270" w:type="dxa"/>
          </w:tcPr>
          <w:p w14:paraId="0083B676"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7FB7900" w14:textId="2F2BE8D3" w:rsidR="009202A9" w:rsidRPr="00D675DD"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CF5417">
              <w:rPr>
                <w:rFonts w:cs="Times New Roman"/>
              </w:rPr>
              <w:t>559</w:t>
            </w:r>
          </w:p>
        </w:tc>
        <w:tc>
          <w:tcPr>
            <w:tcW w:w="270" w:type="dxa"/>
          </w:tcPr>
          <w:p w14:paraId="655DCE50"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AC0CC25" w14:textId="6F52AF14" w:rsidR="009202A9" w:rsidRPr="00FA7120"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521</w:t>
            </w:r>
          </w:p>
        </w:tc>
      </w:tr>
      <w:tr w:rsidR="009202A9" w14:paraId="1CFC463F" w14:textId="77777777" w:rsidTr="00921BC9">
        <w:trPr>
          <w:trHeight w:val="80"/>
        </w:trPr>
        <w:tc>
          <w:tcPr>
            <w:tcW w:w="3510" w:type="dxa"/>
          </w:tcPr>
          <w:p w14:paraId="7ACE55A6" w14:textId="77777777" w:rsidR="009202A9" w:rsidRPr="00C46E2B"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14:paraId="58B8B8AA" w14:textId="44C32C64" w:rsidR="009202A9" w:rsidRPr="00494BCF"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CF5417">
              <w:rPr>
                <w:b/>
                <w:bCs/>
                <w:szCs w:val="28"/>
              </w:rPr>
              <w:t>559</w:t>
            </w:r>
          </w:p>
        </w:tc>
        <w:tc>
          <w:tcPr>
            <w:tcW w:w="270" w:type="dxa"/>
          </w:tcPr>
          <w:p w14:paraId="4191393C" w14:textId="77777777" w:rsidR="009202A9" w:rsidRPr="0031758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0" w:type="dxa"/>
            <w:tcBorders>
              <w:top w:val="single" w:sz="4" w:space="0" w:color="auto"/>
              <w:bottom w:val="double" w:sz="4" w:space="0" w:color="auto"/>
            </w:tcBorders>
          </w:tcPr>
          <w:p w14:paraId="7B4D86B7" w14:textId="37C64D31" w:rsidR="009202A9" w:rsidRPr="00494BCF"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521</w:t>
            </w:r>
          </w:p>
        </w:tc>
        <w:tc>
          <w:tcPr>
            <w:tcW w:w="270" w:type="dxa"/>
          </w:tcPr>
          <w:p w14:paraId="6836051A" w14:textId="0FAED792" w:rsidR="009202A9" w:rsidRPr="0031758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bottom w:val="double" w:sz="4" w:space="0" w:color="auto"/>
            </w:tcBorders>
          </w:tcPr>
          <w:p w14:paraId="7B6EA290" w14:textId="4C84FF47" w:rsidR="009202A9" w:rsidRPr="00317587"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b/>
                <w:bCs/>
                <w:szCs w:val="28"/>
              </w:rPr>
            </w:pPr>
            <w:r w:rsidRPr="00CF5417">
              <w:rPr>
                <w:b/>
                <w:bCs/>
                <w:szCs w:val="28"/>
              </w:rPr>
              <w:t>559</w:t>
            </w:r>
          </w:p>
        </w:tc>
        <w:tc>
          <w:tcPr>
            <w:tcW w:w="270" w:type="dxa"/>
          </w:tcPr>
          <w:p w14:paraId="5E5F72A2" w14:textId="77777777" w:rsidR="009202A9" w:rsidRPr="0031758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bottom w:val="double" w:sz="4" w:space="0" w:color="auto"/>
            </w:tcBorders>
          </w:tcPr>
          <w:p w14:paraId="0EBDA8AA" w14:textId="537C7C33" w:rsidR="009202A9" w:rsidRPr="0031758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b/>
                <w:bCs/>
                <w:szCs w:val="28"/>
              </w:rPr>
            </w:pPr>
            <w:r>
              <w:rPr>
                <w:b/>
                <w:bCs/>
                <w:szCs w:val="28"/>
              </w:rPr>
              <w:t>521</w:t>
            </w:r>
          </w:p>
        </w:tc>
      </w:tr>
    </w:tbl>
    <w:p w14:paraId="78B1F556" w14:textId="60A03FC9" w:rsidR="00CF5417" w:rsidRPr="004D6DFB" w:rsidRDefault="00CF5417" w:rsidP="00C930BA">
      <w:pPr>
        <w:pStyle w:val="block"/>
        <w:spacing w:after="0" w:line="240" w:lineRule="atLeast"/>
        <w:ind w:left="540"/>
        <w:jc w:val="both"/>
        <w:rPr>
          <w:szCs w:val="22"/>
        </w:rPr>
      </w:pPr>
      <w:bookmarkStart w:id="1" w:name="_Hlk127656206"/>
    </w:p>
    <w:tbl>
      <w:tblPr>
        <w:tblStyle w:val="TableGrid"/>
        <w:tblW w:w="91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90"/>
        <w:gridCol w:w="270"/>
        <w:gridCol w:w="990"/>
        <w:gridCol w:w="270"/>
        <w:gridCol w:w="990"/>
        <w:gridCol w:w="270"/>
        <w:gridCol w:w="873"/>
        <w:gridCol w:w="296"/>
        <w:gridCol w:w="894"/>
        <w:gridCol w:w="277"/>
        <w:gridCol w:w="1055"/>
      </w:tblGrid>
      <w:tr w:rsidR="00180F47" w:rsidRPr="00180F47" w14:paraId="6DD337CC" w14:textId="77777777" w:rsidTr="00EF0539">
        <w:trPr>
          <w:tblHeader/>
          <w:jc w:val="right"/>
        </w:trPr>
        <w:tc>
          <w:tcPr>
            <w:tcW w:w="1980" w:type="dxa"/>
            <w:shd w:val="clear" w:color="auto" w:fill="auto"/>
            <w:vAlign w:val="bottom"/>
          </w:tcPr>
          <w:p w14:paraId="682C6652"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2"/>
                <w:sz w:val="22"/>
                <w:szCs w:val="22"/>
                <w:highlight w:val="cyan"/>
                <w:cs/>
                <w:lang w:eastAsia="ja-JP"/>
              </w:rPr>
            </w:pPr>
            <w:bookmarkStart w:id="2" w:name="_Hlk63330982"/>
            <w:bookmarkEnd w:id="1"/>
          </w:p>
        </w:tc>
        <w:tc>
          <w:tcPr>
            <w:tcW w:w="2250" w:type="dxa"/>
            <w:gridSpan w:val="3"/>
            <w:vAlign w:val="bottom"/>
          </w:tcPr>
          <w:p w14:paraId="0A5E53A6" w14:textId="5BFAAD1E"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0F47">
              <w:rPr>
                <w:rFonts w:ascii="Times New Roman" w:hAnsi="Times New Roman" w:cs="Times New Roman"/>
                <w:b/>
                <w:bCs/>
                <w:sz w:val="22"/>
                <w:szCs w:val="22"/>
              </w:rPr>
              <w:t>Interest rate</w:t>
            </w:r>
          </w:p>
        </w:tc>
        <w:tc>
          <w:tcPr>
            <w:tcW w:w="270" w:type="dxa"/>
            <w:vAlign w:val="bottom"/>
          </w:tcPr>
          <w:p w14:paraId="5FBBC472"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4655" w:type="dxa"/>
            <w:gridSpan w:val="7"/>
            <w:vAlign w:val="bottom"/>
          </w:tcPr>
          <w:p w14:paraId="416C2BA5" w14:textId="4DB69A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sidRPr="00180F47">
              <w:rPr>
                <w:rFonts w:ascii="Times New Roman" w:hAnsi="Times New Roman" w:cs="Times New Roman"/>
                <w:b/>
                <w:bCs/>
                <w:sz w:val="22"/>
                <w:szCs w:val="22"/>
              </w:rPr>
              <w:t>Consolidated financial statements</w:t>
            </w:r>
          </w:p>
        </w:tc>
      </w:tr>
      <w:tr w:rsidR="00EF0539" w:rsidRPr="00180F47" w14:paraId="6DA978E0" w14:textId="77777777" w:rsidTr="00EF0539">
        <w:trPr>
          <w:tblHeader/>
          <w:jc w:val="right"/>
        </w:trPr>
        <w:tc>
          <w:tcPr>
            <w:tcW w:w="1980" w:type="dxa"/>
            <w:shd w:val="clear" w:color="auto" w:fill="auto"/>
            <w:vAlign w:val="bottom"/>
          </w:tcPr>
          <w:p w14:paraId="5B108BA9"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2"/>
                <w:sz w:val="22"/>
                <w:szCs w:val="22"/>
                <w:highlight w:val="cyan"/>
                <w:cs/>
                <w:lang w:eastAsia="ja-JP"/>
              </w:rPr>
            </w:pPr>
          </w:p>
        </w:tc>
        <w:tc>
          <w:tcPr>
            <w:tcW w:w="990" w:type="dxa"/>
            <w:vAlign w:val="bottom"/>
          </w:tcPr>
          <w:p w14:paraId="12CD56F7" w14:textId="5D1A9FA2" w:rsidR="00180F47" w:rsidRPr="00180F47" w:rsidRDefault="00EF0539" w:rsidP="00EF0539">
            <w:pPr>
              <w:spacing w:line="240" w:lineRule="auto"/>
              <w:ind w:right="-120"/>
              <w:jc w:val="center"/>
              <w:rPr>
                <w:rFonts w:ascii="Times New Roman" w:hAnsi="Times New Roman" w:cs="Times New Roman"/>
                <w:spacing w:val="-2"/>
                <w:sz w:val="22"/>
                <w:szCs w:val="22"/>
                <w:cs/>
              </w:rPr>
            </w:pPr>
            <w:r>
              <w:rPr>
                <w:rFonts w:ascii="Times New Roman" w:hAnsi="Times New Roman" w:cs="Times New Roman"/>
                <w:spacing w:val="-2"/>
                <w:sz w:val="22"/>
                <w:szCs w:val="22"/>
              </w:rPr>
              <w:t>A</w:t>
            </w:r>
            <w:r w:rsidR="00180F47" w:rsidRPr="00180F47">
              <w:rPr>
                <w:rFonts w:ascii="Times New Roman" w:hAnsi="Times New Roman" w:cs="Times New Roman"/>
                <w:spacing w:val="-2"/>
                <w:sz w:val="22"/>
                <w:szCs w:val="22"/>
              </w:rPr>
              <w:t>t 31 December</w:t>
            </w:r>
          </w:p>
        </w:tc>
        <w:tc>
          <w:tcPr>
            <w:tcW w:w="270" w:type="dxa"/>
          </w:tcPr>
          <w:p w14:paraId="6A8E0397"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990" w:type="dxa"/>
          </w:tcPr>
          <w:p w14:paraId="7DAC9F7E" w14:textId="61149C46" w:rsidR="00180F47" w:rsidRPr="00180F47" w:rsidRDefault="00180F47" w:rsidP="00EF0539">
            <w:pPr>
              <w:spacing w:line="240" w:lineRule="auto"/>
              <w:ind w:left="-95" w:right="-120"/>
              <w:jc w:val="center"/>
              <w:rPr>
                <w:rFonts w:ascii="Times New Roman" w:hAnsi="Times New Roman" w:cs="Times New Roman"/>
                <w:spacing w:val="-2"/>
                <w:sz w:val="22"/>
                <w:szCs w:val="22"/>
              </w:rPr>
            </w:pPr>
            <w:r w:rsidRPr="00180F47">
              <w:rPr>
                <w:rFonts w:ascii="Times New Roman" w:hAnsi="Times New Roman" w:cs="Times New Roman"/>
                <w:spacing w:val="-2"/>
                <w:sz w:val="22"/>
                <w:szCs w:val="22"/>
              </w:rPr>
              <w:t>At</w:t>
            </w:r>
            <w:r w:rsidR="00EF0539">
              <w:rPr>
                <w:rFonts w:ascii="Times New Roman" w:hAnsi="Times New Roman" w:cs="Times New Roman"/>
                <w:spacing w:val="-2"/>
                <w:sz w:val="22"/>
                <w:szCs w:val="22"/>
              </w:rPr>
              <w:t xml:space="preserve"> </w:t>
            </w:r>
            <w:r w:rsidRPr="00180F47">
              <w:rPr>
                <w:rFonts w:ascii="Times New Roman" w:hAnsi="Times New Roman" w:cs="Times New Roman"/>
                <w:spacing w:val="-2"/>
                <w:sz w:val="22"/>
                <w:szCs w:val="22"/>
              </w:rPr>
              <w:t>31 December</w:t>
            </w:r>
          </w:p>
        </w:tc>
        <w:tc>
          <w:tcPr>
            <w:tcW w:w="270" w:type="dxa"/>
            <w:vAlign w:val="bottom"/>
          </w:tcPr>
          <w:p w14:paraId="626F9491"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990" w:type="dxa"/>
            <w:vAlign w:val="bottom"/>
          </w:tcPr>
          <w:p w14:paraId="2E93111C" w14:textId="36971180" w:rsidR="00180F47" w:rsidRPr="00180F47" w:rsidRDefault="00180F47" w:rsidP="00EF0539">
            <w:pPr>
              <w:spacing w:line="240" w:lineRule="auto"/>
              <w:ind w:left="-95" w:right="-120"/>
              <w:jc w:val="center"/>
              <w:rPr>
                <w:rFonts w:ascii="Times New Roman" w:hAnsi="Times New Roman" w:cs="Times New Roman"/>
                <w:spacing w:val="-2"/>
                <w:sz w:val="22"/>
                <w:szCs w:val="22"/>
                <w:cs/>
              </w:rPr>
            </w:pPr>
            <w:r w:rsidRPr="00180F47">
              <w:rPr>
                <w:rFonts w:ascii="Times New Roman" w:hAnsi="Times New Roman" w:cs="Times New Roman"/>
                <w:spacing w:val="-2"/>
                <w:sz w:val="22"/>
                <w:szCs w:val="22"/>
              </w:rPr>
              <w:t>At 31 December</w:t>
            </w:r>
          </w:p>
        </w:tc>
        <w:tc>
          <w:tcPr>
            <w:tcW w:w="270" w:type="dxa"/>
            <w:vAlign w:val="bottom"/>
          </w:tcPr>
          <w:p w14:paraId="5B04283A"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873" w:type="dxa"/>
            <w:vAlign w:val="bottom"/>
          </w:tcPr>
          <w:p w14:paraId="498816BB"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96" w:type="dxa"/>
            <w:vAlign w:val="bottom"/>
          </w:tcPr>
          <w:p w14:paraId="04DCDFBA"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894" w:type="dxa"/>
            <w:vAlign w:val="bottom"/>
          </w:tcPr>
          <w:p w14:paraId="287F833E"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77" w:type="dxa"/>
            <w:vAlign w:val="bottom"/>
          </w:tcPr>
          <w:p w14:paraId="3EDA9C7E"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1055" w:type="dxa"/>
            <w:vAlign w:val="bottom"/>
          </w:tcPr>
          <w:p w14:paraId="4DF5E6F1" w14:textId="292166F9" w:rsidR="00180F47" w:rsidRPr="00180F47" w:rsidRDefault="00180F47" w:rsidP="00EF0539">
            <w:pPr>
              <w:spacing w:line="240" w:lineRule="auto"/>
              <w:ind w:left="-95" w:right="-120"/>
              <w:jc w:val="center"/>
              <w:rPr>
                <w:rFonts w:ascii="Times New Roman" w:hAnsi="Times New Roman" w:cs="Times New Roman"/>
                <w:spacing w:val="-2"/>
                <w:sz w:val="22"/>
                <w:szCs w:val="22"/>
                <w:cs/>
              </w:rPr>
            </w:pPr>
            <w:r w:rsidRPr="00180F47">
              <w:rPr>
                <w:rFonts w:ascii="Times New Roman" w:hAnsi="Times New Roman" w:cs="Times New Roman"/>
                <w:spacing w:val="-2"/>
                <w:sz w:val="22"/>
                <w:szCs w:val="22"/>
              </w:rPr>
              <w:t>At 31 December</w:t>
            </w:r>
          </w:p>
        </w:tc>
      </w:tr>
      <w:tr w:rsidR="00EF0539" w:rsidRPr="00180F47" w14:paraId="5BD477C1" w14:textId="77777777" w:rsidTr="00EF0539">
        <w:trPr>
          <w:tblHeader/>
          <w:jc w:val="right"/>
        </w:trPr>
        <w:tc>
          <w:tcPr>
            <w:tcW w:w="1980" w:type="dxa"/>
            <w:shd w:val="clear" w:color="auto" w:fill="auto"/>
            <w:vAlign w:val="bottom"/>
          </w:tcPr>
          <w:p w14:paraId="198F149A" w14:textId="441C6ECA" w:rsidR="00180F47" w:rsidRPr="00180F47" w:rsidRDefault="00180F47" w:rsidP="009D5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hanging="5"/>
              <w:rPr>
                <w:rFonts w:ascii="Times New Roman" w:hAnsi="Times New Roman" w:cs="Times New Roman"/>
                <w:b/>
                <w:bCs/>
                <w:i/>
                <w:iCs/>
                <w:color w:val="000000"/>
                <w:sz w:val="22"/>
                <w:szCs w:val="22"/>
                <w:cs/>
                <w:lang w:eastAsia="ja-JP"/>
              </w:rPr>
            </w:pPr>
            <w:r>
              <w:rPr>
                <w:rFonts w:ascii="Times New Roman" w:hAnsi="Times New Roman" w:cs="Times New Roman"/>
                <w:b/>
                <w:bCs/>
                <w:i/>
                <w:iCs/>
                <w:sz w:val="22"/>
                <w:szCs w:val="22"/>
              </w:rPr>
              <w:t>S</w:t>
            </w:r>
            <w:r w:rsidRPr="00A35EEE">
              <w:rPr>
                <w:rFonts w:ascii="Times New Roman" w:hAnsi="Times New Roman" w:cs="Times New Roman"/>
                <w:b/>
                <w:bCs/>
                <w:i/>
                <w:iCs/>
                <w:sz w:val="22"/>
                <w:szCs w:val="22"/>
              </w:rPr>
              <w:t>hort-term</w:t>
            </w:r>
            <w:r>
              <w:rPr>
                <w:rFonts w:ascii="Times New Roman" w:hAnsi="Times New Roman" w:cs="Times New Roman"/>
                <w:b/>
                <w:bCs/>
                <w:i/>
                <w:iCs/>
                <w:sz w:val="22"/>
                <w:szCs w:val="22"/>
              </w:rPr>
              <w:t xml:space="preserve"> </w:t>
            </w:r>
            <w:r w:rsidRPr="00A35EEE">
              <w:rPr>
                <w:rFonts w:ascii="Times New Roman" w:hAnsi="Times New Roman" w:cs="Times New Roman"/>
                <w:b/>
                <w:bCs/>
                <w:i/>
                <w:iCs/>
                <w:sz w:val="22"/>
                <w:szCs w:val="22"/>
              </w:rPr>
              <w:t>loa</w:t>
            </w:r>
            <w:r>
              <w:rPr>
                <w:rFonts w:ascii="Times New Roman" w:hAnsi="Times New Roman" w:cs="Times New Roman"/>
                <w:b/>
                <w:bCs/>
                <w:i/>
                <w:iCs/>
                <w:sz w:val="22"/>
                <w:szCs w:val="22"/>
              </w:rPr>
              <w:t>n to</w:t>
            </w:r>
          </w:p>
        </w:tc>
        <w:tc>
          <w:tcPr>
            <w:tcW w:w="990" w:type="dxa"/>
            <w:vAlign w:val="bottom"/>
          </w:tcPr>
          <w:p w14:paraId="211608BA" w14:textId="4C26F8E6" w:rsidR="00180F47" w:rsidRPr="00180F47" w:rsidRDefault="004D6DFB"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20"/>
              <w:jc w:val="center"/>
              <w:rPr>
                <w:rFonts w:ascii="Times New Roman" w:hAnsi="Times New Roman" w:cs="Times New Roman"/>
                <w:sz w:val="22"/>
                <w:szCs w:val="22"/>
              </w:rPr>
            </w:pPr>
            <w:r w:rsidRPr="004D6DFB">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6559848F"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tcPr>
          <w:p w14:paraId="363F5C9C" w14:textId="1A29B445"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9202A9">
              <w:rPr>
                <w:rFonts w:ascii="Times New Roman" w:hAnsi="Times New Roman" w:cs="Times New Roman"/>
                <w:sz w:val="22"/>
                <w:szCs w:val="22"/>
              </w:rPr>
              <w:t>4</w:t>
            </w:r>
          </w:p>
        </w:tc>
        <w:tc>
          <w:tcPr>
            <w:tcW w:w="270" w:type="dxa"/>
            <w:vAlign w:val="bottom"/>
          </w:tcPr>
          <w:p w14:paraId="37D08D69"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56CDCC96" w14:textId="7B47F6A3"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202</w:t>
            </w:r>
            <w:r w:rsidR="009202A9">
              <w:rPr>
                <w:rFonts w:ascii="Times New Roman" w:hAnsi="Times New Roman" w:cs="Times New Roman"/>
                <w:sz w:val="22"/>
                <w:szCs w:val="22"/>
              </w:rPr>
              <w:t>3</w:t>
            </w:r>
          </w:p>
        </w:tc>
        <w:tc>
          <w:tcPr>
            <w:tcW w:w="270" w:type="dxa"/>
            <w:vAlign w:val="bottom"/>
          </w:tcPr>
          <w:p w14:paraId="302E6F5C"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873" w:type="dxa"/>
            <w:vAlign w:val="bottom"/>
          </w:tcPr>
          <w:p w14:paraId="0072E03C" w14:textId="4AF29DC1"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sidRPr="00C616A8">
              <w:rPr>
                <w:rFonts w:ascii="Times New Roman" w:hAnsi="Times New Roman" w:cs="Times New Roman"/>
                <w:sz w:val="22"/>
                <w:szCs w:val="22"/>
              </w:rPr>
              <w:t>Increase</w:t>
            </w:r>
          </w:p>
        </w:tc>
        <w:tc>
          <w:tcPr>
            <w:tcW w:w="296" w:type="dxa"/>
            <w:vAlign w:val="bottom"/>
          </w:tcPr>
          <w:p w14:paraId="52112008"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894" w:type="dxa"/>
            <w:vAlign w:val="bottom"/>
          </w:tcPr>
          <w:p w14:paraId="7606C29F" w14:textId="488EBAF5"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sidRPr="00C616A8">
              <w:rPr>
                <w:rFonts w:ascii="Times New Roman" w:hAnsi="Times New Roman" w:cs="Times New Roman"/>
                <w:sz w:val="22"/>
                <w:szCs w:val="22"/>
              </w:rPr>
              <w:t>Decrease</w:t>
            </w:r>
          </w:p>
        </w:tc>
        <w:tc>
          <w:tcPr>
            <w:tcW w:w="277" w:type="dxa"/>
            <w:vAlign w:val="bottom"/>
          </w:tcPr>
          <w:p w14:paraId="7C6552C2"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1055" w:type="dxa"/>
            <w:vAlign w:val="bottom"/>
          </w:tcPr>
          <w:p w14:paraId="5624C633" w14:textId="64EB972F"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202</w:t>
            </w:r>
            <w:r w:rsidR="009202A9">
              <w:rPr>
                <w:rFonts w:ascii="Times New Roman" w:hAnsi="Times New Roman" w:cs="Times New Roman"/>
                <w:sz w:val="22"/>
                <w:szCs w:val="22"/>
              </w:rPr>
              <w:t>4</w:t>
            </w:r>
          </w:p>
        </w:tc>
      </w:tr>
      <w:bookmarkEnd w:id="2"/>
      <w:tr w:rsidR="00FC52E7" w:rsidRPr="00180F47" w14:paraId="64EFB5E4" w14:textId="77777777" w:rsidTr="00EF0539">
        <w:trPr>
          <w:tblHeader/>
          <w:jc w:val="right"/>
        </w:trPr>
        <w:tc>
          <w:tcPr>
            <w:tcW w:w="1980" w:type="dxa"/>
            <w:vAlign w:val="bottom"/>
          </w:tcPr>
          <w:p w14:paraId="0103102B"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22"/>
                <w:szCs w:val="22"/>
              </w:rPr>
            </w:pPr>
          </w:p>
        </w:tc>
        <w:tc>
          <w:tcPr>
            <w:tcW w:w="2250" w:type="dxa"/>
            <w:gridSpan w:val="3"/>
            <w:vAlign w:val="bottom"/>
          </w:tcPr>
          <w:p w14:paraId="6D8FE80F" w14:textId="0311B364"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616A8">
              <w:rPr>
                <w:rFonts w:ascii="Times New Roman" w:hAnsi="Times New Roman" w:cs="Times New Roman"/>
                <w:i/>
                <w:iCs/>
                <w:sz w:val="22"/>
                <w:szCs w:val="22"/>
              </w:rPr>
              <w:t>(% per annum)</w:t>
            </w:r>
          </w:p>
        </w:tc>
        <w:tc>
          <w:tcPr>
            <w:tcW w:w="270" w:type="dxa"/>
            <w:vAlign w:val="bottom"/>
          </w:tcPr>
          <w:p w14:paraId="44C66842"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4655" w:type="dxa"/>
            <w:gridSpan w:val="7"/>
            <w:vAlign w:val="bottom"/>
          </w:tcPr>
          <w:p w14:paraId="0A9A8512" w14:textId="3294C9DA"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14"/>
              <w:jc w:val="center"/>
              <w:rPr>
                <w:rFonts w:ascii="Times New Roman" w:hAnsi="Times New Roman" w:cs="Times New Roman"/>
                <w:sz w:val="22"/>
                <w:szCs w:val="22"/>
                <w:cs/>
              </w:rPr>
            </w:pPr>
            <w:r w:rsidRPr="00C616A8">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C616A8">
              <w:rPr>
                <w:rFonts w:ascii="Times New Roman" w:hAnsi="Times New Roman" w:cs="Times New Roman"/>
                <w:i/>
                <w:iCs/>
                <w:sz w:val="22"/>
                <w:szCs w:val="22"/>
              </w:rPr>
              <w:t xml:space="preserve"> Baht)</w:t>
            </w:r>
          </w:p>
        </w:tc>
      </w:tr>
      <w:tr w:rsidR="009202A9" w:rsidRPr="00180F47" w14:paraId="6ABA87E3" w14:textId="77777777" w:rsidTr="008265CC">
        <w:trPr>
          <w:jc w:val="right"/>
        </w:trPr>
        <w:tc>
          <w:tcPr>
            <w:tcW w:w="1980" w:type="dxa"/>
          </w:tcPr>
          <w:p w14:paraId="5B21C810" w14:textId="08F39A56"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Joint venture</w:t>
            </w:r>
          </w:p>
        </w:tc>
        <w:tc>
          <w:tcPr>
            <w:tcW w:w="990" w:type="dxa"/>
          </w:tcPr>
          <w:p w14:paraId="3A04FEA8" w14:textId="646C690B"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7.12</w:t>
            </w:r>
          </w:p>
        </w:tc>
        <w:tc>
          <w:tcPr>
            <w:tcW w:w="270" w:type="dxa"/>
          </w:tcPr>
          <w:p w14:paraId="6CAA3BA2"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59BEB66D" w14:textId="59371327" w:rsidR="009202A9" w:rsidRPr="00180F47" w:rsidRDefault="00CF5417"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F5417">
              <w:rPr>
                <w:rFonts w:ascii="Times New Roman" w:hAnsi="Times New Roman" w:cs="Times New Roman"/>
                <w:sz w:val="22"/>
                <w:szCs w:val="22"/>
              </w:rPr>
              <w:t>7.12</w:t>
            </w:r>
          </w:p>
        </w:tc>
        <w:tc>
          <w:tcPr>
            <w:tcW w:w="270" w:type="dxa"/>
          </w:tcPr>
          <w:p w14:paraId="0469681D"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Borders>
              <w:bottom w:val="single" w:sz="4" w:space="0" w:color="auto"/>
            </w:tcBorders>
          </w:tcPr>
          <w:p w14:paraId="5ACBE551" w14:textId="344E1E8E"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5,095</w:t>
            </w:r>
          </w:p>
        </w:tc>
        <w:tc>
          <w:tcPr>
            <w:tcW w:w="270" w:type="dxa"/>
          </w:tcPr>
          <w:p w14:paraId="5B294AE3"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5A2AC6F9" w14:textId="30E6A812" w:rsidR="009202A9" w:rsidRPr="00180F47" w:rsidRDefault="00CF5417"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95" w:right="-120"/>
              <w:rPr>
                <w:rFonts w:ascii="Times New Roman" w:hAnsi="Times New Roman" w:cs="Times New Roman"/>
                <w:sz w:val="22"/>
                <w:szCs w:val="22"/>
              </w:rPr>
            </w:pPr>
            <w:r>
              <w:rPr>
                <w:rFonts w:ascii="Times New Roman" w:hAnsi="Times New Roman" w:cs="Times New Roman"/>
                <w:sz w:val="22"/>
                <w:szCs w:val="22"/>
              </w:rPr>
              <w:t>-</w:t>
            </w:r>
          </w:p>
        </w:tc>
        <w:tc>
          <w:tcPr>
            <w:tcW w:w="296" w:type="dxa"/>
          </w:tcPr>
          <w:p w14:paraId="36201680"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080BF064" w14:textId="1BCA7968" w:rsidR="009202A9" w:rsidRPr="00180F47" w:rsidRDefault="00CF5417"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r>
              <w:rPr>
                <w:rFonts w:ascii="Times New Roman" w:hAnsi="Times New Roman" w:cs="Times New Roman"/>
                <w:sz w:val="22"/>
                <w:szCs w:val="22"/>
              </w:rPr>
              <w:t>-</w:t>
            </w:r>
          </w:p>
        </w:tc>
        <w:tc>
          <w:tcPr>
            <w:tcW w:w="277" w:type="dxa"/>
          </w:tcPr>
          <w:p w14:paraId="4D11CF2B"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Borders>
              <w:bottom w:val="single" w:sz="4" w:space="0" w:color="auto"/>
            </w:tcBorders>
          </w:tcPr>
          <w:p w14:paraId="3F459038" w14:textId="79F13EB7" w:rsidR="009202A9" w:rsidRPr="00180F47" w:rsidRDefault="00CF5417"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sz w:val="22"/>
                <w:szCs w:val="22"/>
              </w:rPr>
            </w:pPr>
            <w:r w:rsidRPr="00CF5417">
              <w:rPr>
                <w:rFonts w:ascii="Times New Roman" w:hAnsi="Times New Roman" w:cs="Times New Roman"/>
                <w:sz w:val="22"/>
                <w:szCs w:val="22"/>
              </w:rPr>
              <w:t>5,095</w:t>
            </w:r>
          </w:p>
        </w:tc>
      </w:tr>
      <w:tr w:rsidR="009202A9" w:rsidRPr="00180F47" w14:paraId="04894C4C" w14:textId="77777777" w:rsidTr="00EF0539">
        <w:trPr>
          <w:jc w:val="right"/>
        </w:trPr>
        <w:tc>
          <w:tcPr>
            <w:tcW w:w="1980" w:type="dxa"/>
          </w:tcPr>
          <w:p w14:paraId="10FBFD9D" w14:textId="2AF56E3C" w:rsidR="009202A9" w:rsidRPr="00180F4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C616A8">
              <w:rPr>
                <w:rFonts w:cs="Times New Roman"/>
                <w:b/>
                <w:bCs/>
              </w:rPr>
              <w:t>Total</w:t>
            </w:r>
          </w:p>
        </w:tc>
        <w:tc>
          <w:tcPr>
            <w:tcW w:w="990" w:type="dxa"/>
          </w:tcPr>
          <w:p w14:paraId="2E3D23F6"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7A99697C"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6A70A112"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7DE02672"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tcBorders>
          </w:tcPr>
          <w:p w14:paraId="1B2FEDBC" w14:textId="22AEC2C5"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Pr>
                <w:rFonts w:ascii="Times New Roman" w:hAnsi="Times New Roman" w:cs="Times New Roman"/>
                <w:b/>
                <w:bCs/>
                <w:sz w:val="22"/>
                <w:szCs w:val="22"/>
              </w:rPr>
              <w:t>5,095</w:t>
            </w:r>
          </w:p>
        </w:tc>
        <w:tc>
          <w:tcPr>
            <w:tcW w:w="270" w:type="dxa"/>
          </w:tcPr>
          <w:p w14:paraId="18C004C4"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198380E9"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64F53CD7"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2F2BE7E9"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426CAD63"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Borders>
              <w:top w:val="single" w:sz="4" w:space="0" w:color="auto"/>
            </w:tcBorders>
          </w:tcPr>
          <w:p w14:paraId="5E447D57" w14:textId="397ACAE8" w:rsidR="009202A9" w:rsidRPr="00180F47" w:rsidRDefault="00CF5417"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r w:rsidRPr="00CF5417">
              <w:rPr>
                <w:rFonts w:ascii="Times New Roman" w:hAnsi="Times New Roman" w:cs="Times New Roman"/>
                <w:b/>
                <w:bCs/>
                <w:sz w:val="22"/>
                <w:szCs w:val="22"/>
              </w:rPr>
              <w:t>5,095</w:t>
            </w:r>
          </w:p>
        </w:tc>
      </w:tr>
      <w:tr w:rsidR="009202A9" w:rsidRPr="00180F47" w14:paraId="7BC5A66C" w14:textId="77777777" w:rsidTr="008265CC">
        <w:trPr>
          <w:jc w:val="right"/>
        </w:trPr>
        <w:tc>
          <w:tcPr>
            <w:tcW w:w="1980" w:type="dxa"/>
          </w:tcPr>
          <w:p w14:paraId="0EFB072B" w14:textId="67C32AA9" w:rsidR="009202A9" w:rsidRPr="001A6EE6"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spacing w:line="240" w:lineRule="auto"/>
              <w:ind w:right="-108"/>
              <w:rPr>
                <w:rFonts w:ascii="Times New Roman" w:hAnsi="Times New Roman" w:cs="Times New Roman"/>
                <w:sz w:val="22"/>
                <w:szCs w:val="22"/>
              </w:rPr>
            </w:pPr>
            <w:r w:rsidRPr="00467D13">
              <w:rPr>
                <w:rFonts w:ascii="Times New Roman" w:hAnsi="Times New Roman" w:cs="Times New Roman"/>
                <w:i/>
                <w:iCs/>
                <w:sz w:val="22"/>
                <w:szCs w:val="22"/>
              </w:rPr>
              <w:t xml:space="preserve">Less </w:t>
            </w:r>
            <w:r w:rsidRPr="00467D13">
              <w:rPr>
                <w:rFonts w:ascii="Times New Roman" w:hAnsi="Times New Roman" w:cs="Times New Roman"/>
                <w:sz w:val="22"/>
                <w:szCs w:val="22"/>
              </w:rPr>
              <w:t xml:space="preserve">allowance for </w:t>
            </w:r>
          </w:p>
        </w:tc>
        <w:tc>
          <w:tcPr>
            <w:tcW w:w="990" w:type="dxa"/>
          </w:tcPr>
          <w:p w14:paraId="4F4EB4E4"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197E787B"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23E0BE82"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7FF94110"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1841F9BA"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p>
        </w:tc>
        <w:tc>
          <w:tcPr>
            <w:tcW w:w="270" w:type="dxa"/>
          </w:tcPr>
          <w:p w14:paraId="3616123D"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07C67472"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636DFB6D"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0D535F6A"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52801EAD"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1825C365"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p>
        </w:tc>
      </w:tr>
      <w:tr w:rsidR="009202A9" w:rsidRPr="00180F47" w14:paraId="3D4093FC" w14:textId="77777777" w:rsidTr="001A6EE6">
        <w:trPr>
          <w:jc w:val="right"/>
        </w:trPr>
        <w:tc>
          <w:tcPr>
            <w:tcW w:w="1980" w:type="dxa"/>
          </w:tcPr>
          <w:p w14:paraId="79A0336F" w14:textId="725D2C3F" w:rsidR="009202A9" w:rsidRPr="00467D13"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spacing w:line="240" w:lineRule="auto"/>
              <w:ind w:right="-108"/>
              <w:rPr>
                <w:rFonts w:ascii="Times New Roman" w:hAnsi="Times New Roman" w:cs="Times New Roman"/>
                <w:i/>
                <w:iCs/>
                <w:sz w:val="22"/>
                <w:szCs w:val="22"/>
              </w:rPr>
            </w:pPr>
            <w:r>
              <w:rPr>
                <w:rFonts w:ascii="Times New Roman" w:hAnsi="Times New Roman" w:cs="Times New Roman"/>
                <w:sz w:val="22"/>
                <w:szCs w:val="22"/>
              </w:rPr>
              <w:t xml:space="preserve">        expected</w:t>
            </w:r>
          </w:p>
        </w:tc>
        <w:tc>
          <w:tcPr>
            <w:tcW w:w="990" w:type="dxa"/>
          </w:tcPr>
          <w:p w14:paraId="11E21C91"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2A6EA83D"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72390386"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104923F1"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60F49C8E"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p>
        </w:tc>
        <w:tc>
          <w:tcPr>
            <w:tcW w:w="270" w:type="dxa"/>
          </w:tcPr>
          <w:p w14:paraId="2326E2C8"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25D6DB6A"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3EAC334C"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6F38B084"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6CD8A3D9"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4E12AB40"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p>
        </w:tc>
      </w:tr>
      <w:tr w:rsidR="009202A9" w:rsidRPr="00180F47" w14:paraId="03B1D6BD" w14:textId="77777777" w:rsidTr="001A6EE6">
        <w:trPr>
          <w:trHeight w:val="299"/>
          <w:jc w:val="right"/>
        </w:trPr>
        <w:tc>
          <w:tcPr>
            <w:tcW w:w="2970" w:type="dxa"/>
            <w:gridSpan w:val="2"/>
          </w:tcPr>
          <w:p w14:paraId="03F2296D" w14:textId="3100C30D"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credit loss</w:t>
            </w:r>
          </w:p>
        </w:tc>
        <w:tc>
          <w:tcPr>
            <w:tcW w:w="270" w:type="dxa"/>
          </w:tcPr>
          <w:p w14:paraId="7C2BE707"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3B4AECBB"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70" w:type="dxa"/>
          </w:tcPr>
          <w:p w14:paraId="44689F12"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Borders>
              <w:bottom w:val="single" w:sz="4" w:space="0" w:color="auto"/>
            </w:tcBorders>
          </w:tcPr>
          <w:p w14:paraId="233ABF77" w14:textId="77777777" w:rsidR="009202A9" w:rsidRPr="00CF541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sidRPr="00CF5417">
              <w:rPr>
                <w:rFonts w:ascii="Times New Roman" w:hAnsi="Times New Roman" w:cs="Times New Roman"/>
                <w:sz w:val="22"/>
                <w:szCs w:val="22"/>
              </w:rPr>
              <w:t>-</w:t>
            </w:r>
          </w:p>
        </w:tc>
        <w:tc>
          <w:tcPr>
            <w:tcW w:w="270" w:type="dxa"/>
          </w:tcPr>
          <w:p w14:paraId="1FD00974" w14:textId="66C70F3E" w:rsidR="009202A9" w:rsidRPr="00CF541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0B077D16"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39567595" w14:textId="77777777" w:rsidR="009202A9" w:rsidRPr="00CF541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44E99EA2"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51778DF5" w14:textId="77777777" w:rsidR="009202A9" w:rsidRPr="00CF541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Borders>
              <w:bottom w:val="single" w:sz="4" w:space="0" w:color="auto"/>
            </w:tcBorders>
          </w:tcPr>
          <w:p w14:paraId="5E8A88E0" w14:textId="7C25B763" w:rsidR="009202A9" w:rsidRPr="00CF5417" w:rsidRDefault="00CF5417"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sz w:val="22"/>
                <w:szCs w:val="22"/>
              </w:rPr>
            </w:pPr>
            <w:r w:rsidRPr="00CF5417">
              <w:rPr>
                <w:rFonts w:ascii="Times New Roman" w:hAnsi="Times New Roman" w:cs="Times New Roman"/>
                <w:sz w:val="22"/>
                <w:szCs w:val="22"/>
              </w:rPr>
              <w:t>-</w:t>
            </w:r>
          </w:p>
        </w:tc>
      </w:tr>
      <w:tr w:rsidR="009202A9" w:rsidRPr="00180F47" w14:paraId="2FDF1EF4" w14:textId="77777777" w:rsidTr="005E1EEB">
        <w:trPr>
          <w:jc w:val="right"/>
        </w:trPr>
        <w:tc>
          <w:tcPr>
            <w:tcW w:w="1980" w:type="dxa"/>
          </w:tcPr>
          <w:p w14:paraId="5887D093" w14:textId="734AEB17" w:rsidR="009202A9" w:rsidRPr="00180F4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467D13">
              <w:rPr>
                <w:rFonts w:cs="Times New Roman"/>
                <w:b/>
                <w:bCs/>
              </w:rPr>
              <w:t>Net</w:t>
            </w:r>
          </w:p>
        </w:tc>
        <w:tc>
          <w:tcPr>
            <w:tcW w:w="990" w:type="dxa"/>
          </w:tcPr>
          <w:p w14:paraId="6D596EEB"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1B010D35"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12646A05"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31440B66"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A7609C5" w14:textId="1782BE51"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Pr>
                <w:rFonts w:ascii="Times New Roman" w:hAnsi="Times New Roman" w:cs="Times New Roman"/>
                <w:b/>
                <w:bCs/>
                <w:sz w:val="22"/>
                <w:szCs w:val="22"/>
              </w:rPr>
              <w:t>5,095</w:t>
            </w:r>
          </w:p>
        </w:tc>
        <w:tc>
          <w:tcPr>
            <w:tcW w:w="270" w:type="dxa"/>
          </w:tcPr>
          <w:p w14:paraId="3D618982"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61E509E1"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2AB8EBC9"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133A38D7"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3BA35A23"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Borders>
              <w:top w:val="single" w:sz="4" w:space="0" w:color="auto"/>
              <w:bottom w:val="double" w:sz="4" w:space="0" w:color="auto"/>
            </w:tcBorders>
          </w:tcPr>
          <w:p w14:paraId="04C5B5E1" w14:textId="7440216D" w:rsidR="009202A9" w:rsidRPr="00180F47" w:rsidRDefault="00CF5417"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r w:rsidRPr="00CF5417">
              <w:rPr>
                <w:rFonts w:ascii="Times New Roman" w:hAnsi="Times New Roman" w:cs="Times New Roman"/>
                <w:b/>
                <w:bCs/>
                <w:sz w:val="22"/>
                <w:szCs w:val="22"/>
              </w:rPr>
              <w:t>5,095</w:t>
            </w:r>
          </w:p>
        </w:tc>
      </w:tr>
      <w:tr w:rsidR="00C930BA" w:rsidRPr="00921E01" w14:paraId="4F05CD50" w14:textId="77777777" w:rsidTr="005E1EEB">
        <w:trPr>
          <w:jc w:val="right"/>
        </w:trPr>
        <w:tc>
          <w:tcPr>
            <w:tcW w:w="1980" w:type="dxa"/>
            <w:vAlign w:val="bottom"/>
          </w:tcPr>
          <w:p w14:paraId="4679D009" w14:textId="77777777" w:rsidR="00C930BA" w:rsidRPr="004D6DFB" w:rsidRDefault="00C930BA"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16"/>
                <w:szCs w:val="16"/>
              </w:rPr>
            </w:pPr>
          </w:p>
        </w:tc>
        <w:tc>
          <w:tcPr>
            <w:tcW w:w="990" w:type="dxa"/>
            <w:vAlign w:val="bottom"/>
          </w:tcPr>
          <w:p w14:paraId="4A2EC3DC" w14:textId="77777777" w:rsidR="00C930BA" w:rsidRPr="004D6DFB" w:rsidRDefault="00C930BA"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tcPr>
          <w:p w14:paraId="7F1C998C" w14:textId="77777777" w:rsidR="00C930BA" w:rsidRPr="004D6DFB" w:rsidRDefault="00C930BA"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tcPr>
          <w:p w14:paraId="073B8CC5" w14:textId="77777777" w:rsidR="00C930BA" w:rsidRPr="004D6DFB" w:rsidRDefault="00C930BA"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12940D41" w14:textId="77777777" w:rsidR="00C930BA" w:rsidRPr="004D6DFB" w:rsidRDefault="00C930BA"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vAlign w:val="bottom"/>
          </w:tcPr>
          <w:p w14:paraId="54CD261E" w14:textId="77777777" w:rsidR="00C930BA" w:rsidRPr="004D6DFB" w:rsidRDefault="00C930BA"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5D3C2CE1" w14:textId="77777777" w:rsidR="00C930BA" w:rsidRPr="004D6DFB" w:rsidRDefault="00C930BA"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73" w:type="dxa"/>
            <w:vAlign w:val="bottom"/>
          </w:tcPr>
          <w:p w14:paraId="6892A7BA" w14:textId="77777777" w:rsidR="00C930BA" w:rsidRPr="004D6DFB" w:rsidRDefault="00C930BA"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08"/>
              <w:rPr>
                <w:rFonts w:ascii="Times New Roman" w:hAnsi="Times New Roman"/>
                <w:sz w:val="16"/>
                <w:szCs w:val="16"/>
                <w:cs/>
              </w:rPr>
            </w:pPr>
          </w:p>
        </w:tc>
        <w:tc>
          <w:tcPr>
            <w:tcW w:w="296" w:type="dxa"/>
            <w:vAlign w:val="bottom"/>
          </w:tcPr>
          <w:p w14:paraId="5D396B4D" w14:textId="77777777" w:rsidR="00C930BA" w:rsidRPr="004D6DFB" w:rsidRDefault="00C930BA"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94" w:type="dxa"/>
            <w:vAlign w:val="bottom"/>
          </w:tcPr>
          <w:p w14:paraId="7ED655EA" w14:textId="77777777" w:rsidR="00C930BA" w:rsidRPr="004D6DFB" w:rsidRDefault="00C930BA"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right="-108"/>
              <w:rPr>
                <w:rFonts w:ascii="Times New Roman" w:hAnsi="Times New Roman"/>
                <w:sz w:val="16"/>
                <w:szCs w:val="16"/>
                <w:cs/>
              </w:rPr>
            </w:pPr>
          </w:p>
        </w:tc>
        <w:tc>
          <w:tcPr>
            <w:tcW w:w="277" w:type="dxa"/>
            <w:vAlign w:val="bottom"/>
          </w:tcPr>
          <w:p w14:paraId="7FAAF641" w14:textId="77777777" w:rsidR="00C930BA" w:rsidRPr="004D6DFB" w:rsidRDefault="00C930BA"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1055" w:type="dxa"/>
            <w:vAlign w:val="bottom"/>
          </w:tcPr>
          <w:p w14:paraId="5CB60C61" w14:textId="77777777" w:rsidR="00C930BA" w:rsidRPr="004D6DFB" w:rsidRDefault="00C930BA"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cs/>
              </w:rPr>
            </w:pPr>
          </w:p>
        </w:tc>
      </w:tr>
      <w:tr w:rsidR="006659E9" w:rsidRPr="00921E01" w14:paraId="6615FA42" w14:textId="77777777" w:rsidTr="005E1EEB">
        <w:trPr>
          <w:jc w:val="right"/>
        </w:trPr>
        <w:tc>
          <w:tcPr>
            <w:tcW w:w="1980" w:type="dxa"/>
            <w:vAlign w:val="bottom"/>
          </w:tcPr>
          <w:p w14:paraId="7A225998"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16"/>
                <w:szCs w:val="16"/>
              </w:rPr>
            </w:pPr>
          </w:p>
        </w:tc>
        <w:tc>
          <w:tcPr>
            <w:tcW w:w="990" w:type="dxa"/>
            <w:vAlign w:val="bottom"/>
          </w:tcPr>
          <w:p w14:paraId="12D40FD6"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tcPr>
          <w:p w14:paraId="6C7042B5"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tcPr>
          <w:p w14:paraId="29BBFBE9"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2BBBF1B0"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vAlign w:val="bottom"/>
          </w:tcPr>
          <w:p w14:paraId="6433B0D2"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2E1357DC"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73" w:type="dxa"/>
            <w:vAlign w:val="bottom"/>
          </w:tcPr>
          <w:p w14:paraId="371E5828"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08"/>
              <w:rPr>
                <w:rFonts w:ascii="Times New Roman" w:hAnsi="Times New Roman"/>
                <w:sz w:val="16"/>
                <w:szCs w:val="16"/>
                <w:cs/>
              </w:rPr>
            </w:pPr>
          </w:p>
        </w:tc>
        <w:tc>
          <w:tcPr>
            <w:tcW w:w="296" w:type="dxa"/>
            <w:vAlign w:val="bottom"/>
          </w:tcPr>
          <w:p w14:paraId="2228CA14"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94" w:type="dxa"/>
            <w:vAlign w:val="bottom"/>
          </w:tcPr>
          <w:p w14:paraId="11DD290D"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right="-108"/>
              <w:rPr>
                <w:rFonts w:ascii="Times New Roman" w:hAnsi="Times New Roman"/>
                <w:sz w:val="16"/>
                <w:szCs w:val="16"/>
                <w:cs/>
              </w:rPr>
            </w:pPr>
          </w:p>
        </w:tc>
        <w:tc>
          <w:tcPr>
            <w:tcW w:w="277" w:type="dxa"/>
            <w:vAlign w:val="bottom"/>
          </w:tcPr>
          <w:p w14:paraId="6C7C8BA5"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1055" w:type="dxa"/>
            <w:vAlign w:val="bottom"/>
          </w:tcPr>
          <w:p w14:paraId="0106346D"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cs/>
              </w:rPr>
            </w:pPr>
          </w:p>
        </w:tc>
      </w:tr>
      <w:tr w:rsidR="006659E9" w:rsidRPr="00921E01" w14:paraId="7CFD0F44" w14:textId="77777777" w:rsidTr="005E1EEB">
        <w:trPr>
          <w:jc w:val="right"/>
        </w:trPr>
        <w:tc>
          <w:tcPr>
            <w:tcW w:w="1980" w:type="dxa"/>
            <w:vAlign w:val="bottom"/>
          </w:tcPr>
          <w:p w14:paraId="24BCBF51"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16"/>
                <w:szCs w:val="16"/>
              </w:rPr>
            </w:pPr>
          </w:p>
        </w:tc>
        <w:tc>
          <w:tcPr>
            <w:tcW w:w="990" w:type="dxa"/>
            <w:vAlign w:val="bottom"/>
          </w:tcPr>
          <w:p w14:paraId="780447AF"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tcPr>
          <w:p w14:paraId="573F0CCB"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tcPr>
          <w:p w14:paraId="28DAAA47"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67C33A29"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vAlign w:val="bottom"/>
          </w:tcPr>
          <w:p w14:paraId="479B24F7"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25E5EB0D"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73" w:type="dxa"/>
            <w:vAlign w:val="bottom"/>
          </w:tcPr>
          <w:p w14:paraId="00772AF7"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08"/>
              <w:rPr>
                <w:rFonts w:ascii="Times New Roman" w:hAnsi="Times New Roman"/>
                <w:sz w:val="16"/>
                <w:szCs w:val="16"/>
                <w:cs/>
              </w:rPr>
            </w:pPr>
          </w:p>
        </w:tc>
        <w:tc>
          <w:tcPr>
            <w:tcW w:w="296" w:type="dxa"/>
            <w:vAlign w:val="bottom"/>
          </w:tcPr>
          <w:p w14:paraId="76B80604"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94" w:type="dxa"/>
            <w:vAlign w:val="bottom"/>
          </w:tcPr>
          <w:p w14:paraId="0CCBC1D1"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right="-108"/>
              <w:rPr>
                <w:rFonts w:ascii="Times New Roman" w:hAnsi="Times New Roman"/>
                <w:sz w:val="16"/>
                <w:szCs w:val="16"/>
                <w:cs/>
              </w:rPr>
            </w:pPr>
          </w:p>
        </w:tc>
        <w:tc>
          <w:tcPr>
            <w:tcW w:w="277" w:type="dxa"/>
            <w:vAlign w:val="bottom"/>
          </w:tcPr>
          <w:p w14:paraId="7FD71F67"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1055" w:type="dxa"/>
            <w:vAlign w:val="bottom"/>
          </w:tcPr>
          <w:p w14:paraId="7ADCA042"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cs/>
              </w:rPr>
            </w:pPr>
          </w:p>
        </w:tc>
      </w:tr>
      <w:tr w:rsidR="006659E9" w:rsidRPr="00921E01" w14:paraId="71C1807D" w14:textId="77777777" w:rsidTr="005E1EEB">
        <w:trPr>
          <w:jc w:val="right"/>
        </w:trPr>
        <w:tc>
          <w:tcPr>
            <w:tcW w:w="1980" w:type="dxa"/>
            <w:vAlign w:val="bottom"/>
          </w:tcPr>
          <w:p w14:paraId="5851C69C"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16"/>
                <w:szCs w:val="16"/>
              </w:rPr>
            </w:pPr>
          </w:p>
        </w:tc>
        <w:tc>
          <w:tcPr>
            <w:tcW w:w="990" w:type="dxa"/>
            <w:vAlign w:val="bottom"/>
          </w:tcPr>
          <w:p w14:paraId="543D4369"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tcPr>
          <w:p w14:paraId="4D4FECD5"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tcPr>
          <w:p w14:paraId="0E3D917B"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6B02D6F3"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vAlign w:val="bottom"/>
          </w:tcPr>
          <w:p w14:paraId="66FD1C1D"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172C7DD9"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73" w:type="dxa"/>
            <w:vAlign w:val="bottom"/>
          </w:tcPr>
          <w:p w14:paraId="20E4A43B"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08"/>
              <w:rPr>
                <w:rFonts w:ascii="Times New Roman" w:hAnsi="Times New Roman"/>
                <w:sz w:val="16"/>
                <w:szCs w:val="16"/>
                <w:cs/>
              </w:rPr>
            </w:pPr>
          </w:p>
        </w:tc>
        <w:tc>
          <w:tcPr>
            <w:tcW w:w="296" w:type="dxa"/>
            <w:vAlign w:val="bottom"/>
          </w:tcPr>
          <w:p w14:paraId="7E7D4053"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94" w:type="dxa"/>
            <w:vAlign w:val="bottom"/>
          </w:tcPr>
          <w:p w14:paraId="2619A8A4"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right="-108"/>
              <w:rPr>
                <w:rFonts w:ascii="Times New Roman" w:hAnsi="Times New Roman"/>
                <w:sz w:val="16"/>
                <w:szCs w:val="16"/>
                <w:cs/>
              </w:rPr>
            </w:pPr>
          </w:p>
        </w:tc>
        <w:tc>
          <w:tcPr>
            <w:tcW w:w="277" w:type="dxa"/>
            <w:vAlign w:val="bottom"/>
          </w:tcPr>
          <w:p w14:paraId="4167520D"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1055" w:type="dxa"/>
            <w:vAlign w:val="bottom"/>
          </w:tcPr>
          <w:p w14:paraId="33C39896"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cs/>
              </w:rPr>
            </w:pPr>
          </w:p>
        </w:tc>
      </w:tr>
      <w:tr w:rsidR="006659E9" w:rsidRPr="00921E01" w14:paraId="75976D38" w14:textId="77777777" w:rsidTr="005E1EEB">
        <w:trPr>
          <w:jc w:val="right"/>
        </w:trPr>
        <w:tc>
          <w:tcPr>
            <w:tcW w:w="1980" w:type="dxa"/>
            <w:vAlign w:val="bottom"/>
          </w:tcPr>
          <w:p w14:paraId="6AC41F8E"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16"/>
                <w:szCs w:val="16"/>
              </w:rPr>
            </w:pPr>
          </w:p>
        </w:tc>
        <w:tc>
          <w:tcPr>
            <w:tcW w:w="990" w:type="dxa"/>
            <w:vAlign w:val="bottom"/>
          </w:tcPr>
          <w:p w14:paraId="00FB7D88"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tcPr>
          <w:p w14:paraId="4B0B6FF2"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tcPr>
          <w:p w14:paraId="10D270D5"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743F591E"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vAlign w:val="bottom"/>
          </w:tcPr>
          <w:p w14:paraId="3D4AC783"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78D4D0EA"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73" w:type="dxa"/>
            <w:vAlign w:val="bottom"/>
          </w:tcPr>
          <w:p w14:paraId="175FA988"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08"/>
              <w:rPr>
                <w:rFonts w:ascii="Times New Roman" w:hAnsi="Times New Roman"/>
                <w:sz w:val="16"/>
                <w:szCs w:val="16"/>
                <w:cs/>
              </w:rPr>
            </w:pPr>
          </w:p>
        </w:tc>
        <w:tc>
          <w:tcPr>
            <w:tcW w:w="296" w:type="dxa"/>
            <w:vAlign w:val="bottom"/>
          </w:tcPr>
          <w:p w14:paraId="4BF77815"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94" w:type="dxa"/>
            <w:vAlign w:val="bottom"/>
          </w:tcPr>
          <w:p w14:paraId="6FC6A7E0"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right="-108"/>
              <w:rPr>
                <w:rFonts w:ascii="Times New Roman" w:hAnsi="Times New Roman"/>
                <w:sz w:val="16"/>
                <w:szCs w:val="16"/>
                <w:cs/>
              </w:rPr>
            </w:pPr>
          </w:p>
        </w:tc>
        <w:tc>
          <w:tcPr>
            <w:tcW w:w="277" w:type="dxa"/>
            <w:vAlign w:val="bottom"/>
          </w:tcPr>
          <w:p w14:paraId="33232BF2"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1055" w:type="dxa"/>
            <w:vAlign w:val="bottom"/>
          </w:tcPr>
          <w:p w14:paraId="6759A838"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cs/>
              </w:rPr>
            </w:pPr>
          </w:p>
        </w:tc>
      </w:tr>
      <w:tr w:rsidR="006659E9" w:rsidRPr="00921E01" w14:paraId="1DDD41CE" w14:textId="77777777" w:rsidTr="005E1EEB">
        <w:trPr>
          <w:jc w:val="right"/>
        </w:trPr>
        <w:tc>
          <w:tcPr>
            <w:tcW w:w="1980" w:type="dxa"/>
            <w:vAlign w:val="bottom"/>
          </w:tcPr>
          <w:p w14:paraId="454C076B"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16"/>
                <w:szCs w:val="16"/>
              </w:rPr>
            </w:pPr>
          </w:p>
        </w:tc>
        <w:tc>
          <w:tcPr>
            <w:tcW w:w="990" w:type="dxa"/>
            <w:vAlign w:val="bottom"/>
          </w:tcPr>
          <w:p w14:paraId="10C579B4"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tcPr>
          <w:p w14:paraId="02DA9C1A"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tcPr>
          <w:p w14:paraId="17A33D48"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6C72B099"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vAlign w:val="bottom"/>
          </w:tcPr>
          <w:p w14:paraId="06EDCC54"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6BC477F9"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73" w:type="dxa"/>
            <w:vAlign w:val="bottom"/>
          </w:tcPr>
          <w:p w14:paraId="6B3B73E8"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08"/>
              <w:rPr>
                <w:rFonts w:ascii="Times New Roman" w:hAnsi="Times New Roman"/>
                <w:sz w:val="16"/>
                <w:szCs w:val="16"/>
                <w:cs/>
              </w:rPr>
            </w:pPr>
          </w:p>
        </w:tc>
        <w:tc>
          <w:tcPr>
            <w:tcW w:w="296" w:type="dxa"/>
            <w:vAlign w:val="bottom"/>
          </w:tcPr>
          <w:p w14:paraId="62DA6D36"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94" w:type="dxa"/>
            <w:vAlign w:val="bottom"/>
          </w:tcPr>
          <w:p w14:paraId="709C9A0A"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right="-108"/>
              <w:rPr>
                <w:rFonts w:ascii="Times New Roman" w:hAnsi="Times New Roman"/>
                <w:sz w:val="16"/>
                <w:szCs w:val="16"/>
                <w:cs/>
              </w:rPr>
            </w:pPr>
          </w:p>
        </w:tc>
        <w:tc>
          <w:tcPr>
            <w:tcW w:w="277" w:type="dxa"/>
            <w:vAlign w:val="bottom"/>
          </w:tcPr>
          <w:p w14:paraId="42CE6147"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1055" w:type="dxa"/>
            <w:vAlign w:val="bottom"/>
          </w:tcPr>
          <w:p w14:paraId="0276AD26"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cs/>
              </w:rPr>
            </w:pPr>
          </w:p>
        </w:tc>
      </w:tr>
      <w:tr w:rsidR="006659E9" w:rsidRPr="00921E01" w14:paraId="4BA309F6" w14:textId="77777777" w:rsidTr="005E1EEB">
        <w:trPr>
          <w:jc w:val="right"/>
        </w:trPr>
        <w:tc>
          <w:tcPr>
            <w:tcW w:w="1980" w:type="dxa"/>
            <w:vAlign w:val="bottom"/>
          </w:tcPr>
          <w:p w14:paraId="571202E3"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16"/>
                <w:szCs w:val="16"/>
              </w:rPr>
            </w:pPr>
          </w:p>
        </w:tc>
        <w:tc>
          <w:tcPr>
            <w:tcW w:w="990" w:type="dxa"/>
            <w:vAlign w:val="bottom"/>
          </w:tcPr>
          <w:p w14:paraId="690595C1"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tcPr>
          <w:p w14:paraId="164EFE68"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tcPr>
          <w:p w14:paraId="6F82A7D5"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026D7E3C"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vAlign w:val="bottom"/>
          </w:tcPr>
          <w:p w14:paraId="3D906DFB"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68D81A23"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73" w:type="dxa"/>
            <w:vAlign w:val="bottom"/>
          </w:tcPr>
          <w:p w14:paraId="456FAD65"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08"/>
              <w:rPr>
                <w:rFonts w:ascii="Times New Roman" w:hAnsi="Times New Roman"/>
                <w:sz w:val="16"/>
                <w:szCs w:val="16"/>
                <w:cs/>
              </w:rPr>
            </w:pPr>
          </w:p>
        </w:tc>
        <w:tc>
          <w:tcPr>
            <w:tcW w:w="296" w:type="dxa"/>
            <w:vAlign w:val="bottom"/>
          </w:tcPr>
          <w:p w14:paraId="685BDF1E"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94" w:type="dxa"/>
            <w:vAlign w:val="bottom"/>
          </w:tcPr>
          <w:p w14:paraId="278B8387"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right="-108"/>
              <w:rPr>
                <w:rFonts w:ascii="Times New Roman" w:hAnsi="Times New Roman"/>
                <w:sz w:val="16"/>
                <w:szCs w:val="16"/>
                <w:cs/>
              </w:rPr>
            </w:pPr>
          </w:p>
        </w:tc>
        <w:tc>
          <w:tcPr>
            <w:tcW w:w="277" w:type="dxa"/>
            <w:vAlign w:val="bottom"/>
          </w:tcPr>
          <w:p w14:paraId="2E418EA9"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1055" w:type="dxa"/>
            <w:vAlign w:val="bottom"/>
          </w:tcPr>
          <w:p w14:paraId="240AC136"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cs/>
              </w:rPr>
            </w:pPr>
          </w:p>
        </w:tc>
      </w:tr>
      <w:tr w:rsidR="006659E9" w:rsidRPr="00921E01" w14:paraId="0C131E18" w14:textId="77777777" w:rsidTr="005E1EEB">
        <w:trPr>
          <w:jc w:val="right"/>
        </w:trPr>
        <w:tc>
          <w:tcPr>
            <w:tcW w:w="1980" w:type="dxa"/>
            <w:vAlign w:val="bottom"/>
          </w:tcPr>
          <w:p w14:paraId="6EC078D8"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16"/>
                <w:szCs w:val="16"/>
              </w:rPr>
            </w:pPr>
          </w:p>
        </w:tc>
        <w:tc>
          <w:tcPr>
            <w:tcW w:w="990" w:type="dxa"/>
            <w:vAlign w:val="bottom"/>
          </w:tcPr>
          <w:p w14:paraId="68E8E30A"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tcPr>
          <w:p w14:paraId="495AD81D"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tcPr>
          <w:p w14:paraId="3D21B670"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5160C1BA"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vAlign w:val="bottom"/>
          </w:tcPr>
          <w:p w14:paraId="07F4CAA6"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550F001F"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73" w:type="dxa"/>
            <w:vAlign w:val="bottom"/>
          </w:tcPr>
          <w:p w14:paraId="3B84797B"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08"/>
              <w:rPr>
                <w:rFonts w:ascii="Times New Roman" w:hAnsi="Times New Roman"/>
                <w:sz w:val="16"/>
                <w:szCs w:val="16"/>
                <w:cs/>
              </w:rPr>
            </w:pPr>
          </w:p>
        </w:tc>
        <w:tc>
          <w:tcPr>
            <w:tcW w:w="296" w:type="dxa"/>
            <w:vAlign w:val="bottom"/>
          </w:tcPr>
          <w:p w14:paraId="643543D1"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94" w:type="dxa"/>
            <w:vAlign w:val="bottom"/>
          </w:tcPr>
          <w:p w14:paraId="6A77847C"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right="-108"/>
              <w:rPr>
                <w:rFonts w:ascii="Times New Roman" w:hAnsi="Times New Roman"/>
                <w:sz w:val="16"/>
                <w:szCs w:val="16"/>
                <w:cs/>
              </w:rPr>
            </w:pPr>
          </w:p>
        </w:tc>
        <w:tc>
          <w:tcPr>
            <w:tcW w:w="277" w:type="dxa"/>
            <w:vAlign w:val="bottom"/>
          </w:tcPr>
          <w:p w14:paraId="062287E8"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1055" w:type="dxa"/>
            <w:vAlign w:val="bottom"/>
          </w:tcPr>
          <w:p w14:paraId="75C4703F"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cs/>
              </w:rPr>
            </w:pPr>
          </w:p>
        </w:tc>
      </w:tr>
      <w:tr w:rsidR="006659E9" w:rsidRPr="00921E01" w14:paraId="6E338C93" w14:textId="77777777" w:rsidTr="005E1EEB">
        <w:trPr>
          <w:jc w:val="right"/>
        </w:trPr>
        <w:tc>
          <w:tcPr>
            <w:tcW w:w="1980" w:type="dxa"/>
            <w:vAlign w:val="bottom"/>
          </w:tcPr>
          <w:p w14:paraId="454A561A"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16"/>
                <w:szCs w:val="16"/>
              </w:rPr>
            </w:pPr>
          </w:p>
        </w:tc>
        <w:tc>
          <w:tcPr>
            <w:tcW w:w="990" w:type="dxa"/>
            <w:vAlign w:val="bottom"/>
          </w:tcPr>
          <w:p w14:paraId="4FD60DFE"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tcPr>
          <w:p w14:paraId="61E3AE5A"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tcPr>
          <w:p w14:paraId="76A48DCE"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21E1133F"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vAlign w:val="bottom"/>
          </w:tcPr>
          <w:p w14:paraId="52AC11A8"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2E2E3598"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73" w:type="dxa"/>
            <w:vAlign w:val="bottom"/>
          </w:tcPr>
          <w:p w14:paraId="3DCAE0B6"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08"/>
              <w:rPr>
                <w:rFonts w:ascii="Times New Roman" w:hAnsi="Times New Roman"/>
                <w:sz w:val="16"/>
                <w:szCs w:val="16"/>
                <w:cs/>
              </w:rPr>
            </w:pPr>
          </w:p>
        </w:tc>
        <w:tc>
          <w:tcPr>
            <w:tcW w:w="296" w:type="dxa"/>
            <w:vAlign w:val="bottom"/>
          </w:tcPr>
          <w:p w14:paraId="2B1B6D73"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94" w:type="dxa"/>
            <w:vAlign w:val="bottom"/>
          </w:tcPr>
          <w:p w14:paraId="5642AB9E"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right="-108"/>
              <w:rPr>
                <w:rFonts w:ascii="Times New Roman" w:hAnsi="Times New Roman"/>
                <w:sz w:val="16"/>
                <w:szCs w:val="16"/>
                <w:cs/>
              </w:rPr>
            </w:pPr>
          </w:p>
        </w:tc>
        <w:tc>
          <w:tcPr>
            <w:tcW w:w="277" w:type="dxa"/>
            <w:vAlign w:val="bottom"/>
          </w:tcPr>
          <w:p w14:paraId="56BEBA3E"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1055" w:type="dxa"/>
            <w:vAlign w:val="bottom"/>
          </w:tcPr>
          <w:p w14:paraId="6DFBC14D"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cs/>
              </w:rPr>
            </w:pPr>
          </w:p>
        </w:tc>
      </w:tr>
      <w:tr w:rsidR="004D6DFB" w:rsidRPr="00180F47" w14:paraId="4925C97A" w14:textId="77777777" w:rsidTr="00F90487">
        <w:trPr>
          <w:jc w:val="right"/>
        </w:trPr>
        <w:tc>
          <w:tcPr>
            <w:tcW w:w="1980" w:type="dxa"/>
          </w:tcPr>
          <w:p w14:paraId="355BDD72" w14:textId="2AD05ACD"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9C3760">
              <w:rPr>
                <w:rFonts w:ascii="Times New Roman" w:hAnsi="Times New Roman" w:cs="Times New Roman"/>
                <w:sz w:val="22"/>
                <w:szCs w:val="22"/>
              </w:rPr>
              <w:lastRenderedPageBreak/>
              <w:t>Subsidiaries</w:t>
            </w:r>
          </w:p>
        </w:tc>
        <w:tc>
          <w:tcPr>
            <w:tcW w:w="990" w:type="dxa"/>
          </w:tcPr>
          <w:p w14:paraId="204B21DA" w14:textId="20748152"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6.12</w:t>
            </w:r>
          </w:p>
        </w:tc>
        <w:tc>
          <w:tcPr>
            <w:tcW w:w="270" w:type="dxa"/>
          </w:tcPr>
          <w:p w14:paraId="7D5E6DF3"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tcPr>
          <w:p w14:paraId="2AAD079A" w14:textId="28E016F3"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2.50</w:t>
            </w:r>
          </w:p>
        </w:tc>
        <w:tc>
          <w:tcPr>
            <w:tcW w:w="270" w:type="dxa"/>
          </w:tcPr>
          <w:p w14:paraId="4B097064"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4429972D" w14:textId="307FC23F"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100,000</w:t>
            </w:r>
          </w:p>
        </w:tc>
        <w:tc>
          <w:tcPr>
            <w:tcW w:w="270" w:type="dxa"/>
          </w:tcPr>
          <w:p w14:paraId="0A9973F1"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3C0188D1" w14:textId="3BA1E0CA"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95" w:right="-120"/>
              <w:rPr>
                <w:rFonts w:ascii="Times New Roman" w:hAnsi="Times New Roman" w:cs="Times New Roman"/>
                <w:sz w:val="22"/>
                <w:szCs w:val="22"/>
              </w:rPr>
            </w:pPr>
            <w:r w:rsidRPr="009354F1">
              <w:rPr>
                <w:rFonts w:ascii="Times New Roman" w:hAnsi="Times New Roman" w:cs="Times New Roman"/>
                <w:sz w:val="22"/>
                <w:szCs w:val="22"/>
              </w:rPr>
              <w:t>-</w:t>
            </w:r>
          </w:p>
        </w:tc>
        <w:tc>
          <w:tcPr>
            <w:tcW w:w="296" w:type="dxa"/>
          </w:tcPr>
          <w:p w14:paraId="21EA9078"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3EB51D91" w14:textId="4EBA7623"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r w:rsidRPr="009354F1">
              <w:rPr>
                <w:rFonts w:ascii="Times New Roman" w:hAnsi="Times New Roman" w:cs="Times New Roman"/>
                <w:sz w:val="22"/>
                <w:szCs w:val="22"/>
              </w:rPr>
              <w:t>-</w:t>
            </w:r>
          </w:p>
        </w:tc>
        <w:tc>
          <w:tcPr>
            <w:tcW w:w="277" w:type="dxa"/>
          </w:tcPr>
          <w:p w14:paraId="453C1293"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Pr>
          <w:p w14:paraId="2CA17582" w14:textId="29F83DC2"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sz w:val="22"/>
                <w:szCs w:val="22"/>
              </w:rPr>
            </w:pPr>
            <w:r w:rsidRPr="00CF5417">
              <w:rPr>
                <w:rFonts w:ascii="Times New Roman" w:hAnsi="Times New Roman" w:cs="Times New Roman"/>
                <w:sz w:val="22"/>
                <w:szCs w:val="22"/>
              </w:rPr>
              <w:t>100,000</w:t>
            </w:r>
          </w:p>
        </w:tc>
      </w:tr>
      <w:tr w:rsidR="004D6DFB" w:rsidRPr="00180F47" w14:paraId="0E322FFB" w14:textId="77777777" w:rsidTr="00436C0B">
        <w:trPr>
          <w:jc w:val="right"/>
        </w:trPr>
        <w:tc>
          <w:tcPr>
            <w:tcW w:w="1980" w:type="dxa"/>
          </w:tcPr>
          <w:p w14:paraId="15550881"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Joint venture</w:t>
            </w:r>
          </w:p>
        </w:tc>
        <w:tc>
          <w:tcPr>
            <w:tcW w:w="990" w:type="dxa"/>
          </w:tcPr>
          <w:p w14:paraId="7A33FAFA" w14:textId="69DBECEE" w:rsidR="004D6DFB" w:rsidRPr="00180F47" w:rsidRDefault="004D6DFB" w:rsidP="00DE5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7.12</w:t>
            </w:r>
          </w:p>
        </w:tc>
        <w:tc>
          <w:tcPr>
            <w:tcW w:w="270" w:type="dxa"/>
          </w:tcPr>
          <w:p w14:paraId="373038EA"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tcPr>
          <w:p w14:paraId="500438A8" w14:textId="672CA1F2"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F5417">
              <w:rPr>
                <w:rFonts w:ascii="Times New Roman" w:hAnsi="Times New Roman" w:cs="Times New Roman"/>
                <w:sz w:val="22"/>
                <w:szCs w:val="22"/>
              </w:rPr>
              <w:t>7.12</w:t>
            </w:r>
          </w:p>
        </w:tc>
        <w:tc>
          <w:tcPr>
            <w:tcW w:w="270" w:type="dxa"/>
          </w:tcPr>
          <w:p w14:paraId="4CFE6217"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Borders>
              <w:bottom w:val="single" w:sz="4" w:space="0" w:color="auto"/>
            </w:tcBorders>
          </w:tcPr>
          <w:p w14:paraId="5605FD1F" w14:textId="66A71B2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5,095</w:t>
            </w:r>
          </w:p>
        </w:tc>
        <w:tc>
          <w:tcPr>
            <w:tcW w:w="270" w:type="dxa"/>
          </w:tcPr>
          <w:p w14:paraId="3ECC7643"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44E1C6AD" w14:textId="13A994E8"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95" w:right="-120"/>
              <w:rPr>
                <w:rFonts w:ascii="Times New Roman" w:hAnsi="Times New Roman" w:cs="Times New Roman"/>
                <w:sz w:val="22"/>
                <w:szCs w:val="22"/>
              </w:rPr>
            </w:pPr>
            <w:r w:rsidRPr="009354F1">
              <w:rPr>
                <w:rFonts w:ascii="Times New Roman" w:hAnsi="Times New Roman" w:cs="Times New Roman"/>
                <w:sz w:val="22"/>
                <w:szCs w:val="22"/>
              </w:rPr>
              <w:t>30,000</w:t>
            </w:r>
          </w:p>
        </w:tc>
        <w:tc>
          <w:tcPr>
            <w:tcW w:w="296" w:type="dxa"/>
          </w:tcPr>
          <w:p w14:paraId="248FA8A0"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3644CA6F" w14:textId="5471400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r w:rsidRPr="009354F1">
              <w:rPr>
                <w:rFonts w:ascii="Times New Roman" w:hAnsi="Times New Roman" w:cs="Times New Roman"/>
                <w:sz w:val="22"/>
                <w:szCs w:val="22"/>
              </w:rPr>
              <w:t>30,000</w:t>
            </w:r>
          </w:p>
        </w:tc>
        <w:tc>
          <w:tcPr>
            <w:tcW w:w="277" w:type="dxa"/>
          </w:tcPr>
          <w:p w14:paraId="0816C2AB"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Borders>
              <w:bottom w:val="single" w:sz="4" w:space="0" w:color="auto"/>
            </w:tcBorders>
          </w:tcPr>
          <w:p w14:paraId="6C36D264" w14:textId="4A1FF2DB"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sz w:val="22"/>
                <w:szCs w:val="22"/>
              </w:rPr>
            </w:pPr>
            <w:r w:rsidRPr="00CF5417">
              <w:rPr>
                <w:rFonts w:ascii="Times New Roman" w:hAnsi="Times New Roman" w:cs="Times New Roman"/>
                <w:sz w:val="22"/>
                <w:szCs w:val="22"/>
              </w:rPr>
              <w:t>5,095</w:t>
            </w:r>
          </w:p>
        </w:tc>
      </w:tr>
      <w:tr w:rsidR="004D6DFB" w:rsidRPr="00180F47" w14:paraId="5210934F" w14:textId="77777777" w:rsidTr="00F90487">
        <w:trPr>
          <w:jc w:val="right"/>
        </w:trPr>
        <w:tc>
          <w:tcPr>
            <w:tcW w:w="1980" w:type="dxa"/>
          </w:tcPr>
          <w:p w14:paraId="36676828" w14:textId="77777777" w:rsidR="004D6DFB" w:rsidRPr="00180F47" w:rsidRDefault="004D6DFB" w:rsidP="004D6D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C616A8">
              <w:rPr>
                <w:rFonts w:cs="Times New Roman"/>
                <w:b/>
                <w:bCs/>
              </w:rPr>
              <w:t>Total</w:t>
            </w:r>
          </w:p>
        </w:tc>
        <w:tc>
          <w:tcPr>
            <w:tcW w:w="990" w:type="dxa"/>
          </w:tcPr>
          <w:p w14:paraId="3813944F"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622D6301"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023C0212"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532824CF"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tcBorders>
          </w:tcPr>
          <w:p w14:paraId="461902DA" w14:textId="57E7D30C"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Pr>
                <w:rFonts w:ascii="Times New Roman" w:hAnsi="Times New Roman" w:cs="Times New Roman"/>
                <w:b/>
                <w:bCs/>
                <w:sz w:val="22"/>
                <w:szCs w:val="22"/>
              </w:rPr>
              <w:t>105,095</w:t>
            </w:r>
          </w:p>
        </w:tc>
        <w:tc>
          <w:tcPr>
            <w:tcW w:w="270" w:type="dxa"/>
          </w:tcPr>
          <w:p w14:paraId="488F3405"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38CB80F4" w14:textId="77777777" w:rsidR="004D6DFB" w:rsidRPr="00CF541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721EE203"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25D170F9" w14:textId="77777777" w:rsidR="004D6DFB" w:rsidRPr="00CF541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6EE7B8E0"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Borders>
              <w:top w:val="single" w:sz="4" w:space="0" w:color="auto"/>
            </w:tcBorders>
          </w:tcPr>
          <w:p w14:paraId="4AAC60F6" w14:textId="1FA6CF50"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r w:rsidRPr="00CF5417">
              <w:rPr>
                <w:rFonts w:ascii="Times New Roman" w:hAnsi="Times New Roman" w:cs="Times New Roman"/>
                <w:b/>
                <w:bCs/>
                <w:sz w:val="22"/>
                <w:szCs w:val="22"/>
              </w:rPr>
              <w:t>105,095</w:t>
            </w:r>
          </w:p>
        </w:tc>
      </w:tr>
      <w:tr w:rsidR="004D6DFB" w:rsidRPr="00180F47" w14:paraId="488CCCD9" w14:textId="77777777" w:rsidTr="00436C0B">
        <w:trPr>
          <w:jc w:val="right"/>
        </w:trPr>
        <w:tc>
          <w:tcPr>
            <w:tcW w:w="1980" w:type="dxa"/>
          </w:tcPr>
          <w:p w14:paraId="17BBDEE4" w14:textId="4DD91200" w:rsidR="004D6DFB" w:rsidRPr="00C616A8" w:rsidRDefault="004D6DFB" w:rsidP="004D6D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467D13">
              <w:rPr>
                <w:rFonts w:cs="Times New Roman"/>
                <w:i/>
                <w:iCs/>
              </w:rPr>
              <w:t xml:space="preserve">Less </w:t>
            </w:r>
            <w:r w:rsidRPr="00467D13">
              <w:rPr>
                <w:rFonts w:cs="Times New Roman"/>
              </w:rPr>
              <w:t xml:space="preserve">allowance for </w:t>
            </w:r>
          </w:p>
        </w:tc>
        <w:tc>
          <w:tcPr>
            <w:tcW w:w="990" w:type="dxa"/>
          </w:tcPr>
          <w:p w14:paraId="1D627D0A"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6663A28D"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175FE4B9"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54D65D74"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3ECC1996"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p>
        </w:tc>
        <w:tc>
          <w:tcPr>
            <w:tcW w:w="270" w:type="dxa"/>
          </w:tcPr>
          <w:p w14:paraId="36FE5F4B"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579A84E1" w14:textId="77777777" w:rsidR="004D6DFB" w:rsidRPr="00CF541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5DE89443"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3E8CB717" w14:textId="77777777" w:rsidR="004D6DFB" w:rsidRPr="00CF541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3758C4A6"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637CDF3B" w14:textId="77777777" w:rsidR="004D6DFB"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p>
        </w:tc>
      </w:tr>
      <w:tr w:rsidR="004D6DFB" w:rsidRPr="00180F47" w14:paraId="12D5F393" w14:textId="77777777" w:rsidTr="008B477A">
        <w:trPr>
          <w:jc w:val="right"/>
        </w:trPr>
        <w:tc>
          <w:tcPr>
            <w:tcW w:w="1980" w:type="dxa"/>
          </w:tcPr>
          <w:p w14:paraId="536B5110" w14:textId="1B945E26" w:rsidR="004D6DFB" w:rsidRPr="00C616A8" w:rsidRDefault="004D6DFB" w:rsidP="004D6D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Pr>
                <w:rFonts w:cs="Times New Roman"/>
              </w:rPr>
              <w:t xml:space="preserve">        expected</w:t>
            </w:r>
          </w:p>
        </w:tc>
        <w:tc>
          <w:tcPr>
            <w:tcW w:w="990" w:type="dxa"/>
          </w:tcPr>
          <w:p w14:paraId="5711C5FA"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5FE4E8A0"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6BBD3609"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54CEF765"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22F5CEE9"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p>
        </w:tc>
        <w:tc>
          <w:tcPr>
            <w:tcW w:w="270" w:type="dxa"/>
          </w:tcPr>
          <w:p w14:paraId="4B0F85BA"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2D8A1C8B" w14:textId="77777777" w:rsidR="004D6DFB" w:rsidRPr="00CF541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2675D085"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10CD57DC" w14:textId="77777777" w:rsidR="004D6DFB" w:rsidRPr="00CF541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30B048B9"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75E2A4B7" w14:textId="77777777" w:rsidR="004D6DFB"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p>
        </w:tc>
      </w:tr>
      <w:tr w:rsidR="004D6DFB" w:rsidRPr="00180F47" w14:paraId="30D3F42E" w14:textId="77777777" w:rsidTr="008B477A">
        <w:trPr>
          <w:trHeight w:val="263"/>
          <w:jc w:val="right"/>
        </w:trPr>
        <w:tc>
          <w:tcPr>
            <w:tcW w:w="2970" w:type="dxa"/>
            <w:gridSpan w:val="2"/>
          </w:tcPr>
          <w:p w14:paraId="77BAE42B" w14:textId="7E8E3BFD"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spacing w:line="240" w:lineRule="auto"/>
              <w:ind w:right="-108"/>
              <w:rPr>
                <w:rFonts w:ascii="Times New Roman" w:hAnsi="Times New Roman" w:cs="Times New Roman"/>
                <w:i/>
                <w:iCs/>
                <w:sz w:val="22"/>
                <w:szCs w:val="22"/>
              </w:rPr>
            </w:pPr>
            <w:r>
              <w:rPr>
                <w:rFonts w:ascii="Times New Roman" w:hAnsi="Times New Roman" w:cs="Times New Roman"/>
                <w:sz w:val="22"/>
                <w:szCs w:val="22"/>
              </w:rPr>
              <w:t xml:space="preserve">        credit loss</w:t>
            </w:r>
          </w:p>
        </w:tc>
        <w:tc>
          <w:tcPr>
            <w:tcW w:w="270" w:type="dxa"/>
          </w:tcPr>
          <w:p w14:paraId="57D04D17"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6D2A54C7"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70" w:type="dxa"/>
          </w:tcPr>
          <w:p w14:paraId="0C0345F1"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Borders>
              <w:bottom w:val="single" w:sz="4" w:space="0" w:color="auto"/>
            </w:tcBorders>
          </w:tcPr>
          <w:p w14:paraId="0C4C8F7F" w14:textId="77777777" w:rsidR="004D6DFB" w:rsidRPr="00E52AF0"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sidRPr="00E52AF0">
              <w:rPr>
                <w:rFonts w:ascii="Times New Roman" w:hAnsi="Times New Roman" w:cs="Times New Roman"/>
                <w:sz w:val="22"/>
                <w:szCs w:val="22"/>
              </w:rPr>
              <w:t>-</w:t>
            </w:r>
          </w:p>
        </w:tc>
        <w:tc>
          <w:tcPr>
            <w:tcW w:w="270" w:type="dxa"/>
          </w:tcPr>
          <w:p w14:paraId="7029BB33" w14:textId="56DC8D4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0BFF78FC"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62D10CEC"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08E9AE7A"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07D731A6"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Borders>
              <w:bottom w:val="single" w:sz="4" w:space="0" w:color="auto"/>
            </w:tcBorders>
          </w:tcPr>
          <w:p w14:paraId="24356E44" w14:textId="28D5EB3A"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95" w:right="-120"/>
              <w:rPr>
                <w:rFonts w:ascii="Times New Roman" w:hAnsi="Times New Roman" w:cs="Times New Roman"/>
                <w:sz w:val="22"/>
                <w:szCs w:val="22"/>
              </w:rPr>
            </w:pPr>
            <w:r w:rsidRPr="00CF5417">
              <w:rPr>
                <w:rFonts w:ascii="Times New Roman" w:hAnsi="Times New Roman" w:cs="Times New Roman"/>
                <w:sz w:val="22"/>
                <w:szCs w:val="22"/>
              </w:rPr>
              <w:t>-</w:t>
            </w:r>
          </w:p>
        </w:tc>
      </w:tr>
      <w:tr w:rsidR="004D6DFB" w:rsidRPr="00180F47" w14:paraId="46D8B9E8" w14:textId="77777777" w:rsidTr="005E1EEB">
        <w:trPr>
          <w:jc w:val="right"/>
        </w:trPr>
        <w:tc>
          <w:tcPr>
            <w:tcW w:w="1980" w:type="dxa"/>
          </w:tcPr>
          <w:p w14:paraId="4E4B5B82" w14:textId="77777777" w:rsidR="004D6DFB" w:rsidRPr="00180F47" w:rsidRDefault="004D6DFB" w:rsidP="004D6D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467D13">
              <w:rPr>
                <w:rFonts w:cs="Times New Roman"/>
                <w:b/>
                <w:bCs/>
              </w:rPr>
              <w:t>Net</w:t>
            </w:r>
          </w:p>
        </w:tc>
        <w:tc>
          <w:tcPr>
            <w:tcW w:w="990" w:type="dxa"/>
          </w:tcPr>
          <w:p w14:paraId="3C02590D"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411F24DC"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62D5DD4B"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41976A20"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8CF2C55" w14:textId="6004EA75"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Pr>
                <w:rFonts w:ascii="Times New Roman" w:hAnsi="Times New Roman" w:cs="Times New Roman"/>
                <w:b/>
                <w:bCs/>
                <w:sz w:val="22"/>
                <w:szCs w:val="22"/>
              </w:rPr>
              <w:t>105,095</w:t>
            </w:r>
          </w:p>
        </w:tc>
        <w:tc>
          <w:tcPr>
            <w:tcW w:w="270" w:type="dxa"/>
          </w:tcPr>
          <w:p w14:paraId="6EE4A97E"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55474733" w14:textId="77777777" w:rsidR="004D6DFB" w:rsidRPr="00CF541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2A835641"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0B90D694" w14:textId="77777777" w:rsidR="004D6DFB" w:rsidRPr="00CF541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4E84B2DF"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Borders>
              <w:top w:val="single" w:sz="4" w:space="0" w:color="auto"/>
              <w:bottom w:val="double" w:sz="4" w:space="0" w:color="auto"/>
            </w:tcBorders>
          </w:tcPr>
          <w:p w14:paraId="53CEFD50" w14:textId="05B83E58"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r w:rsidRPr="00CF5417">
              <w:rPr>
                <w:rFonts w:ascii="Times New Roman" w:hAnsi="Times New Roman" w:cs="Times New Roman"/>
                <w:b/>
                <w:bCs/>
                <w:sz w:val="22"/>
                <w:szCs w:val="22"/>
              </w:rPr>
              <w:t>105,095</w:t>
            </w:r>
          </w:p>
        </w:tc>
      </w:tr>
    </w:tbl>
    <w:p w14:paraId="19EA758F" w14:textId="77777777" w:rsidR="006659E9" w:rsidRDefault="006659E9" w:rsidP="00DE5FF3">
      <w:pPr>
        <w:pStyle w:val="block"/>
        <w:spacing w:after="0" w:line="240" w:lineRule="atLeast"/>
        <w:ind w:left="540"/>
        <w:jc w:val="both"/>
        <w:rPr>
          <w:szCs w:val="22"/>
        </w:rPr>
      </w:pPr>
    </w:p>
    <w:tbl>
      <w:tblPr>
        <w:tblW w:w="9180" w:type="dxa"/>
        <w:tblInd w:w="450"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C32E57" w14:paraId="14B4EECF" w14:textId="77777777" w:rsidTr="00F90487">
        <w:trPr>
          <w:trHeight w:val="80"/>
        </w:trPr>
        <w:tc>
          <w:tcPr>
            <w:tcW w:w="3510" w:type="dxa"/>
          </w:tcPr>
          <w:p w14:paraId="62BEF880" w14:textId="77777777" w:rsidR="00C32E57" w:rsidRPr="00643B39"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2790" w:type="dxa"/>
            <w:gridSpan w:val="3"/>
          </w:tcPr>
          <w:p w14:paraId="1F90731D" w14:textId="089B006C" w:rsidR="00C32E57" w:rsidRPr="003363BF"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270" w:type="dxa"/>
          </w:tcPr>
          <w:p w14:paraId="039CF016" w14:textId="77777777" w:rsidR="00C32E57" w:rsidRPr="003363BF"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36B33996" w14:textId="77777777" w:rsidR="00C32E57" w:rsidRPr="000F3207" w:rsidRDefault="00C32E57" w:rsidP="004D0B90">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C32E57" w14:paraId="6D1EF06E" w14:textId="77777777" w:rsidTr="00F90487">
        <w:trPr>
          <w:trHeight w:val="80"/>
        </w:trPr>
        <w:tc>
          <w:tcPr>
            <w:tcW w:w="3510" w:type="dxa"/>
          </w:tcPr>
          <w:p w14:paraId="7C3A4154" w14:textId="77777777" w:rsidR="00C32E57" w:rsidRPr="00643B39"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B6FF3">
              <w:rPr>
                <w:rFonts w:cs="Times New Roman"/>
                <w:b/>
                <w:bCs/>
                <w:i/>
                <w:iCs/>
              </w:rPr>
              <w:t xml:space="preserve">Other </w:t>
            </w:r>
            <w:r>
              <w:rPr>
                <w:rFonts w:cs="Times New Roman"/>
                <w:b/>
                <w:bCs/>
                <w:i/>
                <w:iCs/>
              </w:rPr>
              <w:t>current pay</w:t>
            </w:r>
            <w:r w:rsidRPr="002B6FF3">
              <w:rPr>
                <w:rFonts w:cs="Times New Roman"/>
                <w:b/>
                <w:bCs/>
                <w:i/>
                <w:iCs/>
              </w:rPr>
              <w:t>ables</w:t>
            </w:r>
          </w:p>
        </w:tc>
        <w:tc>
          <w:tcPr>
            <w:tcW w:w="2790" w:type="dxa"/>
            <w:gridSpan w:val="3"/>
          </w:tcPr>
          <w:p w14:paraId="019B2F58" w14:textId="49416F38" w:rsidR="00C32E57" w:rsidRPr="003363BF" w:rsidRDefault="00FD5959"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w:t>
            </w:r>
            <w:r w:rsidR="00C32E57">
              <w:rPr>
                <w:rFonts w:cs="Times New Roman"/>
                <w:b/>
                <w:bCs/>
              </w:rPr>
              <w:t>inancial statement</w:t>
            </w:r>
            <w:r w:rsidR="000F5EB0">
              <w:rPr>
                <w:rFonts w:cs="Times New Roman"/>
                <w:b/>
                <w:bCs/>
              </w:rPr>
              <w:t>s</w:t>
            </w:r>
          </w:p>
        </w:tc>
        <w:tc>
          <w:tcPr>
            <w:tcW w:w="270" w:type="dxa"/>
          </w:tcPr>
          <w:p w14:paraId="3973E9B5" w14:textId="77777777" w:rsidR="00C32E57" w:rsidRPr="003363BF"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2ED99B13" w14:textId="77777777" w:rsidR="00C32E57" w:rsidRPr="003363BF" w:rsidRDefault="00C32E57"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9202A9" w14:paraId="7EAF298D" w14:textId="77777777" w:rsidTr="00FA7120">
        <w:trPr>
          <w:trHeight w:val="80"/>
        </w:trPr>
        <w:tc>
          <w:tcPr>
            <w:tcW w:w="3510" w:type="dxa"/>
          </w:tcPr>
          <w:p w14:paraId="56FAA592" w14:textId="77777777" w:rsidR="009202A9" w:rsidRPr="00643B39"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68AEA462" w14:textId="125A03EB" w:rsidR="009202A9" w:rsidRPr="000A529C"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4</w:t>
            </w:r>
          </w:p>
        </w:tc>
        <w:tc>
          <w:tcPr>
            <w:tcW w:w="270" w:type="dxa"/>
          </w:tcPr>
          <w:p w14:paraId="0EE53559" w14:textId="77777777" w:rsidR="009202A9" w:rsidRPr="000A529C"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0A3C4079" w14:textId="360EA725" w:rsidR="009202A9" w:rsidRPr="000A529C"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c>
          <w:tcPr>
            <w:tcW w:w="270" w:type="dxa"/>
          </w:tcPr>
          <w:p w14:paraId="44820AB8" w14:textId="77777777" w:rsidR="009202A9" w:rsidRPr="000A529C"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4BE2077D" w14:textId="1D5B16AB" w:rsidR="009202A9" w:rsidRPr="000A529C"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4</w:t>
            </w:r>
          </w:p>
        </w:tc>
        <w:tc>
          <w:tcPr>
            <w:tcW w:w="270" w:type="dxa"/>
          </w:tcPr>
          <w:p w14:paraId="39462DA9" w14:textId="77777777" w:rsidR="009202A9" w:rsidRPr="000A529C"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545291C6" w14:textId="5DF06E95" w:rsidR="009202A9" w:rsidRPr="000A529C"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r>
      <w:tr w:rsidR="009202A9" w14:paraId="2DFA7861" w14:textId="77777777" w:rsidTr="00FA7120">
        <w:trPr>
          <w:trHeight w:val="80"/>
        </w:trPr>
        <w:tc>
          <w:tcPr>
            <w:tcW w:w="3510" w:type="dxa"/>
          </w:tcPr>
          <w:p w14:paraId="20D9F126" w14:textId="77777777" w:rsidR="009202A9" w:rsidRPr="00C46E2B"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5670" w:type="dxa"/>
            <w:gridSpan w:val="7"/>
          </w:tcPr>
          <w:p w14:paraId="6404FA12" w14:textId="77777777" w:rsidR="009202A9" w:rsidRPr="00D675DD"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202A9" w:rsidRPr="00921E01" w14:paraId="19E473A5" w14:textId="77777777" w:rsidTr="00A929A8">
        <w:trPr>
          <w:trHeight w:val="83"/>
        </w:trPr>
        <w:tc>
          <w:tcPr>
            <w:tcW w:w="3510" w:type="dxa"/>
          </w:tcPr>
          <w:p w14:paraId="19D8B5D2" w14:textId="77777777" w:rsidR="009202A9" w:rsidRPr="00A929A8" w:rsidRDefault="009202A9" w:rsidP="00A9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1260" w:type="dxa"/>
          </w:tcPr>
          <w:p w14:paraId="29C3FB3A" w14:textId="77777777" w:rsidR="009202A9" w:rsidRPr="00A929A8" w:rsidRDefault="009202A9" w:rsidP="00A9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270" w:type="dxa"/>
          </w:tcPr>
          <w:p w14:paraId="5E89B3EA" w14:textId="77777777" w:rsidR="009202A9" w:rsidRPr="00A929A8" w:rsidRDefault="009202A9" w:rsidP="00A9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1260" w:type="dxa"/>
          </w:tcPr>
          <w:p w14:paraId="63C7FBA9" w14:textId="77777777" w:rsidR="009202A9" w:rsidRPr="00A929A8" w:rsidRDefault="009202A9" w:rsidP="00A9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270" w:type="dxa"/>
          </w:tcPr>
          <w:p w14:paraId="0A0E7291" w14:textId="77777777" w:rsidR="009202A9" w:rsidRPr="00A929A8" w:rsidRDefault="009202A9" w:rsidP="00A9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1170" w:type="dxa"/>
          </w:tcPr>
          <w:p w14:paraId="674DD4ED" w14:textId="77777777" w:rsidR="009202A9" w:rsidRPr="00A929A8" w:rsidRDefault="009202A9" w:rsidP="00A9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270" w:type="dxa"/>
          </w:tcPr>
          <w:p w14:paraId="2FEE8767" w14:textId="77777777" w:rsidR="009202A9" w:rsidRPr="00A929A8" w:rsidRDefault="009202A9" w:rsidP="00A9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1170" w:type="dxa"/>
          </w:tcPr>
          <w:p w14:paraId="6CCD4532" w14:textId="77777777" w:rsidR="009202A9" w:rsidRPr="00A929A8" w:rsidRDefault="009202A9" w:rsidP="00A9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r>
      <w:tr w:rsidR="009202A9" w14:paraId="35B9BD93" w14:textId="77777777" w:rsidTr="00FA7120">
        <w:trPr>
          <w:trHeight w:val="80"/>
        </w:trPr>
        <w:tc>
          <w:tcPr>
            <w:tcW w:w="3510" w:type="dxa"/>
          </w:tcPr>
          <w:p w14:paraId="76584FED" w14:textId="77777777" w:rsidR="009202A9" w:rsidRPr="00C17981"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Joint venture</w:t>
            </w:r>
          </w:p>
        </w:tc>
        <w:tc>
          <w:tcPr>
            <w:tcW w:w="1260" w:type="dxa"/>
          </w:tcPr>
          <w:p w14:paraId="34FF4157" w14:textId="732B4A99" w:rsidR="009202A9" w:rsidRPr="00494BCF"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CF5417">
              <w:rPr>
                <w:szCs w:val="28"/>
              </w:rPr>
              <w:t>636</w:t>
            </w:r>
          </w:p>
        </w:tc>
        <w:tc>
          <w:tcPr>
            <w:tcW w:w="270" w:type="dxa"/>
          </w:tcPr>
          <w:p w14:paraId="3F7A8564"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A5C1E8D" w14:textId="3A70AC35" w:rsidR="009202A9" w:rsidRPr="00494BCF"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F5417">
              <w:rPr>
                <w:szCs w:val="28"/>
              </w:rPr>
              <w:t>733</w:t>
            </w:r>
          </w:p>
        </w:tc>
        <w:tc>
          <w:tcPr>
            <w:tcW w:w="270" w:type="dxa"/>
          </w:tcPr>
          <w:p w14:paraId="1B0CDD2B"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78D7B35" w14:textId="6009C9E4" w:rsidR="009202A9" w:rsidRPr="00D675DD"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CF5417">
              <w:rPr>
                <w:rFonts w:cs="Times New Roman"/>
              </w:rPr>
              <w:t>636</w:t>
            </w:r>
          </w:p>
        </w:tc>
        <w:tc>
          <w:tcPr>
            <w:tcW w:w="270" w:type="dxa"/>
          </w:tcPr>
          <w:p w14:paraId="69BC901F"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1F1D65F" w14:textId="130CADD4" w:rsidR="009202A9" w:rsidRPr="00494BCF"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szCs w:val="28"/>
              </w:rPr>
            </w:pPr>
            <w:r w:rsidRPr="00CF5417">
              <w:rPr>
                <w:rFonts w:cs="Times New Roman"/>
              </w:rPr>
              <w:t>733</w:t>
            </w:r>
          </w:p>
        </w:tc>
      </w:tr>
      <w:tr w:rsidR="009202A9" w14:paraId="647E4665" w14:textId="77777777" w:rsidTr="00FA7120">
        <w:trPr>
          <w:trHeight w:val="80"/>
        </w:trPr>
        <w:tc>
          <w:tcPr>
            <w:tcW w:w="3510" w:type="dxa"/>
          </w:tcPr>
          <w:p w14:paraId="31AA79B0" w14:textId="77777777" w:rsidR="009202A9" w:rsidRPr="00C17981"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65F78">
              <w:t>Key management personnel</w:t>
            </w:r>
          </w:p>
        </w:tc>
        <w:tc>
          <w:tcPr>
            <w:tcW w:w="1260" w:type="dxa"/>
          </w:tcPr>
          <w:p w14:paraId="740B11C7" w14:textId="240D94CB" w:rsidR="009202A9" w:rsidRPr="00494BCF"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CF5417">
              <w:rPr>
                <w:szCs w:val="28"/>
              </w:rPr>
              <w:t>11,490</w:t>
            </w:r>
          </w:p>
        </w:tc>
        <w:tc>
          <w:tcPr>
            <w:tcW w:w="270" w:type="dxa"/>
          </w:tcPr>
          <w:p w14:paraId="67B5EC03"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92C1E82" w14:textId="7E2CCC4E" w:rsidR="009202A9" w:rsidRPr="00494BCF"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F5417">
              <w:rPr>
                <w:szCs w:val="28"/>
              </w:rPr>
              <w:t>10,510</w:t>
            </w:r>
          </w:p>
        </w:tc>
        <w:tc>
          <w:tcPr>
            <w:tcW w:w="270" w:type="dxa"/>
          </w:tcPr>
          <w:p w14:paraId="3C9B3EE3"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AC86641" w14:textId="3257FE4A" w:rsidR="009202A9" w:rsidRPr="00D675DD"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sidRPr="00CF5417">
              <w:rPr>
                <w:rFonts w:cs="Times New Roman"/>
              </w:rPr>
              <w:t>11,490</w:t>
            </w:r>
          </w:p>
        </w:tc>
        <w:tc>
          <w:tcPr>
            <w:tcW w:w="270" w:type="dxa"/>
          </w:tcPr>
          <w:p w14:paraId="650792A5" w14:textId="77777777" w:rsidR="009202A9" w:rsidRPr="00D675DD"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E91A545" w14:textId="3E208403" w:rsidR="009202A9" w:rsidRPr="00494BCF"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szCs w:val="28"/>
              </w:rPr>
            </w:pPr>
            <w:r w:rsidRPr="00CF5417">
              <w:rPr>
                <w:szCs w:val="28"/>
              </w:rPr>
              <w:t>10,510</w:t>
            </w:r>
          </w:p>
        </w:tc>
      </w:tr>
      <w:tr w:rsidR="009202A9" w14:paraId="5F10ACFC" w14:textId="77777777" w:rsidTr="00FA7120">
        <w:trPr>
          <w:trHeight w:val="80"/>
        </w:trPr>
        <w:tc>
          <w:tcPr>
            <w:tcW w:w="3510" w:type="dxa"/>
          </w:tcPr>
          <w:p w14:paraId="5B5F741F" w14:textId="77777777" w:rsidR="009202A9" w:rsidRPr="00C46E2B"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14:paraId="77F6A485" w14:textId="6297A85E" w:rsidR="009202A9" w:rsidRPr="00494BCF"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CF5417">
              <w:rPr>
                <w:b/>
                <w:bCs/>
                <w:szCs w:val="28"/>
              </w:rPr>
              <w:t>12,126</w:t>
            </w:r>
          </w:p>
        </w:tc>
        <w:tc>
          <w:tcPr>
            <w:tcW w:w="270" w:type="dxa"/>
          </w:tcPr>
          <w:p w14:paraId="4C128BA9" w14:textId="77777777" w:rsidR="009202A9" w:rsidRPr="0092661C"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7E84AA48" w14:textId="2BC1C0BB" w:rsidR="009202A9" w:rsidRPr="00494BCF"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CF5417">
              <w:rPr>
                <w:b/>
                <w:bCs/>
                <w:szCs w:val="28"/>
              </w:rPr>
              <w:t>11,243</w:t>
            </w:r>
          </w:p>
        </w:tc>
        <w:tc>
          <w:tcPr>
            <w:tcW w:w="270" w:type="dxa"/>
          </w:tcPr>
          <w:p w14:paraId="42858ED5" w14:textId="77777777" w:rsidR="009202A9" w:rsidRPr="0092661C"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18C552D4" w14:textId="27096A07" w:rsidR="009202A9" w:rsidRPr="00494BCF"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sidRPr="00CF5417">
              <w:rPr>
                <w:rFonts w:cs="Times New Roman"/>
                <w:b/>
                <w:bCs/>
              </w:rPr>
              <w:t>12,126</w:t>
            </w:r>
          </w:p>
        </w:tc>
        <w:tc>
          <w:tcPr>
            <w:tcW w:w="270" w:type="dxa"/>
          </w:tcPr>
          <w:p w14:paraId="65075380" w14:textId="77777777" w:rsidR="009202A9" w:rsidRPr="0092661C"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651B3016" w14:textId="14C5BD8A" w:rsidR="009202A9" w:rsidRPr="00494BCF" w:rsidRDefault="00CF5417"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b/>
                <w:bCs/>
                <w:szCs w:val="28"/>
              </w:rPr>
            </w:pPr>
            <w:r w:rsidRPr="00CF5417">
              <w:rPr>
                <w:rFonts w:cs="Times New Roman"/>
                <w:b/>
                <w:bCs/>
              </w:rPr>
              <w:t>11,243</w:t>
            </w:r>
          </w:p>
        </w:tc>
      </w:tr>
    </w:tbl>
    <w:p w14:paraId="18E04703" w14:textId="6235F447" w:rsidR="00431ADC" w:rsidRPr="00DE5FF3" w:rsidRDefault="00431ADC" w:rsidP="00C930BA">
      <w:pPr>
        <w:rPr>
          <w:rFonts w:ascii="Times New Roman" w:hAnsi="Times New Roman" w:cs="Times New Roman"/>
          <w:sz w:val="22"/>
          <w:szCs w:val="22"/>
        </w:rPr>
      </w:pPr>
    </w:p>
    <w:p w14:paraId="7578F749" w14:textId="1BE0C488" w:rsidR="000D1F45" w:rsidRDefault="000D1F45" w:rsidP="00BA15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jc w:val="thaiDistribute"/>
        <w:rPr>
          <w:rFonts w:cs="Times New Roman"/>
          <w:b/>
          <w:bCs/>
          <w:i/>
          <w:iCs/>
        </w:rPr>
      </w:pPr>
      <w:r w:rsidRPr="000D1F45">
        <w:rPr>
          <w:b/>
          <w:bCs/>
          <w:i/>
          <w:iCs/>
        </w:rPr>
        <w:t xml:space="preserve">Deferred income </w:t>
      </w:r>
      <w:r w:rsidR="007E5293">
        <w:rPr>
          <w:rFonts w:cs="Times New Roman"/>
          <w:b/>
          <w:bCs/>
          <w:i/>
          <w:iCs/>
        </w:rPr>
        <w:t>from</w:t>
      </w:r>
      <w:r w:rsidRPr="000D1F45">
        <w:rPr>
          <w:rFonts w:cs="Times New Roman"/>
          <w:b/>
          <w:bCs/>
          <w:i/>
          <w:iCs/>
        </w:rPr>
        <w:t xml:space="preserve"> related party</w:t>
      </w:r>
    </w:p>
    <w:p w14:paraId="3CB39146" w14:textId="77777777" w:rsidR="000D1F45" w:rsidRPr="00DE5FF3" w:rsidRDefault="000D1F45" w:rsidP="00C930BA">
      <w:pPr>
        <w:rPr>
          <w:rFonts w:ascii="Times New Roman" w:hAnsi="Times New Roman" w:cs="Times New Roman"/>
          <w:sz w:val="22"/>
          <w:szCs w:val="22"/>
        </w:rPr>
      </w:pPr>
    </w:p>
    <w:p w14:paraId="4FD8F7AE" w14:textId="77777777" w:rsidR="00380C8F" w:rsidRDefault="00380C8F" w:rsidP="00BA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i/>
          <w:iCs/>
        </w:rPr>
        <w:tab/>
      </w:r>
      <w:r w:rsidR="000D1F45">
        <w:rPr>
          <w:i/>
          <w:iCs/>
        </w:rPr>
        <w:tab/>
      </w:r>
      <w:r w:rsidRPr="00422AF1">
        <w:rPr>
          <w:rFonts w:ascii="Times New Roman" w:hAnsi="Times New Roman"/>
          <w:sz w:val="22"/>
          <w:szCs w:val="22"/>
        </w:rPr>
        <w:t xml:space="preserve">Deferred income from </w:t>
      </w:r>
      <w:r>
        <w:rPr>
          <w:rFonts w:ascii="Times New Roman" w:hAnsi="Times New Roman"/>
          <w:sz w:val="22"/>
          <w:szCs w:val="22"/>
        </w:rPr>
        <w:t xml:space="preserve">areas and </w:t>
      </w:r>
      <w:r w:rsidRPr="001C66BA">
        <w:rPr>
          <w:rFonts w:ascii="Times New Roman" w:hAnsi="Times New Roman"/>
          <w:sz w:val="22"/>
          <w:szCs w:val="22"/>
        </w:rPr>
        <w:t xml:space="preserve">infrastructure </w:t>
      </w:r>
      <w:r>
        <w:rPr>
          <w:rFonts w:ascii="Times New Roman" w:hAnsi="Times New Roman"/>
          <w:sz w:val="22"/>
          <w:szCs w:val="22"/>
        </w:rPr>
        <w:t xml:space="preserve">utilisation </w:t>
      </w:r>
      <w:r w:rsidRPr="00422AF1">
        <w:rPr>
          <w:rFonts w:ascii="Times New Roman" w:hAnsi="Times New Roman"/>
          <w:sz w:val="22"/>
          <w:szCs w:val="22"/>
        </w:rPr>
        <w:t>were as follows</w:t>
      </w:r>
      <w:r>
        <w:rPr>
          <w:rFonts w:ascii="Times New Roman" w:hAnsi="Times New Roman"/>
          <w:sz w:val="22"/>
          <w:szCs w:val="22"/>
        </w:rPr>
        <w:t>:</w:t>
      </w:r>
    </w:p>
    <w:p w14:paraId="51A2B277" w14:textId="77777777" w:rsidR="000D1F45" w:rsidRPr="00DE5FF3" w:rsidRDefault="000D1F45" w:rsidP="00C930BA">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093733" w:rsidRPr="000D1F45" w14:paraId="19839A17" w14:textId="77777777" w:rsidTr="00F90487">
        <w:trPr>
          <w:cantSplit/>
          <w:tblHeader/>
        </w:trPr>
        <w:tc>
          <w:tcPr>
            <w:tcW w:w="3510" w:type="dxa"/>
            <w:shd w:val="clear" w:color="auto" w:fill="auto"/>
            <w:vAlign w:val="bottom"/>
          </w:tcPr>
          <w:p w14:paraId="47EEB52D" w14:textId="77777777" w:rsidR="00093733" w:rsidRPr="00E111CA" w:rsidRDefault="00093733" w:rsidP="00622E1B">
            <w:pPr>
              <w:pStyle w:val="acctfourfigures"/>
              <w:spacing w:line="240" w:lineRule="auto"/>
              <w:rPr>
                <w:szCs w:val="22"/>
              </w:rPr>
            </w:pPr>
          </w:p>
        </w:tc>
        <w:tc>
          <w:tcPr>
            <w:tcW w:w="2790" w:type="dxa"/>
            <w:gridSpan w:val="3"/>
          </w:tcPr>
          <w:p w14:paraId="5BFE1BEE" w14:textId="739D526D" w:rsidR="00093733" w:rsidRPr="003363BF" w:rsidRDefault="00093733"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270" w:type="dxa"/>
          </w:tcPr>
          <w:p w14:paraId="3E82607D" w14:textId="77777777" w:rsidR="00093733" w:rsidRPr="003363BF" w:rsidRDefault="00093733"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2ABC6BE3" w14:textId="77777777" w:rsidR="00093733" w:rsidRPr="000F3207" w:rsidRDefault="00093733" w:rsidP="00622E1B">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093733" w:rsidRPr="000D1F45" w14:paraId="7600AD17" w14:textId="77777777" w:rsidTr="00F90487">
        <w:trPr>
          <w:cantSplit/>
          <w:tblHeader/>
        </w:trPr>
        <w:tc>
          <w:tcPr>
            <w:tcW w:w="3510" w:type="dxa"/>
            <w:shd w:val="clear" w:color="auto" w:fill="auto"/>
            <w:vAlign w:val="bottom"/>
          </w:tcPr>
          <w:p w14:paraId="68BB27CA" w14:textId="77777777" w:rsidR="00093733" w:rsidRPr="00E111CA" w:rsidRDefault="00093733" w:rsidP="00CE6900">
            <w:pPr>
              <w:pStyle w:val="acctfourfigures"/>
              <w:spacing w:line="240" w:lineRule="auto"/>
              <w:rPr>
                <w:szCs w:val="22"/>
              </w:rPr>
            </w:pPr>
          </w:p>
        </w:tc>
        <w:tc>
          <w:tcPr>
            <w:tcW w:w="2790" w:type="dxa"/>
            <w:gridSpan w:val="3"/>
          </w:tcPr>
          <w:p w14:paraId="6B80D619" w14:textId="638DCCFD" w:rsidR="00093733" w:rsidRPr="003363BF" w:rsidRDefault="00E34A73"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w:t>
            </w:r>
            <w:r w:rsidR="00093733">
              <w:rPr>
                <w:rFonts w:cs="Times New Roman"/>
                <w:b/>
                <w:bCs/>
              </w:rPr>
              <w:t>inancial statement</w:t>
            </w:r>
            <w:r w:rsidR="000F5EB0">
              <w:rPr>
                <w:rFonts w:cs="Times New Roman"/>
                <w:b/>
                <w:bCs/>
              </w:rPr>
              <w:t>s</w:t>
            </w:r>
          </w:p>
        </w:tc>
        <w:tc>
          <w:tcPr>
            <w:tcW w:w="270" w:type="dxa"/>
          </w:tcPr>
          <w:p w14:paraId="48A267EE" w14:textId="77777777" w:rsidR="00093733" w:rsidRPr="003363BF" w:rsidRDefault="00093733"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1979F034" w14:textId="77777777" w:rsidR="00093733" w:rsidRPr="003363BF" w:rsidRDefault="00093733" w:rsidP="00CE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9202A9" w:rsidRPr="000D1F45" w14:paraId="4FFC616A" w14:textId="77777777" w:rsidTr="00FA7120">
        <w:trPr>
          <w:cantSplit/>
          <w:tblHeader/>
        </w:trPr>
        <w:tc>
          <w:tcPr>
            <w:tcW w:w="3510" w:type="dxa"/>
            <w:shd w:val="clear" w:color="auto" w:fill="auto"/>
            <w:vAlign w:val="bottom"/>
          </w:tcPr>
          <w:p w14:paraId="12FD4006" w14:textId="77777777" w:rsidR="009202A9" w:rsidRPr="00E111CA" w:rsidRDefault="009202A9" w:rsidP="009202A9">
            <w:pPr>
              <w:pStyle w:val="acctfourfigures"/>
              <w:spacing w:line="240" w:lineRule="auto"/>
              <w:rPr>
                <w:szCs w:val="22"/>
              </w:rPr>
            </w:pPr>
          </w:p>
        </w:tc>
        <w:tc>
          <w:tcPr>
            <w:tcW w:w="1260" w:type="dxa"/>
          </w:tcPr>
          <w:p w14:paraId="188DD29D" w14:textId="1C0BC2EC" w:rsidR="009202A9" w:rsidRPr="000A529C"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4</w:t>
            </w:r>
          </w:p>
        </w:tc>
        <w:tc>
          <w:tcPr>
            <w:tcW w:w="270" w:type="dxa"/>
          </w:tcPr>
          <w:p w14:paraId="13D59FDD" w14:textId="77777777" w:rsidR="009202A9" w:rsidRPr="000A529C"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05629810" w14:textId="127D4626" w:rsidR="009202A9" w:rsidRPr="000A529C"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c>
          <w:tcPr>
            <w:tcW w:w="270" w:type="dxa"/>
          </w:tcPr>
          <w:p w14:paraId="327048D3" w14:textId="77777777" w:rsidR="009202A9" w:rsidRPr="000A529C"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8A6842C" w14:textId="56A45209" w:rsidR="009202A9" w:rsidRPr="000A529C"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4</w:t>
            </w:r>
          </w:p>
        </w:tc>
        <w:tc>
          <w:tcPr>
            <w:tcW w:w="270" w:type="dxa"/>
          </w:tcPr>
          <w:p w14:paraId="47294455" w14:textId="77777777" w:rsidR="009202A9" w:rsidRPr="000A529C"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152F3B23" w14:textId="13B5662E" w:rsidR="009202A9" w:rsidRPr="000A529C"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r>
      <w:tr w:rsidR="009202A9" w:rsidRPr="000D1F45" w14:paraId="03515A2B" w14:textId="77777777" w:rsidTr="00FA7120">
        <w:trPr>
          <w:cantSplit/>
        </w:trPr>
        <w:tc>
          <w:tcPr>
            <w:tcW w:w="3510" w:type="dxa"/>
          </w:tcPr>
          <w:p w14:paraId="20320616" w14:textId="77777777" w:rsidR="009202A9" w:rsidRPr="000D1F45" w:rsidRDefault="009202A9" w:rsidP="009202A9">
            <w:pPr>
              <w:spacing w:line="240" w:lineRule="auto"/>
              <w:rPr>
                <w:rFonts w:ascii="Times New Roman" w:hAnsi="Times New Roman" w:cs="Times New Roman"/>
                <w:b/>
                <w:bCs/>
                <w:i/>
                <w:iCs/>
                <w:sz w:val="22"/>
                <w:szCs w:val="22"/>
              </w:rPr>
            </w:pPr>
          </w:p>
        </w:tc>
        <w:tc>
          <w:tcPr>
            <w:tcW w:w="5670" w:type="dxa"/>
            <w:gridSpan w:val="7"/>
          </w:tcPr>
          <w:p w14:paraId="3A204705" w14:textId="77777777" w:rsidR="009202A9" w:rsidRPr="00D675DD"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4F4EAB" w:rsidRPr="004F4EAB" w14:paraId="689DF705" w14:textId="77777777" w:rsidTr="004F4EAB">
        <w:trPr>
          <w:cantSplit/>
          <w:trHeight w:val="56"/>
        </w:trPr>
        <w:tc>
          <w:tcPr>
            <w:tcW w:w="3510" w:type="dxa"/>
          </w:tcPr>
          <w:p w14:paraId="7FDD0E86" w14:textId="77777777" w:rsidR="004F4EAB" w:rsidRPr="004F4EAB" w:rsidRDefault="004F4EAB" w:rsidP="004F4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5670" w:type="dxa"/>
            <w:gridSpan w:val="7"/>
          </w:tcPr>
          <w:p w14:paraId="5E8327E2" w14:textId="77777777" w:rsidR="004F4EAB" w:rsidRPr="004F4EAB" w:rsidRDefault="004F4EAB" w:rsidP="004F4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r>
      <w:tr w:rsidR="009202A9" w:rsidRPr="000D1F45" w14:paraId="5789B770" w14:textId="77777777" w:rsidTr="00FA7120">
        <w:trPr>
          <w:cantSplit/>
        </w:trPr>
        <w:tc>
          <w:tcPr>
            <w:tcW w:w="3510" w:type="dxa"/>
          </w:tcPr>
          <w:p w14:paraId="62FCE4CF" w14:textId="77777777" w:rsidR="009202A9" w:rsidRPr="000D1F45" w:rsidRDefault="009202A9" w:rsidP="009202A9">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Joint venture</w:t>
            </w:r>
          </w:p>
        </w:tc>
        <w:tc>
          <w:tcPr>
            <w:tcW w:w="1260" w:type="dxa"/>
          </w:tcPr>
          <w:p w14:paraId="1AE2B418" w14:textId="77777777" w:rsidR="009202A9" w:rsidRPr="000D1F45" w:rsidRDefault="009202A9" w:rsidP="009202A9">
            <w:pPr>
              <w:pStyle w:val="acctfourfigures"/>
              <w:tabs>
                <w:tab w:val="clear" w:pos="765"/>
                <w:tab w:val="decimal" w:pos="911"/>
              </w:tabs>
              <w:spacing w:line="240" w:lineRule="auto"/>
              <w:ind w:right="11"/>
              <w:rPr>
                <w:szCs w:val="22"/>
              </w:rPr>
            </w:pPr>
          </w:p>
        </w:tc>
        <w:tc>
          <w:tcPr>
            <w:tcW w:w="270" w:type="dxa"/>
          </w:tcPr>
          <w:p w14:paraId="0623AD80" w14:textId="77777777" w:rsidR="009202A9" w:rsidRPr="000D1F45" w:rsidRDefault="009202A9" w:rsidP="009202A9">
            <w:pPr>
              <w:pStyle w:val="acctfourfigures"/>
              <w:tabs>
                <w:tab w:val="clear" w:pos="765"/>
                <w:tab w:val="decimal" w:pos="911"/>
              </w:tabs>
              <w:spacing w:line="240" w:lineRule="auto"/>
              <w:rPr>
                <w:szCs w:val="22"/>
              </w:rPr>
            </w:pPr>
          </w:p>
        </w:tc>
        <w:tc>
          <w:tcPr>
            <w:tcW w:w="1260" w:type="dxa"/>
          </w:tcPr>
          <w:p w14:paraId="21C3C47E" w14:textId="77777777" w:rsidR="009202A9" w:rsidRPr="000D1F45" w:rsidRDefault="009202A9" w:rsidP="009202A9">
            <w:pPr>
              <w:pStyle w:val="acctfourfigures"/>
              <w:tabs>
                <w:tab w:val="clear" w:pos="765"/>
                <w:tab w:val="decimal" w:pos="821"/>
              </w:tabs>
              <w:spacing w:line="240" w:lineRule="auto"/>
              <w:ind w:right="11"/>
              <w:rPr>
                <w:szCs w:val="22"/>
              </w:rPr>
            </w:pPr>
          </w:p>
        </w:tc>
        <w:tc>
          <w:tcPr>
            <w:tcW w:w="270" w:type="dxa"/>
          </w:tcPr>
          <w:p w14:paraId="6E55EA11" w14:textId="77777777" w:rsidR="009202A9" w:rsidRPr="000D1F45" w:rsidRDefault="009202A9" w:rsidP="009202A9">
            <w:pPr>
              <w:pStyle w:val="acctfourfigures"/>
              <w:tabs>
                <w:tab w:val="clear" w:pos="765"/>
                <w:tab w:val="decimal" w:pos="911"/>
              </w:tabs>
              <w:spacing w:line="240" w:lineRule="auto"/>
              <w:rPr>
                <w:szCs w:val="22"/>
              </w:rPr>
            </w:pPr>
          </w:p>
        </w:tc>
        <w:tc>
          <w:tcPr>
            <w:tcW w:w="1170" w:type="dxa"/>
          </w:tcPr>
          <w:p w14:paraId="71017546" w14:textId="77777777" w:rsidR="009202A9" w:rsidRPr="000D1F45" w:rsidRDefault="009202A9" w:rsidP="009202A9">
            <w:pPr>
              <w:pStyle w:val="acctfourfigures"/>
              <w:tabs>
                <w:tab w:val="clear" w:pos="765"/>
                <w:tab w:val="decimal" w:pos="821"/>
              </w:tabs>
              <w:spacing w:line="240" w:lineRule="auto"/>
              <w:ind w:right="11"/>
              <w:rPr>
                <w:szCs w:val="22"/>
              </w:rPr>
            </w:pPr>
          </w:p>
        </w:tc>
        <w:tc>
          <w:tcPr>
            <w:tcW w:w="270" w:type="dxa"/>
          </w:tcPr>
          <w:p w14:paraId="5FFCFC3C" w14:textId="77777777" w:rsidR="009202A9" w:rsidRPr="000D1F45" w:rsidRDefault="009202A9" w:rsidP="009202A9">
            <w:pPr>
              <w:pStyle w:val="acctfourfigures"/>
              <w:tabs>
                <w:tab w:val="clear" w:pos="765"/>
                <w:tab w:val="decimal" w:pos="911"/>
              </w:tabs>
              <w:spacing w:line="240" w:lineRule="auto"/>
              <w:rPr>
                <w:szCs w:val="22"/>
              </w:rPr>
            </w:pPr>
          </w:p>
        </w:tc>
        <w:tc>
          <w:tcPr>
            <w:tcW w:w="1170" w:type="dxa"/>
          </w:tcPr>
          <w:p w14:paraId="076562BE" w14:textId="77777777" w:rsidR="009202A9" w:rsidRPr="000D1F45" w:rsidRDefault="009202A9" w:rsidP="009202A9">
            <w:pPr>
              <w:pStyle w:val="acctfourfigures"/>
              <w:tabs>
                <w:tab w:val="clear" w:pos="765"/>
                <w:tab w:val="decimal" w:pos="911"/>
              </w:tabs>
              <w:spacing w:line="240" w:lineRule="auto"/>
              <w:ind w:right="11"/>
              <w:rPr>
                <w:szCs w:val="22"/>
              </w:rPr>
            </w:pPr>
          </w:p>
        </w:tc>
      </w:tr>
      <w:tr w:rsidR="009202A9" w:rsidRPr="000D1F45" w14:paraId="7A2CB59D" w14:textId="77777777" w:rsidTr="00FA7120">
        <w:trPr>
          <w:cantSplit/>
        </w:trPr>
        <w:tc>
          <w:tcPr>
            <w:tcW w:w="3510" w:type="dxa"/>
          </w:tcPr>
          <w:p w14:paraId="594F282A" w14:textId="77777777" w:rsidR="009202A9" w:rsidRPr="000D1F45" w:rsidRDefault="009202A9" w:rsidP="009202A9">
            <w:pPr>
              <w:spacing w:line="240" w:lineRule="auto"/>
              <w:rPr>
                <w:rFonts w:ascii="Times New Roman" w:hAnsi="Times New Roman" w:cs="Times New Roman"/>
                <w:sz w:val="22"/>
                <w:szCs w:val="22"/>
              </w:rPr>
            </w:pPr>
            <w:r>
              <w:rPr>
                <w:rFonts w:ascii="Times New Roman" w:hAnsi="Times New Roman" w:cs="Times New Roman"/>
                <w:sz w:val="22"/>
                <w:szCs w:val="22"/>
              </w:rPr>
              <w:t>At 1 January</w:t>
            </w:r>
          </w:p>
        </w:tc>
        <w:tc>
          <w:tcPr>
            <w:tcW w:w="1260" w:type="dxa"/>
          </w:tcPr>
          <w:p w14:paraId="4CC4C35A" w14:textId="76A2EAB4" w:rsidR="009202A9" w:rsidRPr="00377CA1" w:rsidRDefault="00C4745E"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Pr>
                <w:szCs w:val="28"/>
              </w:rPr>
              <w:t>300,353</w:t>
            </w:r>
          </w:p>
        </w:tc>
        <w:tc>
          <w:tcPr>
            <w:tcW w:w="270" w:type="dxa"/>
          </w:tcPr>
          <w:p w14:paraId="33872358" w14:textId="77777777" w:rsidR="009202A9" w:rsidRPr="00377CA1" w:rsidRDefault="009202A9" w:rsidP="009202A9">
            <w:pPr>
              <w:pStyle w:val="acctfourfigures"/>
              <w:tabs>
                <w:tab w:val="clear" w:pos="765"/>
              </w:tabs>
              <w:spacing w:line="240" w:lineRule="auto"/>
              <w:rPr>
                <w:szCs w:val="22"/>
              </w:rPr>
            </w:pPr>
          </w:p>
        </w:tc>
        <w:tc>
          <w:tcPr>
            <w:tcW w:w="1260" w:type="dxa"/>
          </w:tcPr>
          <w:p w14:paraId="6263C407" w14:textId="14AD62AD" w:rsidR="009202A9" w:rsidRPr="00377CA1" w:rsidRDefault="009202A9"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sidRPr="00377CA1">
              <w:rPr>
                <w:szCs w:val="28"/>
              </w:rPr>
              <w:t>317,312</w:t>
            </w:r>
          </w:p>
        </w:tc>
        <w:tc>
          <w:tcPr>
            <w:tcW w:w="270" w:type="dxa"/>
          </w:tcPr>
          <w:p w14:paraId="28643150" w14:textId="77777777" w:rsidR="009202A9" w:rsidRPr="00377CA1" w:rsidRDefault="009202A9" w:rsidP="009202A9">
            <w:pPr>
              <w:pStyle w:val="acctfourfigures"/>
              <w:tabs>
                <w:tab w:val="clear" w:pos="765"/>
                <w:tab w:val="decimal" w:pos="911"/>
              </w:tabs>
              <w:spacing w:line="240" w:lineRule="auto"/>
              <w:rPr>
                <w:szCs w:val="22"/>
              </w:rPr>
            </w:pPr>
          </w:p>
        </w:tc>
        <w:tc>
          <w:tcPr>
            <w:tcW w:w="1170" w:type="dxa"/>
          </w:tcPr>
          <w:p w14:paraId="26C48BB4" w14:textId="1FA9CDE4" w:rsidR="009202A9" w:rsidRPr="00377CA1" w:rsidRDefault="00C4745E"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Pr>
                <w:rFonts w:cs="Times New Roman"/>
              </w:rPr>
              <w:t>300,353</w:t>
            </w:r>
          </w:p>
        </w:tc>
        <w:tc>
          <w:tcPr>
            <w:tcW w:w="270" w:type="dxa"/>
          </w:tcPr>
          <w:p w14:paraId="5D30305C" w14:textId="77777777" w:rsidR="009202A9" w:rsidRPr="000D1F45" w:rsidRDefault="009202A9" w:rsidP="009202A9">
            <w:pPr>
              <w:pStyle w:val="acctfourfigures"/>
              <w:tabs>
                <w:tab w:val="clear" w:pos="765"/>
                <w:tab w:val="decimal" w:pos="911"/>
              </w:tabs>
              <w:spacing w:line="240" w:lineRule="auto"/>
              <w:rPr>
                <w:szCs w:val="22"/>
              </w:rPr>
            </w:pPr>
          </w:p>
        </w:tc>
        <w:tc>
          <w:tcPr>
            <w:tcW w:w="1170" w:type="dxa"/>
          </w:tcPr>
          <w:p w14:paraId="1CBC2D90" w14:textId="3E5FDFB7" w:rsidR="009202A9" w:rsidRPr="00D226DA" w:rsidRDefault="009202A9"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szCs w:val="28"/>
              </w:rPr>
            </w:pPr>
            <w:r w:rsidRPr="00377CA1">
              <w:rPr>
                <w:rFonts w:cs="Times New Roman"/>
              </w:rPr>
              <w:t>317,312</w:t>
            </w:r>
          </w:p>
        </w:tc>
      </w:tr>
      <w:tr w:rsidR="009202A9" w:rsidRPr="000D1F45" w14:paraId="66DC06B3" w14:textId="77777777" w:rsidTr="00236DD1">
        <w:trPr>
          <w:cantSplit/>
        </w:trPr>
        <w:tc>
          <w:tcPr>
            <w:tcW w:w="3510" w:type="dxa"/>
          </w:tcPr>
          <w:p w14:paraId="5593F70B" w14:textId="20A9BBC4" w:rsidR="009202A9" w:rsidRDefault="009202A9" w:rsidP="009202A9">
            <w:pPr>
              <w:spacing w:line="240" w:lineRule="auto"/>
              <w:rPr>
                <w:rFonts w:ascii="Times New Roman" w:hAnsi="Times New Roman" w:cs="Times New Roman"/>
                <w:sz w:val="22"/>
                <w:szCs w:val="22"/>
              </w:rPr>
            </w:pPr>
            <w:r w:rsidRPr="0019659A">
              <w:rPr>
                <w:rFonts w:ascii="Times New Roman" w:hAnsi="Times New Roman" w:cs="Times New Roman"/>
                <w:sz w:val="22"/>
                <w:szCs w:val="22"/>
              </w:rPr>
              <w:t>Proceed from compensation for area</w:t>
            </w:r>
          </w:p>
        </w:tc>
        <w:tc>
          <w:tcPr>
            <w:tcW w:w="1260" w:type="dxa"/>
            <w:vAlign w:val="bottom"/>
          </w:tcPr>
          <w:p w14:paraId="287951C4" w14:textId="6F64C051" w:rsidR="009202A9"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tc>
        <w:tc>
          <w:tcPr>
            <w:tcW w:w="270" w:type="dxa"/>
          </w:tcPr>
          <w:p w14:paraId="51428DD7" w14:textId="77777777" w:rsidR="009202A9" w:rsidRPr="000D1F45" w:rsidRDefault="009202A9" w:rsidP="009202A9">
            <w:pPr>
              <w:pStyle w:val="acctfourfigures"/>
              <w:tabs>
                <w:tab w:val="clear" w:pos="765"/>
              </w:tabs>
              <w:spacing w:line="240" w:lineRule="auto"/>
              <w:rPr>
                <w:szCs w:val="22"/>
              </w:rPr>
            </w:pPr>
          </w:p>
        </w:tc>
        <w:tc>
          <w:tcPr>
            <w:tcW w:w="1260" w:type="dxa"/>
            <w:vAlign w:val="bottom"/>
          </w:tcPr>
          <w:p w14:paraId="01484F72" w14:textId="392A2393" w:rsidR="009202A9" w:rsidRPr="003277D9" w:rsidRDefault="009202A9"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p>
        </w:tc>
        <w:tc>
          <w:tcPr>
            <w:tcW w:w="270" w:type="dxa"/>
          </w:tcPr>
          <w:p w14:paraId="4E1C6FD3" w14:textId="77777777" w:rsidR="009202A9" w:rsidRPr="000D1F45" w:rsidRDefault="009202A9" w:rsidP="009202A9">
            <w:pPr>
              <w:pStyle w:val="acctfourfigures"/>
              <w:tabs>
                <w:tab w:val="clear" w:pos="765"/>
                <w:tab w:val="decimal" w:pos="911"/>
              </w:tabs>
              <w:spacing w:line="240" w:lineRule="auto"/>
              <w:rPr>
                <w:szCs w:val="22"/>
              </w:rPr>
            </w:pPr>
          </w:p>
        </w:tc>
        <w:tc>
          <w:tcPr>
            <w:tcW w:w="1170" w:type="dxa"/>
            <w:vAlign w:val="bottom"/>
          </w:tcPr>
          <w:p w14:paraId="33FAE053" w14:textId="06E26B28" w:rsidR="009202A9"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p>
        </w:tc>
        <w:tc>
          <w:tcPr>
            <w:tcW w:w="270" w:type="dxa"/>
          </w:tcPr>
          <w:p w14:paraId="3A7C99F5" w14:textId="77777777" w:rsidR="009202A9" w:rsidRPr="000D1F45" w:rsidRDefault="009202A9" w:rsidP="009202A9">
            <w:pPr>
              <w:pStyle w:val="acctfourfigures"/>
              <w:tabs>
                <w:tab w:val="clear" w:pos="765"/>
                <w:tab w:val="decimal" w:pos="911"/>
              </w:tabs>
              <w:spacing w:line="240" w:lineRule="auto"/>
              <w:rPr>
                <w:szCs w:val="22"/>
              </w:rPr>
            </w:pPr>
          </w:p>
        </w:tc>
        <w:tc>
          <w:tcPr>
            <w:tcW w:w="1170" w:type="dxa"/>
            <w:vAlign w:val="bottom"/>
          </w:tcPr>
          <w:p w14:paraId="592B229F" w14:textId="74218EA9" w:rsidR="009202A9" w:rsidRPr="00E52AF0"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szCs w:val="28"/>
              </w:rPr>
            </w:pPr>
          </w:p>
        </w:tc>
      </w:tr>
      <w:tr w:rsidR="00CF5417" w:rsidRPr="000D1F45" w14:paraId="5DCEADE2" w14:textId="77777777" w:rsidTr="00236DD1">
        <w:trPr>
          <w:cantSplit/>
        </w:trPr>
        <w:tc>
          <w:tcPr>
            <w:tcW w:w="3510" w:type="dxa"/>
          </w:tcPr>
          <w:p w14:paraId="47FEA94F" w14:textId="7DDF5CF0" w:rsidR="00CF5417" w:rsidRPr="0019659A" w:rsidRDefault="00CF5417" w:rsidP="009202A9">
            <w:pPr>
              <w:spacing w:line="240" w:lineRule="auto"/>
              <w:rPr>
                <w:rFonts w:ascii="Times New Roman" w:hAnsi="Times New Roman" w:cs="Times New Roman"/>
                <w:sz w:val="22"/>
                <w:szCs w:val="22"/>
              </w:rPr>
            </w:pPr>
            <w:r w:rsidRPr="00CF5417">
              <w:rPr>
                <w:rFonts w:ascii="Times New Roman" w:hAnsi="Times New Roman" w:cs="Times New Roman"/>
                <w:sz w:val="22"/>
                <w:szCs w:val="22"/>
              </w:rPr>
              <w:t xml:space="preserve">  and infrastructure utilisation</w:t>
            </w:r>
          </w:p>
        </w:tc>
        <w:tc>
          <w:tcPr>
            <w:tcW w:w="1260" w:type="dxa"/>
            <w:vAlign w:val="bottom"/>
          </w:tcPr>
          <w:p w14:paraId="0FB224FA" w14:textId="7B4070A2" w:rsidR="00CF5417" w:rsidRDefault="00CF5417"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sidRPr="00CF5417">
              <w:rPr>
                <w:szCs w:val="28"/>
              </w:rPr>
              <w:t>62,400</w:t>
            </w:r>
          </w:p>
        </w:tc>
        <w:tc>
          <w:tcPr>
            <w:tcW w:w="270" w:type="dxa"/>
          </w:tcPr>
          <w:p w14:paraId="4041462A" w14:textId="77777777" w:rsidR="00CF5417" w:rsidRPr="000D1F45" w:rsidRDefault="00CF5417" w:rsidP="009202A9">
            <w:pPr>
              <w:pStyle w:val="acctfourfigures"/>
              <w:tabs>
                <w:tab w:val="clear" w:pos="765"/>
              </w:tabs>
              <w:spacing w:line="240" w:lineRule="auto"/>
              <w:rPr>
                <w:szCs w:val="22"/>
              </w:rPr>
            </w:pPr>
          </w:p>
        </w:tc>
        <w:tc>
          <w:tcPr>
            <w:tcW w:w="1260" w:type="dxa"/>
            <w:vAlign w:val="bottom"/>
          </w:tcPr>
          <w:p w14:paraId="232D8DB4" w14:textId="1820B0C5" w:rsidR="00CF5417" w:rsidRDefault="00CF5417"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sidRPr="00CF5417">
              <w:rPr>
                <w:szCs w:val="28"/>
              </w:rPr>
              <w:t>-</w:t>
            </w:r>
          </w:p>
        </w:tc>
        <w:tc>
          <w:tcPr>
            <w:tcW w:w="270" w:type="dxa"/>
          </w:tcPr>
          <w:p w14:paraId="25A20111" w14:textId="77777777" w:rsidR="00CF5417" w:rsidRPr="000D1F45" w:rsidRDefault="00CF5417" w:rsidP="009202A9">
            <w:pPr>
              <w:pStyle w:val="acctfourfigures"/>
              <w:tabs>
                <w:tab w:val="clear" w:pos="765"/>
                <w:tab w:val="decimal" w:pos="911"/>
              </w:tabs>
              <w:spacing w:line="240" w:lineRule="auto"/>
              <w:rPr>
                <w:szCs w:val="22"/>
              </w:rPr>
            </w:pPr>
          </w:p>
        </w:tc>
        <w:tc>
          <w:tcPr>
            <w:tcW w:w="1170" w:type="dxa"/>
            <w:vAlign w:val="bottom"/>
          </w:tcPr>
          <w:p w14:paraId="530FB860" w14:textId="1EC6D564" w:rsidR="00CF5417" w:rsidRDefault="00CF5417"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CF5417">
              <w:rPr>
                <w:rFonts w:cs="Times New Roman"/>
              </w:rPr>
              <w:t>62,400</w:t>
            </w:r>
          </w:p>
        </w:tc>
        <w:tc>
          <w:tcPr>
            <w:tcW w:w="270" w:type="dxa"/>
          </w:tcPr>
          <w:p w14:paraId="1D21147E" w14:textId="77777777" w:rsidR="00CF5417" w:rsidRPr="000D1F45" w:rsidRDefault="00CF5417" w:rsidP="009202A9">
            <w:pPr>
              <w:pStyle w:val="acctfourfigures"/>
              <w:tabs>
                <w:tab w:val="clear" w:pos="765"/>
                <w:tab w:val="decimal" w:pos="911"/>
              </w:tabs>
              <w:spacing w:line="240" w:lineRule="auto"/>
              <w:rPr>
                <w:szCs w:val="22"/>
              </w:rPr>
            </w:pPr>
          </w:p>
        </w:tc>
        <w:tc>
          <w:tcPr>
            <w:tcW w:w="1170" w:type="dxa"/>
            <w:vAlign w:val="bottom"/>
          </w:tcPr>
          <w:p w14:paraId="191BE28B" w14:textId="63D8181A" w:rsidR="00CF5417" w:rsidRDefault="00CF5417"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CF5417">
              <w:rPr>
                <w:rFonts w:cs="Times New Roman"/>
              </w:rPr>
              <w:t>-</w:t>
            </w:r>
          </w:p>
        </w:tc>
      </w:tr>
      <w:tr w:rsidR="009202A9" w:rsidRPr="000D1F45" w14:paraId="2E853D5D" w14:textId="77777777" w:rsidTr="00FA7120">
        <w:trPr>
          <w:cantSplit/>
        </w:trPr>
        <w:tc>
          <w:tcPr>
            <w:tcW w:w="3510" w:type="dxa"/>
          </w:tcPr>
          <w:p w14:paraId="2040531B" w14:textId="77777777" w:rsidR="009202A9" w:rsidRPr="0025545C" w:rsidRDefault="009202A9" w:rsidP="009202A9">
            <w:pPr>
              <w:pStyle w:val="acctfourfigures"/>
              <w:tabs>
                <w:tab w:val="clear" w:pos="765"/>
              </w:tabs>
              <w:spacing w:line="240" w:lineRule="atLeast"/>
              <w:ind w:right="-80"/>
              <w:rPr>
                <w:szCs w:val="22"/>
              </w:rPr>
            </w:pPr>
            <w:r w:rsidRPr="00BB2654">
              <w:rPr>
                <w:szCs w:val="22"/>
              </w:rPr>
              <w:t>R</w:t>
            </w:r>
            <w:r w:rsidRPr="0025545C">
              <w:rPr>
                <w:szCs w:val="22"/>
              </w:rPr>
              <w:t xml:space="preserve">ecognised </w:t>
            </w:r>
            <w:r>
              <w:rPr>
                <w:szCs w:val="22"/>
              </w:rPr>
              <w:t xml:space="preserve">as </w:t>
            </w:r>
            <w:r w:rsidRPr="0025545C">
              <w:rPr>
                <w:szCs w:val="22"/>
              </w:rPr>
              <w:t>income during the year</w:t>
            </w:r>
          </w:p>
        </w:tc>
        <w:tc>
          <w:tcPr>
            <w:tcW w:w="1260" w:type="dxa"/>
            <w:tcBorders>
              <w:bottom w:val="single" w:sz="4" w:space="0" w:color="auto"/>
            </w:tcBorders>
          </w:tcPr>
          <w:p w14:paraId="5EC0EB14" w14:textId="58A275DC" w:rsidR="009202A9" w:rsidRPr="00D226DA" w:rsidDel="004C3E0C" w:rsidRDefault="00CF5417"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sidRPr="00CF5417">
              <w:rPr>
                <w:szCs w:val="28"/>
              </w:rPr>
              <w:t>(18,445)</w:t>
            </w:r>
          </w:p>
        </w:tc>
        <w:tc>
          <w:tcPr>
            <w:tcW w:w="270" w:type="dxa"/>
          </w:tcPr>
          <w:p w14:paraId="2A0747EB" w14:textId="77777777" w:rsidR="009202A9" w:rsidRPr="000D1F45" w:rsidDel="004C3E0C" w:rsidRDefault="009202A9" w:rsidP="009202A9">
            <w:pPr>
              <w:pStyle w:val="acctfourfigures"/>
              <w:tabs>
                <w:tab w:val="clear" w:pos="765"/>
                <w:tab w:val="decimal" w:pos="911"/>
              </w:tabs>
              <w:spacing w:line="240" w:lineRule="auto"/>
              <w:rPr>
                <w:szCs w:val="22"/>
              </w:rPr>
            </w:pPr>
          </w:p>
        </w:tc>
        <w:tc>
          <w:tcPr>
            <w:tcW w:w="1260" w:type="dxa"/>
            <w:tcBorders>
              <w:bottom w:val="single" w:sz="4" w:space="0" w:color="auto"/>
            </w:tcBorders>
          </w:tcPr>
          <w:p w14:paraId="745EBA31" w14:textId="28154108" w:rsidR="009202A9" w:rsidRPr="00D226DA" w:rsidDel="004C3E0C" w:rsidRDefault="009202A9"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Pr>
                <w:szCs w:val="28"/>
              </w:rPr>
              <w:t>(16,959)</w:t>
            </w:r>
          </w:p>
        </w:tc>
        <w:tc>
          <w:tcPr>
            <w:tcW w:w="270" w:type="dxa"/>
          </w:tcPr>
          <w:p w14:paraId="7119D000" w14:textId="77777777" w:rsidR="009202A9" w:rsidRPr="000D1F45" w:rsidDel="004C3E0C" w:rsidRDefault="009202A9" w:rsidP="009202A9">
            <w:pPr>
              <w:pStyle w:val="acctfourfigures"/>
              <w:tabs>
                <w:tab w:val="clear" w:pos="765"/>
                <w:tab w:val="decimal" w:pos="911"/>
              </w:tabs>
              <w:spacing w:line="240" w:lineRule="auto"/>
              <w:rPr>
                <w:szCs w:val="22"/>
              </w:rPr>
            </w:pPr>
          </w:p>
        </w:tc>
        <w:tc>
          <w:tcPr>
            <w:tcW w:w="1170" w:type="dxa"/>
            <w:tcBorders>
              <w:bottom w:val="single" w:sz="4" w:space="0" w:color="auto"/>
            </w:tcBorders>
          </w:tcPr>
          <w:p w14:paraId="064D86EA" w14:textId="2ED9D7EE" w:rsidR="009202A9" w:rsidRPr="007A2A83" w:rsidDel="004C3E0C" w:rsidRDefault="00CF5417"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CF5417">
              <w:rPr>
                <w:rFonts w:cs="Times New Roman"/>
              </w:rPr>
              <w:t>(18,445)</w:t>
            </w:r>
          </w:p>
        </w:tc>
        <w:tc>
          <w:tcPr>
            <w:tcW w:w="270" w:type="dxa"/>
          </w:tcPr>
          <w:p w14:paraId="673D7CAC" w14:textId="77777777" w:rsidR="009202A9" w:rsidRPr="000D1F45" w:rsidDel="004C3E0C" w:rsidRDefault="009202A9" w:rsidP="009202A9">
            <w:pPr>
              <w:pStyle w:val="acctfourfigures"/>
              <w:tabs>
                <w:tab w:val="clear" w:pos="765"/>
                <w:tab w:val="decimal" w:pos="911"/>
              </w:tabs>
              <w:spacing w:line="240" w:lineRule="auto"/>
              <w:rPr>
                <w:szCs w:val="22"/>
              </w:rPr>
            </w:pPr>
          </w:p>
        </w:tc>
        <w:tc>
          <w:tcPr>
            <w:tcW w:w="1170" w:type="dxa"/>
            <w:tcBorders>
              <w:bottom w:val="single" w:sz="4" w:space="0" w:color="auto"/>
            </w:tcBorders>
          </w:tcPr>
          <w:p w14:paraId="3CE4BF22" w14:textId="78613A29" w:rsidR="009202A9" w:rsidRPr="00A17E38" w:rsidDel="004C3E0C" w:rsidRDefault="009202A9"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Pr>
                <w:rFonts w:cs="Times New Roman"/>
              </w:rPr>
              <w:t>(16,959)</w:t>
            </w:r>
          </w:p>
        </w:tc>
      </w:tr>
      <w:tr w:rsidR="009202A9" w:rsidRPr="000D1F45" w14:paraId="7BA6C629" w14:textId="77777777" w:rsidTr="00FA7120">
        <w:trPr>
          <w:cantSplit/>
        </w:trPr>
        <w:tc>
          <w:tcPr>
            <w:tcW w:w="3510" w:type="dxa"/>
          </w:tcPr>
          <w:p w14:paraId="488FF399" w14:textId="77777777" w:rsidR="009202A9" w:rsidRPr="00E111CA" w:rsidRDefault="009202A9" w:rsidP="009202A9">
            <w:pPr>
              <w:pStyle w:val="acctfourfigures"/>
              <w:tabs>
                <w:tab w:val="clear" w:pos="765"/>
              </w:tabs>
              <w:spacing w:line="240" w:lineRule="atLeast"/>
              <w:rPr>
                <w:b/>
                <w:bCs/>
                <w:szCs w:val="22"/>
              </w:rPr>
            </w:pPr>
            <w:r w:rsidRPr="00E111CA">
              <w:rPr>
                <w:b/>
                <w:bCs/>
                <w:szCs w:val="22"/>
              </w:rPr>
              <w:t>At 31 December</w:t>
            </w:r>
          </w:p>
        </w:tc>
        <w:tc>
          <w:tcPr>
            <w:tcW w:w="1260" w:type="dxa"/>
            <w:tcBorders>
              <w:top w:val="single" w:sz="4" w:space="0" w:color="auto"/>
              <w:bottom w:val="single" w:sz="4" w:space="0" w:color="auto"/>
            </w:tcBorders>
          </w:tcPr>
          <w:p w14:paraId="5581141D" w14:textId="4AA1A243" w:rsidR="009202A9" w:rsidRPr="00A17E38" w:rsidRDefault="00CF5417"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b/>
                <w:bCs/>
                <w:szCs w:val="28"/>
              </w:rPr>
            </w:pPr>
            <w:r w:rsidRPr="00A17E38">
              <w:rPr>
                <w:b/>
                <w:bCs/>
                <w:szCs w:val="28"/>
              </w:rPr>
              <w:t>344,308</w:t>
            </w:r>
          </w:p>
        </w:tc>
        <w:tc>
          <w:tcPr>
            <w:tcW w:w="270" w:type="dxa"/>
          </w:tcPr>
          <w:p w14:paraId="53ED8D14" w14:textId="77777777" w:rsidR="009202A9" w:rsidRPr="000D1F45" w:rsidRDefault="009202A9" w:rsidP="009202A9">
            <w:pPr>
              <w:pStyle w:val="acctfourfigures"/>
              <w:tabs>
                <w:tab w:val="clear" w:pos="765"/>
                <w:tab w:val="decimal" w:pos="911"/>
              </w:tabs>
              <w:spacing w:line="240" w:lineRule="auto"/>
              <w:rPr>
                <w:szCs w:val="22"/>
              </w:rPr>
            </w:pPr>
          </w:p>
        </w:tc>
        <w:tc>
          <w:tcPr>
            <w:tcW w:w="1260" w:type="dxa"/>
            <w:tcBorders>
              <w:top w:val="single" w:sz="4" w:space="0" w:color="auto"/>
              <w:bottom w:val="single" w:sz="4" w:space="0" w:color="auto"/>
            </w:tcBorders>
          </w:tcPr>
          <w:p w14:paraId="5B4A0B5C" w14:textId="293B09CA" w:rsidR="009202A9" w:rsidRPr="00A17E38" w:rsidRDefault="009202A9"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b/>
                <w:bCs/>
                <w:szCs w:val="28"/>
              </w:rPr>
            </w:pPr>
            <w:r w:rsidRPr="00A17E38">
              <w:rPr>
                <w:b/>
                <w:bCs/>
                <w:szCs w:val="28"/>
              </w:rPr>
              <w:t>300,353</w:t>
            </w:r>
          </w:p>
        </w:tc>
        <w:tc>
          <w:tcPr>
            <w:tcW w:w="270" w:type="dxa"/>
          </w:tcPr>
          <w:p w14:paraId="42A2B31F" w14:textId="77777777" w:rsidR="009202A9" w:rsidRPr="000D1F45" w:rsidRDefault="009202A9" w:rsidP="009202A9">
            <w:pPr>
              <w:pStyle w:val="acctfourfigures"/>
              <w:tabs>
                <w:tab w:val="clear" w:pos="765"/>
                <w:tab w:val="decimal" w:pos="911"/>
              </w:tabs>
              <w:spacing w:line="240" w:lineRule="auto"/>
              <w:rPr>
                <w:szCs w:val="22"/>
              </w:rPr>
            </w:pPr>
          </w:p>
        </w:tc>
        <w:tc>
          <w:tcPr>
            <w:tcW w:w="1170" w:type="dxa"/>
            <w:tcBorders>
              <w:top w:val="single" w:sz="4" w:space="0" w:color="auto"/>
              <w:bottom w:val="single" w:sz="4" w:space="0" w:color="auto"/>
            </w:tcBorders>
          </w:tcPr>
          <w:p w14:paraId="76BE78E9" w14:textId="59B46B27" w:rsidR="009202A9" w:rsidRPr="00A17E38" w:rsidRDefault="00CF5417"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sidRPr="00A17E38">
              <w:rPr>
                <w:rFonts w:cs="Times New Roman"/>
                <w:b/>
                <w:bCs/>
              </w:rPr>
              <w:t>344,308</w:t>
            </w:r>
          </w:p>
        </w:tc>
        <w:tc>
          <w:tcPr>
            <w:tcW w:w="270" w:type="dxa"/>
          </w:tcPr>
          <w:p w14:paraId="04317BE2" w14:textId="77777777" w:rsidR="009202A9" w:rsidRPr="000D1F45" w:rsidRDefault="009202A9" w:rsidP="009202A9">
            <w:pPr>
              <w:pStyle w:val="acctfourfigures"/>
              <w:tabs>
                <w:tab w:val="clear" w:pos="765"/>
                <w:tab w:val="decimal" w:pos="911"/>
              </w:tabs>
              <w:spacing w:line="240" w:lineRule="auto"/>
              <w:rPr>
                <w:szCs w:val="22"/>
              </w:rPr>
            </w:pPr>
          </w:p>
        </w:tc>
        <w:tc>
          <w:tcPr>
            <w:tcW w:w="1170" w:type="dxa"/>
            <w:tcBorders>
              <w:top w:val="single" w:sz="4" w:space="0" w:color="auto"/>
              <w:bottom w:val="single" w:sz="4" w:space="0" w:color="auto"/>
            </w:tcBorders>
          </w:tcPr>
          <w:p w14:paraId="796A3CAE" w14:textId="5B74C2C6" w:rsidR="009202A9" w:rsidRPr="00A17E38" w:rsidRDefault="009202A9"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sidRPr="00A17E38">
              <w:rPr>
                <w:rFonts w:cs="Times New Roman"/>
                <w:b/>
                <w:bCs/>
              </w:rPr>
              <w:t>300,353</w:t>
            </w:r>
          </w:p>
        </w:tc>
      </w:tr>
      <w:tr w:rsidR="009202A9" w:rsidRPr="004D6DFB" w14:paraId="2DC5677B" w14:textId="77777777" w:rsidTr="005427E7">
        <w:trPr>
          <w:cantSplit/>
          <w:trHeight w:val="37"/>
        </w:trPr>
        <w:tc>
          <w:tcPr>
            <w:tcW w:w="3510" w:type="dxa"/>
          </w:tcPr>
          <w:p w14:paraId="480D02EA" w14:textId="77777777" w:rsidR="009202A9" w:rsidRPr="004D6DFB" w:rsidRDefault="009202A9" w:rsidP="00A9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1260" w:type="dxa"/>
            <w:tcBorders>
              <w:top w:val="single" w:sz="4" w:space="0" w:color="auto"/>
            </w:tcBorders>
          </w:tcPr>
          <w:p w14:paraId="363593C4" w14:textId="77777777" w:rsidR="009202A9" w:rsidRPr="004D6DFB" w:rsidRDefault="009202A9" w:rsidP="00A9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270" w:type="dxa"/>
          </w:tcPr>
          <w:p w14:paraId="407287FE" w14:textId="77777777" w:rsidR="009202A9" w:rsidRPr="004D6DFB" w:rsidRDefault="009202A9" w:rsidP="00A9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1260" w:type="dxa"/>
            <w:tcBorders>
              <w:top w:val="single" w:sz="4" w:space="0" w:color="auto"/>
            </w:tcBorders>
          </w:tcPr>
          <w:p w14:paraId="04D7E12F" w14:textId="77777777" w:rsidR="009202A9" w:rsidRPr="004D6DFB" w:rsidRDefault="009202A9" w:rsidP="00A9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270" w:type="dxa"/>
          </w:tcPr>
          <w:p w14:paraId="68E68D9B" w14:textId="77777777" w:rsidR="009202A9" w:rsidRPr="004D6DFB" w:rsidRDefault="009202A9" w:rsidP="00A9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1170" w:type="dxa"/>
            <w:tcBorders>
              <w:top w:val="single" w:sz="4" w:space="0" w:color="auto"/>
            </w:tcBorders>
          </w:tcPr>
          <w:p w14:paraId="6FD362B9" w14:textId="77777777" w:rsidR="009202A9" w:rsidRPr="004D6DFB" w:rsidRDefault="009202A9" w:rsidP="00A9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270" w:type="dxa"/>
          </w:tcPr>
          <w:p w14:paraId="1B7F573C" w14:textId="77777777" w:rsidR="009202A9" w:rsidRPr="004D6DFB" w:rsidRDefault="009202A9" w:rsidP="00A9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1170" w:type="dxa"/>
            <w:tcBorders>
              <w:top w:val="single" w:sz="4" w:space="0" w:color="auto"/>
            </w:tcBorders>
          </w:tcPr>
          <w:p w14:paraId="7F424E5E" w14:textId="77777777" w:rsidR="009202A9" w:rsidRPr="004D6DFB" w:rsidRDefault="009202A9" w:rsidP="00A9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r>
      <w:tr w:rsidR="009202A9" w:rsidRPr="000D1F45" w14:paraId="4E6EDD84" w14:textId="77777777" w:rsidTr="00FA7120">
        <w:trPr>
          <w:cantSplit/>
        </w:trPr>
        <w:tc>
          <w:tcPr>
            <w:tcW w:w="3510" w:type="dxa"/>
          </w:tcPr>
          <w:p w14:paraId="091FB2ED" w14:textId="77777777" w:rsidR="009202A9" w:rsidRPr="00380C8F" w:rsidRDefault="009202A9" w:rsidP="009202A9">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342" w:hanging="342"/>
              <w:rPr>
                <w:rFonts w:cs="Times New Roman"/>
              </w:rPr>
            </w:pPr>
            <w:r w:rsidRPr="00380C8F">
              <w:rPr>
                <w:rFonts w:cs="Times New Roman"/>
              </w:rPr>
              <w:t xml:space="preserve">current </w:t>
            </w:r>
          </w:p>
        </w:tc>
        <w:tc>
          <w:tcPr>
            <w:tcW w:w="1260" w:type="dxa"/>
          </w:tcPr>
          <w:p w14:paraId="201FEE63" w14:textId="0EC294BA" w:rsidR="009202A9" w:rsidRPr="00622E1B" w:rsidRDefault="00946926"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sidRPr="00946926">
              <w:rPr>
                <w:szCs w:val="28"/>
              </w:rPr>
              <w:t>19,506</w:t>
            </w:r>
          </w:p>
        </w:tc>
        <w:tc>
          <w:tcPr>
            <w:tcW w:w="270" w:type="dxa"/>
          </w:tcPr>
          <w:p w14:paraId="04091FF7" w14:textId="77777777" w:rsidR="009202A9" w:rsidRPr="00380C8F" w:rsidRDefault="009202A9" w:rsidP="009202A9">
            <w:pPr>
              <w:pStyle w:val="acctfourfigures"/>
              <w:tabs>
                <w:tab w:val="clear" w:pos="765"/>
                <w:tab w:val="decimal" w:pos="911"/>
              </w:tabs>
              <w:spacing w:line="240" w:lineRule="auto"/>
              <w:rPr>
                <w:szCs w:val="22"/>
              </w:rPr>
            </w:pPr>
          </w:p>
        </w:tc>
        <w:tc>
          <w:tcPr>
            <w:tcW w:w="1260" w:type="dxa"/>
          </w:tcPr>
          <w:p w14:paraId="6D1BEB98" w14:textId="0C19733A" w:rsidR="009202A9" w:rsidRPr="009C5281" w:rsidRDefault="009202A9"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Pr>
                <w:szCs w:val="28"/>
              </w:rPr>
              <w:t>16,959</w:t>
            </w:r>
          </w:p>
        </w:tc>
        <w:tc>
          <w:tcPr>
            <w:tcW w:w="270" w:type="dxa"/>
          </w:tcPr>
          <w:p w14:paraId="632A0E24" w14:textId="77777777" w:rsidR="009202A9" w:rsidRPr="00380C8F" w:rsidRDefault="009202A9" w:rsidP="009202A9">
            <w:pPr>
              <w:pStyle w:val="acctfourfigures"/>
              <w:tabs>
                <w:tab w:val="clear" w:pos="765"/>
                <w:tab w:val="decimal" w:pos="911"/>
              </w:tabs>
              <w:spacing w:line="240" w:lineRule="auto"/>
              <w:rPr>
                <w:szCs w:val="22"/>
              </w:rPr>
            </w:pPr>
          </w:p>
        </w:tc>
        <w:tc>
          <w:tcPr>
            <w:tcW w:w="1170" w:type="dxa"/>
          </w:tcPr>
          <w:p w14:paraId="5F6D78E2" w14:textId="386456AC" w:rsidR="009202A9" w:rsidRPr="007A2A83" w:rsidRDefault="00946926"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946926">
              <w:rPr>
                <w:rFonts w:cs="Times New Roman"/>
              </w:rPr>
              <w:t>19,506</w:t>
            </w:r>
          </w:p>
        </w:tc>
        <w:tc>
          <w:tcPr>
            <w:tcW w:w="270" w:type="dxa"/>
          </w:tcPr>
          <w:p w14:paraId="05C34EF8" w14:textId="77777777" w:rsidR="009202A9" w:rsidRPr="00380C8F" w:rsidRDefault="009202A9" w:rsidP="009202A9">
            <w:pPr>
              <w:pStyle w:val="acctfourfigures"/>
              <w:tabs>
                <w:tab w:val="clear" w:pos="765"/>
                <w:tab w:val="decimal" w:pos="911"/>
              </w:tabs>
              <w:spacing w:line="240" w:lineRule="auto"/>
              <w:rPr>
                <w:szCs w:val="22"/>
              </w:rPr>
            </w:pPr>
          </w:p>
        </w:tc>
        <w:tc>
          <w:tcPr>
            <w:tcW w:w="1170" w:type="dxa"/>
          </w:tcPr>
          <w:p w14:paraId="30B943E8" w14:textId="0CFE2F2D" w:rsidR="009202A9" w:rsidRPr="00A17E38" w:rsidRDefault="009202A9"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Pr>
                <w:rFonts w:cs="Times New Roman"/>
              </w:rPr>
              <w:t>16,959</w:t>
            </w:r>
          </w:p>
        </w:tc>
      </w:tr>
      <w:tr w:rsidR="009202A9" w:rsidRPr="000D1F45" w14:paraId="02F6D310" w14:textId="77777777" w:rsidTr="00FA7120">
        <w:trPr>
          <w:cantSplit/>
        </w:trPr>
        <w:tc>
          <w:tcPr>
            <w:tcW w:w="3510" w:type="dxa"/>
          </w:tcPr>
          <w:p w14:paraId="0E3500AD" w14:textId="77777777" w:rsidR="009202A9" w:rsidRPr="00380C8F" w:rsidRDefault="009202A9" w:rsidP="009202A9">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342" w:hanging="342"/>
              <w:rPr>
                <w:rFonts w:cs="Times New Roman"/>
              </w:rPr>
            </w:pPr>
            <w:r w:rsidRPr="00380C8F">
              <w:rPr>
                <w:rFonts w:cs="Times New Roman"/>
              </w:rPr>
              <w:t>non-current</w:t>
            </w:r>
          </w:p>
        </w:tc>
        <w:tc>
          <w:tcPr>
            <w:tcW w:w="1260" w:type="dxa"/>
            <w:tcBorders>
              <w:bottom w:val="single" w:sz="4" w:space="0" w:color="auto"/>
            </w:tcBorders>
          </w:tcPr>
          <w:p w14:paraId="226799A8" w14:textId="3C624D9E" w:rsidR="009202A9" w:rsidRPr="00622E1B" w:rsidRDefault="00946926"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sidRPr="00946926">
              <w:rPr>
                <w:szCs w:val="28"/>
              </w:rPr>
              <w:t>324,802</w:t>
            </w:r>
          </w:p>
        </w:tc>
        <w:tc>
          <w:tcPr>
            <w:tcW w:w="270" w:type="dxa"/>
          </w:tcPr>
          <w:p w14:paraId="7B7E8D55" w14:textId="77777777" w:rsidR="009202A9" w:rsidRPr="00380C8F" w:rsidRDefault="009202A9" w:rsidP="009202A9">
            <w:pPr>
              <w:pStyle w:val="acctfourfigures"/>
              <w:tabs>
                <w:tab w:val="clear" w:pos="765"/>
                <w:tab w:val="decimal" w:pos="911"/>
              </w:tabs>
              <w:spacing w:line="240" w:lineRule="auto"/>
              <w:rPr>
                <w:szCs w:val="22"/>
              </w:rPr>
            </w:pPr>
          </w:p>
        </w:tc>
        <w:tc>
          <w:tcPr>
            <w:tcW w:w="1260" w:type="dxa"/>
            <w:tcBorders>
              <w:bottom w:val="single" w:sz="4" w:space="0" w:color="auto"/>
            </w:tcBorders>
          </w:tcPr>
          <w:p w14:paraId="4100E4C6" w14:textId="37A6D441" w:rsidR="009202A9" w:rsidRPr="009C5281" w:rsidRDefault="009202A9"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Pr>
                <w:szCs w:val="28"/>
              </w:rPr>
              <w:t>283,394</w:t>
            </w:r>
          </w:p>
        </w:tc>
        <w:tc>
          <w:tcPr>
            <w:tcW w:w="270" w:type="dxa"/>
          </w:tcPr>
          <w:p w14:paraId="5A55532C" w14:textId="77777777" w:rsidR="009202A9" w:rsidRPr="00380C8F" w:rsidRDefault="009202A9" w:rsidP="009202A9">
            <w:pPr>
              <w:pStyle w:val="acctfourfigures"/>
              <w:tabs>
                <w:tab w:val="clear" w:pos="765"/>
                <w:tab w:val="decimal" w:pos="911"/>
              </w:tabs>
              <w:spacing w:line="240" w:lineRule="auto"/>
              <w:rPr>
                <w:szCs w:val="22"/>
              </w:rPr>
            </w:pPr>
          </w:p>
        </w:tc>
        <w:tc>
          <w:tcPr>
            <w:tcW w:w="1170" w:type="dxa"/>
            <w:tcBorders>
              <w:bottom w:val="single" w:sz="4" w:space="0" w:color="auto"/>
            </w:tcBorders>
          </w:tcPr>
          <w:p w14:paraId="1664B79F" w14:textId="76B4345D" w:rsidR="009202A9" w:rsidRPr="00942A08" w:rsidRDefault="00946926"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946926">
              <w:rPr>
                <w:rFonts w:cs="Times New Roman"/>
              </w:rPr>
              <w:t>324,802</w:t>
            </w:r>
          </w:p>
        </w:tc>
        <w:tc>
          <w:tcPr>
            <w:tcW w:w="270" w:type="dxa"/>
          </w:tcPr>
          <w:p w14:paraId="30E5132C" w14:textId="77777777" w:rsidR="009202A9" w:rsidRPr="00380C8F" w:rsidRDefault="009202A9" w:rsidP="009202A9">
            <w:pPr>
              <w:pStyle w:val="acctfourfigures"/>
              <w:tabs>
                <w:tab w:val="clear" w:pos="765"/>
                <w:tab w:val="decimal" w:pos="911"/>
              </w:tabs>
              <w:spacing w:line="240" w:lineRule="auto"/>
              <w:rPr>
                <w:szCs w:val="22"/>
              </w:rPr>
            </w:pPr>
          </w:p>
        </w:tc>
        <w:tc>
          <w:tcPr>
            <w:tcW w:w="1170" w:type="dxa"/>
            <w:tcBorders>
              <w:bottom w:val="single" w:sz="4" w:space="0" w:color="auto"/>
            </w:tcBorders>
          </w:tcPr>
          <w:p w14:paraId="5F1D529A" w14:textId="428775F8" w:rsidR="009202A9" w:rsidRPr="00A17E38" w:rsidRDefault="009202A9"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Pr>
                <w:rFonts w:cs="Times New Roman"/>
              </w:rPr>
              <w:t>283,394</w:t>
            </w:r>
          </w:p>
        </w:tc>
      </w:tr>
      <w:tr w:rsidR="009202A9" w:rsidRPr="000D1F45" w14:paraId="23145062" w14:textId="77777777" w:rsidTr="00FA7120">
        <w:trPr>
          <w:cantSplit/>
        </w:trPr>
        <w:tc>
          <w:tcPr>
            <w:tcW w:w="3510" w:type="dxa"/>
          </w:tcPr>
          <w:p w14:paraId="520BBC9E" w14:textId="77777777" w:rsidR="009202A9" w:rsidRPr="00E111CA"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0"/>
              <w:rPr>
                <w:b/>
                <w:bCs/>
              </w:rPr>
            </w:pPr>
            <w:r w:rsidRPr="00380C8F">
              <w:rPr>
                <w:b/>
                <w:bCs/>
              </w:rPr>
              <w:t>Total</w:t>
            </w:r>
          </w:p>
        </w:tc>
        <w:tc>
          <w:tcPr>
            <w:tcW w:w="1260" w:type="dxa"/>
            <w:tcBorders>
              <w:top w:val="single" w:sz="4" w:space="0" w:color="auto"/>
              <w:bottom w:val="double" w:sz="4" w:space="0" w:color="auto"/>
            </w:tcBorders>
          </w:tcPr>
          <w:p w14:paraId="274FCEE5" w14:textId="53F94D8F" w:rsidR="009202A9" w:rsidRPr="00A17E38" w:rsidRDefault="00946926"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b/>
                <w:bCs/>
                <w:szCs w:val="28"/>
              </w:rPr>
            </w:pPr>
            <w:r w:rsidRPr="00A17E38">
              <w:rPr>
                <w:b/>
                <w:bCs/>
                <w:szCs w:val="28"/>
              </w:rPr>
              <w:t>344,308</w:t>
            </w:r>
          </w:p>
        </w:tc>
        <w:tc>
          <w:tcPr>
            <w:tcW w:w="270" w:type="dxa"/>
          </w:tcPr>
          <w:p w14:paraId="3BC0FB56" w14:textId="77777777" w:rsidR="009202A9" w:rsidRPr="009C5281" w:rsidRDefault="009202A9" w:rsidP="009202A9">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7576EB67" w14:textId="533DD9D5" w:rsidR="009202A9" w:rsidRPr="00A17E38" w:rsidRDefault="009202A9"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b/>
                <w:bCs/>
                <w:szCs w:val="28"/>
              </w:rPr>
            </w:pPr>
            <w:r w:rsidRPr="00A17E38">
              <w:rPr>
                <w:b/>
                <w:bCs/>
                <w:szCs w:val="28"/>
              </w:rPr>
              <w:t>300,353</w:t>
            </w:r>
          </w:p>
        </w:tc>
        <w:tc>
          <w:tcPr>
            <w:tcW w:w="270" w:type="dxa"/>
          </w:tcPr>
          <w:p w14:paraId="6E31D476" w14:textId="77777777" w:rsidR="009202A9" w:rsidRPr="009C5281" w:rsidRDefault="009202A9" w:rsidP="009202A9">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08B0B16D" w14:textId="137C7155" w:rsidR="009202A9" w:rsidRPr="00A17E38" w:rsidRDefault="00946926"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sidRPr="00A17E38">
              <w:rPr>
                <w:rFonts w:cs="Times New Roman"/>
                <w:b/>
                <w:bCs/>
              </w:rPr>
              <w:t>344,308</w:t>
            </w:r>
          </w:p>
        </w:tc>
        <w:tc>
          <w:tcPr>
            <w:tcW w:w="270" w:type="dxa"/>
          </w:tcPr>
          <w:p w14:paraId="7D934E21" w14:textId="77777777" w:rsidR="009202A9" w:rsidRPr="009C5281" w:rsidRDefault="009202A9" w:rsidP="009202A9">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17293649" w14:textId="71E8723A" w:rsidR="009202A9" w:rsidRPr="00A17E38" w:rsidRDefault="009202A9" w:rsidP="00A17E3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sidRPr="00A17E38">
              <w:rPr>
                <w:rFonts w:cs="Times New Roman"/>
                <w:b/>
                <w:bCs/>
              </w:rPr>
              <w:t>300,353</w:t>
            </w:r>
          </w:p>
        </w:tc>
      </w:tr>
    </w:tbl>
    <w:p w14:paraId="57DD942F" w14:textId="12D4CCF9" w:rsidR="00CA1110" w:rsidRPr="00DE5FF3" w:rsidRDefault="00CA1110">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E52454" w:rsidRPr="000D1F45" w14:paraId="01BCF0EA" w14:textId="77777777" w:rsidTr="00F90487">
        <w:trPr>
          <w:cantSplit/>
        </w:trPr>
        <w:tc>
          <w:tcPr>
            <w:tcW w:w="3510" w:type="dxa"/>
          </w:tcPr>
          <w:p w14:paraId="2FBDF987" w14:textId="77777777" w:rsidR="00E52454" w:rsidRPr="00380C8F" w:rsidRDefault="00E52454" w:rsidP="00BD64AB">
            <w:pPr>
              <w:pStyle w:val="acctfourfigures"/>
              <w:tabs>
                <w:tab w:val="clear" w:pos="765"/>
              </w:tabs>
              <w:spacing w:line="240" w:lineRule="atLeast"/>
              <w:rPr>
                <w:b/>
                <w:bCs/>
                <w:szCs w:val="22"/>
              </w:rPr>
            </w:pPr>
          </w:p>
        </w:tc>
        <w:tc>
          <w:tcPr>
            <w:tcW w:w="2790" w:type="dxa"/>
            <w:gridSpan w:val="3"/>
          </w:tcPr>
          <w:p w14:paraId="753E25E3" w14:textId="51BD2018" w:rsidR="00E52454" w:rsidRPr="003363BF" w:rsidRDefault="00E52454"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270" w:type="dxa"/>
          </w:tcPr>
          <w:p w14:paraId="6C405BBD" w14:textId="77777777" w:rsidR="00E52454" w:rsidRPr="003363BF" w:rsidRDefault="00E52454"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7C0C5F9C" w14:textId="77777777" w:rsidR="00E52454" w:rsidRPr="000F3207" w:rsidRDefault="00E52454" w:rsidP="00BD64AB">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E52454" w:rsidRPr="000D1F45" w14:paraId="00417815" w14:textId="77777777" w:rsidTr="00F90487">
        <w:trPr>
          <w:cantSplit/>
        </w:trPr>
        <w:tc>
          <w:tcPr>
            <w:tcW w:w="3510" w:type="dxa"/>
          </w:tcPr>
          <w:p w14:paraId="4873039E" w14:textId="77777777" w:rsidR="00E52454" w:rsidRPr="00380C8F" w:rsidRDefault="00E52454" w:rsidP="00BD64AB">
            <w:pPr>
              <w:pStyle w:val="acctfourfigures"/>
              <w:tabs>
                <w:tab w:val="clear" w:pos="765"/>
              </w:tabs>
              <w:spacing w:line="240" w:lineRule="atLeast"/>
              <w:rPr>
                <w:b/>
                <w:bCs/>
                <w:szCs w:val="22"/>
              </w:rPr>
            </w:pPr>
            <w:r w:rsidRPr="00202004">
              <w:rPr>
                <w:b/>
                <w:bCs/>
                <w:i/>
                <w:iCs/>
              </w:rPr>
              <w:t>Deposits from customers for utilitie</w:t>
            </w:r>
            <w:r>
              <w:rPr>
                <w:b/>
                <w:bCs/>
                <w:i/>
                <w:iCs/>
              </w:rPr>
              <w:t>s</w:t>
            </w:r>
          </w:p>
        </w:tc>
        <w:tc>
          <w:tcPr>
            <w:tcW w:w="2790" w:type="dxa"/>
            <w:gridSpan w:val="3"/>
          </w:tcPr>
          <w:p w14:paraId="7F4AA36D" w14:textId="07FBC260" w:rsidR="00E52454" w:rsidRPr="003363BF" w:rsidRDefault="00E52454" w:rsidP="00E524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financial statement</w:t>
            </w:r>
            <w:r w:rsidR="00255917">
              <w:rPr>
                <w:rFonts w:cs="Times New Roman"/>
                <w:b/>
                <w:bCs/>
              </w:rPr>
              <w:t>s</w:t>
            </w:r>
          </w:p>
        </w:tc>
        <w:tc>
          <w:tcPr>
            <w:tcW w:w="270" w:type="dxa"/>
          </w:tcPr>
          <w:p w14:paraId="6D6C78B7" w14:textId="77777777" w:rsidR="00E52454" w:rsidRPr="003363BF" w:rsidRDefault="00E52454"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756008E0" w14:textId="77777777" w:rsidR="00E52454" w:rsidRPr="003363BF" w:rsidRDefault="00E52454" w:rsidP="00BD6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9B3A47" w:rsidRPr="000D1F45" w14:paraId="01F06FAC" w14:textId="77777777" w:rsidTr="00FA7120">
        <w:trPr>
          <w:cantSplit/>
        </w:trPr>
        <w:tc>
          <w:tcPr>
            <w:tcW w:w="3510" w:type="dxa"/>
          </w:tcPr>
          <w:p w14:paraId="6AA87719" w14:textId="77777777" w:rsidR="009B3A47" w:rsidRPr="00380C8F" w:rsidRDefault="009B3A47" w:rsidP="009B3A47">
            <w:pPr>
              <w:pStyle w:val="acctfourfigures"/>
              <w:tabs>
                <w:tab w:val="clear" w:pos="765"/>
              </w:tabs>
              <w:spacing w:line="240" w:lineRule="atLeast"/>
              <w:rPr>
                <w:b/>
                <w:bCs/>
                <w:szCs w:val="22"/>
              </w:rPr>
            </w:pPr>
          </w:p>
        </w:tc>
        <w:tc>
          <w:tcPr>
            <w:tcW w:w="1260" w:type="dxa"/>
          </w:tcPr>
          <w:p w14:paraId="5BEDE022" w14:textId="5C1B67ED"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4</w:t>
            </w:r>
          </w:p>
        </w:tc>
        <w:tc>
          <w:tcPr>
            <w:tcW w:w="270" w:type="dxa"/>
          </w:tcPr>
          <w:p w14:paraId="4FBC6FB6" w14:textId="77777777" w:rsidR="009B3A47" w:rsidRPr="000A529C"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0B168086" w14:textId="0FBD89C0"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c>
          <w:tcPr>
            <w:tcW w:w="270" w:type="dxa"/>
          </w:tcPr>
          <w:p w14:paraId="794D3B44" w14:textId="77777777"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22E78E73" w14:textId="68B33011"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4</w:t>
            </w:r>
          </w:p>
        </w:tc>
        <w:tc>
          <w:tcPr>
            <w:tcW w:w="270" w:type="dxa"/>
          </w:tcPr>
          <w:p w14:paraId="2850973D" w14:textId="77777777" w:rsidR="009B3A47" w:rsidRPr="000A529C"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6C6C13F" w14:textId="087422EC"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r>
      <w:tr w:rsidR="009B3A47" w:rsidRPr="000D1F45" w14:paraId="44CFDEBB" w14:textId="77777777" w:rsidTr="00FA7120">
        <w:trPr>
          <w:cantSplit/>
        </w:trPr>
        <w:tc>
          <w:tcPr>
            <w:tcW w:w="3510" w:type="dxa"/>
          </w:tcPr>
          <w:p w14:paraId="7FF8CE88" w14:textId="77777777" w:rsidR="009B3A47" w:rsidRPr="00380C8F" w:rsidRDefault="009B3A47" w:rsidP="009B3A47">
            <w:pPr>
              <w:pStyle w:val="acctfourfigures"/>
              <w:tabs>
                <w:tab w:val="clear" w:pos="765"/>
              </w:tabs>
              <w:spacing w:line="240" w:lineRule="atLeast"/>
              <w:rPr>
                <w:b/>
                <w:bCs/>
                <w:szCs w:val="22"/>
              </w:rPr>
            </w:pPr>
          </w:p>
        </w:tc>
        <w:tc>
          <w:tcPr>
            <w:tcW w:w="5670" w:type="dxa"/>
            <w:gridSpan w:val="7"/>
          </w:tcPr>
          <w:p w14:paraId="07182854" w14:textId="77777777" w:rsidR="009B3A47" w:rsidRPr="00D675DD"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B3A47" w:rsidRPr="000D1F45" w14:paraId="3752081B" w14:textId="77777777" w:rsidTr="00FA7120">
        <w:trPr>
          <w:cantSplit/>
        </w:trPr>
        <w:tc>
          <w:tcPr>
            <w:tcW w:w="3510" w:type="dxa"/>
          </w:tcPr>
          <w:p w14:paraId="75A078F5" w14:textId="77777777" w:rsidR="009B3A47" w:rsidRPr="00380C8F" w:rsidRDefault="009B3A47" w:rsidP="009B3A47">
            <w:pPr>
              <w:pStyle w:val="acctfourfigures"/>
              <w:tabs>
                <w:tab w:val="clear" w:pos="765"/>
              </w:tabs>
              <w:spacing w:line="240" w:lineRule="atLeast"/>
              <w:rPr>
                <w:b/>
                <w:bCs/>
                <w:szCs w:val="22"/>
              </w:rPr>
            </w:pPr>
          </w:p>
        </w:tc>
        <w:tc>
          <w:tcPr>
            <w:tcW w:w="5670" w:type="dxa"/>
            <w:gridSpan w:val="7"/>
          </w:tcPr>
          <w:p w14:paraId="284D44B8" w14:textId="77777777" w:rsidR="009B3A47" w:rsidRPr="00D675DD"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9B3A47" w:rsidRPr="000D1F45" w14:paraId="6B680D8F" w14:textId="77777777" w:rsidTr="00FA7120">
        <w:trPr>
          <w:cantSplit/>
        </w:trPr>
        <w:tc>
          <w:tcPr>
            <w:tcW w:w="3510" w:type="dxa"/>
          </w:tcPr>
          <w:p w14:paraId="610DD5AA" w14:textId="77777777" w:rsidR="009B3A47" w:rsidRPr="00C17981"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C5281">
              <w:t>Joint venture</w:t>
            </w:r>
            <w:r>
              <w:t>s</w:t>
            </w:r>
          </w:p>
        </w:tc>
        <w:tc>
          <w:tcPr>
            <w:tcW w:w="1260" w:type="dxa"/>
          </w:tcPr>
          <w:p w14:paraId="6ACABD23" w14:textId="06F8468B" w:rsidR="009B3A47" w:rsidRPr="00494BCF" w:rsidRDefault="00C32A29" w:rsidP="00C32A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sidRPr="00C32A29">
              <w:rPr>
                <w:szCs w:val="28"/>
              </w:rPr>
              <w:t>27</w:t>
            </w:r>
            <w:r>
              <w:rPr>
                <w:szCs w:val="28"/>
              </w:rPr>
              <w:t>4</w:t>
            </w:r>
          </w:p>
        </w:tc>
        <w:tc>
          <w:tcPr>
            <w:tcW w:w="270" w:type="dxa"/>
          </w:tcPr>
          <w:p w14:paraId="7EC6D482"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CD3758A" w14:textId="66C5DD3C" w:rsidR="009B3A47" w:rsidRPr="00494BCF" w:rsidRDefault="009B3A47" w:rsidP="00C32A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Pr>
                <w:szCs w:val="28"/>
              </w:rPr>
              <w:t>270</w:t>
            </w:r>
          </w:p>
        </w:tc>
        <w:tc>
          <w:tcPr>
            <w:tcW w:w="270" w:type="dxa"/>
          </w:tcPr>
          <w:p w14:paraId="475101C7"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9BE168C" w14:textId="162474F5" w:rsidR="009B3A47" w:rsidRPr="00D675DD" w:rsidRDefault="00C32A29" w:rsidP="00C32A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C32A29">
              <w:rPr>
                <w:rFonts w:cs="Times New Roman"/>
              </w:rPr>
              <w:t>274</w:t>
            </w:r>
          </w:p>
        </w:tc>
        <w:tc>
          <w:tcPr>
            <w:tcW w:w="270" w:type="dxa"/>
          </w:tcPr>
          <w:p w14:paraId="5C73B7DF"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E61DCFF" w14:textId="2FA96BDC" w:rsidR="009B3A47" w:rsidRPr="00C32A29" w:rsidRDefault="009B3A47" w:rsidP="00C32A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Pr>
                <w:rFonts w:cs="Times New Roman"/>
              </w:rPr>
              <w:t>270</w:t>
            </w:r>
          </w:p>
        </w:tc>
      </w:tr>
      <w:tr w:rsidR="009B3A47" w:rsidRPr="000D1F45" w14:paraId="490D59DB" w14:textId="77777777" w:rsidTr="00FA7120">
        <w:trPr>
          <w:cantSplit/>
        </w:trPr>
        <w:tc>
          <w:tcPr>
            <w:tcW w:w="3510" w:type="dxa"/>
          </w:tcPr>
          <w:p w14:paraId="11DD0882" w14:textId="77777777" w:rsidR="009B3A47" w:rsidRPr="00643B3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9C5281">
              <w:t>Other related parties</w:t>
            </w:r>
          </w:p>
        </w:tc>
        <w:tc>
          <w:tcPr>
            <w:tcW w:w="1260" w:type="dxa"/>
            <w:tcBorders>
              <w:bottom w:val="single" w:sz="4" w:space="0" w:color="auto"/>
            </w:tcBorders>
          </w:tcPr>
          <w:p w14:paraId="679C29E2" w14:textId="0FA982D2" w:rsidR="009B3A47" w:rsidRPr="00494BCF" w:rsidRDefault="00C32A29" w:rsidP="00C32A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sidRPr="00C32A29">
              <w:rPr>
                <w:szCs w:val="28"/>
              </w:rPr>
              <w:t>9</w:t>
            </w:r>
          </w:p>
        </w:tc>
        <w:tc>
          <w:tcPr>
            <w:tcW w:w="270" w:type="dxa"/>
          </w:tcPr>
          <w:p w14:paraId="6CFFA7F4"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26DB2837" w14:textId="5A33EB5B" w:rsidR="009B3A47" w:rsidRPr="00494BCF" w:rsidRDefault="009B3A47" w:rsidP="00C32A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Pr>
                <w:szCs w:val="28"/>
              </w:rPr>
              <w:t>9</w:t>
            </w:r>
          </w:p>
        </w:tc>
        <w:tc>
          <w:tcPr>
            <w:tcW w:w="270" w:type="dxa"/>
          </w:tcPr>
          <w:p w14:paraId="40A28119"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353F81FC" w14:textId="68610C58" w:rsidR="009B3A47" w:rsidRPr="00D675DD" w:rsidRDefault="00C32A29" w:rsidP="00C32A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C32A29">
              <w:rPr>
                <w:rFonts w:cs="Times New Roman"/>
              </w:rPr>
              <w:t>9</w:t>
            </w:r>
          </w:p>
        </w:tc>
        <w:tc>
          <w:tcPr>
            <w:tcW w:w="270" w:type="dxa"/>
          </w:tcPr>
          <w:p w14:paraId="606A7B95"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7013F791" w14:textId="1A46B821" w:rsidR="009B3A47" w:rsidRPr="00C32A2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Pr>
                <w:rFonts w:cs="Times New Roman"/>
              </w:rPr>
              <w:t>9</w:t>
            </w:r>
          </w:p>
        </w:tc>
      </w:tr>
      <w:tr w:rsidR="009B3A47" w:rsidRPr="000D1F45" w14:paraId="1F59A789" w14:textId="77777777" w:rsidTr="00FA7120">
        <w:trPr>
          <w:cantSplit/>
        </w:trPr>
        <w:tc>
          <w:tcPr>
            <w:tcW w:w="3510" w:type="dxa"/>
          </w:tcPr>
          <w:p w14:paraId="203CFADB" w14:textId="77777777" w:rsidR="009B3A47" w:rsidRPr="00C46E2B"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14:paraId="5E70644C" w14:textId="2CD14859" w:rsidR="009B3A47" w:rsidRPr="00C32A29" w:rsidRDefault="00C32A29" w:rsidP="00C32A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b/>
                <w:bCs/>
                <w:szCs w:val="28"/>
              </w:rPr>
            </w:pPr>
            <w:r w:rsidRPr="00C32A29">
              <w:rPr>
                <w:b/>
                <w:bCs/>
                <w:szCs w:val="28"/>
              </w:rPr>
              <w:t>283</w:t>
            </w:r>
          </w:p>
        </w:tc>
        <w:tc>
          <w:tcPr>
            <w:tcW w:w="270" w:type="dxa"/>
          </w:tcPr>
          <w:p w14:paraId="18C48F0E" w14:textId="77777777" w:rsidR="009B3A47" w:rsidRPr="0092661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47B0BE96" w14:textId="62E28566" w:rsidR="009B3A47" w:rsidRPr="00C32A29" w:rsidRDefault="009B3A47" w:rsidP="00C32A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b/>
                <w:bCs/>
                <w:szCs w:val="28"/>
              </w:rPr>
            </w:pPr>
            <w:r w:rsidRPr="00C32A29">
              <w:rPr>
                <w:b/>
                <w:bCs/>
                <w:szCs w:val="28"/>
              </w:rPr>
              <w:t>279</w:t>
            </w:r>
          </w:p>
        </w:tc>
        <w:tc>
          <w:tcPr>
            <w:tcW w:w="270" w:type="dxa"/>
          </w:tcPr>
          <w:p w14:paraId="628C6AAA" w14:textId="77777777" w:rsidR="009B3A47" w:rsidRPr="0092661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3FE4E45C" w14:textId="545D9976" w:rsidR="009B3A47" w:rsidRPr="00C32A29" w:rsidRDefault="00C32A29" w:rsidP="00C32A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sidRPr="00C32A29">
              <w:rPr>
                <w:rFonts w:cs="Times New Roman"/>
                <w:b/>
                <w:bCs/>
              </w:rPr>
              <w:t>283</w:t>
            </w:r>
          </w:p>
        </w:tc>
        <w:tc>
          <w:tcPr>
            <w:tcW w:w="270" w:type="dxa"/>
          </w:tcPr>
          <w:p w14:paraId="4B1966C7" w14:textId="77777777" w:rsidR="009B3A47" w:rsidRPr="0092661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2888B377" w14:textId="31C548FA" w:rsidR="009B3A47" w:rsidRPr="00C32A2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sidRPr="00C32A29">
              <w:rPr>
                <w:rFonts w:cs="Times New Roman"/>
                <w:b/>
                <w:bCs/>
              </w:rPr>
              <w:t>279</w:t>
            </w:r>
          </w:p>
        </w:tc>
      </w:tr>
    </w:tbl>
    <w:p w14:paraId="4D7CFB4D" w14:textId="77777777" w:rsidR="009C5281" w:rsidRPr="00E4185D" w:rsidRDefault="009C5281" w:rsidP="00DE5FF3">
      <w:pPr>
        <w:rPr>
          <w:rFonts w:ascii="Times New Roman" w:hAnsi="Times New Roman" w:cs="Times New Roman"/>
          <w:sz w:val="22"/>
          <w:szCs w:val="22"/>
        </w:rPr>
      </w:pPr>
    </w:p>
    <w:p w14:paraId="75F29899" w14:textId="77777777" w:rsidR="006659E9" w:rsidRDefault="006659E9" w:rsidP="00BA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r>
        <w:rPr>
          <w:rFonts w:ascii="Times New Roman" w:hAnsi="Times New Roman" w:cs="Times New Roman"/>
          <w:sz w:val="24"/>
          <w:szCs w:val="24"/>
        </w:rPr>
        <w:br w:type="page"/>
      </w:r>
    </w:p>
    <w:p w14:paraId="4EC18C38" w14:textId="53AEDA1E" w:rsidR="000A6962" w:rsidRPr="00E9578E" w:rsidRDefault="00380C8F" w:rsidP="00BA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r>
        <w:rPr>
          <w:rFonts w:ascii="Times New Roman" w:hAnsi="Times New Roman" w:cs="Times New Roman"/>
          <w:sz w:val="24"/>
          <w:szCs w:val="24"/>
        </w:rPr>
        <w:lastRenderedPageBreak/>
        <w:tab/>
      </w:r>
      <w:r w:rsidRPr="007125A9">
        <w:rPr>
          <w:rFonts w:ascii="Times New Roman" w:hAnsi="Times New Roman" w:cs="Times New Roman"/>
          <w:sz w:val="22"/>
          <w:szCs w:val="22"/>
        </w:rPr>
        <w:tab/>
      </w:r>
      <w:r w:rsidR="000A6962" w:rsidRPr="007125A9">
        <w:rPr>
          <w:rFonts w:ascii="Times New Roman" w:hAnsi="Times New Roman" w:cs="Times New Roman"/>
          <w:b/>
          <w:bCs/>
          <w:sz w:val="22"/>
          <w:szCs w:val="22"/>
        </w:rPr>
        <w:t>Significant agreements with related part</w:t>
      </w:r>
      <w:r w:rsidR="0093525F" w:rsidRPr="007125A9">
        <w:rPr>
          <w:rFonts w:ascii="Times New Roman" w:hAnsi="Times New Roman" w:cs="Times New Roman"/>
          <w:b/>
          <w:bCs/>
          <w:sz w:val="22"/>
          <w:szCs w:val="22"/>
        </w:rPr>
        <w:t>y</w:t>
      </w:r>
    </w:p>
    <w:p w14:paraId="722D129D" w14:textId="77777777" w:rsidR="000A6962" w:rsidRPr="00D36F20" w:rsidRDefault="000A6962" w:rsidP="00F60B1E">
      <w:pPr>
        <w:ind w:left="540"/>
        <w:jc w:val="both"/>
        <w:rPr>
          <w:rFonts w:ascii="Times New Roman" w:hAnsi="Times New Roman" w:cs="Times New Roman"/>
          <w:sz w:val="22"/>
          <w:szCs w:val="22"/>
        </w:rPr>
      </w:pPr>
    </w:p>
    <w:p w14:paraId="462FFBCF" w14:textId="77777777" w:rsidR="00D36F20" w:rsidRDefault="007B10A8" w:rsidP="005A2575">
      <w:pPr>
        <w:ind w:left="540"/>
        <w:jc w:val="thaiDistribute"/>
        <w:rPr>
          <w:rFonts w:ascii="Times New Roman" w:hAnsi="Times New Roman" w:cs="Cordia New"/>
          <w:i/>
          <w:iCs/>
          <w:sz w:val="22"/>
          <w:szCs w:val="22"/>
        </w:rPr>
      </w:pPr>
      <w:r w:rsidRPr="001E7055">
        <w:rPr>
          <w:rFonts w:ascii="Times New Roman" w:hAnsi="Times New Roman" w:cs="Cordia New"/>
          <w:i/>
          <w:iCs/>
          <w:sz w:val="22"/>
          <w:szCs w:val="22"/>
        </w:rPr>
        <w:t xml:space="preserve">Infrastructure </w:t>
      </w:r>
      <w:r>
        <w:rPr>
          <w:rFonts w:ascii="Times New Roman" w:hAnsi="Times New Roman" w:cs="Cordia New"/>
          <w:i/>
          <w:iCs/>
          <w:sz w:val="22"/>
          <w:szCs w:val="22"/>
        </w:rPr>
        <w:t>utilisation agreement</w:t>
      </w:r>
    </w:p>
    <w:p w14:paraId="39DC07E5" w14:textId="77777777" w:rsidR="007B10A8" w:rsidRPr="000F1491" w:rsidRDefault="007B10A8" w:rsidP="005A2575">
      <w:pPr>
        <w:ind w:left="540"/>
        <w:jc w:val="thaiDistribute"/>
        <w:rPr>
          <w:rFonts w:ascii="Times New Roman" w:hAnsi="Times New Roman" w:cs="Times New Roman"/>
          <w:color w:val="212121"/>
          <w:sz w:val="22"/>
          <w:szCs w:val="22"/>
        </w:rPr>
      </w:pPr>
    </w:p>
    <w:p w14:paraId="4927B1E9" w14:textId="61ECEA83" w:rsidR="00241684" w:rsidRPr="00C4745E" w:rsidRDefault="00D17E5F" w:rsidP="00AA6798">
      <w:pPr>
        <w:ind w:left="540" w:right="-25"/>
        <w:jc w:val="both"/>
        <w:rPr>
          <w:rFonts w:ascii="Times New Roman" w:hAnsi="Times New Roman" w:cs="Times New Roman"/>
          <w:sz w:val="22"/>
          <w:szCs w:val="22"/>
        </w:rPr>
      </w:pPr>
      <w:r w:rsidRPr="00C4745E">
        <w:rPr>
          <w:rFonts w:ascii="Times New Roman" w:hAnsi="Times New Roman" w:cs="Times New Roman"/>
          <w:sz w:val="22"/>
          <w:szCs w:val="22"/>
        </w:rPr>
        <w:t>The</w:t>
      </w:r>
      <w:r w:rsidR="00241684" w:rsidRPr="00C4745E">
        <w:rPr>
          <w:rFonts w:ascii="Times New Roman" w:hAnsi="Times New Roman" w:cs="Times New Roman"/>
          <w:sz w:val="22"/>
          <w:szCs w:val="22"/>
        </w:rPr>
        <w:t xml:space="preserve"> Company entered into an infrastructure utilisation agreement with joint venture (Nava Nakorn Electricity Generating Company Limited), for a period of 25 years effective on 28 June 2016, in which the Company provided areas and infrastructure utilisation in Nava Nakorn Industrial Promotion Zone in Phathumthani province, as stated condition in the agreement. The Company received compensation in advance of Baht 230 million which recorded as deferred income in the statement of financial position and recognised as income by a straight</w:t>
      </w:r>
      <w:r w:rsidR="00395B39">
        <w:rPr>
          <w:rFonts w:ascii="Times New Roman" w:hAnsi="Times New Roman" w:cs="Times New Roman"/>
          <w:sz w:val="22"/>
          <w:szCs w:val="22"/>
        </w:rPr>
        <w:t xml:space="preserve"> </w:t>
      </w:r>
      <w:r w:rsidR="00241684" w:rsidRPr="00C4745E">
        <w:rPr>
          <w:rFonts w:ascii="Times New Roman" w:hAnsi="Times New Roman" w:cs="Times New Roman"/>
          <w:sz w:val="22"/>
          <w:szCs w:val="22"/>
        </w:rPr>
        <w:t>line basis according to the term of the agreement.</w:t>
      </w:r>
    </w:p>
    <w:p w14:paraId="12E109B2" w14:textId="77777777" w:rsidR="00241684" w:rsidRPr="00C4745E" w:rsidRDefault="00241684" w:rsidP="00241684">
      <w:pPr>
        <w:spacing w:line="200" w:lineRule="atLeast"/>
        <w:ind w:left="547"/>
        <w:jc w:val="both"/>
        <w:rPr>
          <w:rFonts w:ascii="Times New Roman" w:hAnsi="Times New Roman" w:cs="Times New Roman"/>
          <w:sz w:val="22"/>
          <w:szCs w:val="22"/>
        </w:rPr>
      </w:pPr>
    </w:p>
    <w:p w14:paraId="1F1391A0" w14:textId="3BE9D028" w:rsidR="006E670C" w:rsidRPr="00C4745E" w:rsidRDefault="00502386" w:rsidP="004F3C95">
      <w:pPr>
        <w:ind w:left="540" w:right="-25"/>
        <w:jc w:val="thaiDistribute"/>
        <w:rPr>
          <w:rFonts w:ascii="Times New Roman" w:hAnsi="Times New Roman" w:cs="Times New Roman"/>
          <w:sz w:val="22"/>
          <w:szCs w:val="22"/>
        </w:rPr>
      </w:pPr>
      <w:r w:rsidRPr="00C4745E">
        <w:rPr>
          <w:rFonts w:ascii="Times New Roman" w:hAnsi="Times New Roman" w:cs="Times New Roman"/>
          <w:sz w:val="22"/>
          <w:szCs w:val="22"/>
        </w:rPr>
        <w:t>T</w:t>
      </w:r>
      <w:r w:rsidR="00241684" w:rsidRPr="00C4745E">
        <w:rPr>
          <w:rFonts w:ascii="Times New Roman" w:hAnsi="Times New Roman" w:cs="Times New Roman"/>
          <w:sz w:val="22"/>
          <w:szCs w:val="22"/>
        </w:rPr>
        <w:t xml:space="preserve">he Company entered into a transmission line, pipeline and infrastructure utilisation agreement with joint venture (Nava Nakorn Electricity Generating Company Limited), for a period of 25 years </w:t>
      </w:r>
      <w:r w:rsidRPr="00C4745E">
        <w:rPr>
          <w:rFonts w:ascii="Times New Roman" w:hAnsi="Times New Roman" w:cs="Times New Roman"/>
          <w:sz w:val="22"/>
          <w:szCs w:val="22"/>
        </w:rPr>
        <w:br/>
      </w:r>
      <w:r w:rsidR="00241684" w:rsidRPr="00C4745E">
        <w:rPr>
          <w:rFonts w:ascii="Times New Roman" w:hAnsi="Times New Roman" w:cs="Times New Roman"/>
          <w:sz w:val="22"/>
          <w:szCs w:val="22"/>
        </w:rPr>
        <w:t xml:space="preserve">effective on 1 August 2016, in which the Company provided areas and infrastructure utilisation in </w:t>
      </w:r>
      <w:r w:rsidRPr="00C4745E">
        <w:rPr>
          <w:rFonts w:ascii="Times New Roman" w:hAnsi="Times New Roman" w:cs="Times New Roman"/>
          <w:sz w:val="22"/>
          <w:szCs w:val="22"/>
        </w:rPr>
        <w:br/>
      </w:r>
      <w:r w:rsidR="00241684" w:rsidRPr="00C4745E">
        <w:rPr>
          <w:rFonts w:ascii="Times New Roman" w:hAnsi="Times New Roman" w:cs="Times New Roman"/>
          <w:sz w:val="22"/>
          <w:szCs w:val="22"/>
        </w:rPr>
        <w:t>Nava Nakorn Industrial Promotion Zone in Phathumthani province, as stated condition in the agreement. The Company shall receive compensation of Baht 1.92 million per month according to the term of the agreement.</w:t>
      </w:r>
    </w:p>
    <w:p w14:paraId="13E35052" w14:textId="77777777" w:rsidR="00AD2D16" w:rsidRPr="00C4745E" w:rsidRDefault="00AD2D16" w:rsidP="00AD2D16">
      <w:pPr>
        <w:ind w:left="540" w:right="-25"/>
        <w:jc w:val="both"/>
        <w:rPr>
          <w:rFonts w:ascii="Times New Roman" w:hAnsi="Times New Roman" w:cs="Times New Roman"/>
          <w:sz w:val="22"/>
          <w:szCs w:val="22"/>
        </w:rPr>
      </w:pPr>
    </w:p>
    <w:p w14:paraId="6C6EDDEF" w14:textId="2DAC0BB3" w:rsidR="00332DF3" w:rsidRPr="00C4745E" w:rsidRDefault="00502386" w:rsidP="00AA6798">
      <w:pPr>
        <w:ind w:left="540" w:right="-25"/>
        <w:jc w:val="both"/>
        <w:rPr>
          <w:rFonts w:ascii="Times New Roman" w:hAnsi="Times New Roman" w:cs="Times New Roman"/>
          <w:sz w:val="22"/>
          <w:szCs w:val="22"/>
        </w:rPr>
      </w:pPr>
      <w:r w:rsidRPr="00C4745E">
        <w:rPr>
          <w:rFonts w:ascii="Times New Roman" w:hAnsi="Times New Roman" w:cs="Times New Roman"/>
          <w:sz w:val="22"/>
          <w:szCs w:val="22"/>
        </w:rPr>
        <w:t>T</w:t>
      </w:r>
      <w:r w:rsidR="00332DF3" w:rsidRPr="00C4745E">
        <w:rPr>
          <w:rFonts w:ascii="Times New Roman" w:hAnsi="Times New Roman" w:cs="Times New Roman"/>
          <w:sz w:val="22"/>
          <w:szCs w:val="22"/>
        </w:rPr>
        <w:t>he Company entered into an infrastructure utilisation agreement (extended phase) with joint venture (Nava Nakorn Electricity Generating Company Limited), for a period of 23 years effective on 1 July 2018, in which the Company provided areas and infrastructure utilisation in Nava Nakorn Industrial Promotion Zone in Phathumthani province, as stated condition in the agreement. The Company received compensation in advance of Baht 165 million which recorded as deferred income in the statement of financial position and recognised as income by a straight</w:t>
      </w:r>
      <w:r w:rsidR="00395B39">
        <w:rPr>
          <w:rFonts w:ascii="Times New Roman" w:hAnsi="Times New Roman" w:cs="Times New Roman"/>
          <w:sz w:val="22"/>
          <w:szCs w:val="22"/>
        </w:rPr>
        <w:t xml:space="preserve"> </w:t>
      </w:r>
      <w:r w:rsidR="00332DF3" w:rsidRPr="00C4745E">
        <w:rPr>
          <w:rFonts w:ascii="Times New Roman" w:hAnsi="Times New Roman" w:cs="Times New Roman"/>
          <w:sz w:val="22"/>
          <w:szCs w:val="22"/>
        </w:rPr>
        <w:t>line basis according to the term of the agreement.</w:t>
      </w:r>
    </w:p>
    <w:p w14:paraId="7444FA8E" w14:textId="77777777" w:rsidR="00D807A3" w:rsidRPr="00C4745E" w:rsidRDefault="00D807A3" w:rsidP="00AA6798">
      <w:pPr>
        <w:ind w:left="540" w:right="-25"/>
        <w:jc w:val="both"/>
        <w:rPr>
          <w:rFonts w:ascii="Times New Roman" w:hAnsi="Times New Roman" w:cs="Times New Roman"/>
          <w:sz w:val="22"/>
          <w:szCs w:val="22"/>
        </w:rPr>
      </w:pPr>
    </w:p>
    <w:p w14:paraId="154D069C" w14:textId="5BE5E0B1" w:rsidR="00AD2D16" w:rsidRPr="00C4745E" w:rsidRDefault="00502386" w:rsidP="00AA6798">
      <w:pPr>
        <w:ind w:left="540" w:right="-25"/>
        <w:jc w:val="both"/>
        <w:rPr>
          <w:rFonts w:ascii="Times New Roman" w:hAnsi="Times New Roman" w:cs="Times New Roman"/>
          <w:sz w:val="22"/>
          <w:szCs w:val="22"/>
        </w:rPr>
      </w:pPr>
      <w:r w:rsidRPr="00C4745E">
        <w:rPr>
          <w:rFonts w:ascii="Times New Roman" w:hAnsi="Times New Roman" w:cs="Times New Roman"/>
          <w:sz w:val="22"/>
          <w:szCs w:val="22"/>
        </w:rPr>
        <w:t>T</w:t>
      </w:r>
      <w:r w:rsidR="00332DF3" w:rsidRPr="00C4745E">
        <w:rPr>
          <w:rFonts w:ascii="Times New Roman" w:hAnsi="Times New Roman" w:cs="Times New Roman"/>
          <w:sz w:val="22"/>
          <w:szCs w:val="22"/>
        </w:rPr>
        <w:t>he Company entered into a transmission line, pipeline and infrastructure utilisation agreement (extended phase) with joint venture (</w:t>
      </w:r>
      <w:r w:rsidR="0066087F" w:rsidRPr="00C4745E">
        <w:rPr>
          <w:rFonts w:ascii="Times New Roman" w:hAnsi="Times New Roman" w:cs="Times New Roman"/>
          <w:sz w:val="22"/>
          <w:szCs w:val="22"/>
        </w:rPr>
        <w:t>Nava Nakorn Electricity Generating Company Limited</w:t>
      </w:r>
      <w:r w:rsidR="00332DF3" w:rsidRPr="00C4745E">
        <w:rPr>
          <w:rFonts w:ascii="Times New Roman" w:hAnsi="Times New Roman" w:cs="Times New Roman"/>
          <w:sz w:val="22"/>
          <w:szCs w:val="22"/>
        </w:rPr>
        <w:t>), for a period of 23 years effective on 1 July 2018, in which the Company provided areas and infrastructure utilisation in Nava Nakorn Industrial Promotion Zone in Phathumthani province, as stated condition in the agreement. The Company shall receive compensation of Baht 0.70 million per month starting from August 2020.</w:t>
      </w:r>
    </w:p>
    <w:p w14:paraId="06C56C97" w14:textId="5EE39EF1" w:rsidR="009E3AAC" w:rsidRPr="00C4745E" w:rsidRDefault="009E3AAC" w:rsidP="002E5988">
      <w:pPr>
        <w:ind w:left="540" w:right="-25"/>
        <w:jc w:val="both"/>
        <w:rPr>
          <w:rFonts w:ascii="Times New Roman" w:hAnsi="Times New Roman" w:cs="Times New Roman"/>
          <w:sz w:val="22"/>
          <w:szCs w:val="22"/>
        </w:rPr>
      </w:pPr>
    </w:p>
    <w:p w14:paraId="2FACAFCF" w14:textId="678C1CD7" w:rsidR="00AD2D16" w:rsidRDefault="009E3AAC" w:rsidP="00D06A1F">
      <w:pPr>
        <w:ind w:left="540" w:right="-25"/>
        <w:jc w:val="both"/>
        <w:rPr>
          <w:rFonts w:ascii="Times New Roman" w:hAnsi="Times New Roman" w:cs="Times New Roman"/>
          <w:sz w:val="22"/>
          <w:szCs w:val="22"/>
        </w:rPr>
      </w:pPr>
      <w:r w:rsidRPr="00D06A1F">
        <w:rPr>
          <w:rFonts w:ascii="Times New Roman" w:hAnsi="Times New Roman" w:cs="Times New Roman"/>
          <w:sz w:val="22"/>
          <w:szCs w:val="22"/>
        </w:rPr>
        <w:t xml:space="preserve">The Company entered into a transmission line, pipeline and infrastructure utilisation agreement with </w:t>
      </w:r>
      <w:r w:rsidRPr="00D06A1F">
        <w:rPr>
          <w:rFonts w:ascii="Times New Roman" w:hAnsi="Times New Roman" w:cs="Times New Roman"/>
          <w:spacing w:val="-2"/>
          <w:sz w:val="22"/>
          <w:szCs w:val="22"/>
        </w:rPr>
        <w:t>joint venture (R E N Korat Energy Company Limited),</w:t>
      </w:r>
      <w:r w:rsidR="0066087F" w:rsidRPr="00D06A1F">
        <w:rPr>
          <w:rFonts w:ascii="Times New Roman" w:hAnsi="Times New Roman" w:cs="Times New Roman"/>
          <w:spacing w:val="-2"/>
          <w:sz w:val="22"/>
          <w:szCs w:val="22"/>
        </w:rPr>
        <w:t xml:space="preserve"> for a period of 28 years effective on 1 April 2022</w:t>
      </w:r>
      <w:r w:rsidR="00FD4F8A" w:rsidRPr="00D06A1F">
        <w:rPr>
          <w:rFonts w:ascii="Times New Roman" w:hAnsi="Times New Roman" w:cs="Times New Roman"/>
          <w:sz w:val="22"/>
          <w:szCs w:val="22"/>
        </w:rPr>
        <w:t>, in which the Company provided areas and infrastructure utilisation in Nava Nakorn Industrial</w:t>
      </w:r>
      <w:r w:rsidR="00D06A1F">
        <w:rPr>
          <w:rFonts w:ascii="Times New Roman" w:hAnsi="Times New Roman" w:cs="Times New Roman"/>
          <w:sz w:val="22"/>
          <w:szCs w:val="22"/>
        </w:rPr>
        <w:br/>
      </w:r>
      <w:r w:rsidR="00FD4F8A" w:rsidRPr="00D06A1F">
        <w:rPr>
          <w:rFonts w:ascii="Times New Roman" w:hAnsi="Times New Roman" w:cs="Times New Roman"/>
          <w:sz w:val="22"/>
          <w:szCs w:val="22"/>
        </w:rPr>
        <w:t xml:space="preserve">Promotion Zone in Nakhon </w:t>
      </w:r>
      <w:r w:rsidR="00B5406D" w:rsidRPr="00D06A1F">
        <w:rPr>
          <w:rFonts w:ascii="Times New Roman" w:hAnsi="Times New Roman" w:cs="Times New Roman"/>
          <w:sz w:val="22"/>
          <w:szCs w:val="22"/>
        </w:rPr>
        <w:t>R</w:t>
      </w:r>
      <w:r w:rsidR="00FD4F8A" w:rsidRPr="00D06A1F">
        <w:rPr>
          <w:rFonts w:ascii="Times New Roman" w:hAnsi="Times New Roman" w:cs="Times New Roman"/>
          <w:sz w:val="22"/>
          <w:szCs w:val="22"/>
        </w:rPr>
        <w:t xml:space="preserve">atchasima province, as stated condition in the agreement. </w:t>
      </w:r>
      <w:r w:rsidR="00D06A1F">
        <w:rPr>
          <w:rFonts w:ascii="Times New Roman" w:hAnsi="Times New Roman" w:cs="Times New Roman"/>
          <w:sz w:val="22"/>
          <w:szCs w:val="22"/>
        </w:rPr>
        <w:t>In</w:t>
      </w:r>
      <w:r w:rsidR="00F87E4A" w:rsidRPr="00D06A1F">
        <w:rPr>
          <w:rFonts w:ascii="Times New Roman" w:hAnsi="Times New Roman" w:cs="Times New Roman"/>
          <w:sz w:val="22"/>
          <w:szCs w:val="22"/>
        </w:rPr>
        <w:t xml:space="preserve"> April 2022,</w:t>
      </w:r>
      <w:r w:rsidR="00D06A1F">
        <w:rPr>
          <w:rFonts w:ascii="Times New Roman" w:hAnsi="Times New Roman" w:cs="Times New Roman"/>
          <w:sz w:val="22"/>
          <w:szCs w:val="22"/>
        </w:rPr>
        <w:br/>
      </w:r>
      <w:r w:rsidR="00B370C2" w:rsidRPr="00D06A1F">
        <w:rPr>
          <w:rFonts w:ascii="Times New Roman" w:hAnsi="Times New Roman" w:cs="Times New Roman"/>
          <w:sz w:val="22"/>
          <w:szCs w:val="22"/>
        </w:rPr>
        <w:t>The Company received compensation in advance of Baht 15.6 million</w:t>
      </w:r>
      <w:r w:rsidR="00F87E4A" w:rsidRPr="00D06A1F">
        <w:rPr>
          <w:rFonts w:ascii="Times New Roman" w:hAnsi="Times New Roman" w:cs="Times New Roman"/>
          <w:sz w:val="22"/>
          <w:szCs w:val="22"/>
        </w:rPr>
        <w:t>.</w:t>
      </w:r>
      <w:r w:rsidR="00B370C2" w:rsidRPr="00D06A1F">
        <w:rPr>
          <w:rFonts w:ascii="Times New Roman" w:hAnsi="Times New Roman" w:cs="Times New Roman"/>
          <w:sz w:val="22"/>
          <w:szCs w:val="22"/>
        </w:rPr>
        <w:t xml:space="preserve"> </w:t>
      </w:r>
      <w:r w:rsidR="00F87E4A" w:rsidRPr="00D06A1F">
        <w:rPr>
          <w:rFonts w:ascii="Times New Roman" w:hAnsi="Times New Roman" w:cs="Times New Roman"/>
          <w:sz w:val="22"/>
          <w:szCs w:val="22"/>
        </w:rPr>
        <w:t xml:space="preserve">Subsequently, in June 2024, </w:t>
      </w:r>
      <w:r w:rsidR="00F87E4A" w:rsidRPr="00D06A1F">
        <w:rPr>
          <w:rFonts w:ascii="Times New Roman" w:hAnsi="Times New Roman" w:cs="Times New Roman"/>
          <w:sz w:val="22"/>
          <w:szCs w:val="22"/>
        </w:rPr>
        <w:br/>
        <w:t xml:space="preserve">the Company received an additional compensation in advance of Baht 62.4 million </w:t>
      </w:r>
      <w:r w:rsidR="00B370C2" w:rsidRPr="00D06A1F">
        <w:rPr>
          <w:rFonts w:ascii="Times New Roman" w:hAnsi="Times New Roman" w:cs="Times New Roman"/>
          <w:sz w:val="22"/>
          <w:szCs w:val="22"/>
        </w:rPr>
        <w:t>which recorded as deferred income in the statement of financial position and recognised as income by a straight</w:t>
      </w:r>
      <w:r w:rsidR="00395B39" w:rsidRPr="00D06A1F">
        <w:rPr>
          <w:rFonts w:ascii="Times New Roman" w:hAnsi="Times New Roman" w:cs="Times New Roman"/>
          <w:sz w:val="22"/>
          <w:szCs w:val="22"/>
        </w:rPr>
        <w:t xml:space="preserve"> </w:t>
      </w:r>
      <w:r w:rsidR="00B370C2" w:rsidRPr="00D06A1F">
        <w:rPr>
          <w:rFonts w:ascii="Times New Roman" w:hAnsi="Times New Roman" w:cs="Times New Roman"/>
          <w:sz w:val="22"/>
          <w:szCs w:val="22"/>
        </w:rPr>
        <w:t>line basis according to the term of the agreement.</w:t>
      </w:r>
      <w:r>
        <w:rPr>
          <w:rFonts w:ascii="Times New Roman" w:hAnsi="Times New Roman" w:cs="Times New Roman"/>
          <w:sz w:val="22"/>
          <w:szCs w:val="22"/>
        </w:rPr>
        <w:t xml:space="preserve"> </w:t>
      </w:r>
    </w:p>
    <w:p w14:paraId="52337FFE" w14:textId="66968A1D" w:rsidR="006659E9" w:rsidRDefault="006659E9" w:rsidP="00D06A1F">
      <w:pPr>
        <w:ind w:left="540" w:right="-25"/>
        <w:jc w:val="both"/>
        <w:rPr>
          <w:rFonts w:ascii="Times New Roman" w:hAnsi="Times New Roman" w:cs="Times New Roman"/>
          <w:sz w:val="22"/>
          <w:szCs w:val="22"/>
        </w:rPr>
      </w:pPr>
      <w:r>
        <w:rPr>
          <w:rFonts w:ascii="Times New Roman" w:hAnsi="Times New Roman" w:cs="Times New Roman"/>
          <w:sz w:val="22"/>
          <w:szCs w:val="22"/>
        </w:rPr>
        <w:br w:type="page"/>
      </w:r>
    </w:p>
    <w:p w14:paraId="5848C287" w14:textId="07FE6075" w:rsidR="0056481E" w:rsidRDefault="0056481E" w:rsidP="00CC2C3F">
      <w:pPr>
        <w:pStyle w:val="Heading1"/>
        <w:keepLines/>
        <w:numPr>
          <w:ilvl w:val="0"/>
          <w:numId w:val="47"/>
        </w:numPr>
        <w:shd w:val="clear" w:color="auto" w:fill="auto"/>
        <w:ind w:left="540" w:hanging="540"/>
        <w:jc w:val="thaiDistribute"/>
        <w:rPr>
          <w:rFonts w:ascii="Times New Roman" w:hAnsi="Times New Roman"/>
          <w:sz w:val="24"/>
          <w:szCs w:val="24"/>
          <w:u w:val="none"/>
        </w:rPr>
      </w:pPr>
      <w:r>
        <w:rPr>
          <w:rFonts w:ascii="Times New Roman" w:hAnsi="Times New Roman"/>
          <w:sz w:val="24"/>
          <w:szCs w:val="24"/>
          <w:u w:val="none"/>
        </w:rPr>
        <w:lastRenderedPageBreak/>
        <w:t>Cash and cash equivalents</w:t>
      </w:r>
    </w:p>
    <w:p w14:paraId="7A5B9459" w14:textId="77777777" w:rsidR="00705070" w:rsidRPr="0028654B" w:rsidRDefault="00705070" w:rsidP="00705070">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F777FA" w:rsidRPr="000D1F45" w14:paraId="78DB30A9" w14:textId="77777777" w:rsidTr="00F90487">
        <w:trPr>
          <w:cantSplit/>
        </w:trPr>
        <w:tc>
          <w:tcPr>
            <w:tcW w:w="3510" w:type="dxa"/>
          </w:tcPr>
          <w:p w14:paraId="35318768" w14:textId="77777777" w:rsidR="00F777FA" w:rsidRPr="00380C8F" w:rsidRDefault="00F777FA" w:rsidP="001308F9">
            <w:pPr>
              <w:pStyle w:val="acctfourfigures"/>
              <w:tabs>
                <w:tab w:val="clear" w:pos="765"/>
              </w:tabs>
              <w:spacing w:line="240" w:lineRule="atLeast"/>
              <w:rPr>
                <w:b/>
                <w:bCs/>
                <w:szCs w:val="22"/>
              </w:rPr>
            </w:pPr>
          </w:p>
        </w:tc>
        <w:tc>
          <w:tcPr>
            <w:tcW w:w="2790" w:type="dxa"/>
            <w:gridSpan w:val="3"/>
          </w:tcPr>
          <w:p w14:paraId="3E627227" w14:textId="43A07FC7" w:rsidR="00F777FA" w:rsidRPr="003363BF" w:rsidRDefault="00F777FA" w:rsidP="00F777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270" w:type="dxa"/>
          </w:tcPr>
          <w:p w14:paraId="61C21BDB" w14:textId="77777777" w:rsidR="00F777FA" w:rsidRPr="003363BF" w:rsidRDefault="00F777FA"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6EB38AA8" w14:textId="77777777" w:rsidR="00F777FA" w:rsidRPr="000F3207" w:rsidRDefault="00F777FA" w:rsidP="001308F9">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F777FA" w:rsidRPr="000D1F45" w14:paraId="4DE09BC3" w14:textId="77777777" w:rsidTr="00F90487">
        <w:trPr>
          <w:cantSplit/>
        </w:trPr>
        <w:tc>
          <w:tcPr>
            <w:tcW w:w="3510" w:type="dxa"/>
          </w:tcPr>
          <w:p w14:paraId="0BE6B750" w14:textId="77777777" w:rsidR="00F777FA" w:rsidRPr="00380C8F" w:rsidRDefault="00F777FA" w:rsidP="009B57ED">
            <w:pPr>
              <w:pStyle w:val="acctfourfigures"/>
              <w:tabs>
                <w:tab w:val="clear" w:pos="765"/>
              </w:tabs>
              <w:spacing w:line="240" w:lineRule="atLeast"/>
              <w:rPr>
                <w:b/>
                <w:bCs/>
                <w:szCs w:val="22"/>
              </w:rPr>
            </w:pPr>
          </w:p>
        </w:tc>
        <w:tc>
          <w:tcPr>
            <w:tcW w:w="2790" w:type="dxa"/>
            <w:gridSpan w:val="3"/>
          </w:tcPr>
          <w:p w14:paraId="0EFC9E3B" w14:textId="085E769A" w:rsidR="00F777FA" w:rsidRPr="003363BF" w:rsidRDefault="00F777FA" w:rsidP="00F777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F777FA">
              <w:rPr>
                <w:rFonts w:cs="Times New Roman"/>
                <w:b/>
                <w:bCs/>
              </w:rPr>
              <w:t>financial statements</w:t>
            </w:r>
          </w:p>
        </w:tc>
        <w:tc>
          <w:tcPr>
            <w:tcW w:w="270" w:type="dxa"/>
          </w:tcPr>
          <w:p w14:paraId="0C4EE54D" w14:textId="77777777" w:rsidR="00F777FA" w:rsidRPr="003363BF" w:rsidRDefault="00F777FA"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49BF605D" w14:textId="77777777" w:rsidR="00F777FA" w:rsidRPr="003363BF" w:rsidRDefault="00F777FA" w:rsidP="009B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9B3A47" w:rsidRPr="000D1F45" w14:paraId="519443B8" w14:textId="77777777" w:rsidTr="00447CF3">
        <w:trPr>
          <w:cantSplit/>
        </w:trPr>
        <w:tc>
          <w:tcPr>
            <w:tcW w:w="3510" w:type="dxa"/>
          </w:tcPr>
          <w:p w14:paraId="3CC468B9" w14:textId="2ACA6378" w:rsidR="009B3A47" w:rsidRPr="00DA0D13" w:rsidRDefault="009B3A47" w:rsidP="009B3A47">
            <w:pPr>
              <w:pStyle w:val="acctfourfigures"/>
              <w:tabs>
                <w:tab w:val="clear" w:pos="765"/>
              </w:tabs>
              <w:spacing w:line="240" w:lineRule="atLeast"/>
              <w:rPr>
                <w:b/>
                <w:bCs/>
                <w:i/>
                <w:iCs/>
                <w:szCs w:val="22"/>
              </w:rPr>
            </w:pPr>
          </w:p>
        </w:tc>
        <w:tc>
          <w:tcPr>
            <w:tcW w:w="1260" w:type="dxa"/>
          </w:tcPr>
          <w:p w14:paraId="55F255BA" w14:textId="645DF3F5"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4</w:t>
            </w:r>
          </w:p>
        </w:tc>
        <w:tc>
          <w:tcPr>
            <w:tcW w:w="270" w:type="dxa"/>
          </w:tcPr>
          <w:p w14:paraId="4CCF9637" w14:textId="77777777" w:rsidR="009B3A47" w:rsidRPr="000A529C"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52C2870F" w14:textId="4EBF0AE2"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c>
          <w:tcPr>
            <w:tcW w:w="270" w:type="dxa"/>
          </w:tcPr>
          <w:p w14:paraId="0BC42471" w14:textId="77777777"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7EB6BC4B" w14:textId="28F49CF9"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4</w:t>
            </w:r>
          </w:p>
        </w:tc>
        <w:tc>
          <w:tcPr>
            <w:tcW w:w="270" w:type="dxa"/>
          </w:tcPr>
          <w:p w14:paraId="436280C2" w14:textId="77777777" w:rsidR="009B3A47" w:rsidRPr="000A529C"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4F26187" w14:textId="1071E2AD"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r>
      <w:tr w:rsidR="009B3A47" w:rsidRPr="000D1F45" w14:paraId="73FA2EB0" w14:textId="77777777" w:rsidTr="00447CF3">
        <w:trPr>
          <w:cantSplit/>
        </w:trPr>
        <w:tc>
          <w:tcPr>
            <w:tcW w:w="3510" w:type="dxa"/>
          </w:tcPr>
          <w:p w14:paraId="3FF6D537" w14:textId="77777777" w:rsidR="009B3A47" w:rsidRPr="00380C8F" w:rsidRDefault="009B3A47" w:rsidP="009B3A47">
            <w:pPr>
              <w:pStyle w:val="acctfourfigures"/>
              <w:tabs>
                <w:tab w:val="clear" w:pos="765"/>
              </w:tabs>
              <w:spacing w:line="240" w:lineRule="atLeast"/>
              <w:rPr>
                <w:b/>
                <w:bCs/>
                <w:szCs w:val="22"/>
              </w:rPr>
            </w:pPr>
          </w:p>
        </w:tc>
        <w:tc>
          <w:tcPr>
            <w:tcW w:w="5670" w:type="dxa"/>
            <w:gridSpan w:val="7"/>
          </w:tcPr>
          <w:p w14:paraId="7B5E83FB" w14:textId="77777777" w:rsidR="009B3A47" w:rsidRPr="00D675DD"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B3A47" w:rsidRPr="000D1F45" w14:paraId="583813E2" w14:textId="77777777" w:rsidTr="00447CF3">
        <w:trPr>
          <w:cantSplit/>
        </w:trPr>
        <w:tc>
          <w:tcPr>
            <w:tcW w:w="3510" w:type="dxa"/>
          </w:tcPr>
          <w:p w14:paraId="5FDE158A" w14:textId="77777777" w:rsidR="009B3A47" w:rsidRPr="00380C8F" w:rsidRDefault="009B3A47" w:rsidP="009B3A47">
            <w:pPr>
              <w:pStyle w:val="acctfourfigures"/>
              <w:tabs>
                <w:tab w:val="clear" w:pos="765"/>
              </w:tabs>
              <w:spacing w:line="240" w:lineRule="atLeast"/>
              <w:rPr>
                <w:b/>
                <w:bCs/>
                <w:szCs w:val="22"/>
              </w:rPr>
            </w:pPr>
          </w:p>
        </w:tc>
        <w:tc>
          <w:tcPr>
            <w:tcW w:w="5670" w:type="dxa"/>
            <w:gridSpan w:val="7"/>
          </w:tcPr>
          <w:p w14:paraId="65ED35DC" w14:textId="77777777" w:rsidR="009B3A47" w:rsidRPr="00D675DD"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9B3A47" w:rsidRPr="000D1F45" w14:paraId="72254105" w14:textId="77777777" w:rsidTr="002F468A">
        <w:trPr>
          <w:cantSplit/>
        </w:trPr>
        <w:tc>
          <w:tcPr>
            <w:tcW w:w="3510" w:type="dxa"/>
          </w:tcPr>
          <w:p w14:paraId="7A5FB292" w14:textId="77777777" w:rsidR="009B3A47" w:rsidRPr="00C17981"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E9578E">
              <w:t>Cash on hand</w:t>
            </w:r>
          </w:p>
        </w:tc>
        <w:tc>
          <w:tcPr>
            <w:tcW w:w="1260" w:type="dxa"/>
          </w:tcPr>
          <w:p w14:paraId="44527357" w14:textId="6526EB9B" w:rsidR="009B3A47" w:rsidRPr="00494BCF"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tLeast"/>
              <w:ind w:left="-102" w:right="-108"/>
              <w:rPr>
                <w:szCs w:val="28"/>
              </w:rPr>
            </w:pPr>
            <w:r w:rsidRPr="00064D8C">
              <w:rPr>
                <w:szCs w:val="28"/>
              </w:rPr>
              <w:t>-</w:t>
            </w:r>
          </w:p>
        </w:tc>
        <w:tc>
          <w:tcPr>
            <w:tcW w:w="270" w:type="dxa"/>
          </w:tcPr>
          <w:p w14:paraId="2A1FA474"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0"/>
              </w:tabs>
              <w:spacing w:line="240" w:lineRule="atLeast"/>
              <w:ind w:left="-18" w:right="-108"/>
              <w:rPr>
                <w:rFonts w:cs="Times New Roman"/>
              </w:rPr>
            </w:pPr>
          </w:p>
        </w:tc>
        <w:tc>
          <w:tcPr>
            <w:tcW w:w="1260" w:type="dxa"/>
          </w:tcPr>
          <w:p w14:paraId="1AF4B36F" w14:textId="57B30F76" w:rsidR="009B3A47" w:rsidRPr="00494BCF"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szCs w:val="28"/>
              </w:rPr>
            </w:pPr>
            <w:r w:rsidRPr="00064D8C">
              <w:rPr>
                <w:szCs w:val="28"/>
              </w:rPr>
              <w:t>-</w:t>
            </w:r>
          </w:p>
        </w:tc>
        <w:tc>
          <w:tcPr>
            <w:tcW w:w="270" w:type="dxa"/>
          </w:tcPr>
          <w:p w14:paraId="38947321"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2118F9B" w14:textId="08A420EC" w:rsidR="009B3A47" w:rsidRPr="00D675DD" w:rsidRDefault="00064D8C" w:rsidP="004F35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064D8C">
              <w:rPr>
                <w:rFonts w:cs="Times New Roman"/>
              </w:rPr>
              <w:t>3</w:t>
            </w:r>
          </w:p>
        </w:tc>
        <w:tc>
          <w:tcPr>
            <w:tcW w:w="270" w:type="dxa"/>
          </w:tcPr>
          <w:p w14:paraId="66BF063F"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95F9007" w14:textId="376A88BC" w:rsidR="009B3A47" w:rsidRPr="00064D8C" w:rsidRDefault="009B3A47"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Pr>
                <w:rFonts w:cs="Times New Roman"/>
              </w:rPr>
              <w:t>25</w:t>
            </w:r>
          </w:p>
        </w:tc>
      </w:tr>
      <w:tr w:rsidR="009B3A47" w:rsidRPr="000D1F45" w14:paraId="1D6A40EC" w14:textId="77777777" w:rsidTr="002F468A">
        <w:trPr>
          <w:cantSplit/>
        </w:trPr>
        <w:tc>
          <w:tcPr>
            <w:tcW w:w="3510" w:type="dxa"/>
          </w:tcPr>
          <w:p w14:paraId="3ABE3CDE" w14:textId="05C93867" w:rsidR="009B3A47" w:rsidRPr="00A76EE1"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sidRPr="00E9578E">
              <w:rPr>
                <w:rFonts w:ascii="Times New Roman" w:hAnsi="Times New Roman" w:cs="Times New Roman"/>
                <w:sz w:val="22"/>
                <w:szCs w:val="22"/>
              </w:rPr>
              <w:t xml:space="preserve">Cash at </w:t>
            </w:r>
            <w:r>
              <w:rPr>
                <w:rFonts w:ascii="Times New Roman" w:hAnsi="Times New Roman" w:cs="Times New Roman"/>
                <w:sz w:val="22"/>
                <w:szCs w:val="22"/>
              </w:rPr>
              <w:t>financial institutions</w:t>
            </w:r>
            <w:r w:rsidRPr="00E9578E">
              <w:rPr>
                <w:rFonts w:ascii="Times New Roman" w:hAnsi="Times New Roman" w:cs="Times New Roman"/>
                <w:sz w:val="22"/>
                <w:szCs w:val="22"/>
              </w:rPr>
              <w:t xml:space="preserve"> </w:t>
            </w:r>
          </w:p>
        </w:tc>
        <w:tc>
          <w:tcPr>
            <w:tcW w:w="1260" w:type="dxa"/>
          </w:tcPr>
          <w:p w14:paraId="2A6D7E88" w14:textId="0A6F96CD" w:rsidR="009B3A47" w:rsidRPr="009C5281"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tLeast"/>
              <w:ind w:left="-102" w:right="-108"/>
              <w:rPr>
                <w:szCs w:val="28"/>
              </w:rPr>
            </w:pPr>
            <w:r w:rsidRPr="00064D8C">
              <w:rPr>
                <w:szCs w:val="28"/>
              </w:rPr>
              <w:t>355,562</w:t>
            </w:r>
          </w:p>
        </w:tc>
        <w:tc>
          <w:tcPr>
            <w:tcW w:w="270" w:type="dxa"/>
          </w:tcPr>
          <w:p w14:paraId="459BE406"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0"/>
              </w:tabs>
              <w:spacing w:line="240" w:lineRule="atLeast"/>
              <w:ind w:left="-18" w:right="-108"/>
              <w:rPr>
                <w:rFonts w:cs="Times New Roman"/>
              </w:rPr>
            </w:pPr>
          </w:p>
        </w:tc>
        <w:tc>
          <w:tcPr>
            <w:tcW w:w="1260" w:type="dxa"/>
          </w:tcPr>
          <w:p w14:paraId="53F8B8FB" w14:textId="3FED5453" w:rsidR="009B3A47" w:rsidRPr="009C5281"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szCs w:val="28"/>
              </w:rPr>
            </w:pPr>
            <w:r w:rsidRPr="00064D8C">
              <w:rPr>
                <w:szCs w:val="28"/>
              </w:rPr>
              <w:t>421,377</w:t>
            </w:r>
          </w:p>
        </w:tc>
        <w:tc>
          <w:tcPr>
            <w:tcW w:w="270" w:type="dxa"/>
          </w:tcPr>
          <w:p w14:paraId="07DD4AC1"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BBB72D1" w14:textId="0249DBCF" w:rsidR="009B3A47" w:rsidRPr="009C5281"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064D8C">
              <w:rPr>
                <w:rFonts w:cs="Times New Roman"/>
              </w:rPr>
              <w:t>335,493</w:t>
            </w:r>
          </w:p>
        </w:tc>
        <w:tc>
          <w:tcPr>
            <w:tcW w:w="270" w:type="dxa"/>
          </w:tcPr>
          <w:p w14:paraId="11309B2A"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8987FC3" w14:textId="2F65F7D9" w:rsidR="009B3A47" w:rsidRPr="00064D8C" w:rsidRDefault="009B3A47"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Pr>
                <w:rFonts w:cs="Times New Roman"/>
              </w:rPr>
              <w:t>358,707</w:t>
            </w:r>
          </w:p>
        </w:tc>
      </w:tr>
      <w:tr w:rsidR="009B3A47" w:rsidRPr="000D1F45" w14:paraId="54FFD11C" w14:textId="77777777" w:rsidTr="002F468A">
        <w:trPr>
          <w:cantSplit/>
        </w:trPr>
        <w:tc>
          <w:tcPr>
            <w:tcW w:w="3510" w:type="dxa"/>
          </w:tcPr>
          <w:p w14:paraId="79B5874B" w14:textId="77777777" w:rsidR="009B3A47" w:rsidRPr="00C46E2B"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14:paraId="4414302C" w14:textId="626EC978" w:rsidR="009B3A47" w:rsidRP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tLeast"/>
              <w:ind w:left="-102" w:right="-108"/>
              <w:rPr>
                <w:b/>
                <w:bCs/>
                <w:szCs w:val="28"/>
              </w:rPr>
            </w:pPr>
            <w:r w:rsidRPr="00064D8C">
              <w:rPr>
                <w:b/>
                <w:bCs/>
                <w:szCs w:val="28"/>
              </w:rPr>
              <w:t>355,562</w:t>
            </w:r>
          </w:p>
        </w:tc>
        <w:tc>
          <w:tcPr>
            <w:tcW w:w="270" w:type="dxa"/>
          </w:tcPr>
          <w:p w14:paraId="5588DF6D" w14:textId="77777777" w:rsidR="009B3A47" w:rsidRPr="00064D8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0"/>
              </w:tabs>
              <w:spacing w:line="240" w:lineRule="atLeast"/>
              <w:ind w:left="-18" w:right="-108"/>
              <w:rPr>
                <w:rFonts w:cs="Times New Roman"/>
                <w:b/>
                <w:bCs/>
              </w:rPr>
            </w:pPr>
          </w:p>
        </w:tc>
        <w:tc>
          <w:tcPr>
            <w:tcW w:w="1260" w:type="dxa"/>
            <w:tcBorders>
              <w:top w:val="single" w:sz="4" w:space="0" w:color="auto"/>
              <w:bottom w:val="double" w:sz="4" w:space="0" w:color="auto"/>
            </w:tcBorders>
          </w:tcPr>
          <w:p w14:paraId="7EF03176" w14:textId="4AA16347" w:rsidR="009B3A47" w:rsidRPr="00064D8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b/>
                <w:bCs/>
                <w:szCs w:val="28"/>
              </w:rPr>
            </w:pPr>
            <w:r w:rsidRPr="00064D8C">
              <w:rPr>
                <w:b/>
                <w:bCs/>
                <w:szCs w:val="28"/>
              </w:rPr>
              <w:t>421,377</w:t>
            </w:r>
          </w:p>
        </w:tc>
        <w:tc>
          <w:tcPr>
            <w:tcW w:w="270" w:type="dxa"/>
          </w:tcPr>
          <w:p w14:paraId="5FA6660A" w14:textId="77777777" w:rsidR="009B3A47" w:rsidRPr="00064D8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0DA57650" w14:textId="58B9DF2A" w:rsidR="009B3A47" w:rsidRP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sidRPr="00064D8C">
              <w:rPr>
                <w:rFonts w:cs="Times New Roman"/>
                <w:b/>
                <w:bCs/>
              </w:rPr>
              <w:t>335,496</w:t>
            </w:r>
          </w:p>
        </w:tc>
        <w:tc>
          <w:tcPr>
            <w:tcW w:w="270" w:type="dxa"/>
          </w:tcPr>
          <w:p w14:paraId="1FB88506" w14:textId="77777777" w:rsidR="009B3A47" w:rsidRPr="00064D8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04D4063C" w14:textId="7B116EE8" w:rsidR="009B3A47" w:rsidRPr="00064D8C" w:rsidRDefault="009B3A47"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sidRPr="00064D8C">
              <w:rPr>
                <w:rFonts w:cs="Times New Roman"/>
                <w:b/>
                <w:bCs/>
              </w:rPr>
              <w:t>358,732</w:t>
            </w:r>
          </w:p>
        </w:tc>
      </w:tr>
    </w:tbl>
    <w:p w14:paraId="75060A8B" w14:textId="16A3CFFC" w:rsidR="00DA0685" w:rsidRPr="005C386F" w:rsidRDefault="00DA0685" w:rsidP="00407C90">
      <w:pPr>
        <w:pStyle w:val="Heading1"/>
        <w:keepLines/>
        <w:numPr>
          <w:ilvl w:val="0"/>
          <w:numId w:val="0"/>
        </w:numPr>
        <w:shd w:val="clear" w:color="auto" w:fill="auto"/>
        <w:ind w:left="547" w:hanging="540"/>
        <w:rPr>
          <w:rFonts w:ascii="Times New Roman" w:hAnsi="Times New Roman"/>
          <w:sz w:val="22"/>
          <w:szCs w:val="22"/>
          <w:u w:val="none"/>
        </w:rPr>
      </w:pPr>
    </w:p>
    <w:p w14:paraId="48BE0AB6" w14:textId="266C245A" w:rsidR="008709C1" w:rsidRPr="008709C1" w:rsidRDefault="0000542F" w:rsidP="00CC2C3F">
      <w:pPr>
        <w:pStyle w:val="Heading1"/>
        <w:keepLines/>
        <w:numPr>
          <w:ilvl w:val="0"/>
          <w:numId w:val="47"/>
        </w:numPr>
        <w:shd w:val="clear" w:color="auto" w:fill="auto"/>
        <w:ind w:left="540" w:hanging="540"/>
        <w:jc w:val="thaiDistribute"/>
        <w:rPr>
          <w:rFonts w:ascii="Times New Roman" w:hAnsi="Times New Roman" w:cs="Angsana New"/>
          <w:sz w:val="24"/>
          <w:szCs w:val="30"/>
          <w:u w:val="none"/>
        </w:rPr>
      </w:pPr>
      <w:r w:rsidRPr="0000542F">
        <w:rPr>
          <w:rFonts w:ascii="Times New Roman" w:hAnsi="Times New Roman" w:cs="Angsana New"/>
          <w:sz w:val="24"/>
          <w:szCs w:val="30"/>
          <w:u w:val="none"/>
        </w:rPr>
        <w:t>Trade accounts receivables</w:t>
      </w:r>
    </w:p>
    <w:p w14:paraId="3DADD570" w14:textId="77777777" w:rsidR="008709C1" w:rsidRPr="0028654B" w:rsidRDefault="008709C1" w:rsidP="008709C1">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6B72A2" w:rsidRPr="000D1F45" w14:paraId="33B5847D" w14:textId="77777777" w:rsidTr="00F90487">
        <w:trPr>
          <w:cantSplit/>
        </w:trPr>
        <w:tc>
          <w:tcPr>
            <w:tcW w:w="3510" w:type="dxa"/>
          </w:tcPr>
          <w:p w14:paraId="5292735B" w14:textId="77777777" w:rsidR="006B72A2" w:rsidRPr="00380C8F" w:rsidRDefault="006B72A2" w:rsidP="00AD6792">
            <w:pPr>
              <w:pStyle w:val="acctfourfigures"/>
              <w:tabs>
                <w:tab w:val="clear" w:pos="765"/>
              </w:tabs>
              <w:spacing w:line="240" w:lineRule="atLeast"/>
              <w:rPr>
                <w:b/>
                <w:bCs/>
                <w:szCs w:val="22"/>
              </w:rPr>
            </w:pPr>
          </w:p>
        </w:tc>
        <w:tc>
          <w:tcPr>
            <w:tcW w:w="2790" w:type="dxa"/>
            <w:gridSpan w:val="3"/>
          </w:tcPr>
          <w:p w14:paraId="01E3B61E" w14:textId="4F1C5299" w:rsidR="006B72A2" w:rsidRPr="003363BF" w:rsidRDefault="006B72A2" w:rsidP="006B72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270" w:type="dxa"/>
          </w:tcPr>
          <w:p w14:paraId="17CE50E7" w14:textId="77777777" w:rsidR="006B72A2" w:rsidRPr="003363BF" w:rsidRDefault="006B72A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610263A4" w14:textId="77777777" w:rsidR="006B72A2" w:rsidRPr="000F3207" w:rsidRDefault="006B72A2" w:rsidP="00AD6792">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6B72A2" w:rsidRPr="000D1F45" w14:paraId="68838A45" w14:textId="77777777" w:rsidTr="00F90487">
        <w:trPr>
          <w:cantSplit/>
        </w:trPr>
        <w:tc>
          <w:tcPr>
            <w:tcW w:w="3510" w:type="dxa"/>
          </w:tcPr>
          <w:p w14:paraId="55A87731" w14:textId="77777777" w:rsidR="006B72A2" w:rsidRPr="00380C8F" w:rsidRDefault="006B72A2" w:rsidP="00AD6792">
            <w:pPr>
              <w:pStyle w:val="acctfourfigures"/>
              <w:tabs>
                <w:tab w:val="clear" w:pos="765"/>
              </w:tabs>
              <w:spacing w:line="240" w:lineRule="atLeast"/>
              <w:rPr>
                <w:b/>
                <w:bCs/>
                <w:szCs w:val="22"/>
              </w:rPr>
            </w:pPr>
          </w:p>
        </w:tc>
        <w:tc>
          <w:tcPr>
            <w:tcW w:w="2790" w:type="dxa"/>
            <w:gridSpan w:val="3"/>
          </w:tcPr>
          <w:p w14:paraId="329A68FC" w14:textId="192CB287" w:rsidR="006B72A2" w:rsidRPr="003363BF" w:rsidRDefault="006B72A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financial statements</w:t>
            </w:r>
          </w:p>
        </w:tc>
        <w:tc>
          <w:tcPr>
            <w:tcW w:w="270" w:type="dxa"/>
          </w:tcPr>
          <w:p w14:paraId="68BA5C05" w14:textId="77777777" w:rsidR="006B72A2" w:rsidRPr="003363BF" w:rsidRDefault="006B72A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506908CD" w14:textId="77777777" w:rsidR="006B72A2" w:rsidRPr="003363BF" w:rsidRDefault="006B72A2"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9B3A47" w:rsidRPr="000D1F45" w14:paraId="6A41AF00" w14:textId="77777777" w:rsidTr="00AD6792">
        <w:trPr>
          <w:cantSplit/>
        </w:trPr>
        <w:tc>
          <w:tcPr>
            <w:tcW w:w="3510" w:type="dxa"/>
          </w:tcPr>
          <w:p w14:paraId="195C6531" w14:textId="3156CB89" w:rsidR="009B3A47" w:rsidRPr="00380C8F" w:rsidRDefault="009B3A47" w:rsidP="009B3A47">
            <w:pPr>
              <w:pStyle w:val="acctfourfigures"/>
              <w:tabs>
                <w:tab w:val="clear" w:pos="765"/>
              </w:tabs>
              <w:spacing w:line="240" w:lineRule="atLeast"/>
              <w:rPr>
                <w:b/>
                <w:bCs/>
                <w:szCs w:val="22"/>
              </w:rPr>
            </w:pPr>
            <w:r>
              <w:rPr>
                <w:b/>
                <w:bCs/>
                <w:i/>
                <w:iCs/>
                <w:szCs w:val="22"/>
              </w:rPr>
              <w:t>At 31 December</w:t>
            </w:r>
          </w:p>
        </w:tc>
        <w:tc>
          <w:tcPr>
            <w:tcW w:w="1260" w:type="dxa"/>
          </w:tcPr>
          <w:p w14:paraId="08A2C067" w14:textId="6AD62654"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4</w:t>
            </w:r>
          </w:p>
        </w:tc>
        <w:tc>
          <w:tcPr>
            <w:tcW w:w="270" w:type="dxa"/>
          </w:tcPr>
          <w:p w14:paraId="66BBDA5A" w14:textId="77777777" w:rsidR="009B3A47" w:rsidRPr="000A529C"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4FB48B9B" w14:textId="16319549"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c>
          <w:tcPr>
            <w:tcW w:w="270" w:type="dxa"/>
          </w:tcPr>
          <w:p w14:paraId="5C5C9C23" w14:textId="77777777"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67DEDAF5" w14:textId="7462D82D"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4</w:t>
            </w:r>
          </w:p>
        </w:tc>
        <w:tc>
          <w:tcPr>
            <w:tcW w:w="270" w:type="dxa"/>
          </w:tcPr>
          <w:p w14:paraId="6B82C696" w14:textId="77777777" w:rsidR="009B3A47" w:rsidRPr="000A529C"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130963AD" w14:textId="611FE1C8"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r>
      <w:tr w:rsidR="009B3A47" w:rsidRPr="000D1F45" w14:paraId="574A085F" w14:textId="77777777" w:rsidTr="00AD6792">
        <w:trPr>
          <w:cantSplit/>
        </w:trPr>
        <w:tc>
          <w:tcPr>
            <w:tcW w:w="3510" w:type="dxa"/>
          </w:tcPr>
          <w:p w14:paraId="74E373F4" w14:textId="77777777" w:rsidR="009B3A47" w:rsidRPr="00380C8F" w:rsidRDefault="009B3A47" w:rsidP="009B3A47">
            <w:pPr>
              <w:pStyle w:val="acctfourfigures"/>
              <w:tabs>
                <w:tab w:val="clear" w:pos="765"/>
              </w:tabs>
              <w:spacing w:line="240" w:lineRule="atLeast"/>
              <w:rPr>
                <w:b/>
                <w:bCs/>
                <w:szCs w:val="22"/>
              </w:rPr>
            </w:pPr>
          </w:p>
        </w:tc>
        <w:tc>
          <w:tcPr>
            <w:tcW w:w="5670" w:type="dxa"/>
            <w:gridSpan w:val="7"/>
          </w:tcPr>
          <w:p w14:paraId="54E4597E" w14:textId="77777777" w:rsidR="009B3A47" w:rsidRPr="00D675DD"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B3A47" w:rsidRPr="000D1F45" w14:paraId="0A36C05E" w14:textId="77777777" w:rsidTr="00AD6792">
        <w:trPr>
          <w:cantSplit/>
        </w:trPr>
        <w:tc>
          <w:tcPr>
            <w:tcW w:w="3510" w:type="dxa"/>
          </w:tcPr>
          <w:p w14:paraId="4E2FF6EF" w14:textId="77777777" w:rsidR="009B3A47" w:rsidRPr="00380C8F" w:rsidRDefault="009B3A47" w:rsidP="009B3A47">
            <w:pPr>
              <w:pStyle w:val="acctfourfigures"/>
              <w:tabs>
                <w:tab w:val="clear" w:pos="765"/>
              </w:tabs>
              <w:spacing w:line="240" w:lineRule="atLeast"/>
              <w:rPr>
                <w:b/>
                <w:bCs/>
                <w:szCs w:val="22"/>
              </w:rPr>
            </w:pPr>
          </w:p>
        </w:tc>
        <w:tc>
          <w:tcPr>
            <w:tcW w:w="5670" w:type="dxa"/>
            <w:gridSpan w:val="7"/>
          </w:tcPr>
          <w:p w14:paraId="2121012C" w14:textId="77777777" w:rsidR="009B3A47" w:rsidRPr="00D675DD"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9B3A47" w:rsidRPr="000D1F45" w14:paraId="294A8056" w14:textId="77777777" w:rsidTr="002F468A">
        <w:trPr>
          <w:cantSplit/>
        </w:trPr>
        <w:tc>
          <w:tcPr>
            <w:tcW w:w="3510" w:type="dxa"/>
          </w:tcPr>
          <w:p w14:paraId="717E7F48" w14:textId="50F6301E" w:rsidR="009B3A47" w:rsidRPr="00C17981"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Within credit term</w:t>
            </w:r>
          </w:p>
        </w:tc>
        <w:tc>
          <w:tcPr>
            <w:tcW w:w="1260" w:type="dxa"/>
          </w:tcPr>
          <w:p w14:paraId="1CE5E2A5" w14:textId="4C3654B3" w:rsidR="009B3A47" w:rsidRPr="00494BCF"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sidRPr="00064D8C">
              <w:rPr>
                <w:szCs w:val="28"/>
              </w:rPr>
              <w:t>55,502</w:t>
            </w:r>
          </w:p>
        </w:tc>
        <w:tc>
          <w:tcPr>
            <w:tcW w:w="270" w:type="dxa"/>
          </w:tcPr>
          <w:p w14:paraId="3A34A697"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0E7AFBF" w14:textId="61D82BA2" w:rsidR="009B3A47" w:rsidRPr="00494BCF" w:rsidRDefault="009B3A47"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Pr>
                <w:szCs w:val="28"/>
              </w:rPr>
              <w:t>56,486</w:t>
            </w:r>
          </w:p>
        </w:tc>
        <w:tc>
          <w:tcPr>
            <w:tcW w:w="270" w:type="dxa"/>
          </w:tcPr>
          <w:p w14:paraId="234DF167"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032CD0C" w14:textId="2E3BCFE0" w:rsidR="009B3A47" w:rsidRP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064D8C">
              <w:rPr>
                <w:rFonts w:cs="Times New Roman"/>
              </w:rPr>
              <w:t>55,502</w:t>
            </w:r>
          </w:p>
        </w:tc>
        <w:tc>
          <w:tcPr>
            <w:tcW w:w="270" w:type="dxa"/>
          </w:tcPr>
          <w:p w14:paraId="37F0E38E"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F56A025" w14:textId="7C335EBB" w:rsidR="009B3A47" w:rsidRPr="004F3523" w:rsidRDefault="009B3A47" w:rsidP="004F35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4F3523">
              <w:rPr>
                <w:rFonts w:cs="Times New Roman"/>
              </w:rPr>
              <w:t>56,486</w:t>
            </w:r>
          </w:p>
        </w:tc>
      </w:tr>
      <w:tr w:rsidR="009B3A47" w:rsidRPr="000D1F45" w14:paraId="620DB349" w14:textId="77777777" w:rsidTr="002F468A">
        <w:trPr>
          <w:cantSplit/>
        </w:trPr>
        <w:tc>
          <w:tcPr>
            <w:tcW w:w="3510" w:type="dxa"/>
          </w:tcPr>
          <w:p w14:paraId="51B07F7E" w14:textId="35C716AE" w:rsidR="009B3A47" w:rsidRPr="00E9578E"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Overdue:</w:t>
            </w:r>
          </w:p>
        </w:tc>
        <w:tc>
          <w:tcPr>
            <w:tcW w:w="1260" w:type="dxa"/>
          </w:tcPr>
          <w:p w14:paraId="7B17E85A" w14:textId="77777777" w:rsidR="009B3A47" w:rsidRDefault="009B3A47"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p>
        </w:tc>
        <w:tc>
          <w:tcPr>
            <w:tcW w:w="270" w:type="dxa"/>
          </w:tcPr>
          <w:p w14:paraId="5F39ADE5"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2D104EE" w14:textId="77777777" w:rsidR="009B3A47" w:rsidRDefault="009B3A47"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p>
        </w:tc>
        <w:tc>
          <w:tcPr>
            <w:tcW w:w="270" w:type="dxa"/>
          </w:tcPr>
          <w:p w14:paraId="67B6F706"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12F95D7" w14:textId="77777777" w:rsidR="009B3A47" w:rsidRDefault="009B3A47"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p>
        </w:tc>
        <w:tc>
          <w:tcPr>
            <w:tcW w:w="270" w:type="dxa"/>
          </w:tcPr>
          <w:p w14:paraId="49945230"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A21E9A8" w14:textId="77777777" w:rsidR="009B3A47" w:rsidRPr="004F3523" w:rsidRDefault="009B3A47" w:rsidP="004F35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p>
        </w:tc>
      </w:tr>
      <w:tr w:rsidR="00064D8C" w:rsidRPr="000D1F45" w14:paraId="7BAF9B7F" w14:textId="77777777" w:rsidTr="002F468A">
        <w:trPr>
          <w:cantSplit/>
        </w:trPr>
        <w:tc>
          <w:tcPr>
            <w:tcW w:w="3510" w:type="dxa"/>
          </w:tcPr>
          <w:p w14:paraId="42A3EEE1" w14:textId="14A69D08" w:rsidR="00064D8C" w:rsidRPr="00E9578E" w:rsidRDefault="00064D8C" w:rsidP="0006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Less than 3 months</w:t>
            </w:r>
          </w:p>
        </w:tc>
        <w:tc>
          <w:tcPr>
            <w:tcW w:w="1260" w:type="dxa"/>
          </w:tcPr>
          <w:p w14:paraId="26101524" w14:textId="312A95B1" w:rsid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sidRPr="00AD6CB4">
              <w:t>3,782</w:t>
            </w:r>
          </w:p>
        </w:tc>
        <w:tc>
          <w:tcPr>
            <w:tcW w:w="270" w:type="dxa"/>
          </w:tcPr>
          <w:p w14:paraId="5207D307" w14:textId="77777777" w:rsidR="00064D8C" w:rsidRPr="00D675DD"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137A24A" w14:textId="7C779CF7" w:rsid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sidRPr="00064D8C">
              <w:rPr>
                <w:szCs w:val="28"/>
              </w:rPr>
              <w:t>5,815</w:t>
            </w:r>
          </w:p>
        </w:tc>
        <w:tc>
          <w:tcPr>
            <w:tcW w:w="270" w:type="dxa"/>
          </w:tcPr>
          <w:p w14:paraId="1E59B632" w14:textId="77777777" w:rsidR="00064D8C" w:rsidRPr="00D675DD"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2AF5050" w14:textId="750E0EDF" w:rsid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064D8C">
              <w:rPr>
                <w:rFonts w:cs="Times New Roman"/>
              </w:rPr>
              <w:t>3,782</w:t>
            </w:r>
          </w:p>
        </w:tc>
        <w:tc>
          <w:tcPr>
            <w:tcW w:w="270" w:type="dxa"/>
          </w:tcPr>
          <w:p w14:paraId="4AA8F716" w14:textId="77777777" w:rsidR="00064D8C" w:rsidRPr="00D675DD"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F1BE1BB" w14:textId="2369E2F3" w:rsidR="00064D8C" w:rsidRPr="004F3523" w:rsidRDefault="00064D8C" w:rsidP="004F35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Pr>
                <w:rFonts w:cs="Times New Roman"/>
              </w:rPr>
              <w:t>5,815</w:t>
            </w:r>
          </w:p>
        </w:tc>
      </w:tr>
      <w:tr w:rsidR="00064D8C" w:rsidRPr="000D1F45" w14:paraId="286C8A33" w14:textId="77777777" w:rsidTr="002F468A">
        <w:trPr>
          <w:cantSplit/>
        </w:trPr>
        <w:tc>
          <w:tcPr>
            <w:tcW w:w="3510" w:type="dxa"/>
          </w:tcPr>
          <w:p w14:paraId="1AED4BCD" w14:textId="76FEF598" w:rsidR="00064D8C" w:rsidRPr="00E9578E" w:rsidRDefault="00064D8C" w:rsidP="0006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3 - 6 months</w:t>
            </w:r>
          </w:p>
        </w:tc>
        <w:tc>
          <w:tcPr>
            <w:tcW w:w="1260" w:type="dxa"/>
          </w:tcPr>
          <w:p w14:paraId="1C81CA45" w14:textId="49BD71EE" w:rsid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sidRPr="00AD6CB4">
              <w:t>471</w:t>
            </w:r>
          </w:p>
        </w:tc>
        <w:tc>
          <w:tcPr>
            <w:tcW w:w="270" w:type="dxa"/>
          </w:tcPr>
          <w:p w14:paraId="3A3987E4" w14:textId="77777777" w:rsidR="00064D8C" w:rsidRPr="00D675DD"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C1F12F7" w14:textId="5544F12C" w:rsid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sidRPr="00064D8C">
              <w:rPr>
                <w:szCs w:val="28"/>
              </w:rPr>
              <w:t>1,837</w:t>
            </w:r>
          </w:p>
        </w:tc>
        <w:tc>
          <w:tcPr>
            <w:tcW w:w="270" w:type="dxa"/>
          </w:tcPr>
          <w:p w14:paraId="5F275F1A" w14:textId="77777777" w:rsidR="00064D8C" w:rsidRPr="00D675DD"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4784C54" w14:textId="0FDE2A88" w:rsid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064D8C">
              <w:rPr>
                <w:rFonts w:cs="Times New Roman"/>
              </w:rPr>
              <w:t>471</w:t>
            </w:r>
          </w:p>
        </w:tc>
        <w:tc>
          <w:tcPr>
            <w:tcW w:w="270" w:type="dxa"/>
          </w:tcPr>
          <w:p w14:paraId="1614EADD" w14:textId="77777777" w:rsidR="00064D8C" w:rsidRPr="00D675DD"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B82EA8A" w14:textId="5F234F16" w:rsidR="00064D8C" w:rsidRPr="004F3523" w:rsidRDefault="00064D8C" w:rsidP="004F35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Pr>
                <w:rFonts w:cs="Times New Roman"/>
              </w:rPr>
              <w:t>1,837</w:t>
            </w:r>
          </w:p>
        </w:tc>
      </w:tr>
      <w:tr w:rsidR="00064D8C" w:rsidRPr="000D1F45" w14:paraId="37FD7D5D" w14:textId="77777777" w:rsidTr="002F468A">
        <w:trPr>
          <w:cantSplit/>
        </w:trPr>
        <w:tc>
          <w:tcPr>
            <w:tcW w:w="3510" w:type="dxa"/>
          </w:tcPr>
          <w:p w14:paraId="6D97EFF6" w14:textId="34C46B36" w:rsidR="00064D8C" w:rsidRPr="00E9578E" w:rsidRDefault="00064D8C" w:rsidP="0006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6 - 12 months</w:t>
            </w:r>
          </w:p>
        </w:tc>
        <w:tc>
          <w:tcPr>
            <w:tcW w:w="1260" w:type="dxa"/>
          </w:tcPr>
          <w:p w14:paraId="78DDA6C0" w14:textId="03C88E02" w:rsid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sidRPr="00AD6CB4">
              <w:t>1,149</w:t>
            </w:r>
          </w:p>
        </w:tc>
        <w:tc>
          <w:tcPr>
            <w:tcW w:w="270" w:type="dxa"/>
          </w:tcPr>
          <w:p w14:paraId="6A5313A6" w14:textId="77777777" w:rsidR="00064D8C" w:rsidRPr="00D675DD"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025C9E8" w14:textId="7F0A740D" w:rsid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sidRPr="00064D8C">
              <w:rPr>
                <w:szCs w:val="28"/>
              </w:rPr>
              <w:t>624</w:t>
            </w:r>
          </w:p>
        </w:tc>
        <w:tc>
          <w:tcPr>
            <w:tcW w:w="270" w:type="dxa"/>
          </w:tcPr>
          <w:p w14:paraId="14BF93C3" w14:textId="77777777" w:rsidR="00064D8C" w:rsidRPr="00D675DD"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4946873" w14:textId="26FF331B" w:rsid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064D8C">
              <w:rPr>
                <w:rFonts w:cs="Times New Roman"/>
              </w:rPr>
              <w:t>1,149</w:t>
            </w:r>
          </w:p>
        </w:tc>
        <w:tc>
          <w:tcPr>
            <w:tcW w:w="270" w:type="dxa"/>
          </w:tcPr>
          <w:p w14:paraId="1C77B7A1" w14:textId="77777777" w:rsidR="00064D8C" w:rsidRPr="00D675DD"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CC69A4" w14:textId="0A2F9995" w:rsidR="00064D8C" w:rsidRPr="004F3523" w:rsidRDefault="00064D8C" w:rsidP="004F35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Pr>
                <w:rFonts w:cs="Times New Roman"/>
              </w:rPr>
              <w:t>624</w:t>
            </w:r>
          </w:p>
        </w:tc>
      </w:tr>
      <w:tr w:rsidR="00064D8C" w:rsidRPr="000D1F45" w14:paraId="1F631784" w14:textId="77777777" w:rsidTr="002F468A">
        <w:trPr>
          <w:cantSplit/>
        </w:trPr>
        <w:tc>
          <w:tcPr>
            <w:tcW w:w="3510" w:type="dxa"/>
          </w:tcPr>
          <w:p w14:paraId="11E31255" w14:textId="0D8419B7" w:rsidR="00064D8C" w:rsidRPr="00E9578E" w:rsidRDefault="00064D8C" w:rsidP="0006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Over 12 months</w:t>
            </w:r>
          </w:p>
        </w:tc>
        <w:tc>
          <w:tcPr>
            <w:tcW w:w="1260" w:type="dxa"/>
            <w:tcBorders>
              <w:bottom w:val="single" w:sz="4" w:space="0" w:color="auto"/>
            </w:tcBorders>
          </w:tcPr>
          <w:p w14:paraId="4F430944" w14:textId="3FFC8E56" w:rsid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sidRPr="00AD6CB4">
              <w:t>1,372</w:t>
            </w:r>
          </w:p>
        </w:tc>
        <w:tc>
          <w:tcPr>
            <w:tcW w:w="270" w:type="dxa"/>
          </w:tcPr>
          <w:p w14:paraId="59C74CFE" w14:textId="77777777" w:rsidR="00064D8C" w:rsidRPr="00CB0067"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260" w:type="dxa"/>
            <w:tcBorders>
              <w:bottom w:val="single" w:sz="4" w:space="0" w:color="auto"/>
            </w:tcBorders>
          </w:tcPr>
          <w:p w14:paraId="4DE19D91" w14:textId="27A3139B" w:rsid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Pr>
                <w:szCs w:val="28"/>
              </w:rPr>
              <w:t>2,612</w:t>
            </w:r>
          </w:p>
        </w:tc>
        <w:tc>
          <w:tcPr>
            <w:tcW w:w="270" w:type="dxa"/>
          </w:tcPr>
          <w:p w14:paraId="63668FBA" w14:textId="77777777" w:rsidR="00064D8C" w:rsidRPr="00CB0067"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Borders>
              <w:bottom w:val="single" w:sz="4" w:space="0" w:color="auto"/>
            </w:tcBorders>
          </w:tcPr>
          <w:p w14:paraId="70A4BA6B" w14:textId="39AFED07" w:rsidR="00064D8C" w:rsidRP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064D8C">
              <w:rPr>
                <w:rFonts w:cs="Times New Roman"/>
              </w:rPr>
              <w:t>1,372</w:t>
            </w:r>
          </w:p>
        </w:tc>
        <w:tc>
          <w:tcPr>
            <w:tcW w:w="270" w:type="dxa"/>
          </w:tcPr>
          <w:p w14:paraId="7A9091A1" w14:textId="77777777" w:rsidR="00064D8C" w:rsidRPr="00CB0067"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Borders>
              <w:bottom w:val="single" w:sz="4" w:space="0" w:color="auto"/>
            </w:tcBorders>
          </w:tcPr>
          <w:p w14:paraId="172FC9F2" w14:textId="72C8E8A9" w:rsidR="00064D8C" w:rsidRPr="004F3523" w:rsidRDefault="00064D8C" w:rsidP="004F35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4F3523">
              <w:rPr>
                <w:rFonts w:cs="Times New Roman"/>
              </w:rPr>
              <w:t>2,612</w:t>
            </w:r>
          </w:p>
        </w:tc>
      </w:tr>
      <w:tr w:rsidR="009B3A47" w:rsidRPr="000D1F45" w14:paraId="3E7A420A" w14:textId="77777777" w:rsidTr="00064D8C">
        <w:trPr>
          <w:cantSplit/>
        </w:trPr>
        <w:tc>
          <w:tcPr>
            <w:tcW w:w="3510" w:type="dxa"/>
          </w:tcPr>
          <w:p w14:paraId="44540285" w14:textId="05991881" w:rsidR="009B3A47" w:rsidRPr="0000542F"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b/>
                <w:bCs/>
                <w:sz w:val="22"/>
                <w:szCs w:val="22"/>
              </w:rPr>
            </w:pPr>
            <w:r w:rsidRPr="0000542F">
              <w:rPr>
                <w:rFonts w:ascii="Times New Roman" w:hAnsi="Times New Roman" w:cs="Times New Roman"/>
                <w:b/>
                <w:bCs/>
                <w:sz w:val="22"/>
                <w:szCs w:val="22"/>
              </w:rPr>
              <w:t>Total</w:t>
            </w:r>
          </w:p>
        </w:tc>
        <w:tc>
          <w:tcPr>
            <w:tcW w:w="1260" w:type="dxa"/>
            <w:tcBorders>
              <w:top w:val="single" w:sz="4" w:space="0" w:color="auto"/>
            </w:tcBorders>
          </w:tcPr>
          <w:p w14:paraId="65F18287" w14:textId="5FB7AE26" w:rsidR="009B3A47" w:rsidRP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b/>
                <w:bCs/>
                <w:szCs w:val="28"/>
              </w:rPr>
            </w:pPr>
            <w:r w:rsidRPr="00064D8C">
              <w:rPr>
                <w:b/>
                <w:bCs/>
                <w:szCs w:val="28"/>
              </w:rPr>
              <w:t>62,276</w:t>
            </w:r>
          </w:p>
        </w:tc>
        <w:tc>
          <w:tcPr>
            <w:tcW w:w="270" w:type="dxa"/>
          </w:tcPr>
          <w:p w14:paraId="7D29698E" w14:textId="77777777" w:rsidR="009B3A47" w:rsidRPr="00064D8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38C357BC" w14:textId="0150E856" w:rsidR="009B3A47" w:rsidRPr="00064D8C" w:rsidRDefault="009B3A47"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b/>
                <w:bCs/>
                <w:szCs w:val="28"/>
              </w:rPr>
            </w:pPr>
            <w:r w:rsidRPr="00064D8C">
              <w:rPr>
                <w:b/>
                <w:bCs/>
                <w:szCs w:val="28"/>
              </w:rPr>
              <w:t>67,374</w:t>
            </w:r>
          </w:p>
        </w:tc>
        <w:tc>
          <w:tcPr>
            <w:tcW w:w="270" w:type="dxa"/>
          </w:tcPr>
          <w:p w14:paraId="3909978C" w14:textId="77777777" w:rsidR="009B3A47" w:rsidRPr="00064D8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40079DF1" w14:textId="4D94ACBC" w:rsidR="009B3A47" w:rsidRP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sidRPr="00064D8C">
              <w:rPr>
                <w:rFonts w:cs="Times New Roman"/>
                <w:b/>
                <w:bCs/>
              </w:rPr>
              <w:t>62,276</w:t>
            </w:r>
          </w:p>
        </w:tc>
        <w:tc>
          <w:tcPr>
            <w:tcW w:w="270" w:type="dxa"/>
          </w:tcPr>
          <w:p w14:paraId="7F42F659" w14:textId="77777777" w:rsidR="009B3A47" w:rsidRPr="00064D8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46F19F54" w14:textId="3284F879" w:rsidR="009B3A47" w:rsidRPr="004F3523" w:rsidRDefault="009B3A47" w:rsidP="004F35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sidRPr="004F3523">
              <w:rPr>
                <w:rFonts w:cs="Times New Roman"/>
                <w:b/>
                <w:bCs/>
              </w:rPr>
              <w:t>67,374</w:t>
            </w:r>
          </w:p>
        </w:tc>
      </w:tr>
      <w:tr w:rsidR="00064D8C" w:rsidRPr="000D1F45" w14:paraId="6E316DCB" w14:textId="77777777" w:rsidTr="00064D8C">
        <w:trPr>
          <w:cantSplit/>
        </w:trPr>
        <w:tc>
          <w:tcPr>
            <w:tcW w:w="3510" w:type="dxa"/>
          </w:tcPr>
          <w:p w14:paraId="56F9A11B" w14:textId="59430D40" w:rsidR="00064D8C" w:rsidRPr="00064D8C" w:rsidRDefault="00064D8C" w:rsidP="00064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sidRPr="00A56E24">
              <w:rPr>
                <w:rFonts w:ascii="Times New Roman" w:hAnsi="Times New Roman" w:cs="Times New Roman"/>
                <w:i/>
                <w:iCs/>
                <w:sz w:val="22"/>
                <w:szCs w:val="22"/>
              </w:rPr>
              <w:t>Less</w:t>
            </w:r>
            <w:r w:rsidRPr="0000542F">
              <w:rPr>
                <w:rFonts w:ascii="Times New Roman" w:hAnsi="Times New Roman" w:cs="Times New Roman"/>
                <w:sz w:val="22"/>
                <w:szCs w:val="22"/>
              </w:rPr>
              <w:t xml:space="preserve"> allowance for </w:t>
            </w:r>
            <w:r>
              <w:rPr>
                <w:rFonts w:ascii="Times New Roman" w:hAnsi="Times New Roman" w:cs="Times New Roman"/>
                <w:sz w:val="22"/>
                <w:szCs w:val="22"/>
              </w:rPr>
              <w:t>expected</w:t>
            </w:r>
          </w:p>
        </w:tc>
        <w:tc>
          <w:tcPr>
            <w:tcW w:w="1260" w:type="dxa"/>
          </w:tcPr>
          <w:p w14:paraId="41A667BE" w14:textId="77777777" w:rsidR="00064D8C" w:rsidRP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p>
        </w:tc>
        <w:tc>
          <w:tcPr>
            <w:tcW w:w="270" w:type="dxa"/>
          </w:tcPr>
          <w:p w14:paraId="27E6C32F" w14:textId="77777777" w:rsidR="00064D8C" w:rsidRPr="00EF0BBF" w:rsidRDefault="00064D8C"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Pr>
          <w:p w14:paraId="5ADAAFC6" w14:textId="77777777" w:rsidR="00064D8C" w:rsidRP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p>
        </w:tc>
        <w:tc>
          <w:tcPr>
            <w:tcW w:w="270" w:type="dxa"/>
          </w:tcPr>
          <w:p w14:paraId="129626A2" w14:textId="77777777" w:rsidR="00064D8C" w:rsidRPr="00EF0BBF" w:rsidRDefault="00064D8C"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2554D751" w14:textId="77777777" w:rsidR="00064D8C" w:rsidRP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p>
        </w:tc>
        <w:tc>
          <w:tcPr>
            <w:tcW w:w="270" w:type="dxa"/>
          </w:tcPr>
          <w:p w14:paraId="42D4F653" w14:textId="77777777" w:rsidR="00064D8C" w:rsidRPr="0000542F" w:rsidRDefault="00064D8C"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7EFA94F5" w14:textId="77777777" w:rsidR="00064D8C" w:rsidRPr="004F3523" w:rsidRDefault="00064D8C" w:rsidP="004F35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p>
        </w:tc>
      </w:tr>
      <w:tr w:rsidR="009B3A47" w:rsidRPr="000D1F45" w14:paraId="10117175" w14:textId="77777777" w:rsidTr="00E52AF0">
        <w:trPr>
          <w:cantSplit/>
        </w:trPr>
        <w:tc>
          <w:tcPr>
            <w:tcW w:w="3510" w:type="dxa"/>
          </w:tcPr>
          <w:p w14:paraId="2A2A355E" w14:textId="10A951CF" w:rsidR="009B3A47" w:rsidRPr="00A76EE1"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4"/>
              <w:rPr>
                <w:rFonts w:ascii="Times New Roman" w:hAnsi="Times New Roman" w:cs="Times New Roman"/>
                <w:sz w:val="22"/>
                <w:szCs w:val="22"/>
              </w:rPr>
            </w:pPr>
            <w:r>
              <w:rPr>
                <w:rFonts w:ascii="Times New Roman" w:hAnsi="Times New Roman" w:cs="Times New Roman"/>
                <w:sz w:val="22"/>
                <w:szCs w:val="22"/>
              </w:rPr>
              <w:t>credit loss</w:t>
            </w:r>
          </w:p>
        </w:tc>
        <w:tc>
          <w:tcPr>
            <w:tcW w:w="1260" w:type="dxa"/>
            <w:tcBorders>
              <w:bottom w:val="single" w:sz="4" w:space="0" w:color="auto"/>
            </w:tcBorders>
            <w:vAlign w:val="bottom"/>
          </w:tcPr>
          <w:p w14:paraId="304E0D9F" w14:textId="2C1D418E" w:rsidR="009B3A47" w:rsidRPr="00EF0BBF"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sidRPr="00064D8C">
              <w:rPr>
                <w:szCs w:val="28"/>
              </w:rPr>
              <w:t>(2,847)</w:t>
            </w:r>
          </w:p>
        </w:tc>
        <w:tc>
          <w:tcPr>
            <w:tcW w:w="270" w:type="dxa"/>
            <w:vAlign w:val="bottom"/>
          </w:tcPr>
          <w:p w14:paraId="3D6D68A0" w14:textId="77777777" w:rsidR="009B3A47" w:rsidRPr="00EF0BBF"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vAlign w:val="bottom"/>
          </w:tcPr>
          <w:p w14:paraId="29539021" w14:textId="1C57E114" w:rsidR="009B3A47" w:rsidRPr="00EF0BBF" w:rsidRDefault="009B3A47"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sidRPr="00064D8C">
              <w:rPr>
                <w:szCs w:val="28"/>
              </w:rPr>
              <w:t>(4,581)</w:t>
            </w:r>
          </w:p>
        </w:tc>
        <w:tc>
          <w:tcPr>
            <w:tcW w:w="270" w:type="dxa"/>
            <w:vAlign w:val="bottom"/>
          </w:tcPr>
          <w:p w14:paraId="05CCF8D7" w14:textId="77777777" w:rsidR="009B3A47" w:rsidRPr="00EF0BBF"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vAlign w:val="bottom"/>
          </w:tcPr>
          <w:p w14:paraId="23730216" w14:textId="0AE84DB1" w:rsidR="009B3A47" w:rsidRPr="00EF0BBF"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064D8C">
              <w:rPr>
                <w:rFonts w:cs="Times New Roman"/>
              </w:rPr>
              <w:t>(2,847)</w:t>
            </w:r>
          </w:p>
        </w:tc>
        <w:tc>
          <w:tcPr>
            <w:tcW w:w="270" w:type="dxa"/>
            <w:vAlign w:val="bottom"/>
          </w:tcPr>
          <w:p w14:paraId="0E23BF64"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vAlign w:val="bottom"/>
          </w:tcPr>
          <w:p w14:paraId="0C72180D" w14:textId="69280D91" w:rsidR="009B3A47" w:rsidRPr="004F3523" w:rsidRDefault="009B3A47" w:rsidP="004F35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EF0BBF">
              <w:rPr>
                <w:rFonts w:cs="Times New Roman"/>
              </w:rPr>
              <w:t>(4,581)</w:t>
            </w:r>
          </w:p>
        </w:tc>
      </w:tr>
      <w:tr w:rsidR="009B3A47" w:rsidRPr="000D1F45" w14:paraId="63A3C1A1" w14:textId="77777777" w:rsidTr="002F468A">
        <w:trPr>
          <w:cantSplit/>
        </w:trPr>
        <w:tc>
          <w:tcPr>
            <w:tcW w:w="3510" w:type="dxa"/>
          </w:tcPr>
          <w:p w14:paraId="083A5AF7" w14:textId="208ECD4B" w:rsidR="009B3A47" w:rsidRPr="00C46E2B"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Pr>
                <w:b/>
                <w:bCs/>
              </w:rPr>
              <w:t>Net</w:t>
            </w:r>
          </w:p>
        </w:tc>
        <w:tc>
          <w:tcPr>
            <w:tcW w:w="1260" w:type="dxa"/>
            <w:tcBorders>
              <w:top w:val="single" w:sz="4" w:space="0" w:color="auto"/>
              <w:bottom w:val="double" w:sz="4" w:space="0" w:color="auto"/>
            </w:tcBorders>
          </w:tcPr>
          <w:p w14:paraId="41C077D1" w14:textId="5FF28CA8" w:rsidR="009B3A47" w:rsidRP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b/>
                <w:bCs/>
                <w:szCs w:val="28"/>
              </w:rPr>
            </w:pPr>
            <w:r w:rsidRPr="00064D8C">
              <w:rPr>
                <w:b/>
                <w:bCs/>
                <w:szCs w:val="28"/>
              </w:rPr>
              <w:t>59,429</w:t>
            </w:r>
          </w:p>
        </w:tc>
        <w:tc>
          <w:tcPr>
            <w:tcW w:w="270" w:type="dxa"/>
          </w:tcPr>
          <w:p w14:paraId="0FC16EB6" w14:textId="77777777" w:rsidR="009B3A47" w:rsidRPr="00064D8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0AC0F12C" w14:textId="47F67025" w:rsidR="009B3A47" w:rsidRPr="00064D8C" w:rsidRDefault="009B3A47"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b/>
                <w:bCs/>
                <w:szCs w:val="28"/>
              </w:rPr>
            </w:pPr>
            <w:r w:rsidRPr="00064D8C">
              <w:rPr>
                <w:b/>
                <w:bCs/>
                <w:szCs w:val="28"/>
              </w:rPr>
              <w:t>62,793</w:t>
            </w:r>
          </w:p>
        </w:tc>
        <w:tc>
          <w:tcPr>
            <w:tcW w:w="270" w:type="dxa"/>
          </w:tcPr>
          <w:p w14:paraId="26F0C92D" w14:textId="77777777" w:rsidR="009B3A47" w:rsidRPr="00064D8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7E6292EB" w14:textId="392FAB30" w:rsidR="009B3A47" w:rsidRPr="00064D8C" w:rsidRDefault="00064D8C" w:rsidP="00064D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sidRPr="00064D8C">
              <w:rPr>
                <w:rFonts w:cs="Times New Roman"/>
                <w:b/>
                <w:bCs/>
              </w:rPr>
              <w:t>59,429</w:t>
            </w:r>
          </w:p>
        </w:tc>
        <w:tc>
          <w:tcPr>
            <w:tcW w:w="270" w:type="dxa"/>
          </w:tcPr>
          <w:p w14:paraId="26AB3DD4" w14:textId="77777777" w:rsidR="009B3A47" w:rsidRPr="00064D8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126FBC9E" w14:textId="72C9B80A" w:rsidR="009B3A47" w:rsidRPr="004F3523" w:rsidRDefault="009B3A47" w:rsidP="004F35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sidRPr="004F3523">
              <w:rPr>
                <w:rFonts w:cs="Times New Roman"/>
                <w:b/>
                <w:bCs/>
              </w:rPr>
              <w:t>62,793</w:t>
            </w:r>
          </w:p>
        </w:tc>
      </w:tr>
    </w:tbl>
    <w:p w14:paraId="7C1CA461" w14:textId="60B553B2" w:rsidR="00D5549E" w:rsidRPr="006659E9" w:rsidRDefault="00D5549E">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170"/>
        <w:gridCol w:w="1529"/>
        <w:gridCol w:w="181"/>
        <w:gridCol w:w="1530"/>
      </w:tblGrid>
      <w:tr w:rsidR="002F468A" w:rsidRPr="000D1F45" w14:paraId="2651CCE7" w14:textId="77777777" w:rsidTr="002F468A">
        <w:trPr>
          <w:cantSplit/>
        </w:trPr>
        <w:tc>
          <w:tcPr>
            <w:tcW w:w="3510" w:type="dxa"/>
          </w:tcPr>
          <w:p w14:paraId="02F549D9" w14:textId="77777777" w:rsidR="002F468A"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171ECD7F" w14:textId="77777777" w:rsidR="002F468A"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13BE4C70" w14:textId="77777777" w:rsidR="002F468A" w:rsidRPr="0092661C"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3DB6BBDC" w14:textId="40A29CD5"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108"/>
              <w:jc w:val="center"/>
              <w:rPr>
                <w:b/>
                <w:bCs/>
                <w:szCs w:val="28"/>
              </w:rPr>
            </w:pPr>
            <w:r w:rsidRPr="005B731A">
              <w:rPr>
                <w:b/>
                <w:bCs/>
                <w:szCs w:val="28"/>
              </w:rPr>
              <w:t>Consolidated</w:t>
            </w:r>
            <w:r>
              <w:rPr>
                <w:b/>
                <w:bCs/>
                <w:szCs w:val="28"/>
              </w:rPr>
              <w:t xml:space="preserve"> financial statements/</w:t>
            </w:r>
          </w:p>
        </w:tc>
      </w:tr>
      <w:tr w:rsidR="002F468A" w:rsidRPr="000D1F45" w14:paraId="74E95221" w14:textId="77777777" w:rsidTr="002F468A">
        <w:trPr>
          <w:cantSplit/>
        </w:trPr>
        <w:tc>
          <w:tcPr>
            <w:tcW w:w="3510" w:type="dxa"/>
          </w:tcPr>
          <w:p w14:paraId="7BD23E66" w14:textId="765FF793"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D5549E">
              <w:rPr>
                <w:b/>
                <w:bCs/>
                <w:i/>
                <w:iCs/>
              </w:rPr>
              <w:t xml:space="preserve">Allowance for </w:t>
            </w:r>
            <w:r w:rsidR="003F2D3A">
              <w:rPr>
                <w:b/>
                <w:bCs/>
                <w:i/>
                <w:iCs/>
              </w:rPr>
              <w:t>expected credit loss</w:t>
            </w:r>
          </w:p>
        </w:tc>
        <w:tc>
          <w:tcPr>
            <w:tcW w:w="1260" w:type="dxa"/>
          </w:tcPr>
          <w:p w14:paraId="4BB0DACC" w14:textId="77777777"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5AC694CE"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50A8C062" w14:textId="3C5641E8"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b/>
                <w:bCs/>
                <w:szCs w:val="28"/>
              </w:rPr>
            </w:pPr>
            <w:r>
              <w:rPr>
                <w:b/>
                <w:bCs/>
                <w:szCs w:val="28"/>
              </w:rPr>
              <w:t>Separate financial statements</w:t>
            </w:r>
          </w:p>
        </w:tc>
      </w:tr>
      <w:tr w:rsidR="009B3A47" w:rsidRPr="000D1F45" w14:paraId="1483F914" w14:textId="77777777" w:rsidTr="002F468A">
        <w:trPr>
          <w:cantSplit/>
        </w:trPr>
        <w:tc>
          <w:tcPr>
            <w:tcW w:w="3510" w:type="dxa"/>
          </w:tcPr>
          <w:p w14:paraId="22B95C30" w14:textId="77777777" w:rsidR="009B3A47" w:rsidRPr="00CB68AA"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Pr>
          <w:p w14:paraId="3C126FA2" w14:textId="77777777" w:rsidR="009B3A47"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2A517DA8" w14:textId="77777777" w:rsidR="009B3A47" w:rsidRPr="0092661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Pr>
          <w:p w14:paraId="134E6DC6" w14:textId="4DC3D9D8" w:rsidR="009B3A47" w:rsidRPr="002F468A"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rFonts w:cs="Times New Roman"/>
              </w:rPr>
              <w:t>202</w:t>
            </w:r>
            <w:r>
              <w:rPr>
                <w:rFonts w:cs="Cordia New"/>
              </w:rPr>
              <w:t>4</w:t>
            </w:r>
          </w:p>
        </w:tc>
        <w:tc>
          <w:tcPr>
            <w:tcW w:w="181" w:type="dxa"/>
          </w:tcPr>
          <w:p w14:paraId="42D6134E" w14:textId="77777777" w:rsidR="009B3A47" w:rsidRPr="0092661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Pr>
          <w:p w14:paraId="0C28CE6E" w14:textId="41319A72" w:rsidR="009B3A47" w:rsidRPr="001F65C0"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Pr>
                <w:rFonts w:cs="Times New Roman"/>
              </w:rPr>
              <w:t>2023</w:t>
            </w:r>
          </w:p>
        </w:tc>
      </w:tr>
      <w:tr w:rsidR="009B3A47" w:rsidRPr="000D1F45" w14:paraId="7EEC05C0" w14:textId="77777777" w:rsidTr="00F90487">
        <w:trPr>
          <w:cantSplit/>
        </w:trPr>
        <w:tc>
          <w:tcPr>
            <w:tcW w:w="3510" w:type="dxa"/>
          </w:tcPr>
          <w:p w14:paraId="0086DE12" w14:textId="77777777" w:rsidR="009B3A47" w:rsidRPr="00CB68AA"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Pr>
          <w:p w14:paraId="5101FBFB" w14:textId="77777777" w:rsidR="009B3A47"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542CA2CD" w14:textId="77777777" w:rsidR="009B3A47" w:rsidRPr="0092661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55F6FA45" w14:textId="7859EA67" w:rsidR="009B3A47" w:rsidRPr="001F65C0"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jc w:val="center"/>
              <w:rPr>
                <w:szCs w:val="28"/>
              </w:rPr>
            </w:pPr>
            <w:r w:rsidRPr="00D675DD">
              <w:rPr>
                <w:rFonts w:cs="Times New Roman"/>
                <w:i/>
                <w:iCs/>
              </w:rPr>
              <w:t>(in thousand Baht)</w:t>
            </w:r>
          </w:p>
        </w:tc>
      </w:tr>
      <w:tr w:rsidR="009B3A47" w:rsidRPr="000D1F45" w14:paraId="716889DB" w14:textId="77777777" w:rsidTr="00F90487">
        <w:trPr>
          <w:cantSplit/>
        </w:trPr>
        <w:tc>
          <w:tcPr>
            <w:tcW w:w="3510" w:type="dxa"/>
          </w:tcPr>
          <w:p w14:paraId="0FB8483E" w14:textId="77777777" w:rsidR="009B3A47" w:rsidRPr="00CB68AA"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Pr>
          <w:p w14:paraId="2BB837D5" w14:textId="77777777" w:rsidR="009B3A47"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5542C0E4" w14:textId="77777777" w:rsidR="009B3A47" w:rsidRPr="0092661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7CEED4D9"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jc w:val="center"/>
              <w:rPr>
                <w:rFonts w:cs="Times New Roman"/>
                <w:i/>
                <w:iCs/>
              </w:rPr>
            </w:pPr>
          </w:p>
        </w:tc>
      </w:tr>
      <w:tr w:rsidR="009B3A47" w:rsidRPr="000D1F45" w14:paraId="7D022525" w14:textId="77777777" w:rsidTr="002F468A">
        <w:trPr>
          <w:cantSplit/>
        </w:trPr>
        <w:tc>
          <w:tcPr>
            <w:tcW w:w="3510" w:type="dxa"/>
          </w:tcPr>
          <w:p w14:paraId="42081752" w14:textId="1FBD1B52" w:rsidR="009B3A47"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CB68AA">
              <w:t xml:space="preserve">At 1 </w:t>
            </w:r>
            <w:r>
              <w:t>January</w:t>
            </w:r>
          </w:p>
        </w:tc>
        <w:tc>
          <w:tcPr>
            <w:tcW w:w="1260" w:type="dxa"/>
          </w:tcPr>
          <w:p w14:paraId="4B73726A" w14:textId="77777777" w:rsidR="009B3A47"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26F92D3E" w14:textId="77777777" w:rsidR="009B3A47" w:rsidRPr="0092661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Pr>
          <w:p w14:paraId="40496A1B" w14:textId="3F564663" w:rsidR="009B3A47" w:rsidRPr="00264F0E" w:rsidRDefault="00C4745E" w:rsidP="004F35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tLeast"/>
              <w:ind w:left="-18" w:right="-76"/>
              <w:rPr>
                <w:szCs w:val="28"/>
              </w:rPr>
            </w:pPr>
            <w:r>
              <w:rPr>
                <w:szCs w:val="28"/>
              </w:rPr>
              <w:t>4,581</w:t>
            </w:r>
          </w:p>
        </w:tc>
        <w:tc>
          <w:tcPr>
            <w:tcW w:w="181" w:type="dxa"/>
          </w:tcPr>
          <w:p w14:paraId="5B786BB1" w14:textId="77777777" w:rsidR="009B3A47" w:rsidRPr="00264F0E"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14:paraId="186BDCCB" w14:textId="30E9222E" w:rsidR="009B3A47" w:rsidRPr="00FC3D78" w:rsidRDefault="009B3A47" w:rsidP="004F35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40" w:lineRule="atLeast"/>
              <w:ind w:left="-18" w:right="-73"/>
              <w:rPr>
                <w:szCs w:val="28"/>
              </w:rPr>
            </w:pPr>
            <w:r>
              <w:rPr>
                <w:szCs w:val="28"/>
              </w:rPr>
              <w:t>3,240</w:t>
            </w:r>
          </w:p>
        </w:tc>
      </w:tr>
      <w:tr w:rsidR="00EC281A" w:rsidRPr="000D1F45" w14:paraId="3CEE416E" w14:textId="77777777" w:rsidTr="002F468A">
        <w:trPr>
          <w:cantSplit/>
        </w:trPr>
        <w:tc>
          <w:tcPr>
            <w:tcW w:w="3510" w:type="dxa"/>
          </w:tcPr>
          <w:p w14:paraId="6620B2DF" w14:textId="2595F9F0" w:rsidR="00EC281A" w:rsidRDefault="00EC281A" w:rsidP="00EC28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CB68AA">
              <w:t>Increase</w:t>
            </w:r>
          </w:p>
        </w:tc>
        <w:tc>
          <w:tcPr>
            <w:tcW w:w="1260" w:type="dxa"/>
          </w:tcPr>
          <w:p w14:paraId="0F7AF200" w14:textId="77777777" w:rsidR="00EC281A" w:rsidRDefault="00EC281A" w:rsidP="00EC28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7AA2AD6F" w14:textId="77777777" w:rsidR="00EC281A" w:rsidRPr="0092661C" w:rsidRDefault="00EC281A" w:rsidP="00EC28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Pr>
          <w:p w14:paraId="4DE46772" w14:textId="71BF1533" w:rsidR="00EC281A" w:rsidRPr="002F468A" w:rsidRDefault="00EC281A" w:rsidP="004F35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tLeast"/>
              <w:ind w:left="-18" w:right="-76"/>
              <w:rPr>
                <w:szCs w:val="28"/>
              </w:rPr>
            </w:pPr>
            <w:r w:rsidRPr="004F3523">
              <w:rPr>
                <w:szCs w:val="28"/>
              </w:rPr>
              <w:t>-</w:t>
            </w:r>
          </w:p>
        </w:tc>
        <w:tc>
          <w:tcPr>
            <w:tcW w:w="181" w:type="dxa"/>
          </w:tcPr>
          <w:p w14:paraId="4E615E73" w14:textId="77777777" w:rsidR="00EC281A" w:rsidRPr="0092661C" w:rsidRDefault="00EC281A" w:rsidP="00EC28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Pr>
          <w:p w14:paraId="14DB523A" w14:textId="0A3BFA24" w:rsidR="00EC281A" w:rsidRPr="00FC3D78" w:rsidRDefault="00EC281A" w:rsidP="004F35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40" w:lineRule="atLeast"/>
              <w:ind w:left="-18" w:right="-73"/>
              <w:rPr>
                <w:szCs w:val="28"/>
              </w:rPr>
            </w:pPr>
            <w:r w:rsidRPr="004F3523">
              <w:rPr>
                <w:szCs w:val="28"/>
              </w:rPr>
              <w:t>1,341</w:t>
            </w:r>
          </w:p>
        </w:tc>
      </w:tr>
      <w:tr w:rsidR="00EC281A" w:rsidRPr="000D1F45" w14:paraId="44B6A0FC" w14:textId="77777777" w:rsidTr="002F468A">
        <w:trPr>
          <w:cantSplit/>
        </w:trPr>
        <w:tc>
          <w:tcPr>
            <w:tcW w:w="3510" w:type="dxa"/>
          </w:tcPr>
          <w:p w14:paraId="7DD8EB44" w14:textId="0C12AFFD" w:rsidR="00EC281A" w:rsidRPr="00CB68AA" w:rsidRDefault="00EC281A" w:rsidP="00EC28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Reversal</w:t>
            </w:r>
          </w:p>
        </w:tc>
        <w:tc>
          <w:tcPr>
            <w:tcW w:w="1260" w:type="dxa"/>
          </w:tcPr>
          <w:p w14:paraId="05C67DA0" w14:textId="77777777" w:rsidR="00EC281A" w:rsidRDefault="00EC281A" w:rsidP="00EC28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2ACE2896" w14:textId="77777777" w:rsidR="00EC281A" w:rsidRPr="0092661C" w:rsidRDefault="00EC281A" w:rsidP="00EC28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Pr>
          <w:p w14:paraId="41F7C494" w14:textId="39F7EF93" w:rsidR="00EC281A" w:rsidRDefault="00EC281A" w:rsidP="004F35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tLeast"/>
              <w:ind w:left="-18" w:right="-76"/>
              <w:rPr>
                <w:szCs w:val="28"/>
              </w:rPr>
            </w:pPr>
            <w:r w:rsidRPr="004F3523">
              <w:rPr>
                <w:szCs w:val="28"/>
              </w:rPr>
              <w:t>(1,734)</w:t>
            </w:r>
          </w:p>
        </w:tc>
        <w:tc>
          <w:tcPr>
            <w:tcW w:w="181" w:type="dxa"/>
          </w:tcPr>
          <w:p w14:paraId="593D438C" w14:textId="77777777" w:rsidR="00EC281A" w:rsidRPr="0092661C" w:rsidRDefault="00EC281A" w:rsidP="00EC28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Pr>
          <w:p w14:paraId="1E552D46" w14:textId="0406430B" w:rsidR="00EC281A" w:rsidRPr="00FC3D78" w:rsidRDefault="00EC281A" w:rsidP="004F35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40" w:lineRule="atLeast"/>
              <w:ind w:left="-18" w:right="-73"/>
              <w:rPr>
                <w:szCs w:val="28"/>
              </w:rPr>
            </w:pPr>
            <w:r w:rsidRPr="004F3523">
              <w:rPr>
                <w:szCs w:val="28"/>
              </w:rPr>
              <w:t>-</w:t>
            </w:r>
          </w:p>
        </w:tc>
      </w:tr>
      <w:tr w:rsidR="009B3A47" w:rsidRPr="000D1F45" w14:paraId="0A7A3B49" w14:textId="77777777" w:rsidTr="00393491">
        <w:trPr>
          <w:cantSplit/>
        </w:trPr>
        <w:tc>
          <w:tcPr>
            <w:tcW w:w="3510" w:type="dxa"/>
          </w:tcPr>
          <w:p w14:paraId="0E5B3FAC" w14:textId="3F2EE09F" w:rsidR="009B3A47"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E111CA">
              <w:rPr>
                <w:b/>
                <w:bCs/>
              </w:rPr>
              <w:t>At 31 December</w:t>
            </w:r>
          </w:p>
        </w:tc>
        <w:tc>
          <w:tcPr>
            <w:tcW w:w="1260" w:type="dxa"/>
          </w:tcPr>
          <w:p w14:paraId="5DA66700" w14:textId="77777777" w:rsidR="009B3A47"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53CA49B5" w14:textId="77777777" w:rsidR="009B3A47" w:rsidRPr="0092661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Borders>
              <w:top w:val="single" w:sz="4" w:space="0" w:color="auto"/>
              <w:bottom w:val="double" w:sz="4" w:space="0" w:color="auto"/>
            </w:tcBorders>
            <w:shd w:val="clear" w:color="auto" w:fill="auto"/>
          </w:tcPr>
          <w:p w14:paraId="127A9560" w14:textId="387E8158" w:rsidR="009B3A47" w:rsidRPr="004F3523" w:rsidRDefault="004F3523" w:rsidP="004F35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tLeast"/>
              <w:ind w:left="-18" w:right="-76"/>
              <w:rPr>
                <w:b/>
                <w:bCs/>
                <w:szCs w:val="28"/>
              </w:rPr>
            </w:pPr>
            <w:r w:rsidRPr="004F3523">
              <w:rPr>
                <w:b/>
                <w:bCs/>
                <w:szCs w:val="28"/>
              </w:rPr>
              <w:t>2,847</w:t>
            </w:r>
          </w:p>
        </w:tc>
        <w:tc>
          <w:tcPr>
            <w:tcW w:w="181" w:type="dxa"/>
          </w:tcPr>
          <w:p w14:paraId="03C13794" w14:textId="77777777" w:rsidR="009B3A47" w:rsidRPr="004F3523"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Borders>
              <w:top w:val="single" w:sz="4" w:space="0" w:color="auto"/>
              <w:bottom w:val="double" w:sz="4" w:space="0" w:color="auto"/>
            </w:tcBorders>
          </w:tcPr>
          <w:p w14:paraId="3D4490F7" w14:textId="12BCED78" w:rsidR="009B3A47" w:rsidRPr="004F3523" w:rsidRDefault="009B3A47" w:rsidP="004F35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40" w:lineRule="atLeast"/>
              <w:ind w:left="-18" w:right="-73"/>
              <w:rPr>
                <w:b/>
                <w:bCs/>
                <w:szCs w:val="28"/>
              </w:rPr>
            </w:pPr>
            <w:r w:rsidRPr="004F3523">
              <w:rPr>
                <w:b/>
                <w:bCs/>
                <w:szCs w:val="28"/>
              </w:rPr>
              <w:t>4,581</w:t>
            </w:r>
          </w:p>
        </w:tc>
      </w:tr>
    </w:tbl>
    <w:p w14:paraId="4A4CEF2F" w14:textId="035A37A9" w:rsidR="005B731A" w:rsidRPr="00A51E99" w:rsidRDefault="005B731A" w:rsidP="008709C1">
      <w:pPr>
        <w:rPr>
          <w:rFonts w:ascii="Times New Roman" w:hAnsi="Times New Roman" w:cs="Times New Roman"/>
          <w:sz w:val="22"/>
          <w:szCs w:val="22"/>
        </w:rPr>
      </w:pPr>
    </w:p>
    <w:p w14:paraId="7F0D9FF2" w14:textId="4A602A71" w:rsidR="00F01807" w:rsidRDefault="00F44A27" w:rsidP="00F0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Information for credit risk </w:t>
      </w:r>
      <w:r w:rsidRPr="00F44A27">
        <w:rPr>
          <w:rFonts w:ascii="Times New Roman" w:hAnsi="Times New Roman" w:cs="Times New Roman"/>
          <w:sz w:val="22"/>
          <w:szCs w:val="22"/>
        </w:rPr>
        <w:t>is described in note 2</w:t>
      </w:r>
      <w:r w:rsidR="004F3523">
        <w:rPr>
          <w:rFonts w:ascii="Times New Roman" w:hAnsi="Times New Roman" w:cs="Times New Roman"/>
          <w:sz w:val="22"/>
          <w:szCs w:val="22"/>
        </w:rPr>
        <w:t>4</w:t>
      </w:r>
      <w:r w:rsidRPr="00F44A27">
        <w:rPr>
          <w:rFonts w:ascii="Times New Roman" w:hAnsi="Times New Roman" w:cs="Times New Roman"/>
          <w:sz w:val="22"/>
          <w:szCs w:val="22"/>
        </w:rPr>
        <w:t xml:space="preserve"> (b.1</w:t>
      </w:r>
      <w:r w:rsidR="001A14B3">
        <w:rPr>
          <w:rFonts w:ascii="Times New Roman" w:hAnsi="Times New Roman" w:cs="Times New Roman"/>
          <w:sz w:val="22"/>
          <w:szCs w:val="22"/>
        </w:rPr>
        <w:t>.1</w:t>
      </w:r>
      <w:r w:rsidRPr="00F44A27">
        <w:rPr>
          <w:rFonts w:ascii="Times New Roman" w:hAnsi="Times New Roman" w:cs="Times New Roman"/>
          <w:sz w:val="22"/>
          <w:szCs w:val="22"/>
        </w:rPr>
        <w:t>)</w:t>
      </w:r>
      <w:r w:rsidR="00742F25">
        <w:rPr>
          <w:rFonts w:ascii="Times New Roman" w:hAnsi="Times New Roman" w:cs="Times New Roman"/>
          <w:sz w:val="22"/>
          <w:szCs w:val="22"/>
        </w:rPr>
        <w:t xml:space="preserve"> to the financial statements</w:t>
      </w:r>
      <w:r w:rsidRPr="00F44A27">
        <w:rPr>
          <w:rFonts w:ascii="Times New Roman" w:hAnsi="Times New Roman" w:cs="Times New Roman"/>
          <w:sz w:val="22"/>
          <w:szCs w:val="22"/>
        </w:rPr>
        <w:t>.</w:t>
      </w:r>
    </w:p>
    <w:p w14:paraId="38FAA532" w14:textId="39B845C3" w:rsidR="006659E9" w:rsidRDefault="0066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3CF5B81" w14:textId="776F05B4" w:rsidR="00051A75" w:rsidRDefault="00051A75" w:rsidP="00CC2C3F">
      <w:pPr>
        <w:pStyle w:val="Heading1"/>
        <w:keepLines/>
        <w:numPr>
          <w:ilvl w:val="0"/>
          <w:numId w:val="47"/>
        </w:numPr>
        <w:shd w:val="clear" w:color="auto" w:fill="auto"/>
        <w:ind w:left="540" w:hanging="540"/>
        <w:jc w:val="thaiDistribute"/>
        <w:rPr>
          <w:rFonts w:ascii="Times New Roman" w:hAnsi="Times New Roman"/>
          <w:sz w:val="24"/>
          <w:szCs w:val="24"/>
          <w:u w:val="none"/>
        </w:rPr>
      </w:pPr>
      <w:r w:rsidRPr="00407C90">
        <w:rPr>
          <w:rFonts w:ascii="Times New Roman" w:hAnsi="Times New Roman"/>
          <w:sz w:val="24"/>
          <w:szCs w:val="24"/>
          <w:u w:val="none"/>
        </w:rPr>
        <w:lastRenderedPageBreak/>
        <w:tab/>
      </w:r>
      <w:r w:rsidR="000F4BAA" w:rsidRPr="00407C90">
        <w:rPr>
          <w:rFonts w:ascii="Times New Roman" w:hAnsi="Times New Roman"/>
          <w:sz w:val="24"/>
          <w:szCs w:val="24"/>
          <w:u w:val="none"/>
        </w:rPr>
        <w:t xml:space="preserve">Real estate </w:t>
      </w:r>
      <w:r w:rsidR="002C34C1">
        <w:rPr>
          <w:rFonts w:ascii="Times New Roman" w:hAnsi="Times New Roman"/>
          <w:sz w:val="24"/>
          <w:szCs w:val="24"/>
          <w:u w:val="none"/>
        </w:rPr>
        <w:t>development for sale</w:t>
      </w:r>
    </w:p>
    <w:p w14:paraId="44F611A5" w14:textId="77777777" w:rsidR="00C06D9D" w:rsidRPr="00A51E99" w:rsidRDefault="00C06D9D" w:rsidP="00C06D9D">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2"/>
        <w:gridCol w:w="1258"/>
        <w:gridCol w:w="182"/>
        <w:gridCol w:w="1168"/>
        <w:gridCol w:w="184"/>
        <w:gridCol w:w="1166"/>
      </w:tblGrid>
      <w:tr w:rsidR="00625018" w:rsidRPr="000D1F45" w14:paraId="77013403" w14:textId="77777777" w:rsidTr="00F90487">
        <w:trPr>
          <w:cantSplit/>
          <w:tblHeader/>
        </w:trPr>
        <w:tc>
          <w:tcPr>
            <w:tcW w:w="3780" w:type="dxa"/>
          </w:tcPr>
          <w:p w14:paraId="65BDA8E7" w14:textId="77777777" w:rsidR="00625018" w:rsidRPr="00380C8F" w:rsidRDefault="00625018" w:rsidP="001308F9">
            <w:pPr>
              <w:pStyle w:val="acctfourfigures"/>
              <w:tabs>
                <w:tab w:val="clear" w:pos="765"/>
              </w:tabs>
              <w:spacing w:line="240" w:lineRule="atLeast"/>
              <w:rPr>
                <w:b/>
                <w:bCs/>
                <w:szCs w:val="22"/>
              </w:rPr>
            </w:pPr>
          </w:p>
        </w:tc>
        <w:tc>
          <w:tcPr>
            <w:tcW w:w="2700" w:type="dxa"/>
            <w:gridSpan w:val="3"/>
          </w:tcPr>
          <w:p w14:paraId="1E28D44F" w14:textId="668ABC9D" w:rsidR="00625018" w:rsidRPr="003363BF" w:rsidRDefault="00625018" w:rsidP="006250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182" w:type="dxa"/>
          </w:tcPr>
          <w:p w14:paraId="1F658AE1" w14:textId="77777777" w:rsidR="00625018" w:rsidRPr="003363BF" w:rsidRDefault="00625018"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3"/>
          </w:tcPr>
          <w:p w14:paraId="158DABB6" w14:textId="77777777" w:rsidR="00625018" w:rsidRPr="000F3207" w:rsidRDefault="00625018" w:rsidP="001308F9">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625018" w:rsidRPr="000D1F45" w14:paraId="680753BA" w14:textId="77777777" w:rsidTr="00F90487">
        <w:trPr>
          <w:cantSplit/>
          <w:tblHeader/>
        </w:trPr>
        <w:tc>
          <w:tcPr>
            <w:tcW w:w="3780" w:type="dxa"/>
          </w:tcPr>
          <w:p w14:paraId="04356190" w14:textId="77777777" w:rsidR="00625018" w:rsidRPr="00380C8F" w:rsidRDefault="00625018" w:rsidP="001308F9">
            <w:pPr>
              <w:pStyle w:val="acctfourfigures"/>
              <w:tabs>
                <w:tab w:val="clear" w:pos="765"/>
              </w:tabs>
              <w:spacing w:line="240" w:lineRule="atLeast"/>
              <w:rPr>
                <w:b/>
                <w:bCs/>
                <w:szCs w:val="22"/>
              </w:rPr>
            </w:pPr>
          </w:p>
        </w:tc>
        <w:tc>
          <w:tcPr>
            <w:tcW w:w="2700" w:type="dxa"/>
            <w:gridSpan w:val="3"/>
          </w:tcPr>
          <w:p w14:paraId="521273D8" w14:textId="6F5E842D" w:rsidR="00625018" w:rsidRPr="003363BF" w:rsidRDefault="00F01807" w:rsidP="006250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w:t>
            </w:r>
            <w:r w:rsidR="00625018">
              <w:rPr>
                <w:rFonts w:cs="Times New Roman"/>
                <w:b/>
                <w:bCs/>
              </w:rPr>
              <w:t>inancial statement</w:t>
            </w:r>
            <w:r>
              <w:rPr>
                <w:rFonts w:cs="Times New Roman"/>
                <w:b/>
                <w:bCs/>
              </w:rPr>
              <w:t>s</w:t>
            </w:r>
          </w:p>
        </w:tc>
        <w:tc>
          <w:tcPr>
            <w:tcW w:w="182" w:type="dxa"/>
          </w:tcPr>
          <w:p w14:paraId="28F3017C" w14:textId="77777777" w:rsidR="00625018" w:rsidRPr="003363BF" w:rsidRDefault="00625018"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3"/>
          </w:tcPr>
          <w:p w14:paraId="0D8CA7A0" w14:textId="77777777" w:rsidR="00625018" w:rsidRPr="003363BF" w:rsidRDefault="00625018"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9B3A47" w:rsidRPr="000D1F45" w14:paraId="4B119544" w14:textId="77777777" w:rsidTr="002124C6">
        <w:trPr>
          <w:cantSplit/>
          <w:tblHeader/>
        </w:trPr>
        <w:tc>
          <w:tcPr>
            <w:tcW w:w="3780" w:type="dxa"/>
          </w:tcPr>
          <w:p w14:paraId="7C240605" w14:textId="77777777" w:rsidR="009B3A47" w:rsidRPr="00380C8F" w:rsidRDefault="009B3A47" w:rsidP="009B3A47">
            <w:pPr>
              <w:pStyle w:val="acctfourfigures"/>
              <w:tabs>
                <w:tab w:val="clear" w:pos="765"/>
              </w:tabs>
              <w:spacing w:line="240" w:lineRule="atLeast"/>
              <w:rPr>
                <w:b/>
                <w:bCs/>
                <w:szCs w:val="22"/>
              </w:rPr>
            </w:pPr>
          </w:p>
        </w:tc>
        <w:tc>
          <w:tcPr>
            <w:tcW w:w="1260" w:type="dxa"/>
          </w:tcPr>
          <w:p w14:paraId="0D07ECE6" w14:textId="21B39F96"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4</w:t>
            </w:r>
          </w:p>
        </w:tc>
        <w:tc>
          <w:tcPr>
            <w:tcW w:w="182" w:type="dxa"/>
          </w:tcPr>
          <w:p w14:paraId="0417E96F" w14:textId="77777777" w:rsidR="009B3A47" w:rsidRPr="000A529C"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58" w:type="dxa"/>
          </w:tcPr>
          <w:p w14:paraId="2462EB71" w14:textId="642EBEF6"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c>
          <w:tcPr>
            <w:tcW w:w="182" w:type="dxa"/>
          </w:tcPr>
          <w:p w14:paraId="01EF16A9" w14:textId="77777777"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68" w:type="dxa"/>
          </w:tcPr>
          <w:p w14:paraId="4C45053F" w14:textId="582697CC"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4</w:t>
            </w:r>
          </w:p>
        </w:tc>
        <w:tc>
          <w:tcPr>
            <w:tcW w:w="184" w:type="dxa"/>
          </w:tcPr>
          <w:p w14:paraId="0EE7100B" w14:textId="77777777" w:rsidR="009B3A47" w:rsidRPr="000A529C"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66" w:type="dxa"/>
          </w:tcPr>
          <w:p w14:paraId="515F2B6B" w14:textId="4A27985C" w:rsidR="009B3A47" w:rsidRPr="000A529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r>
      <w:tr w:rsidR="009B3A47" w:rsidRPr="000D1F45" w14:paraId="48AAB93A" w14:textId="77777777" w:rsidTr="00CB4FDE">
        <w:trPr>
          <w:cantSplit/>
          <w:tblHeader/>
        </w:trPr>
        <w:tc>
          <w:tcPr>
            <w:tcW w:w="3780" w:type="dxa"/>
          </w:tcPr>
          <w:p w14:paraId="7C983308" w14:textId="77777777" w:rsidR="009B3A47" w:rsidRPr="00380C8F" w:rsidRDefault="009B3A47" w:rsidP="009B3A47">
            <w:pPr>
              <w:pStyle w:val="acctfourfigures"/>
              <w:tabs>
                <w:tab w:val="clear" w:pos="765"/>
              </w:tabs>
              <w:spacing w:line="240" w:lineRule="atLeast"/>
              <w:rPr>
                <w:b/>
                <w:bCs/>
                <w:szCs w:val="22"/>
              </w:rPr>
            </w:pPr>
          </w:p>
        </w:tc>
        <w:tc>
          <w:tcPr>
            <w:tcW w:w="5400" w:type="dxa"/>
            <w:gridSpan w:val="7"/>
          </w:tcPr>
          <w:p w14:paraId="75EAB83B" w14:textId="77777777" w:rsidR="009B3A47" w:rsidRPr="00D675DD"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9B3A47" w:rsidRPr="000D1F45" w14:paraId="168185A2" w14:textId="77777777" w:rsidTr="00CB4FDE">
        <w:trPr>
          <w:cantSplit/>
        </w:trPr>
        <w:tc>
          <w:tcPr>
            <w:tcW w:w="3780" w:type="dxa"/>
          </w:tcPr>
          <w:p w14:paraId="5890C168" w14:textId="77777777" w:rsidR="009B3A47" w:rsidRPr="00380C8F" w:rsidRDefault="009B3A47" w:rsidP="009B3A47">
            <w:pPr>
              <w:pStyle w:val="acctfourfigures"/>
              <w:tabs>
                <w:tab w:val="clear" w:pos="765"/>
              </w:tabs>
              <w:spacing w:line="240" w:lineRule="atLeast"/>
              <w:rPr>
                <w:b/>
                <w:bCs/>
                <w:szCs w:val="22"/>
              </w:rPr>
            </w:pPr>
            <w:r w:rsidRPr="009D3180">
              <w:rPr>
                <w:b/>
                <w:bCs/>
                <w:i/>
                <w:iCs/>
                <w:szCs w:val="22"/>
              </w:rPr>
              <w:t>Developed land available for sales</w:t>
            </w:r>
          </w:p>
        </w:tc>
        <w:tc>
          <w:tcPr>
            <w:tcW w:w="5400" w:type="dxa"/>
            <w:gridSpan w:val="7"/>
          </w:tcPr>
          <w:p w14:paraId="44589CBB" w14:textId="77777777" w:rsidR="009B3A47" w:rsidRPr="00D675DD"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9B3A47" w:rsidRPr="000D1F45" w14:paraId="0F468E73" w14:textId="77777777" w:rsidTr="002124C6">
        <w:trPr>
          <w:cantSplit/>
        </w:trPr>
        <w:tc>
          <w:tcPr>
            <w:tcW w:w="3780" w:type="dxa"/>
          </w:tcPr>
          <w:p w14:paraId="01F04736" w14:textId="77777777" w:rsidR="009B3A47" w:rsidRPr="009D3180"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r w:rsidRPr="009D3180">
              <w:rPr>
                <w:rFonts w:ascii="Times New Roman" w:hAnsi="Times New Roman" w:cs="Times New Roman"/>
                <w:i/>
                <w:iCs/>
                <w:sz w:val="22"/>
                <w:szCs w:val="22"/>
              </w:rPr>
              <w:t xml:space="preserve">Nava Nakorn Industrial Promotion Zone </w:t>
            </w:r>
          </w:p>
        </w:tc>
        <w:tc>
          <w:tcPr>
            <w:tcW w:w="1260" w:type="dxa"/>
          </w:tcPr>
          <w:p w14:paraId="79E88E4C" w14:textId="77777777" w:rsidR="009B3A47" w:rsidRPr="00494BCF"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69A7F5D7"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6B8F302A" w14:textId="77777777" w:rsidR="009B3A47" w:rsidRPr="00494BCF"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6F37AD25"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5FA683E"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327DD97B"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10D1E0D" w14:textId="77777777" w:rsidR="009B3A47" w:rsidRPr="00494BCF"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r>
      <w:tr w:rsidR="009B3A47" w:rsidRPr="000D1F45" w14:paraId="52CE8DBA" w14:textId="77777777" w:rsidTr="002124C6">
        <w:trPr>
          <w:cantSplit/>
        </w:trPr>
        <w:tc>
          <w:tcPr>
            <w:tcW w:w="3780" w:type="dxa"/>
          </w:tcPr>
          <w:p w14:paraId="20D38E52" w14:textId="77777777" w:rsidR="009B3A47" w:rsidRPr="009D3180"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r w:rsidRPr="009D3180">
              <w:rPr>
                <w:rFonts w:ascii="Times New Roman" w:hAnsi="Times New Roman" w:cs="Times New Roman"/>
                <w:i/>
                <w:iCs/>
                <w:sz w:val="22"/>
                <w:szCs w:val="22"/>
              </w:rPr>
              <w:t xml:space="preserve">   </w:t>
            </w:r>
            <w:r>
              <w:rPr>
                <w:rFonts w:ascii="Times New Roman" w:hAnsi="Times New Roman" w:cs="Times New Roman"/>
                <w:i/>
                <w:iCs/>
                <w:sz w:val="22"/>
                <w:szCs w:val="22"/>
              </w:rPr>
              <w:t xml:space="preserve">Project </w:t>
            </w:r>
            <w:r w:rsidRPr="009D3180">
              <w:rPr>
                <w:rFonts w:ascii="Times New Roman" w:hAnsi="Times New Roman" w:cs="Times New Roman"/>
                <w:i/>
                <w:iCs/>
                <w:sz w:val="22"/>
                <w:szCs w:val="22"/>
              </w:rPr>
              <w:t>(P</w:t>
            </w:r>
            <w:r>
              <w:rPr>
                <w:rFonts w:ascii="Times New Roman" w:hAnsi="Times New Roman" w:cs="Times New Roman"/>
                <w:i/>
                <w:iCs/>
                <w:sz w:val="22"/>
                <w:szCs w:val="22"/>
              </w:rPr>
              <w:t>h</w:t>
            </w:r>
            <w:r w:rsidRPr="009D3180">
              <w:rPr>
                <w:rFonts w:ascii="Times New Roman" w:hAnsi="Times New Roman" w:cs="Times New Roman"/>
                <w:i/>
                <w:iCs/>
                <w:sz w:val="22"/>
                <w:szCs w:val="22"/>
              </w:rPr>
              <w:t>athumthan</w:t>
            </w:r>
            <w:r>
              <w:rPr>
                <w:rFonts w:ascii="Times New Roman" w:hAnsi="Times New Roman" w:cs="Times New Roman"/>
                <w:i/>
                <w:iCs/>
                <w:sz w:val="22"/>
                <w:szCs w:val="22"/>
              </w:rPr>
              <w:t>i</w:t>
            </w:r>
            <w:r w:rsidRPr="009D3180">
              <w:rPr>
                <w:rFonts w:ascii="Times New Roman" w:hAnsi="Times New Roman" w:cs="Times New Roman"/>
                <w:i/>
                <w:iCs/>
                <w:sz w:val="22"/>
                <w:szCs w:val="22"/>
              </w:rPr>
              <w:t xml:space="preserve"> Province)</w:t>
            </w:r>
          </w:p>
        </w:tc>
        <w:tc>
          <w:tcPr>
            <w:tcW w:w="1260" w:type="dxa"/>
          </w:tcPr>
          <w:p w14:paraId="6F07B0A2" w14:textId="77777777" w:rsidR="009B3A47" w:rsidRPr="00494BCF"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151036AF"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A0E868E" w14:textId="77777777" w:rsidR="009B3A47" w:rsidRPr="00494BCF"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0A4CCB28"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F1A81A4"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76EC4EAF"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293952B" w14:textId="77777777" w:rsidR="009B3A47" w:rsidRPr="00494BCF"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r>
      <w:tr w:rsidR="00D02EAB" w:rsidRPr="000D1F45" w14:paraId="2617FD61" w14:textId="77777777" w:rsidTr="002124C6">
        <w:trPr>
          <w:cantSplit/>
        </w:trPr>
        <w:tc>
          <w:tcPr>
            <w:tcW w:w="3780" w:type="dxa"/>
          </w:tcPr>
          <w:p w14:paraId="5920031E" w14:textId="77777777" w:rsidR="00D02EAB" w:rsidRPr="00C179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260" w:type="dxa"/>
          </w:tcPr>
          <w:p w14:paraId="3C247AFA" w14:textId="676E648C" w:rsidR="00D02EAB" w:rsidRPr="00494BCF"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F51CC9">
              <w:t>255,461</w:t>
            </w:r>
          </w:p>
        </w:tc>
        <w:tc>
          <w:tcPr>
            <w:tcW w:w="182" w:type="dxa"/>
          </w:tcPr>
          <w:p w14:paraId="5E8EA3EE"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133DCDF" w14:textId="79F788DB" w:rsidR="00D02EAB" w:rsidRPr="00494BCF"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rFonts w:cs="Times New Roman"/>
              </w:rPr>
              <w:t>87,244</w:t>
            </w:r>
          </w:p>
        </w:tc>
        <w:tc>
          <w:tcPr>
            <w:tcW w:w="182" w:type="dxa"/>
          </w:tcPr>
          <w:p w14:paraId="5DAD10B4"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366C459" w14:textId="454651D1"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D02EAB">
              <w:rPr>
                <w:rFonts w:cs="Times New Roman"/>
              </w:rPr>
              <w:t>255,461</w:t>
            </w:r>
          </w:p>
        </w:tc>
        <w:tc>
          <w:tcPr>
            <w:tcW w:w="184" w:type="dxa"/>
          </w:tcPr>
          <w:p w14:paraId="288766F2"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D8518DE" w14:textId="74B4014B" w:rsidR="00D02EAB" w:rsidRPr="00494BCF"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87,244</w:t>
            </w:r>
          </w:p>
        </w:tc>
      </w:tr>
      <w:tr w:rsidR="00D02EAB" w:rsidRPr="000D1F45" w14:paraId="6FF5049E" w14:textId="77777777" w:rsidTr="002124C6">
        <w:trPr>
          <w:cantSplit/>
        </w:trPr>
        <w:tc>
          <w:tcPr>
            <w:tcW w:w="3780" w:type="dxa"/>
          </w:tcPr>
          <w:p w14:paraId="0160281E" w14:textId="77777777" w:rsidR="00D02EAB" w:rsidRPr="00C179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260" w:type="dxa"/>
          </w:tcPr>
          <w:p w14:paraId="60EFAB03" w14:textId="111439A3"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F51CC9">
              <w:t>12,823</w:t>
            </w:r>
          </w:p>
        </w:tc>
        <w:tc>
          <w:tcPr>
            <w:tcW w:w="182" w:type="dxa"/>
          </w:tcPr>
          <w:p w14:paraId="6580810F"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DE40221" w14:textId="3EC28BC3"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Pr>
                <w:rFonts w:cs="Times New Roman"/>
              </w:rPr>
              <w:t>12,406</w:t>
            </w:r>
          </w:p>
        </w:tc>
        <w:tc>
          <w:tcPr>
            <w:tcW w:w="182" w:type="dxa"/>
          </w:tcPr>
          <w:p w14:paraId="7F32721E"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D50E9B3" w14:textId="2CC002F4"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D02EAB">
              <w:rPr>
                <w:rFonts w:cs="Times New Roman"/>
              </w:rPr>
              <w:t>12,823</w:t>
            </w:r>
          </w:p>
        </w:tc>
        <w:tc>
          <w:tcPr>
            <w:tcW w:w="184" w:type="dxa"/>
          </w:tcPr>
          <w:p w14:paraId="34225B29"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50FF349" w14:textId="4FEF6C40"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12,406</w:t>
            </w:r>
          </w:p>
        </w:tc>
      </w:tr>
      <w:tr w:rsidR="00D02EAB" w:rsidRPr="000D1F45" w14:paraId="4B14A5C7" w14:textId="77777777" w:rsidTr="002124C6">
        <w:trPr>
          <w:cantSplit/>
        </w:trPr>
        <w:tc>
          <w:tcPr>
            <w:tcW w:w="3780" w:type="dxa"/>
          </w:tcPr>
          <w:p w14:paraId="25BF1E15" w14:textId="77777777" w:rsidR="00D02EAB" w:rsidRPr="00C179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capitalised in real estate </w:t>
            </w:r>
          </w:p>
        </w:tc>
        <w:tc>
          <w:tcPr>
            <w:tcW w:w="1260" w:type="dxa"/>
          </w:tcPr>
          <w:p w14:paraId="2FF1C8B2"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69AD2FED"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4147A14"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109C2916"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1E0DFF9"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AFD2907"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D1BB5A8"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D02EAB" w:rsidRPr="000D1F45" w14:paraId="0D466890" w14:textId="77777777" w:rsidTr="002124C6">
        <w:trPr>
          <w:cantSplit/>
        </w:trPr>
        <w:tc>
          <w:tcPr>
            <w:tcW w:w="3780" w:type="dxa"/>
          </w:tcPr>
          <w:p w14:paraId="7228A286" w14:textId="77777777" w:rsidR="00D02EAB" w:rsidRPr="000C3978"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260" w:type="dxa"/>
            <w:tcBorders>
              <w:bottom w:val="single" w:sz="4" w:space="0" w:color="auto"/>
            </w:tcBorders>
          </w:tcPr>
          <w:p w14:paraId="1BEFE9B7" w14:textId="4FF3CF79"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F51CC9">
              <w:t>8,154</w:t>
            </w:r>
          </w:p>
        </w:tc>
        <w:tc>
          <w:tcPr>
            <w:tcW w:w="182" w:type="dxa"/>
          </w:tcPr>
          <w:p w14:paraId="5DE5CED8"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543D2B9B" w14:textId="545FB30C"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Pr>
                <w:rFonts w:cs="Times New Roman"/>
              </w:rPr>
              <w:t>8,154</w:t>
            </w:r>
          </w:p>
        </w:tc>
        <w:tc>
          <w:tcPr>
            <w:tcW w:w="182" w:type="dxa"/>
          </w:tcPr>
          <w:p w14:paraId="49BEABCE"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32D1D727" w14:textId="228BAC21"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D02EAB">
              <w:rPr>
                <w:rFonts w:cs="Times New Roman"/>
              </w:rPr>
              <w:t>8,154</w:t>
            </w:r>
          </w:p>
        </w:tc>
        <w:tc>
          <w:tcPr>
            <w:tcW w:w="184" w:type="dxa"/>
          </w:tcPr>
          <w:p w14:paraId="3737BA6D"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6FF7B778" w14:textId="644A13C5"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8,154</w:t>
            </w:r>
          </w:p>
        </w:tc>
      </w:tr>
      <w:tr w:rsidR="00404F25" w:rsidRPr="000D1F45" w14:paraId="1B1179A1" w14:textId="77777777" w:rsidTr="002124C6">
        <w:trPr>
          <w:cantSplit/>
        </w:trPr>
        <w:tc>
          <w:tcPr>
            <w:tcW w:w="3780" w:type="dxa"/>
          </w:tcPr>
          <w:p w14:paraId="61261A6D" w14:textId="77777777" w:rsidR="00404F25" w:rsidRPr="00C1798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Total</w:t>
            </w:r>
          </w:p>
        </w:tc>
        <w:tc>
          <w:tcPr>
            <w:tcW w:w="1260" w:type="dxa"/>
            <w:tcBorders>
              <w:top w:val="single" w:sz="4" w:space="0" w:color="auto"/>
            </w:tcBorders>
          </w:tcPr>
          <w:p w14:paraId="0DD0B7B2" w14:textId="79977513" w:rsidR="00404F25" w:rsidRPr="00D02EAB" w:rsidRDefault="00D02EAB"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r w:rsidRPr="00D02EAB">
              <w:rPr>
                <w:b/>
                <w:bCs/>
              </w:rPr>
              <w:t>276,438</w:t>
            </w:r>
          </w:p>
        </w:tc>
        <w:tc>
          <w:tcPr>
            <w:tcW w:w="182" w:type="dxa"/>
          </w:tcPr>
          <w:p w14:paraId="1B23D0F4"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14:paraId="4813D757" w14:textId="0F13322D"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D02EAB">
              <w:rPr>
                <w:rFonts w:cs="Times New Roman"/>
                <w:b/>
                <w:bCs/>
              </w:rPr>
              <w:t>107,804</w:t>
            </w:r>
          </w:p>
        </w:tc>
        <w:tc>
          <w:tcPr>
            <w:tcW w:w="182" w:type="dxa"/>
          </w:tcPr>
          <w:p w14:paraId="3C38EF03"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14:paraId="6F3607B9" w14:textId="15FFA986" w:rsidR="00404F25" w:rsidRPr="00D02EAB" w:rsidRDefault="00D02EAB"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D02EAB">
              <w:rPr>
                <w:rFonts w:cs="Times New Roman"/>
                <w:b/>
                <w:bCs/>
              </w:rPr>
              <w:t>276,438</w:t>
            </w:r>
          </w:p>
        </w:tc>
        <w:tc>
          <w:tcPr>
            <w:tcW w:w="184" w:type="dxa"/>
          </w:tcPr>
          <w:p w14:paraId="06D348E9"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14:paraId="72A0BA21" w14:textId="62EF85BB"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D02EAB">
              <w:rPr>
                <w:rFonts w:cs="Times New Roman"/>
                <w:b/>
                <w:bCs/>
              </w:rPr>
              <w:t>107,804</w:t>
            </w:r>
          </w:p>
        </w:tc>
      </w:tr>
      <w:tr w:rsidR="00D02EAB" w:rsidRPr="000D1F45" w14:paraId="78AE2529" w14:textId="77777777" w:rsidTr="002124C6">
        <w:trPr>
          <w:cantSplit/>
        </w:trPr>
        <w:tc>
          <w:tcPr>
            <w:tcW w:w="3780" w:type="dxa"/>
          </w:tcPr>
          <w:p w14:paraId="0873CFDC" w14:textId="77777777" w:rsidR="00D02EAB" w:rsidRPr="00C179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Less</w:t>
            </w:r>
            <w:r w:rsidRPr="009D3180">
              <w:rPr>
                <w:rFonts w:cs="Times New Roman"/>
              </w:rPr>
              <w:t xml:space="preserve"> allowance for </w:t>
            </w:r>
            <w:r>
              <w:rPr>
                <w:rFonts w:cs="Times New Roman"/>
              </w:rPr>
              <w:t>decline in value</w:t>
            </w:r>
          </w:p>
        </w:tc>
        <w:tc>
          <w:tcPr>
            <w:tcW w:w="1260" w:type="dxa"/>
            <w:tcBorders>
              <w:bottom w:val="single" w:sz="4" w:space="0" w:color="auto"/>
            </w:tcBorders>
          </w:tcPr>
          <w:p w14:paraId="5DF9F181" w14:textId="45BBCA05"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D02EAB">
              <w:t>-</w:t>
            </w:r>
          </w:p>
        </w:tc>
        <w:tc>
          <w:tcPr>
            <w:tcW w:w="182" w:type="dxa"/>
          </w:tcPr>
          <w:p w14:paraId="58B2BFBF"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5C72F314" w14:textId="26A520CE"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D02EAB">
              <w:rPr>
                <w:rFonts w:cs="Times New Roman"/>
              </w:rPr>
              <w:t>-</w:t>
            </w:r>
          </w:p>
        </w:tc>
        <w:tc>
          <w:tcPr>
            <w:tcW w:w="182" w:type="dxa"/>
          </w:tcPr>
          <w:p w14:paraId="40E4274C"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0BC47112" w14:textId="3E47A938"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D02EAB">
              <w:rPr>
                <w:rFonts w:cs="Times New Roman"/>
              </w:rPr>
              <w:t>-</w:t>
            </w:r>
          </w:p>
        </w:tc>
        <w:tc>
          <w:tcPr>
            <w:tcW w:w="184" w:type="dxa"/>
          </w:tcPr>
          <w:p w14:paraId="0A326695"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4A960798" w14:textId="4A607674"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D02EAB">
              <w:rPr>
                <w:rFonts w:cs="Times New Roman"/>
              </w:rPr>
              <w:t>-</w:t>
            </w:r>
          </w:p>
        </w:tc>
      </w:tr>
      <w:tr w:rsidR="00D02EAB" w:rsidRPr="000D1F45" w14:paraId="7F599E1B" w14:textId="77777777" w:rsidTr="002124C6">
        <w:trPr>
          <w:cantSplit/>
        </w:trPr>
        <w:tc>
          <w:tcPr>
            <w:tcW w:w="3780" w:type="dxa"/>
          </w:tcPr>
          <w:p w14:paraId="4BD49905" w14:textId="77777777" w:rsidR="00D02EAB" w:rsidRPr="00C179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Net</w:t>
            </w:r>
          </w:p>
        </w:tc>
        <w:tc>
          <w:tcPr>
            <w:tcW w:w="1260" w:type="dxa"/>
            <w:tcBorders>
              <w:top w:val="single" w:sz="4" w:space="0" w:color="auto"/>
              <w:bottom w:val="single" w:sz="4" w:space="0" w:color="auto"/>
            </w:tcBorders>
          </w:tcPr>
          <w:p w14:paraId="35FF29DC" w14:textId="5041E9D2"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r w:rsidRPr="00D02EAB">
              <w:rPr>
                <w:b/>
                <w:bCs/>
              </w:rPr>
              <w:t>276,438</w:t>
            </w:r>
          </w:p>
        </w:tc>
        <w:tc>
          <w:tcPr>
            <w:tcW w:w="182" w:type="dxa"/>
          </w:tcPr>
          <w:p w14:paraId="18F5BCFC"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14:paraId="265FBDC8" w14:textId="158DCE52"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D02EAB">
              <w:rPr>
                <w:rFonts w:cs="Times New Roman"/>
                <w:b/>
                <w:bCs/>
              </w:rPr>
              <w:t>107,804</w:t>
            </w:r>
          </w:p>
        </w:tc>
        <w:tc>
          <w:tcPr>
            <w:tcW w:w="182" w:type="dxa"/>
          </w:tcPr>
          <w:p w14:paraId="420057E8"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14:paraId="2239263E" w14:textId="46F40C22"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D02EAB">
              <w:rPr>
                <w:rFonts w:cs="Times New Roman"/>
                <w:b/>
                <w:bCs/>
              </w:rPr>
              <w:t>276,438</w:t>
            </w:r>
          </w:p>
        </w:tc>
        <w:tc>
          <w:tcPr>
            <w:tcW w:w="184" w:type="dxa"/>
          </w:tcPr>
          <w:p w14:paraId="057CCC87"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14:paraId="1FBF0CC5" w14:textId="1768F3C4"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D02EAB">
              <w:rPr>
                <w:rFonts w:cs="Times New Roman"/>
                <w:b/>
                <w:bCs/>
              </w:rPr>
              <w:t>107,804</w:t>
            </w:r>
          </w:p>
        </w:tc>
      </w:tr>
      <w:tr w:rsidR="00404F25" w:rsidRPr="000D1F45" w14:paraId="7ED37B4E" w14:textId="77777777" w:rsidTr="002124C6">
        <w:trPr>
          <w:cantSplit/>
        </w:trPr>
        <w:tc>
          <w:tcPr>
            <w:tcW w:w="3780" w:type="dxa"/>
          </w:tcPr>
          <w:p w14:paraId="2C136905" w14:textId="77777777" w:rsidR="00404F25" w:rsidRPr="00A51E9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Borders>
              <w:top w:val="single" w:sz="4" w:space="0" w:color="auto"/>
            </w:tcBorders>
          </w:tcPr>
          <w:p w14:paraId="7FB0BE5A" w14:textId="77777777" w:rsidR="00404F25" w:rsidRPr="00A51E9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3A838539" w14:textId="77777777" w:rsidR="00404F25" w:rsidRPr="00A51E9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14:paraId="629A9F5E"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60E0B3CF" w14:textId="77777777" w:rsidR="00404F25" w:rsidRPr="00A51E9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14:paraId="275F0429" w14:textId="77777777" w:rsidR="00404F25" w:rsidRPr="00A51E99" w:rsidRDefault="00404F25"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032F6B52" w14:textId="77777777" w:rsidR="00404F25" w:rsidRPr="00A51E9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14:paraId="4D34D4C6" w14:textId="77777777" w:rsidR="00404F25" w:rsidRPr="00D02EAB" w:rsidRDefault="00404F25"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404F25" w:rsidRPr="000D1F45" w14:paraId="001EFE20" w14:textId="77777777" w:rsidTr="002124C6">
        <w:trPr>
          <w:cantSplit/>
        </w:trPr>
        <w:tc>
          <w:tcPr>
            <w:tcW w:w="3780" w:type="dxa"/>
          </w:tcPr>
          <w:p w14:paraId="122E6C34" w14:textId="77777777" w:rsidR="00404F25" w:rsidRPr="00E9578E"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i/>
                <w:iCs/>
              </w:rPr>
              <w:t>Premium</w:t>
            </w:r>
            <w:r w:rsidRPr="009D3180">
              <w:rPr>
                <w:rFonts w:cs="Times New Roman"/>
                <w:i/>
                <w:iCs/>
              </w:rPr>
              <w:t xml:space="preserve"> Zone Project</w:t>
            </w:r>
          </w:p>
        </w:tc>
        <w:tc>
          <w:tcPr>
            <w:tcW w:w="1260" w:type="dxa"/>
          </w:tcPr>
          <w:p w14:paraId="19F9CCF4"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1F3859C0" w14:textId="77777777" w:rsidR="00404F25" w:rsidRPr="00D675DD"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4FD7DB90"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270F01B9" w14:textId="77777777" w:rsidR="00404F25" w:rsidRPr="00D675DD"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05C1EAF4" w14:textId="77777777" w:rsidR="00404F25" w:rsidRPr="009C5281" w:rsidRDefault="00404F25"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7B5F56D2" w14:textId="77777777" w:rsidR="00404F25" w:rsidRPr="00D675DD"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392C1BC" w14:textId="77777777" w:rsidR="00404F25" w:rsidRPr="00D02EAB" w:rsidRDefault="00404F25"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404F25" w:rsidRPr="000D1F45" w14:paraId="7F5BCF91" w14:textId="77777777" w:rsidTr="002124C6">
        <w:trPr>
          <w:cantSplit/>
        </w:trPr>
        <w:tc>
          <w:tcPr>
            <w:tcW w:w="3780" w:type="dxa"/>
          </w:tcPr>
          <w:p w14:paraId="4007C746" w14:textId="77777777" w:rsidR="00404F25" w:rsidRPr="00E9578E"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 xml:space="preserve">   (P</w:t>
            </w:r>
            <w:r>
              <w:rPr>
                <w:rFonts w:cs="Times New Roman"/>
                <w:i/>
                <w:iCs/>
              </w:rPr>
              <w:t>h</w:t>
            </w:r>
            <w:r w:rsidRPr="009D3180">
              <w:rPr>
                <w:rFonts w:cs="Times New Roman"/>
                <w:i/>
                <w:iCs/>
              </w:rPr>
              <w:t>athumthan</w:t>
            </w:r>
            <w:r>
              <w:rPr>
                <w:rFonts w:cs="Times New Roman"/>
                <w:i/>
                <w:iCs/>
              </w:rPr>
              <w:t>i</w:t>
            </w:r>
            <w:r w:rsidRPr="009D3180">
              <w:rPr>
                <w:rFonts w:cs="Times New Roman"/>
                <w:i/>
                <w:iCs/>
              </w:rPr>
              <w:t xml:space="preserve"> Province)</w:t>
            </w:r>
          </w:p>
        </w:tc>
        <w:tc>
          <w:tcPr>
            <w:tcW w:w="1260" w:type="dxa"/>
          </w:tcPr>
          <w:p w14:paraId="0574A45F"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66D28D80" w14:textId="77777777" w:rsidR="00404F25" w:rsidRPr="00D675DD"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68B6229"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1C417FA3" w14:textId="77777777" w:rsidR="00404F25" w:rsidRPr="00D675DD"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17CA414C" w14:textId="77777777" w:rsidR="00404F25" w:rsidRPr="009C5281" w:rsidRDefault="00404F25"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4537B31C" w14:textId="77777777" w:rsidR="00404F25" w:rsidRPr="00D675DD"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04DF2359" w14:textId="77777777" w:rsidR="00404F25" w:rsidRPr="00D02EAB" w:rsidRDefault="00404F25"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D02EAB" w:rsidRPr="000D1F45" w14:paraId="71B80041" w14:textId="77777777" w:rsidTr="002124C6">
        <w:trPr>
          <w:cantSplit/>
        </w:trPr>
        <w:tc>
          <w:tcPr>
            <w:tcW w:w="3780" w:type="dxa"/>
          </w:tcPr>
          <w:p w14:paraId="0036DD66" w14:textId="77777777" w:rsidR="00D02EAB" w:rsidRPr="00E9578E"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260" w:type="dxa"/>
          </w:tcPr>
          <w:p w14:paraId="53D83EF0" w14:textId="47FF8FE3"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353F01">
              <w:t>-</w:t>
            </w:r>
          </w:p>
        </w:tc>
        <w:tc>
          <w:tcPr>
            <w:tcW w:w="182" w:type="dxa"/>
          </w:tcPr>
          <w:p w14:paraId="29F34F76"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763C34A9" w14:textId="76BB79AB"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D02EAB">
              <w:rPr>
                <w:rFonts w:cs="Times New Roman"/>
              </w:rPr>
              <w:t>7,231</w:t>
            </w:r>
          </w:p>
        </w:tc>
        <w:tc>
          <w:tcPr>
            <w:tcW w:w="182" w:type="dxa"/>
          </w:tcPr>
          <w:p w14:paraId="7EBD2C94"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A642D44" w14:textId="1EDCF445" w:rsidR="00D02EAB" w:rsidRPr="009C52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D02EAB">
              <w:rPr>
                <w:rFonts w:cs="Times New Roman"/>
              </w:rPr>
              <w:t>-</w:t>
            </w:r>
          </w:p>
        </w:tc>
        <w:tc>
          <w:tcPr>
            <w:tcW w:w="184" w:type="dxa"/>
          </w:tcPr>
          <w:p w14:paraId="30295B27"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3D9AABA7" w14:textId="63142C6E"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D02EAB">
              <w:rPr>
                <w:rFonts w:cs="Times New Roman"/>
              </w:rPr>
              <w:t>7,231</w:t>
            </w:r>
          </w:p>
        </w:tc>
      </w:tr>
      <w:tr w:rsidR="00D02EAB" w:rsidRPr="000D1F45" w14:paraId="7A23C9CB" w14:textId="77777777" w:rsidTr="002124C6">
        <w:trPr>
          <w:cantSplit/>
        </w:trPr>
        <w:tc>
          <w:tcPr>
            <w:tcW w:w="3780" w:type="dxa"/>
          </w:tcPr>
          <w:p w14:paraId="3AEEAE9B" w14:textId="77777777" w:rsidR="00D02EAB" w:rsidRPr="00E9578E"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260" w:type="dxa"/>
          </w:tcPr>
          <w:p w14:paraId="71AD46D9" w14:textId="323FE2C3"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353F01">
              <w:t>-</w:t>
            </w:r>
          </w:p>
        </w:tc>
        <w:tc>
          <w:tcPr>
            <w:tcW w:w="182" w:type="dxa"/>
          </w:tcPr>
          <w:p w14:paraId="1F83EB2B"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2E19FAC" w14:textId="19AB0275"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D02EAB">
              <w:rPr>
                <w:rFonts w:cs="Times New Roman"/>
              </w:rPr>
              <w:t>1,720</w:t>
            </w:r>
          </w:p>
        </w:tc>
        <w:tc>
          <w:tcPr>
            <w:tcW w:w="182" w:type="dxa"/>
          </w:tcPr>
          <w:p w14:paraId="44B75529"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84AF144" w14:textId="1D93BB35" w:rsidR="00D02EAB" w:rsidRPr="009C52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D02EAB">
              <w:rPr>
                <w:rFonts w:cs="Times New Roman"/>
              </w:rPr>
              <w:t>-</w:t>
            </w:r>
          </w:p>
        </w:tc>
        <w:tc>
          <w:tcPr>
            <w:tcW w:w="184" w:type="dxa"/>
          </w:tcPr>
          <w:p w14:paraId="7E16A2B4"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456CCDE6" w14:textId="57758116"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D02EAB">
              <w:rPr>
                <w:rFonts w:cs="Times New Roman"/>
              </w:rPr>
              <w:t>1,720</w:t>
            </w:r>
          </w:p>
        </w:tc>
      </w:tr>
      <w:tr w:rsidR="00D02EAB" w:rsidRPr="000D1F45" w14:paraId="041C160B" w14:textId="77777777" w:rsidTr="002124C6">
        <w:trPr>
          <w:cantSplit/>
        </w:trPr>
        <w:tc>
          <w:tcPr>
            <w:tcW w:w="3780" w:type="dxa"/>
          </w:tcPr>
          <w:p w14:paraId="4A015766" w14:textId="77777777" w:rsidR="00D02EAB" w:rsidRPr="00C179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capitalised in real estate </w:t>
            </w:r>
          </w:p>
        </w:tc>
        <w:tc>
          <w:tcPr>
            <w:tcW w:w="1260" w:type="dxa"/>
          </w:tcPr>
          <w:p w14:paraId="3082B833"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21E155B2"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CA146FC"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322D09AA"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04D8899D" w14:textId="77777777" w:rsidR="00D02EAB" w:rsidRPr="001C1DC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02241120"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3CB197DF"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D02EAB" w:rsidRPr="000D1F45" w14:paraId="0C8F43C7" w14:textId="77777777" w:rsidTr="002124C6">
        <w:trPr>
          <w:cantSplit/>
        </w:trPr>
        <w:tc>
          <w:tcPr>
            <w:tcW w:w="3780" w:type="dxa"/>
          </w:tcPr>
          <w:p w14:paraId="448647D0" w14:textId="77777777" w:rsidR="00D02EAB" w:rsidRPr="000C3978"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260" w:type="dxa"/>
            <w:tcBorders>
              <w:bottom w:val="single" w:sz="4" w:space="0" w:color="auto"/>
            </w:tcBorders>
          </w:tcPr>
          <w:p w14:paraId="6E7DC9A8" w14:textId="57EB30E0"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353F01">
              <w:t>-</w:t>
            </w:r>
          </w:p>
        </w:tc>
        <w:tc>
          <w:tcPr>
            <w:tcW w:w="182" w:type="dxa"/>
          </w:tcPr>
          <w:p w14:paraId="6AAE1CBA"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3490FE96" w14:textId="59DEF6A3"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D02EAB">
              <w:rPr>
                <w:rFonts w:cs="Times New Roman"/>
              </w:rPr>
              <w:t>834</w:t>
            </w:r>
          </w:p>
        </w:tc>
        <w:tc>
          <w:tcPr>
            <w:tcW w:w="182" w:type="dxa"/>
          </w:tcPr>
          <w:p w14:paraId="3983935D"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07B92C95" w14:textId="4781A650" w:rsidR="00D02EAB" w:rsidRPr="009C52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D02EAB">
              <w:rPr>
                <w:rFonts w:cs="Times New Roman"/>
              </w:rPr>
              <w:t>-</w:t>
            </w:r>
          </w:p>
        </w:tc>
        <w:tc>
          <w:tcPr>
            <w:tcW w:w="184" w:type="dxa"/>
          </w:tcPr>
          <w:p w14:paraId="65F002C7"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43A78467" w14:textId="0085F15D"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D02EAB">
              <w:rPr>
                <w:rFonts w:cs="Times New Roman"/>
              </w:rPr>
              <w:t>834</w:t>
            </w:r>
          </w:p>
        </w:tc>
      </w:tr>
      <w:tr w:rsidR="00D02EAB" w:rsidRPr="000D1F45" w14:paraId="5176EB43" w14:textId="77777777" w:rsidTr="002124C6">
        <w:trPr>
          <w:cantSplit/>
        </w:trPr>
        <w:tc>
          <w:tcPr>
            <w:tcW w:w="3780" w:type="dxa"/>
          </w:tcPr>
          <w:p w14:paraId="6F27F365" w14:textId="77777777" w:rsidR="00D02EAB" w:rsidRPr="00C179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Total</w:t>
            </w:r>
          </w:p>
        </w:tc>
        <w:tc>
          <w:tcPr>
            <w:tcW w:w="1260" w:type="dxa"/>
            <w:tcBorders>
              <w:top w:val="single" w:sz="4" w:space="0" w:color="auto"/>
            </w:tcBorders>
          </w:tcPr>
          <w:p w14:paraId="6AB15C2E" w14:textId="74BED9A3"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r w:rsidRPr="00D02EAB">
              <w:rPr>
                <w:b/>
                <w:bCs/>
              </w:rPr>
              <w:t>-</w:t>
            </w:r>
          </w:p>
        </w:tc>
        <w:tc>
          <w:tcPr>
            <w:tcW w:w="182" w:type="dxa"/>
          </w:tcPr>
          <w:p w14:paraId="312A3F88"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14:paraId="3CD410AF" w14:textId="360D390B"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D02EAB">
              <w:rPr>
                <w:rFonts w:cs="Times New Roman"/>
                <w:b/>
                <w:bCs/>
              </w:rPr>
              <w:t>9,785</w:t>
            </w:r>
          </w:p>
        </w:tc>
        <w:tc>
          <w:tcPr>
            <w:tcW w:w="182" w:type="dxa"/>
          </w:tcPr>
          <w:p w14:paraId="2E90DFF8"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14:paraId="06ECF122" w14:textId="53D61E88"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D02EAB">
              <w:rPr>
                <w:rFonts w:cs="Times New Roman"/>
                <w:b/>
                <w:bCs/>
              </w:rPr>
              <w:t>-</w:t>
            </w:r>
          </w:p>
        </w:tc>
        <w:tc>
          <w:tcPr>
            <w:tcW w:w="184" w:type="dxa"/>
          </w:tcPr>
          <w:p w14:paraId="4AEB5621"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14:paraId="41541358" w14:textId="048E7AB0"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D02EAB">
              <w:rPr>
                <w:rFonts w:cs="Times New Roman"/>
                <w:b/>
                <w:bCs/>
              </w:rPr>
              <w:t>9,785</w:t>
            </w:r>
          </w:p>
        </w:tc>
      </w:tr>
      <w:tr w:rsidR="00D02EAB" w:rsidRPr="000D1F45" w14:paraId="477446AE" w14:textId="77777777" w:rsidTr="002124C6">
        <w:trPr>
          <w:cantSplit/>
        </w:trPr>
        <w:tc>
          <w:tcPr>
            <w:tcW w:w="3780" w:type="dxa"/>
          </w:tcPr>
          <w:p w14:paraId="5A2C5071" w14:textId="77777777" w:rsidR="00D02EAB" w:rsidRPr="00C179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Less</w:t>
            </w:r>
            <w:r w:rsidRPr="009D3180">
              <w:rPr>
                <w:rFonts w:cs="Times New Roman"/>
              </w:rPr>
              <w:t xml:space="preserve"> allowance for </w:t>
            </w:r>
            <w:r>
              <w:rPr>
                <w:rFonts w:cs="Times New Roman"/>
              </w:rPr>
              <w:t>decline in value</w:t>
            </w:r>
          </w:p>
        </w:tc>
        <w:tc>
          <w:tcPr>
            <w:tcW w:w="1260" w:type="dxa"/>
            <w:tcBorders>
              <w:bottom w:val="single" w:sz="4" w:space="0" w:color="auto"/>
            </w:tcBorders>
          </w:tcPr>
          <w:p w14:paraId="7116D67D" w14:textId="58B0415E"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353F01">
              <w:t>-</w:t>
            </w:r>
          </w:p>
        </w:tc>
        <w:tc>
          <w:tcPr>
            <w:tcW w:w="182" w:type="dxa"/>
          </w:tcPr>
          <w:p w14:paraId="142F78A4" w14:textId="4F60D181"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7C33EF89" w14:textId="4F37F922"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D02EAB">
              <w:rPr>
                <w:rFonts w:cs="Times New Roman"/>
              </w:rPr>
              <w:t>(814)</w:t>
            </w:r>
          </w:p>
        </w:tc>
        <w:tc>
          <w:tcPr>
            <w:tcW w:w="182" w:type="dxa"/>
          </w:tcPr>
          <w:p w14:paraId="6F79514E"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1C3104F7" w14:textId="585E2E95" w:rsidR="00D02EAB" w:rsidRPr="009C52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D02EAB">
              <w:rPr>
                <w:rFonts w:cs="Times New Roman"/>
              </w:rPr>
              <w:t>-</w:t>
            </w:r>
          </w:p>
        </w:tc>
        <w:tc>
          <w:tcPr>
            <w:tcW w:w="184" w:type="dxa"/>
          </w:tcPr>
          <w:p w14:paraId="1F98334D"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2CF4D3F6" w14:textId="0E73BC3B"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D02EAB">
              <w:rPr>
                <w:rFonts w:cs="Times New Roman"/>
              </w:rPr>
              <w:t>(814)</w:t>
            </w:r>
          </w:p>
        </w:tc>
      </w:tr>
      <w:tr w:rsidR="00D02EAB" w:rsidRPr="000D1F45" w14:paraId="155D4761" w14:textId="77777777" w:rsidTr="002124C6">
        <w:trPr>
          <w:cantSplit/>
        </w:trPr>
        <w:tc>
          <w:tcPr>
            <w:tcW w:w="3780" w:type="dxa"/>
          </w:tcPr>
          <w:p w14:paraId="52C85189" w14:textId="77777777" w:rsidR="00D02EAB" w:rsidRPr="00C179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Net</w:t>
            </w:r>
          </w:p>
        </w:tc>
        <w:tc>
          <w:tcPr>
            <w:tcW w:w="1260" w:type="dxa"/>
            <w:tcBorders>
              <w:top w:val="single" w:sz="4" w:space="0" w:color="auto"/>
              <w:bottom w:val="single" w:sz="4" w:space="0" w:color="auto"/>
            </w:tcBorders>
          </w:tcPr>
          <w:p w14:paraId="69ECC3D1" w14:textId="7CC8966D"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r w:rsidRPr="00D02EAB">
              <w:rPr>
                <w:b/>
                <w:bCs/>
              </w:rPr>
              <w:t>-</w:t>
            </w:r>
          </w:p>
        </w:tc>
        <w:tc>
          <w:tcPr>
            <w:tcW w:w="182" w:type="dxa"/>
          </w:tcPr>
          <w:p w14:paraId="3B211AF8"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14:paraId="0014611B" w14:textId="659A8800"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D02EAB">
              <w:rPr>
                <w:rFonts w:cs="Times New Roman"/>
                <w:b/>
                <w:bCs/>
              </w:rPr>
              <w:t>8,971</w:t>
            </w:r>
          </w:p>
        </w:tc>
        <w:tc>
          <w:tcPr>
            <w:tcW w:w="182" w:type="dxa"/>
          </w:tcPr>
          <w:p w14:paraId="28DE0773"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14:paraId="68D09AEC" w14:textId="302DE88A"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D02EAB">
              <w:rPr>
                <w:rFonts w:cs="Times New Roman"/>
                <w:b/>
                <w:bCs/>
              </w:rPr>
              <w:t>-</w:t>
            </w:r>
          </w:p>
        </w:tc>
        <w:tc>
          <w:tcPr>
            <w:tcW w:w="184" w:type="dxa"/>
          </w:tcPr>
          <w:p w14:paraId="25D4368A"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14:paraId="593D07B3" w14:textId="352083AF"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D02EAB">
              <w:rPr>
                <w:rFonts w:cs="Times New Roman"/>
                <w:b/>
                <w:bCs/>
              </w:rPr>
              <w:t>8,971</w:t>
            </w:r>
          </w:p>
        </w:tc>
      </w:tr>
      <w:tr w:rsidR="00404F25" w:rsidRPr="000D1F45" w14:paraId="548B46E0" w14:textId="77777777" w:rsidTr="002124C6">
        <w:trPr>
          <w:cantSplit/>
        </w:trPr>
        <w:tc>
          <w:tcPr>
            <w:tcW w:w="3780" w:type="dxa"/>
          </w:tcPr>
          <w:p w14:paraId="12550A22" w14:textId="77777777" w:rsidR="00404F25" w:rsidRPr="00A51E9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637270AC" w14:textId="77777777" w:rsidR="00404F25" w:rsidRPr="00A51E9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38596AC6" w14:textId="77777777" w:rsidR="00404F25" w:rsidRPr="00A51E9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962042C"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2046E873" w14:textId="77777777" w:rsidR="00404F25" w:rsidRPr="00A51E9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B503CCC" w14:textId="77777777" w:rsidR="00404F25" w:rsidRPr="00A51E99" w:rsidRDefault="00404F25"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03940B7" w14:textId="77777777" w:rsidR="00404F25" w:rsidRPr="00A51E9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F7487D2" w14:textId="77777777" w:rsidR="00404F25" w:rsidRPr="00D02EAB" w:rsidRDefault="00404F25"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404F25" w:rsidRPr="000D1F45" w14:paraId="04591091" w14:textId="77777777" w:rsidTr="002124C6">
        <w:trPr>
          <w:cantSplit/>
        </w:trPr>
        <w:tc>
          <w:tcPr>
            <w:tcW w:w="3780" w:type="dxa"/>
          </w:tcPr>
          <w:p w14:paraId="6A0B476A" w14:textId="77777777" w:rsidR="00404F25" w:rsidRPr="009D3180"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Nava Nakorn Industrial Promotion Zone</w:t>
            </w:r>
          </w:p>
        </w:tc>
        <w:tc>
          <w:tcPr>
            <w:tcW w:w="1260" w:type="dxa"/>
          </w:tcPr>
          <w:p w14:paraId="4DBF9DE6"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4B196C14" w14:textId="77777777" w:rsidR="00404F25" w:rsidRPr="00D675DD"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95407D8"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17BDB560" w14:textId="77777777" w:rsidR="00404F25" w:rsidRPr="00D675DD"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63E3D76C" w14:textId="77777777" w:rsidR="00404F25" w:rsidRPr="009C5281" w:rsidRDefault="00404F25"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6CC493D" w14:textId="77777777" w:rsidR="00404F25" w:rsidRPr="00D675DD"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56227E6D" w14:textId="77777777" w:rsidR="00404F25" w:rsidRPr="00D02EAB" w:rsidRDefault="00404F25"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404F25" w:rsidRPr="000D1F45" w14:paraId="63E7D089" w14:textId="77777777" w:rsidTr="002124C6">
        <w:trPr>
          <w:cantSplit/>
        </w:trPr>
        <w:tc>
          <w:tcPr>
            <w:tcW w:w="3780" w:type="dxa"/>
          </w:tcPr>
          <w:p w14:paraId="67DD2C8B" w14:textId="79B46AD8" w:rsidR="00404F25" w:rsidRPr="009D3180"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 xml:space="preserve">   </w:t>
            </w:r>
            <w:r w:rsidRPr="001C1DCD">
              <w:rPr>
                <w:rFonts w:cs="Times New Roman"/>
                <w:i/>
                <w:iCs/>
              </w:rPr>
              <w:t xml:space="preserve">Project </w:t>
            </w:r>
            <w:r w:rsidRPr="009D3180">
              <w:rPr>
                <w:rFonts w:cs="Times New Roman"/>
                <w:i/>
                <w:iCs/>
              </w:rPr>
              <w:t>(Nakhon Ratchasima</w:t>
            </w:r>
          </w:p>
        </w:tc>
        <w:tc>
          <w:tcPr>
            <w:tcW w:w="1260" w:type="dxa"/>
          </w:tcPr>
          <w:p w14:paraId="2B02AE3C"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20E2F031" w14:textId="77777777" w:rsidR="00404F25" w:rsidRPr="00D675DD"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D254AB6"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5AB009D3" w14:textId="77777777" w:rsidR="00404F25" w:rsidRPr="00D675DD"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2E75B819" w14:textId="77777777" w:rsidR="00404F25" w:rsidRPr="009C5281" w:rsidRDefault="00404F25"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752465C1" w14:textId="77777777" w:rsidR="00404F25" w:rsidRPr="00D675DD"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06092AE" w14:textId="77777777" w:rsidR="00404F25" w:rsidRPr="00D02EAB" w:rsidRDefault="00404F25"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D02EAB" w:rsidRPr="000D1F45" w14:paraId="2DA29AFB" w14:textId="77777777" w:rsidTr="002124C6">
        <w:trPr>
          <w:cantSplit/>
        </w:trPr>
        <w:tc>
          <w:tcPr>
            <w:tcW w:w="3780" w:type="dxa"/>
          </w:tcPr>
          <w:p w14:paraId="778F082F" w14:textId="345752AE" w:rsidR="00D02EAB" w:rsidRPr="009D3180" w:rsidRDefault="00D02EAB"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i/>
                <w:iCs/>
              </w:rPr>
            </w:pPr>
            <w:r>
              <w:rPr>
                <w:rFonts w:cs="Times New Roman"/>
                <w:i/>
                <w:iCs/>
              </w:rPr>
              <w:t xml:space="preserve">  </w:t>
            </w:r>
            <w:r w:rsidRPr="009D3180">
              <w:rPr>
                <w:rFonts w:cs="Times New Roman"/>
                <w:i/>
                <w:iCs/>
              </w:rPr>
              <w:t xml:space="preserve"> Province)</w:t>
            </w:r>
          </w:p>
        </w:tc>
        <w:tc>
          <w:tcPr>
            <w:tcW w:w="1260" w:type="dxa"/>
          </w:tcPr>
          <w:p w14:paraId="4539F440" w14:textId="77777777" w:rsidR="00D02EAB" w:rsidRPr="00D02EAB" w:rsidRDefault="00D02EAB"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5B5C1AC8" w14:textId="77777777" w:rsidR="00D02EAB" w:rsidRPr="00D675DD" w:rsidRDefault="00D02EAB"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777C5B32" w14:textId="77777777" w:rsidR="00D02EAB" w:rsidRPr="00D02EAB" w:rsidRDefault="00D02EAB"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78C3869F" w14:textId="77777777" w:rsidR="00D02EAB" w:rsidRPr="00D675DD" w:rsidRDefault="00D02EAB"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00106C8A" w14:textId="77777777" w:rsidR="00D02EAB" w:rsidRPr="009C52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11209778" w14:textId="77777777" w:rsidR="00D02EAB" w:rsidRPr="00D675DD" w:rsidRDefault="00D02EAB"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A5F85F4"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D02EAB" w:rsidRPr="000D1F45" w14:paraId="7E15E166" w14:textId="77777777" w:rsidTr="002124C6">
        <w:trPr>
          <w:cantSplit/>
        </w:trPr>
        <w:tc>
          <w:tcPr>
            <w:tcW w:w="3780" w:type="dxa"/>
          </w:tcPr>
          <w:p w14:paraId="4F3801DE" w14:textId="77777777" w:rsidR="00D02EAB" w:rsidRPr="00E9578E"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260" w:type="dxa"/>
          </w:tcPr>
          <w:p w14:paraId="32AC8348" w14:textId="276C1438"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ED47AF">
              <w:t>321,113</w:t>
            </w:r>
          </w:p>
        </w:tc>
        <w:tc>
          <w:tcPr>
            <w:tcW w:w="182" w:type="dxa"/>
          </w:tcPr>
          <w:p w14:paraId="1F352EA2"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64ACFA5" w14:textId="2CFE38F1"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D02EAB">
              <w:rPr>
                <w:rFonts w:cs="Times New Roman"/>
              </w:rPr>
              <w:t>324,570</w:t>
            </w:r>
          </w:p>
        </w:tc>
        <w:tc>
          <w:tcPr>
            <w:tcW w:w="182" w:type="dxa"/>
          </w:tcPr>
          <w:p w14:paraId="0F0CE222"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7C4BE91F" w14:textId="188255A1" w:rsidR="00D02EAB" w:rsidRPr="009C52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D02EAB">
              <w:rPr>
                <w:rFonts w:cs="Times New Roman"/>
              </w:rPr>
              <w:t>247,121</w:t>
            </w:r>
          </w:p>
        </w:tc>
        <w:tc>
          <w:tcPr>
            <w:tcW w:w="184" w:type="dxa"/>
          </w:tcPr>
          <w:p w14:paraId="073B4200"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075FB7AB" w14:textId="3A7549A3"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D02EAB">
              <w:rPr>
                <w:rFonts w:cs="Times New Roman"/>
              </w:rPr>
              <w:t>248,722</w:t>
            </w:r>
          </w:p>
        </w:tc>
      </w:tr>
      <w:tr w:rsidR="00D02EAB" w:rsidRPr="000D1F45" w14:paraId="095335A3" w14:textId="77777777" w:rsidTr="002124C6">
        <w:trPr>
          <w:cantSplit/>
        </w:trPr>
        <w:tc>
          <w:tcPr>
            <w:tcW w:w="3780" w:type="dxa"/>
          </w:tcPr>
          <w:p w14:paraId="287514CB" w14:textId="77777777" w:rsidR="00D02EAB" w:rsidRPr="00E9578E"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260" w:type="dxa"/>
          </w:tcPr>
          <w:p w14:paraId="2EAB8AA3" w14:textId="78506089"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ED47AF">
              <w:t>295,039</w:t>
            </w:r>
          </w:p>
        </w:tc>
        <w:tc>
          <w:tcPr>
            <w:tcW w:w="182" w:type="dxa"/>
          </w:tcPr>
          <w:p w14:paraId="05F24F5B"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BDB1C1E" w14:textId="089BE25F"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D02EAB">
              <w:rPr>
                <w:rFonts w:cs="Times New Roman"/>
              </w:rPr>
              <w:t>296,594</w:t>
            </w:r>
          </w:p>
        </w:tc>
        <w:tc>
          <w:tcPr>
            <w:tcW w:w="182" w:type="dxa"/>
          </w:tcPr>
          <w:p w14:paraId="5FD27E5E"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2946C354" w14:textId="5B1BD03D" w:rsidR="00D02EAB" w:rsidRPr="009C52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D02EAB">
              <w:rPr>
                <w:rFonts w:cs="Times New Roman"/>
              </w:rPr>
              <w:t>293,183</w:t>
            </w:r>
          </w:p>
        </w:tc>
        <w:tc>
          <w:tcPr>
            <w:tcW w:w="184" w:type="dxa"/>
          </w:tcPr>
          <w:p w14:paraId="1AC02591"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586DDA0E" w14:textId="71A3C356"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D02EAB">
              <w:rPr>
                <w:rFonts w:cs="Times New Roman"/>
              </w:rPr>
              <w:t>296,594</w:t>
            </w:r>
          </w:p>
        </w:tc>
      </w:tr>
      <w:tr w:rsidR="00D02EAB" w:rsidRPr="000D1F45" w14:paraId="630A326A" w14:textId="77777777" w:rsidTr="002124C6">
        <w:trPr>
          <w:cantSplit/>
        </w:trPr>
        <w:tc>
          <w:tcPr>
            <w:tcW w:w="3780" w:type="dxa"/>
          </w:tcPr>
          <w:p w14:paraId="583D6CEE" w14:textId="77777777" w:rsidR="00D02EAB" w:rsidRPr="00C179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capitalised in real estate </w:t>
            </w:r>
          </w:p>
        </w:tc>
        <w:tc>
          <w:tcPr>
            <w:tcW w:w="1260" w:type="dxa"/>
          </w:tcPr>
          <w:p w14:paraId="4788C193"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6476F972"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434C6A79"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659D788D"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652695D5" w14:textId="77777777" w:rsidR="00D02EAB" w:rsidRPr="00FB614E"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144EF9B4"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34CE2264"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D02EAB" w:rsidRPr="000D1F45" w14:paraId="0F8C57F0" w14:textId="77777777" w:rsidTr="002124C6">
        <w:trPr>
          <w:cantSplit/>
        </w:trPr>
        <w:tc>
          <w:tcPr>
            <w:tcW w:w="3780" w:type="dxa"/>
          </w:tcPr>
          <w:p w14:paraId="193CEF6A" w14:textId="77777777" w:rsidR="00D02EAB" w:rsidRPr="000C3978"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260" w:type="dxa"/>
            <w:tcBorders>
              <w:bottom w:val="single" w:sz="4" w:space="0" w:color="auto"/>
            </w:tcBorders>
          </w:tcPr>
          <w:p w14:paraId="51B9865B" w14:textId="3E9470D0"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ED47AF">
              <w:t>23,655</w:t>
            </w:r>
          </w:p>
        </w:tc>
        <w:tc>
          <w:tcPr>
            <w:tcW w:w="182" w:type="dxa"/>
          </w:tcPr>
          <w:p w14:paraId="55642A86"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7EC02BDF" w14:textId="67FF143D"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D02EAB">
              <w:rPr>
                <w:rFonts w:cs="Times New Roman"/>
              </w:rPr>
              <w:t>24,046</w:t>
            </w:r>
          </w:p>
        </w:tc>
        <w:tc>
          <w:tcPr>
            <w:tcW w:w="182" w:type="dxa"/>
          </w:tcPr>
          <w:p w14:paraId="2D5FF802"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55BA3114" w14:textId="55108A54" w:rsidR="00D02EAB" w:rsidRPr="009C52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D02EAB">
              <w:rPr>
                <w:rFonts w:cs="Times New Roman"/>
              </w:rPr>
              <w:t>23,655</w:t>
            </w:r>
          </w:p>
        </w:tc>
        <w:tc>
          <w:tcPr>
            <w:tcW w:w="184" w:type="dxa"/>
          </w:tcPr>
          <w:p w14:paraId="62F9A9A0"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1EED4568" w14:textId="6732EB0F"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D02EAB">
              <w:rPr>
                <w:rFonts w:cs="Times New Roman"/>
              </w:rPr>
              <w:t>24,046</w:t>
            </w:r>
          </w:p>
        </w:tc>
      </w:tr>
      <w:tr w:rsidR="00D02EAB" w:rsidRPr="000D1F45" w14:paraId="505C1712" w14:textId="77777777" w:rsidTr="002124C6">
        <w:trPr>
          <w:cantSplit/>
        </w:trPr>
        <w:tc>
          <w:tcPr>
            <w:tcW w:w="3780" w:type="dxa"/>
          </w:tcPr>
          <w:p w14:paraId="16164BA9" w14:textId="77777777" w:rsidR="00D02EAB" w:rsidRPr="00C179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Total</w:t>
            </w:r>
          </w:p>
        </w:tc>
        <w:tc>
          <w:tcPr>
            <w:tcW w:w="1260" w:type="dxa"/>
            <w:tcBorders>
              <w:top w:val="single" w:sz="4" w:space="0" w:color="auto"/>
            </w:tcBorders>
          </w:tcPr>
          <w:p w14:paraId="70615215" w14:textId="5FB8BDF1"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r w:rsidRPr="00D02EAB">
              <w:rPr>
                <w:b/>
                <w:bCs/>
              </w:rPr>
              <w:t>639,807</w:t>
            </w:r>
          </w:p>
        </w:tc>
        <w:tc>
          <w:tcPr>
            <w:tcW w:w="182" w:type="dxa"/>
          </w:tcPr>
          <w:p w14:paraId="6096D89A"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14:paraId="16007838" w14:textId="1C9A76B9"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D02EAB">
              <w:rPr>
                <w:rFonts w:cs="Times New Roman"/>
                <w:b/>
                <w:bCs/>
              </w:rPr>
              <w:t>645,210</w:t>
            </w:r>
          </w:p>
        </w:tc>
        <w:tc>
          <w:tcPr>
            <w:tcW w:w="182" w:type="dxa"/>
          </w:tcPr>
          <w:p w14:paraId="2B10C1E1"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14:paraId="3CEA9DCB" w14:textId="2C1F8C3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D02EAB">
              <w:rPr>
                <w:rFonts w:cs="Times New Roman"/>
                <w:b/>
                <w:bCs/>
              </w:rPr>
              <w:t>563,959</w:t>
            </w:r>
          </w:p>
        </w:tc>
        <w:tc>
          <w:tcPr>
            <w:tcW w:w="184" w:type="dxa"/>
          </w:tcPr>
          <w:p w14:paraId="0FB45269" w14:textId="04D443EB"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14:paraId="13CA3B92" w14:textId="260D63A5"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D02EAB">
              <w:rPr>
                <w:rFonts w:cs="Times New Roman"/>
                <w:b/>
                <w:bCs/>
              </w:rPr>
              <w:t>569,362</w:t>
            </w:r>
          </w:p>
        </w:tc>
      </w:tr>
      <w:tr w:rsidR="00D02EAB" w:rsidRPr="000D1F45" w14:paraId="0875A76E" w14:textId="77777777" w:rsidTr="002124C6">
        <w:trPr>
          <w:cantSplit/>
        </w:trPr>
        <w:tc>
          <w:tcPr>
            <w:tcW w:w="3780" w:type="dxa"/>
          </w:tcPr>
          <w:p w14:paraId="77EDEEDE" w14:textId="77777777" w:rsidR="00D02EAB" w:rsidRPr="00C179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Less</w:t>
            </w:r>
            <w:r w:rsidRPr="009D3180">
              <w:rPr>
                <w:rFonts w:cs="Times New Roman"/>
              </w:rPr>
              <w:t xml:space="preserve"> allowance for </w:t>
            </w:r>
            <w:r>
              <w:rPr>
                <w:rFonts w:cs="Times New Roman"/>
              </w:rPr>
              <w:t>decline in value</w:t>
            </w:r>
          </w:p>
        </w:tc>
        <w:tc>
          <w:tcPr>
            <w:tcW w:w="1260" w:type="dxa"/>
            <w:tcBorders>
              <w:bottom w:val="single" w:sz="4" w:space="0" w:color="auto"/>
            </w:tcBorders>
          </w:tcPr>
          <w:p w14:paraId="7DF1B8F9" w14:textId="4D5BB359"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ED47AF">
              <w:t>(4,728)</w:t>
            </w:r>
          </w:p>
        </w:tc>
        <w:tc>
          <w:tcPr>
            <w:tcW w:w="182" w:type="dxa"/>
          </w:tcPr>
          <w:p w14:paraId="3D523240"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155E9C97" w14:textId="04A14674"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D02EAB">
              <w:rPr>
                <w:rFonts w:cs="Times New Roman"/>
              </w:rPr>
              <w:t>(4,728)</w:t>
            </w:r>
          </w:p>
        </w:tc>
        <w:tc>
          <w:tcPr>
            <w:tcW w:w="182" w:type="dxa"/>
          </w:tcPr>
          <w:p w14:paraId="69AA1070"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3C4592BF" w14:textId="5152E8A8" w:rsidR="00D02EAB" w:rsidRPr="009C52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D02EAB">
              <w:rPr>
                <w:rFonts w:cs="Times New Roman"/>
              </w:rPr>
              <w:t>(4,728)</w:t>
            </w:r>
          </w:p>
        </w:tc>
        <w:tc>
          <w:tcPr>
            <w:tcW w:w="184" w:type="dxa"/>
          </w:tcPr>
          <w:p w14:paraId="541B7F1B"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3DE800DB" w14:textId="27BEF48D"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D02EAB">
              <w:rPr>
                <w:rFonts w:cs="Times New Roman"/>
              </w:rPr>
              <w:t>(4,728)</w:t>
            </w:r>
          </w:p>
        </w:tc>
      </w:tr>
      <w:tr w:rsidR="00D02EAB" w:rsidRPr="000D1F45" w14:paraId="60BB2027" w14:textId="77777777" w:rsidTr="002124C6">
        <w:trPr>
          <w:cantSplit/>
        </w:trPr>
        <w:tc>
          <w:tcPr>
            <w:tcW w:w="3780" w:type="dxa"/>
          </w:tcPr>
          <w:p w14:paraId="24A4E095" w14:textId="77777777" w:rsidR="00D02EAB" w:rsidRPr="00C179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Net</w:t>
            </w:r>
          </w:p>
        </w:tc>
        <w:tc>
          <w:tcPr>
            <w:tcW w:w="1260" w:type="dxa"/>
            <w:tcBorders>
              <w:top w:val="single" w:sz="4" w:space="0" w:color="auto"/>
              <w:bottom w:val="single" w:sz="4" w:space="0" w:color="auto"/>
            </w:tcBorders>
          </w:tcPr>
          <w:p w14:paraId="644881C1" w14:textId="51FC2D48"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r w:rsidRPr="00D02EAB">
              <w:rPr>
                <w:b/>
                <w:bCs/>
              </w:rPr>
              <w:t>635,079</w:t>
            </w:r>
          </w:p>
        </w:tc>
        <w:tc>
          <w:tcPr>
            <w:tcW w:w="182" w:type="dxa"/>
          </w:tcPr>
          <w:p w14:paraId="4CA6A9D8"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14:paraId="30CEB06A" w14:textId="5825259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D02EAB">
              <w:rPr>
                <w:rFonts w:cs="Times New Roman"/>
                <w:b/>
                <w:bCs/>
              </w:rPr>
              <w:t>640,482</w:t>
            </w:r>
          </w:p>
        </w:tc>
        <w:tc>
          <w:tcPr>
            <w:tcW w:w="182" w:type="dxa"/>
          </w:tcPr>
          <w:p w14:paraId="0452B066"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14:paraId="7345DD04" w14:textId="74B4443A"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D02EAB">
              <w:rPr>
                <w:rFonts w:cs="Times New Roman"/>
                <w:b/>
                <w:bCs/>
              </w:rPr>
              <w:t>559,231</w:t>
            </w:r>
          </w:p>
        </w:tc>
        <w:tc>
          <w:tcPr>
            <w:tcW w:w="184" w:type="dxa"/>
          </w:tcPr>
          <w:p w14:paraId="5A3CE9D9"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14:paraId="6DE40C5C" w14:textId="3942C272"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D02EAB">
              <w:rPr>
                <w:rFonts w:cs="Times New Roman"/>
                <w:b/>
                <w:bCs/>
              </w:rPr>
              <w:t>564,634</w:t>
            </w:r>
          </w:p>
        </w:tc>
      </w:tr>
      <w:tr w:rsidR="00D02EAB" w:rsidRPr="000D1F45" w14:paraId="51500479" w14:textId="77777777" w:rsidTr="002124C6">
        <w:trPr>
          <w:cantSplit/>
        </w:trPr>
        <w:tc>
          <w:tcPr>
            <w:tcW w:w="3780" w:type="dxa"/>
          </w:tcPr>
          <w:p w14:paraId="05CD6664" w14:textId="77777777" w:rsidR="00D02EAB" w:rsidRPr="009D3180"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b/>
                <w:bCs/>
              </w:rPr>
              <w:t>Developed land available for sales, net</w:t>
            </w:r>
          </w:p>
        </w:tc>
        <w:tc>
          <w:tcPr>
            <w:tcW w:w="1260" w:type="dxa"/>
            <w:tcBorders>
              <w:top w:val="single" w:sz="4" w:space="0" w:color="auto"/>
              <w:bottom w:val="single" w:sz="4" w:space="0" w:color="auto"/>
            </w:tcBorders>
          </w:tcPr>
          <w:p w14:paraId="33DDC539" w14:textId="5261F5BA"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r w:rsidRPr="00D02EAB">
              <w:rPr>
                <w:b/>
                <w:bCs/>
              </w:rPr>
              <w:t>911,517</w:t>
            </w:r>
          </w:p>
        </w:tc>
        <w:tc>
          <w:tcPr>
            <w:tcW w:w="182" w:type="dxa"/>
          </w:tcPr>
          <w:p w14:paraId="5DE3ECB4"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14:paraId="0BFC9CCC" w14:textId="76EFA55A"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D02EAB">
              <w:rPr>
                <w:rFonts w:cs="Times New Roman"/>
                <w:b/>
                <w:bCs/>
              </w:rPr>
              <w:t>757,257</w:t>
            </w:r>
          </w:p>
        </w:tc>
        <w:tc>
          <w:tcPr>
            <w:tcW w:w="182" w:type="dxa"/>
          </w:tcPr>
          <w:p w14:paraId="7517E4B2"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14:paraId="30AD6F69" w14:textId="42AA650C"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D02EAB">
              <w:rPr>
                <w:rFonts w:cs="Times New Roman"/>
                <w:b/>
                <w:bCs/>
              </w:rPr>
              <w:t>835,669</w:t>
            </w:r>
          </w:p>
        </w:tc>
        <w:tc>
          <w:tcPr>
            <w:tcW w:w="184" w:type="dxa"/>
          </w:tcPr>
          <w:p w14:paraId="0897D49B"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14:paraId="43C40065" w14:textId="64200842"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D02EAB">
              <w:rPr>
                <w:rFonts w:cs="Times New Roman"/>
                <w:b/>
                <w:bCs/>
              </w:rPr>
              <w:t>681,409</w:t>
            </w:r>
          </w:p>
        </w:tc>
      </w:tr>
      <w:tr w:rsidR="009B3A47" w:rsidRPr="000D1F45" w14:paraId="51C4934A" w14:textId="77777777" w:rsidTr="00DE5FF3">
        <w:trPr>
          <w:cantSplit/>
        </w:trPr>
        <w:tc>
          <w:tcPr>
            <w:tcW w:w="3780" w:type="dxa"/>
          </w:tcPr>
          <w:p w14:paraId="05C87160" w14:textId="77777777" w:rsidR="009B3A47" w:rsidRPr="009D3180"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tcBorders>
          </w:tcPr>
          <w:p w14:paraId="75B21410" w14:textId="77777777" w:rsidR="009B3A47" w:rsidRPr="00D02EAB"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4BB89FC0"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14:paraId="04D55EFF" w14:textId="77777777" w:rsidR="009B3A47" w:rsidRPr="00D02EAB"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08AA12BD"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14:paraId="7F9D95AD" w14:textId="77777777" w:rsidR="009B3A47" w:rsidRPr="009C5281" w:rsidRDefault="009B3A47"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5B8416D1"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14:paraId="756C2B43" w14:textId="77777777" w:rsidR="009B3A47" w:rsidRPr="00D02EAB" w:rsidRDefault="009B3A47"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9B3A47" w:rsidRPr="000D1F45" w14:paraId="3552D99A" w14:textId="77777777" w:rsidTr="002124C6">
        <w:trPr>
          <w:cantSplit/>
        </w:trPr>
        <w:tc>
          <w:tcPr>
            <w:tcW w:w="3780" w:type="dxa"/>
          </w:tcPr>
          <w:p w14:paraId="7D5351B9" w14:textId="77777777" w:rsidR="009B3A47" w:rsidRPr="009D3180"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b/>
                <w:bCs/>
                <w:i/>
                <w:iCs/>
              </w:rPr>
              <w:t>Residenti</w:t>
            </w:r>
            <w:r>
              <w:rPr>
                <w:rFonts w:cs="Times New Roman"/>
                <w:b/>
                <w:bCs/>
                <w:i/>
                <w:iCs/>
              </w:rPr>
              <w:t xml:space="preserve">al under </w:t>
            </w:r>
            <w:r w:rsidRPr="009D3180">
              <w:rPr>
                <w:rFonts w:cs="Times New Roman"/>
                <w:b/>
                <w:bCs/>
                <w:i/>
                <w:iCs/>
              </w:rPr>
              <w:t>development</w:t>
            </w:r>
          </w:p>
        </w:tc>
        <w:tc>
          <w:tcPr>
            <w:tcW w:w="1260" w:type="dxa"/>
          </w:tcPr>
          <w:p w14:paraId="0073303B" w14:textId="77777777" w:rsidR="009B3A47" w:rsidRPr="00D02EAB"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5E0DEB06"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6FE29BC" w14:textId="77777777" w:rsidR="009B3A47" w:rsidRPr="00D02EAB"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6F93ED75"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19098B61" w14:textId="77777777" w:rsidR="009B3A47" w:rsidRPr="009C5281" w:rsidRDefault="009B3A47"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1E34D50B"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BDDC170" w14:textId="77777777" w:rsidR="009B3A47" w:rsidRPr="00D02EAB" w:rsidRDefault="009B3A47"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9B3A47" w:rsidRPr="000D1F45" w14:paraId="1F71DCD6" w14:textId="77777777" w:rsidTr="002124C6">
        <w:trPr>
          <w:cantSplit/>
        </w:trPr>
        <w:tc>
          <w:tcPr>
            <w:tcW w:w="3780" w:type="dxa"/>
          </w:tcPr>
          <w:p w14:paraId="4672C2C9" w14:textId="77777777" w:rsidR="009B3A47" w:rsidRPr="009D3180"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The Nava Privacy Project</w:t>
            </w:r>
          </w:p>
        </w:tc>
        <w:tc>
          <w:tcPr>
            <w:tcW w:w="1260" w:type="dxa"/>
          </w:tcPr>
          <w:p w14:paraId="3BA76AB1" w14:textId="77777777" w:rsidR="009B3A47" w:rsidRPr="00D02EAB"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20B4E1B1"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6431186" w14:textId="77777777" w:rsidR="009B3A47" w:rsidRPr="00D02EAB"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660433CB"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A43E516" w14:textId="77777777" w:rsidR="009B3A47" w:rsidRPr="009C5281" w:rsidRDefault="009B3A47"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29B85DE0"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0F62EE5" w14:textId="77777777" w:rsidR="009B3A47" w:rsidRPr="00D02EAB" w:rsidRDefault="009B3A47"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9B3A47" w:rsidRPr="000D1F45" w14:paraId="02ADFB1E" w14:textId="77777777" w:rsidTr="002124C6">
        <w:trPr>
          <w:cantSplit/>
        </w:trPr>
        <w:tc>
          <w:tcPr>
            <w:tcW w:w="3780" w:type="dxa"/>
          </w:tcPr>
          <w:p w14:paraId="6E31C8D1" w14:textId="77777777" w:rsidR="009B3A47" w:rsidRPr="009D3180"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 xml:space="preserve">   (P</w:t>
            </w:r>
            <w:r>
              <w:rPr>
                <w:rFonts w:cs="Times New Roman"/>
                <w:i/>
                <w:iCs/>
              </w:rPr>
              <w:t>h</w:t>
            </w:r>
            <w:r w:rsidRPr="009D3180">
              <w:rPr>
                <w:rFonts w:cs="Times New Roman"/>
                <w:i/>
                <w:iCs/>
              </w:rPr>
              <w:t>athumthan</w:t>
            </w:r>
            <w:r>
              <w:rPr>
                <w:rFonts w:cs="Times New Roman"/>
                <w:i/>
                <w:iCs/>
              </w:rPr>
              <w:t>i</w:t>
            </w:r>
            <w:r w:rsidRPr="009D3180">
              <w:rPr>
                <w:rFonts w:cs="Times New Roman"/>
                <w:i/>
                <w:iCs/>
              </w:rPr>
              <w:t xml:space="preserve"> Province)</w:t>
            </w:r>
          </w:p>
        </w:tc>
        <w:tc>
          <w:tcPr>
            <w:tcW w:w="1260" w:type="dxa"/>
          </w:tcPr>
          <w:p w14:paraId="06F1FA48" w14:textId="77777777" w:rsidR="009B3A47" w:rsidRPr="00D02EAB"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0C1B557B"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FAB0170" w14:textId="77777777" w:rsidR="009B3A47" w:rsidRPr="00D02EAB"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2E62F08B"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24B2C995" w14:textId="77777777" w:rsidR="009B3A47" w:rsidRPr="009C5281" w:rsidRDefault="009B3A47"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79EC1EBC" w14:textId="77777777" w:rsidR="009B3A47" w:rsidRPr="00D675DD"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726408AE" w14:textId="77777777" w:rsidR="009B3A47" w:rsidRPr="00D02EAB" w:rsidRDefault="009B3A47"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D02EAB" w:rsidRPr="000D1F45" w14:paraId="64372ABF" w14:textId="77777777" w:rsidTr="002124C6">
        <w:trPr>
          <w:cantSplit/>
        </w:trPr>
        <w:tc>
          <w:tcPr>
            <w:tcW w:w="3780" w:type="dxa"/>
          </w:tcPr>
          <w:p w14:paraId="678763C5" w14:textId="77777777" w:rsidR="00D02EAB" w:rsidRPr="00E9578E"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260" w:type="dxa"/>
          </w:tcPr>
          <w:p w14:paraId="500B6D69" w14:textId="6FD61228"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230DF9">
              <w:t>-</w:t>
            </w:r>
          </w:p>
        </w:tc>
        <w:tc>
          <w:tcPr>
            <w:tcW w:w="182" w:type="dxa"/>
          </w:tcPr>
          <w:p w14:paraId="617134C0"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4F01A143" w14:textId="7F03BE95"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D02EAB">
              <w:rPr>
                <w:rFonts w:cs="Times New Roman"/>
              </w:rPr>
              <w:t>2,934</w:t>
            </w:r>
          </w:p>
        </w:tc>
        <w:tc>
          <w:tcPr>
            <w:tcW w:w="182" w:type="dxa"/>
          </w:tcPr>
          <w:p w14:paraId="0C945651"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1C02623" w14:textId="4621B66B" w:rsidR="00D02EAB" w:rsidRPr="009C52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D02EAB">
              <w:rPr>
                <w:rFonts w:cs="Times New Roman"/>
              </w:rPr>
              <w:t>-</w:t>
            </w:r>
          </w:p>
        </w:tc>
        <w:tc>
          <w:tcPr>
            <w:tcW w:w="184" w:type="dxa"/>
          </w:tcPr>
          <w:p w14:paraId="3383D5D9"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3AFA418" w14:textId="3231F8CE"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D02EAB">
              <w:rPr>
                <w:rFonts w:cs="Times New Roman"/>
              </w:rPr>
              <w:t>2,934</w:t>
            </w:r>
          </w:p>
        </w:tc>
      </w:tr>
      <w:tr w:rsidR="00D02EAB" w:rsidRPr="000D1F45" w14:paraId="7AF93A1F" w14:textId="77777777" w:rsidTr="002124C6">
        <w:trPr>
          <w:cantSplit/>
        </w:trPr>
        <w:tc>
          <w:tcPr>
            <w:tcW w:w="3780" w:type="dxa"/>
          </w:tcPr>
          <w:p w14:paraId="336FCF28" w14:textId="77777777" w:rsidR="00D02EAB" w:rsidRPr="00E9578E"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260" w:type="dxa"/>
          </w:tcPr>
          <w:p w14:paraId="636B0F57" w14:textId="02838D75"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230DF9">
              <w:t>-</w:t>
            </w:r>
          </w:p>
        </w:tc>
        <w:tc>
          <w:tcPr>
            <w:tcW w:w="182" w:type="dxa"/>
          </w:tcPr>
          <w:p w14:paraId="1D386655"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17BA89AC" w14:textId="7629EEC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D02EAB">
              <w:rPr>
                <w:rFonts w:cs="Times New Roman"/>
              </w:rPr>
              <w:t>166,316</w:t>
            </w:r>
          </w:p>
        </w:tc>
        <w:tc>
          <w:tcPr>
            <w:tcW w:w="182" w:type="dxa"/>
          </w:tcPr>
          <w:p w14:paraId="6A404733"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EF866D0" w14:textId="16600522" w:rsidR="00D02EAB" w:rsidRPr="009C52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D02EAB">
              <w:rPr>
                <w:rFonts w:cs="Times New Roman"/>
              </w:rPr>
              <w:t>-</w:t>
            </w:r>
          </w:p>
        </w:tc>
        <w:tc>
          <w:tcPr>
            <w:tcW w:w="184" w:type="dxa"/>
          </w:tcPr>
          <w:p w14:paraId="5A8D19FE"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722B1CB5" w14:textId="4992F23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D02EAB">
              <w:rPr>
                <w:rFonts w:cs="Times New Roman"/>
              </w:rPr>
              <w:t>166,316</w:t>
            </w:r>
          </w:p>
        </w:tc>
      </w:tr>
      <w:tr w:rsidR="00D02EAB" w:rsidRPr="000D1F45" w14:paraId="1AEE3440" w14:textId="77777777" w:rsidTr="002124C6">
        <w:trPr>
          <w:cantSplit/>
        </w:trPr>
        <w:tc>
          <w:tcPr>
            <w:tcW w:w="3780" w:type="dxa"/>
          </w:tcPr>
          <w:p w14:paraId="4637A688" w14:textId="77777777" w:rsidR="00D02EAB" w:rsidRPr="00C179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capitalised in real estate </w:t>
            </w:r>
          </w:p>
        </w:tc>
        <w:tc>
          <w:tcPr>
            <w:tcW w:w="1260" w:type="dxa"/>
          </w:tcPr>
          <w:p w14:paraId="5FFC7F34"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74A8D8E3"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C9564FE"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5A5026BC"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FEAD88E" w14:textId="77777777" w:rsidR="00D02EAB" w:rsidRPr="008C59A4"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7F82ACC1"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532A5AE7"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D02EAB" w:rsidRPr="000D1F45" w14:paraId="168424DA" w14:textId="77777777" w:rsidTr="002124C6">
        <w:trPr>
          <w:cantSplit/>
        </w:trPr>
        <w:tc>
          <w:tcPr>
            <w:tcW w:w="3780" w:type="dxa"/>
          </w:tcPr>
          <w:p w14:paraId="3F57370B" w14:textId="77777777" w:rsidR="00D02EAB" w:rsidRPr="000C3978"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260" w:type="dxa"/>
            <w:tcBorders>
              <w:bottom w:val="single" w:sz="4" w:space="0" w:color="auto"/>
            </w:tcBorders>
          </w:tcPr>
          <w:p w14:paraId="0FE778E4" w14:textId="0BD67DF9"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230DF9">
              <w:t>-</w:t>
            </w:r>
          </w:p>
        </w:tc>
        <w:tc>
          <w:tcPr>
            <w:tcW w:w="182" w:type="dxa"/>
          </w:tcPr>
          <w:p w14:paraId="3E1578C7"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58C73BBD" w14:textId="1EB90D23"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D02EAB">
              <w:rPr>
                <w:rFonts w:cs="Times New Roman"/>
              </w:rPr>
              <w:t>4,447</w:t>
            </w:r>
          </w:p>
        </w:tc>
        <w:tc>
          <w:tcPr>
            <w:tcW w:w="182" w:type="dxa"/>
          </w:tcPr>
          <w:p w14:paraId="6E4BAC81"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6825D1D0" w14:textId="7CB1B028" w:rsidR="00D02EAB" w:rsidRPr="009C52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D02EAB">
              <w:rPr>
                <w:rFonts w:cs="Times New Roman"/>
              </w:rPr>
              <w:t>-</w:t>
            </w:r>
          </w:p>
        </w:tc>
        <w:tc>
          <w:tcPr>
            <w:tcW w:w="184" w:type="dxa"/>
          </w:tcPr>
          <w:p w14:paraId="0DEF09A2"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26514300" w14:textId="6032FF04"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D02EAB">
              <w:rPr>
                <w:rFonts w:cs="Times New Roman"/>
              </w:rPr>
              <w:t>4,447</w:t>
            </w:r>
          </w:p>
        </w:tc>
      </w:tr>
      <w:tr w:rsidR="00D02EAB" w:rsidRPr="000D1F45" w14:paraId="59C709AA" w14:textId="77777777" w:rsidTr="002124C6">
        <w:trPr>
          <w:cantSplit/>
        </w:trPr>
        <w:tc>
          <w:tcPr>
            <w:tcW w:w="3780" w:type="dxa"/>
          </w:tcPr>
          <w:p w14:paraId="66868E78" w14:textId="77777777" w:rsidR="00D02EAB" w:rsidRPr="009D3180" w:rsidRDefault="00D02EAB" w:rsidP="00D0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9D3180">
              <w:rPr>
                <w:rFonts w:ascii="Times New Roman" w:hAnsi="Times New Roman" w:cs="Times New Roman"/>
                <w:b/>
                <w:bCs/>
                <w:sz w:val="22"/>
                <w:szCs w:val="22"/>
              </w:rPr>
              <w:t>Total</w:t>
            </w:r>
          </w:p>
        </w:tc>
        <w:tc>
          <w:tcPr>
            <w:tcW w:w="1260" w:type="dxa"/>
            <w:tcBorders>
              <w:top w:val="single" w:sz="4" w:space="0" w:color="auto"/>
            </w:tcBorders>
          </w:tcPr>
          <w:p w14:paraId="5314722D" w14:textId="4223C1BB"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r w:rsidRPr="00D02EAB">
              <w:rPr>
                <w:b/>
                <w:bCs/>
              </w:rPr>
              <w:t>-</w:t>
            </w:r>
          </w:p>
        </w:tc>
        <w:tc>
          <w:tcPr>
            <w:tcW w:w="182" w:type="dxa"/>
          </w:tcPr>
          <w:p w14:paraId="526D075B"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14:paraId="3BC01430" w14:textId="0B43EA28"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D02EAB">
              <w:rPr>
                <w:rFonts w:cs="Times New Roman"/>
                <w:b/>
                <w:bCs/>
              </w:rPr>
              <w:t>173,697</w:t>
            </w:r>
          </w:p>
        </w:tc>
        <w:tc>
          <w:tcPr>
            <w:tcW w:w="182" w:type="dxa"/>
          </w:tcPr>
          <w:p w14:paraId="52D33F04"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14:paraId="0D256488" w14:textId="6BEB7314"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D02EAB">
              <w:rPr>
                <w:rFonts w:cs="Times New Roman"/>
                <w:b/>
                <w:bCs/>
              </w:rPr>
              <w:t>-</w:t>
            </w:r>
          </w:p>
        </w:tc>
        <w:tc>
          <w:tcPr>
            <w:tcW w:w="184" w:type="dxa"/>
          </w:tcPr>
          <w:p w14:paraId="6E8E7458" w14:textId="77777777"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14:paraId="6A1243FC" w14:textId="5D2C0EFC"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D02EAB">
              <w:rPr>
                <w:rFonts w:cs="Times New Roman"/>
                <w:b/>
                <w:bCs/>
              </w:rPr>
              <w:t>173,697</w:t>
            </w:r>
          </w:p>
        </w:tc>
      </w:tr>
      <w:tr w:rsidR="00D02EAB" w:rsidRPr="000D1F45" w14:paraId="42B6481B" w14:textId="77777777" w:rsidTr="002124C6">
        <w:trPr>
          <w:cantSplit/>
        </w:trPr>
        <w:tc>
          <w:tcPr>
            <w:tcW w:w="3780" w:type="dxa"/>
          </w:tcPr>
          <w:p w14:paraId="43CAA6E9" w14:textId="77777777" w:rsidR="00D02EAB" w:rsidRDefault="00D02EAB" w:rsidP="00D0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b/>
                <w:bCs/>
                <w:sz w:val="22"/>
                <w:szCs w:val="22"/>
              </w:rPr>
            </w:pPr>
            <w:r w:rsidRPr="009D3180">
              <w:rPr>
                <w:rFonts w:ascii="Times New Roman" w:hAnsi="Times New Roman" w:cs="Times New Roman"/>
                <w:i/>
                <w:iCs/>
                <w:sz w:val="22"/>
                <w:szCs w:val="22"/>
              </w:rPr>
              <w:t>Less</w:t>
            </w:r>
            <w:r w:rsidRPr="009D3180">
              <w:rPr>
                <w:rFonts w:ascii="Times New Roman" w:hAnsi="Times New Roman" w:cs="Times New Roman"/>
                <w:sz w:val="22"/>
                <w:szCs w:val="22"/>
              </w:rPr>
              <w:t xml:space="preserve"> allowance for </w:t>
            </w:r>
            <w:r>
              <w:rPr>
                <w:rFonts w:ascii="Times New Roman" w:hAnsi="Times New Roman" w:cs="Times New Roman"/>
                <w:sz w:val="22"/>
                <w:szCs w:val="22"/>
              </w:rPr>
              <w:t>decline in value</w:t>
            </w:r>
          </w:p>
        </w:tc>
        <w:tc>
          <w:tcPr>
            <w:tcW w:w="1260" w:type="dxa"/>
            <w:tcBorders>
              <w:bottom w:val="single" w:sz="4" w:space="0" w:color="auto"/>
            </w:tcBorders>
          </w:tcPr>
          <w:p w14:paraId="5071FE8D" w14:textId="70CBF2AF"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4C7408">
              <w:t>-</w:t>
            </w:r>
          </w:p>
        </w:tc>
        <w:tc>
          <w:tcPr>
            <w:tcW w:w="182" w:type="dxa"/>
          </w:tcPr>
          <w:p w14:paraId="403F531F"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58649551" w14:textId="4B8EC8EC"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D02EAB">
              <w:rPr>
                <w:rFonts w:cs="Times New Roman"/>
              </w:rPr>
              <w:t>(170,763)</w:t>
            </w:r>
          </w:p>
        </w:tc>
        <w:tc>
          <w:tcPr>
            <w:tcW w:w="182" w:type="dxa"/>
          </w:tcPr>
          <w:p w14:paraId="25C12217"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7D4581C7" w14:textId="42AAB6A9" w:rsidR="00D02EAB" w:rsidRPr="009C5281"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D02EAB">
              <w:rPr>
                <w:rFonts w:cs="Times New Roman"/>
              </w:rPr>
              <w:t>-</w:t>
            </w:r>
          </w:p>
        </w:tc>
        <w:tc>
          <w:tcPr>
            <w:tcW w:w="184" w:type="dxa"/>
          </w:tcPr>
          <w:p w14:paraId="6E909CB0" w14:textId="77777777" w:rsidR="00D02EAB" w:rsidRPr="00D675DD"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3CD7ED45" w14:textId="23CA3FD3" w:rsidR="00D02EAB" w:rsidRPr="00D02EAB" w:rsidRDefault="00D02EAB"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D02EAB">
              <w:rPr>
                <w:rFonts w:cs="Times New Roman"/>
              </w:rPr>
              <w:t>(170,763)</w:t>
            </w:r>
          </w:p>
        </w:tc>
      </w:tr>
      <w:tr w:rsidR="00D02EAB" w:rsidRPr="000D1F45" w14:paraId="7A9793D1" w14:textId="77777777" w:rsidTr="00D02EAB">
        <w:trPr>
          <w:cantSplit/>
        </w:trPr>
        <w:tc>
          <w:tcPr>
            <w:tcW w:w="3780" w:type="dxa"/>
          </w:tcPr>
          <w:p w14:paraId="1780DE99" w14:textId="6ED150C6" w:rsidR="00D02EAB" w:rsidRPr="00D02EAB" w:rsidRDefault="00D02EAB" w:rsidP="00D02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36"/>
              <w:jc w:val="both"/>
              <w:rPr>
                <w:rFonts w:ascii="Times New Roman" w:hAnsi="Times New Roman" w:cs="Times New Roman"/>
                <w:b/>
                <w:bCs/>
                <w:sz w:val="22"/>
                <w:szCs w:val="22"/>
              </w:rPr>
            </w:pPr>
            <w:r w:rsidRPr="009D3180">
              <w:rPr>
                <w:rFonts w:ascii="Times New Roman" w:hAnsi="Times New Roman" w:cs="Times New Roman"/>
                <w:b/>
                <w:bCs/>
                <w:sz w:val="22"/>
                <w:szCs w:val="22"/>
              </w:rPr>
              <w:t>Total residential under development</w:t>
            </w:r>
            <w:r>
              <w:rPr>
                <w:rFonts w:ascii="Times New Roman" w:hAnsi="Times New Roman" w:cs="Times New Roman"/>
                <w:b/>
                <w:bCs/>
                <w:sz w:val="22"/>
                <w:szCs w:val="22"/>
              </w:rPr>
              <w:t xml:space="preserve">, </w:t>
            </w:r>
          </w:p>
        </w:tc>
        <w:tc>
          <w:tcPr>
            <w:tcW w:w="1260" w:type="dxa"/>
          </w:tcPr>
          <w:p w14:paraId="45E85E49" w14:textId="77777777" w:rsidR="00D02EAB" w:rsidRPr="00D02EAB" w:rsidRDefault="00D02EAB"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p>
        </w:tc>
        <w:tc>
          <w:tcPr>
            <w:tcW w:w="182" w:type="dxa"/>
          </w:tcPr>
          <w:p w14:paraId="7E75F407" w14:textId="77777777" w:rsidR="00D02EAB" w:rsidRPr="00D02EAB" w:rsidRDefault="00D02EAB"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Pr>
          <w:p w14:paraId="0E1FA4C3" w14:textId="77777777" w:rsidR="00D02EAB" w:rsidRPr="00D02EAB" w:rsidRDefault="00D02EAB"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p>
        </w:tc>
        <w:tc>
          <w:tcPr>
            <w:tcW w:w="182" w:type="dxa"/>
          </w:tcPr>
          <w:p w14:paraId="6F0075D3" w14:textId="77777777" w:rsidR="00D02EAB" w:rsidRPr="00D02EAB" w:rsidRDefault="00D02EAB"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Pr>
          <w:p w14:paraId="7FB50733" w14:textId="77777777" w:rsidR="00D02EAB" w:rsidRPr="00D02EAB" w:rsidRDefault="00D02EAB"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p>
        </w:tc>
        <w:tc>
          <w:tcPr>
            <w:tcW w:w="184" w:type="dxa"/>
          </w:tcPr>
          <w:p w14:paraId="5EE230ED" w14:textId="77777777" w:rsidR="00D02EAB" w:rsidRPr="00D02EAB" w:rsidRDefault="00D02EAB"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Pr>
          <w:p w14:paraId="267BE89D" w14:textId="77777777" w:rsidR="00D02EAB" w:rsidRPr="00D02EAB" w:rsidRDefault="00D02EAB"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p>
        </w:tc>
      </w:tr>
      <w:tr w:rsidR="00404F25" w:rsidRPr="000D1F45" w14:paraId="635EFF8C" w14:textId="77777777" w:rsidTr="00D02EAB">
        <w:trPr>
          <w:cantSplit/>
        </w:trPr>
        <w:tc>
          <w:tcPr>
            <w:tcW w:w="3780" w:type="dxa"/>
          </w:tcPr>
          <w:p w14:paraId="65F91E0E" w14:textId="3892633B" w:rsidR="00404F25" w:rsidRPr="009D3180"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36" w:firstLine="188"/>
              <w:jc w:val="both"/>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bottom w:val="single" w:sz="4" w:space="0" w:color="auto"/>
            </w:tcBorders>
          </w:tcPr>
          <w:p w14:paraId="2102EEA8" w14:textId="74091235" w:rsidR="00404F25" w:rsidRPr="00D02EAB" w:rsidRDefault="00D02EAB"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r w:rsidRPr="00D02EAB">
              <w:rPr>
                <w:b/>
                <w:bCs/>
              </w:rPr>
              <w:t>-</w:t>
            </w:r>
          </w:p>
        </w:tc>
        <w:tc>
          <w:tcPr>
            <w:tcW w:w="182" w:type="dxa"/>
          </w:tcPr>
          <w:p w14:paraId="088A6845"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bottom w:val="single" w:sz="4" w:space="0" w:color="auto"/>
            </w:tcBorders>
          </w:tcPr>
          <w:p w14:paraId="40CECC40" w14:textId="24F3CE06"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D02EAB">
              <w:rPr>
                <w:rFonts w:cs="Times New Roman"/>
                <w:b/>
                <w:bCs/>
              </w:rPr>
              <w:t>2,934</w:t>
            </w:r>
          </w:p>
        </w:tc>
        <w:tc>
          <w:tcPr>
            <w:tcW w:w="182" w:type="dxa"/>
          </w:tcPr>
          <w:p w14:paraId="587E7B08"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bottom w:val="single" w:sz="4" w:space="0" w:color="auto"/>
            </w:tcBorders>
          </w:tcPr>
          <w:p w14:paraId="0742BC33" w14:textId="098D642E" w:rsidR="00404F25" w:rsidRPr="00D02EAB" w:rsidRDefault="00D02EAB"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D02EAB">
              <w:rPr>
                <w:rFonts w:cs="Times New Roman"/>
                <w:b/>
                <w:bCs/>
              </w:rPr>
              <w:t>-</w:t>
            </w:r>
          </w:p>
        </w:tc>
        <w:tc>
          <w:tcPr>
            <w:tcW w:w="184" w:type="dxa"/>
          </w:tcPr>
          <w:p w14:paraId="263A9F49"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bottom w:val="single" w:sz="4" w:space="0" w:color="auto"/>
            </w:tcBorders>
          </w:tcPr>
          <w:p w14:paraId="31FD742F" w14:textId="575B2319" w:rsidR="00404F25" w:rsidRPr="00D02EAB" w:rsidRDefault="00404F25"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D02EAB">
              <w:rPr>
                <w:rFonts w:cs="Times New Roman"/>
                <w:b/>
                <w:bCs/>
              </w:rPr>
              <w:t>2,934</w:t>
            </w:r>
          </w:p>
        </w:tc>
      </w:tr>
      <w:tr w:rsidR="00404F25" w:rsidRPr="000D1F45" w14:paraId="641D588C" w14:textId="77777777" w:rsidTr="00D02EAB">
        <w:trPr>
          <w:cantSplit/>
        </w:trPr>
        <w:tc>
          <w:tcPr>
            <w:tcW w:w="3780" w:type="dxa"/>
          </w:tcPr>
          <w:p w14:paraId="381B36E1" w14:textId="77777777" w:rsidR="00404F25" w:rsidRPr="009D3180"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36"/>
              <w:jc w:val="both"/>
              <w:rPr>
                <w:rFonts w:ascii="Times New Roman" w:hAnsi="Times New Roman" w:cs="Times New Roman"/>
                <w:b/>
                <w:bCs/>
                <w:sz w:val="22"/>
                <w:szCs w:val="22"/>
              </w:rPr>
            </w:pPr>
          </w:p>
        </w:tc>
        <w:tc>
          <w:tcPr>
            <w:tcW w:w="1260" w:type="dxa"/>
            <w:tcBorders>
              <w:top w:val="single" w:sz="4" w:space="0" w:color="auto"/>
            </w:tcBorders>
          </w:tcPr>
          <w:p w14:paraId="07153A4C"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546A1FF1" w14:textId="77777777" w:rsidR="00404F25" w:rsidRPr="00D675DD"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14:paraId="06585272"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055F967E" w14:textId="77777777" w:rsidR="00404F25" w:rsidRPr="00D675DD"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14:paraId="3F1D004B"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56A110A4" w14:textId="77777777" w:rsidR="00404F25" w:rsidRPr="00D675DD"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14:paraId="7C0843C8"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404F25" w:rsidRPr="000D1F45" w14:paraId="79A7A2A8" w14:textId="77777777" w:rsidTr="002124C6">
        <w:trPr>
          <w:cantSplit/>
        </w:trPr>
        <w:tc>
          <w:tcPr>
            <w:tcW w:w="3780" w:type="dxa"/>
          </w:tcPr>
          <w:p w14:paraId="40F19B0C" w14:textId="0E40DCD9" w:rsidR="00404F25" w:rsidRPr="00E9578E"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Grand total</w:t>
            </w:r>
          </w:p>
        </w:tc>
        <w:tc>
          <w:tcPr>
            <w:tcW w:w="1260" w:type="dxa"/>
            <w:tcBorders>
              <w:bottom w:val="double" w:sz="4" w:space="0" w:color="auto"/>
            </w:tcBorders>
          </w:tcPr>
          <w:p w14:paraId="0FD5E684" w14:textId="6307065A" w:rsidR="00404F25" w:rsidRPr="00D02EAB" w:rsidRDefault="00D02EAB"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r w:rsidRPr="00D02EAB">
              <w:rPr>
                <w:b/>
                <w:bCs/>
              </w:rPr>
              <w:t>911,517</w:t>
            </w:r>
          </w:p>
        </w:tc>
        <w:tc>
          <w:tcPr>
            <w:tcW w:w="182" w:type="dxa"/>
          </w:tcPr>
          <w:p w14:paraId="1BF9108D"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bottom w:val="double" w:sz="4" w:space="0" w:color="auto"/>
            </w:tcBorders>
          </w:tcPr>
          <w:p w14:paraId="3CFCA659" w14:textId="2D121ADF"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D02EAB">
              <w:rPr>
                <w:rFonts w:cs="Times New Roman"/>
                <w:b/>
                <w:bCs/>
              </w:rPr>
              <w:t>760,191</w:t>
            </w:r>
          </w:p>
        </w:tc>
        <w:tc>
          <w:tcPr>
            <w:tcW w:w="182" w:type="dxa"/>
          </w:tcPr>
          <w:p w14:paraId="438675DB"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bottom w:val="double" w:sz="4" w:space="0" w:color="auto"/>
            </w:tcBorders>
          </w:tcPr>
          <w:p w14:paraId="18641E04" w14:textId="12BA0B0C" w:rsidR="00404F25" w:rsidRPr="00D02EAB" w:rsidRDefault="00DE5FF3"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DE5FF3">
              <w:rPr>
                <w:rFonts w:cs="Times New Roman"/>
                <w:b/>
                <w:bCs/>
              </w:rPr>
              <w:t>835,669</w:t>
            </w:r>
          </w:p>
        </w:tc>
        <w:tc>
          <w:tcPr>
            <w:tcW w:w="184" w:type="dxa"/>
          </w:tcPr>
          <w:p w14:paraId="53E02F8E" w14:textId="77777777"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bottom w:val="double" w:sz="4" w:space="0" w:color="auto"/>
            </w:tcBorders>
          </w:tcPr>
          <w:p w14:paraId="5A8D4BF3" w14:textId="645D94B2" w:rsidR="00404F25" w:rsidRPr="00D02EAB"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D02EAB">
              <w:rPr>
                <w:rFonts w:cs="Times New Roman"/>
                <w:b/>
                <w:bCs/>
              </w:rPr>
              <w:t>684,343</w:t>
            </w:r>
          </w:p>
        </w:tc>
      </w:tr>
      <w:tr w:rsidR="009B3A47" w:rsidRPr="000D1F45" w14:paraId="577DB95E" w14:textId="77777777" w:rsidTr="002124C6">
        <w:trPr>
          <w:cantSplit/>
        </w:trPr>
        <w:tc>
          <w:tcPr>
            <w:tcW w:w="3780" w:type="dxa"/>
          </w:tcPr>
          <w:p w14:paraId="60143D65" w14:textId="77777777" w:rsidR="009B3A47" w:rsidRPr="00091EC3"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
        </w:tc>
        <w:tc>
          <w:tcPr>
            <w:tcW w:w="1260" w:type="dxa"/>
          </w:tcPr>
          <w:p w14:paraId="03842CBA" w14:textId="77777777"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00B497AB" w14:textId="77777777"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B2B2229" w14:textId="77777777"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30CA4AB9" w14:textId="77777777"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BA179A7" w14:textId="77777777"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4" w:type="dxa"/>
          </w:tcPr>
          <w:p w14:paraId="5CC4E714" w14:textId="77777777"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08E1BF8A" w14:textId="77777777" w:rsidR="009B3A47" w:rsidRPr="00D02EAB" w:rsidRDefault="009B3A47" w:rsidP="00D02E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9B3A47" w:rsidRPr="000D1F45" w14:paraId="7B380955" w14:textId="77777777" w:rsidTr="002124C6">
        <w:trPr>
          <w:cantSplit/>
        </w:trPr>
        <w:tc>
          <w:tcPr>
            <w:tcW w:w="3780" w:type="dxa"/>
          </w:tcPr>
          <w:p w14:paraId="7ED183F1" w14:textId="110FBA4E"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091EC3">
              <w:rPr>
                <w:rFonts w:cs="Times New Roman"/>
              </w:rPr>
              <w:lastRenderedPageBreak/>
              <w:t>Carrying amount of real estate</w:t>
            </w:r>
          </w:p>
        </w:tc>
        <w:tc>
          <w:tcPr>
            <w:tcW w:w="1260" w:type="dxa"/>
          </w:tcPr>
          <w:p w14:paraId="46BFA8D7" w14:textId="77777777" w:rsidR="009B3A47" w:rsidRPr="00B34371"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41BD1659" w14:textId="77777777"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E0F30CC" w14:textId="77777777" w:rsidR="009B3A47" w:rsidRPr="00B34371"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77CFBB20" w14:textId="77777777"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774AC397" w14:textId="77777777" w:rsidR="009B3A47" w:rsidRPr="00B42CE9" w:rsidRDefault="009B3A47" w:rsidP="00B343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0A3E798F" w14:textId="77777777"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9CA269D" w14:textId="77777777" w:rsidR="009B3A47" w:rsidRPr="00B34371" w:rsidRDefault="009B3A47" w:rsidP="00B343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9B3A47" w:rsidRPr="000D1F45" w14:paraId="71A37C74" w14:textId="77777777" w:rsidTr="002124C6">
        <w:trPr>
          <w:cantSplit/>
        </w:trPr>
        <w:tc>
          <w:tcPr>
            <w:tcW w:w="3780" w:type="dxa"/>
          </w:tcPr>
          <w:p w14:paraId="2A458C19" w14:textId="77777777"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B42CE9">
              <w:rPr>
                <w:rFonts w:cs="Times New Roman"/>
              </w:rPr>
              <w:t xml:space="preserve">   </w:t>
            </w:r>
            <w:r>
              <w:rPr>
                <w:rFonts w:cs="Times New Roman"/>
              </w:rPr>
              <w:t xml:space="preserve">development for sale </w:t>
            </w:r>
            <w:r w:rsidRPr="00B42CE9">
              <w:rPr>
                <w:rFonts w:cs="Times New Roman"/>
              </w:rPr>
              <w:t xml:space="preserve">subject to </w:t>
            </w:r>
          </w:p>
        </w:tc>
        <w:tc>
          <w:tcPr>
            <w:tcW w:w="1260" w:type="dxa"/>
          </w:tcPr>
          <w:p w14:paraId="491C6B7B" w14:textId="77777777" w:rsidR="009B3A47" w:rsidRPr="00B34371"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625423B3" w14:textId="77777777"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0EA77F2" w14:textId="77777777" w:rsidR="009B3A47" w:rsidRPr="00B34371"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4E086AA9" w14:textId="77777777"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3F0B6E1" w14:textId="77777777" w:rsidR="009B3A47" w:rsidRPr="00B42CE9" w:rsidRDefault="009B3A47" w:rsidP="00B343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4A49547" w14:textId="77777777"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8FF9FD5" w14:textId="77777777" w:rsidR="009B3A47" w:rsidRPr="00B34371" w:rsidRDefault="009B3A47" w:rsidP="00B343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9B3A47" w:rsidRPr="000D1F45" w14:paraId="141CFEC9" w14:textId="77777777" w:rsidTr="002124C6">
        <w:trPr>
          <w:cantSplit/>
        </w:trPr>
        <w:tc>
          <w:tcPr>
            <w:tcW w:w="3780" w:type="dxa"/>
          </w:tcPr>
          <w:p w14:paraId="27EA5252" w14:textId="77777777" w:rsidR="009B3A47" w:rsidRPr="00B42CE9"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26"/>
              <w:jc w:val="both"/>
              <w:rPr>
                <w:rFonts w:cs="Times New Roman"/>
              </w:rPr>
            </w:pPr>
            <w:r w:rsidRPr="00B42CE9">
              <w:rPr>
                <w:rFonts w:ascii="Times New Roman" w:hAnsi="Times New Roman" w:cs="Times New Roman"/>
                <w:sz w:val="22"/>
                <w:szCs w:val="22"/>
              </w:rPr>
              <w:t xml:space="preserve">   </w:t>
            </w:r>
            <w:r w:rsidRPr="00E7060A">
              <w:rPr>
                <w:rFonts w:ascii="Times New Roman" w:hAnsi="Times New Roman" w:cs="Times New Roman"/>
                <w:sz w:val="22"/>
                <w:szCs w:val="22"/>
              </w:rPr>
              <w:t>retention</w:t>
            </w:r>
            <w:r w:rsidRPr="00B42CE9">
              <w:rPr>
                <w:rFonts w:ascii="Times New Roman" w:hAnsi="Times New Roman" w:cs="Times New Roman"/>
                <w:sz w:val="22"/>
                <w:szCs w:val="22"/>
              </w:rPr>
              <w:t xml:space="preserve"> of title clauses or otherwise </w:t>
            </w:r>
          </w:p>
        </w:tc>
        <w:tc>
          <w:tcPr>
            <w:tcW w:w="1260" w:type="dxa"/>
          </w:tcPr>
          <w:p w14:paraId="6364E815" w14:textId="77777777" w:rsidR="009B3A47" w:rsidRPr="00B34371"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312854BB" w14:textId="77777777"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7347615F" w14:textId="77777777" w:rsidR="009B3A47" w:rsidRPr="00B34371"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146F78BE" w14:textId="77777777"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1377D4FD" w14:textId="77777777" w:rsidR="009B3A47" w:rsidRPr="00B42CE9" w:rsidRDefault="009B3A47" w:rsidP="00B343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773297B8" w14:textId="77777777"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AF35551" w14:textId="77777777" w:rsidR="009B3A47" w:rsidRPr="00B34371" w:rsidRDefault="009B3A47" w:rsidP="00B343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9B3A47" w:rsidRPr="000D1F45" w14:paraId="6B18C801" w14:textId="77777777" w:rsidTr="002124C6">
        <w:trPr>
          <w:cantSplit/>
        </w:trPr>
        <w:tc>
          <w:tcPr>
            <w:tcW w:w="3780" w:type="dxa"/>
          </w:tcPr>
          <w:p w14:paraId="37673053" w14:textId="27564B95" w:rsidR="009B3A47" w:rsidRPr="00B42CE9" w:rsidRDefault="009B3A47" w:rsidP="009B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26"/>
              <w:jc w:val="both"/>
              <w:rPr>
                <w:rFonts w:cs="Times New Roman"/>
              </w:rPr>
            </w:pPr>
            <w:r w:rsidRPr="00B42CE9">
              <w:rPr>
                <w:rFonts w:cs="Times New Roman"/>
              </w:rPr>
              <w:t xml:space="preserve">   </w:t>
            </w:r>
            <w:r w:rsidRPr="00B42CE9">
              <w:rPr>
                <w:rFonts w:ascii="Times New Roman" w:hAnsi="Times New Roman" w:cs="Times New Roman"/>
                <w:sz w:val="22"/>
                <w:szCs w:val="22"/>
              </w:rPr>
              <w:t>pledged to secure liabilities (note 1</w:t>
            </w:r>
            <w:r w:rsidR="00B34371">
              <w:rPr>
                <w:rFonts w:ascii="Times New Roman" w:hAnsi="Times New Roman" w:cs="Times New Roman"/>
                <w:sz w:val="22"/>
                <w:szCs w:val="22"/>
              </w:rPr>
              <w:t>5</w:t>
            </w:r>
            <w:r w:rsidRPr="00B42CE9">
              <w:rPr>
                <w:rFonts w:ascii="Times New Roman" w:hAnsi="Times New Roman" w:cs="Times New Roman"/>
                <w:sz w:val="22"/>
                <w:szCs w:val="22"/>
              </w:rPr>
              <w:t xml:space="preserve"> to </w:t>
            </w:r>
          </w:p>
        </w:tc>
        <w:tc>
          <w:tcPr>
            <w:tcW w:w="1260" w:type="dxa"/>
          </w:tcPr>
          <w:p w14:paraId="0CB5A8B0" w14:textId="77777777" w:rsidR="009B3A47" w:rsidRPr="00B34371"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301514D2" w14:textId="77777777"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3CC8E90" w14:textId="77777777" w:rsidR="009B3A47" w:rsidRPr="00B34371"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4985EEB9" w14:textId="77777777"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22402D4" w14:textId="77777777" w:rsidR="009B3A47" w:rsidRPr="00B42CE9" w:rsidRDefault="009B3A47" w:rsidP="00B343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2A8D4DC4" w14:textId="77777777" w:rsidR="009B3A47" w:rsidRPr="00B42CE9"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09ED2E60" w14:textId="77777777" w:rsidR="009B3A47" w:rsidRPr="00B34371" w:rsidRDefault="009B3A47" w:rsidP="00B343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404F25" w:rsidRPr="000D1F45" w14:paraId="38EDBEDC" w14:textId="77777777" w:rsidTr="002124C6">
        <w:trPr>
          <w:cantSplit/>
        </w:trPr>
        <w:tc>
          <w:tcPr>
            <w:tcW w:w="3780" w:type="dxa"/>
          </w:tcPr>
          <w:p w14:paraId="30BDB1DF" w14:textId="77777777" w:rsidR="00404F25" w:rsidRPr="00B42CE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26"/>
              <w:jc w:val="both"/>
              <w:rPr>
                <w:rFonts w:ascii="Times New Roman" w:hAnsi="Times New Roman" w:cs="Times New Roman"/>
                <w:sz w:val="22"/>
                <w:szCs w:val="22"/>
              </w:rPr>
            </w:pPr>
            <w:r w:rsidRPr="00B42CE9">
              <w:rPr>
                <w:rFonts w:ascii="Times New Roman" w:hAnsi="Times New Roman" w:cs="Times New Roman"/>
                <w:sz w:val="22"/>
                <w:szCs w:val="22"/>
              </w:rPr>
              <w:t xml:space="preserve">   the financial statements)</w:t>
            </w:r>
          </w:p>
        </w:tc>
        <w:tc>
          <w:tcPr>
            <w:tcW w:w="1260" w:type="dxa"/>
            <w:tcBorders>
              <w:bottom w:val="single" w:sz="4" w:space="0" w:color="auto"/>
            </w:tcBorders>
          </w:tcPr>
          <w:p w14:paraId="785D73E0" w14:textId="1ACFD3BD" w:rsidR="00404F25" w:rsidRPr="00B34371" w:rsidRDefault="002D4D6C"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2D4D6C">
              <w:t>15,136</w:t>
            </w:r>
          </w:p>
        </w:tc>
        <w:tc>
          <w:tcPr>
            <w:tcW w:w="182" w:type="dxa"/>
          </w:tcPr>
          <w:p w14:paraId="34335D99"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319A8EEC" w14:textId="1FFD6535"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B34371">
              <w:rPr>
                <w:rFonts w:cs="Times New Roman"/>
              </w:rPr>
              <w:t>17,799</w:t>
            </w:r>
          </w:p>
        </w:tc>
        <w:tc>
          <w:tcPr>
            <w:tcW w:w="182" w:type="dxa"/>
          </w:tcPr>
          <w:p w14:paraId="1169D37F"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23E367DC" w14:textId="23BA56C0" w:rsidR="00404F25" w:rsidRPr="00B42CE9" w:rsidRDefault="002D4D6C"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2D4D6C">
              <w:rPr>
                <w:rFonts w:cs="Times New Roman"/>
              </w:rPr>
              <w:t>15,136</w:t>
            </w:r>
          </w:p>
        </w:tc>
        <w:tc>
          <w:tcPr>
            <w:tcW w:w="184" w:type="dxa"/>
          </w:tcPr>
          <w:p w14:paraId="661429A7"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2E8ED77E" w14:textId="61765F3F"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B34371">
              <w:rPr>
                <w:rFonts w:cs="Times New Roman"/>
              </w:rPr>
              <w:t>17,799</w:t>
            </w:r>
          </w:p>
        </w:tc>
      </w:tr>
      <w:tr w:rsidR="00404F25" w:rsidRPr="000D1F45" w14:paraId="7E8E2391" w14:textId="77777777" w:rsidTr="002124C6">
        <w:trPr>
          <w:cantSplit/>
        </w:trPr>
        <w:tc>
          <w:tcPr>
            <w:tcW w:w="3780" w:type="dxa"/>
          </w:tcPr>
          <w:p w14:paraId="13BFDFB5" w14:textId="77777777" w:rsidR="00404F25" w:rsidRPr="009D3180"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bottom w:val="double" w:sz="4" w:space="0" w:color="auto"/>
            </w:tcBorders>
          </w:tcPr>
          <w:p w14:paraId="42F5D7CE" w14:textId="036C3BF9" w:rsidR="00404F25" w:rsidRPr="00B34371" w:rsidRDefault="002D4D6C"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r w:rsidRPr="002D4D6C">
              <w:rPr>
                <w:b/>
                <w:bCs/>
              </w:rPr>
              <w:t>15,136</w:t>
            </w:r>
          </w:p>
        </w:tc>
        <w:tc>
          <w:tcPr>
            <w:tcW w:w="182" w:type="dxa"/>
          </w:tcPr>
          <w:p w14:paraId="6C64C463" w14:textId="77777777"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double" w:sz="4" w:space="0" w:color="auto"/>
            </w:tcBorders>
          </w:tcPr>
          <w:p w14:paraId="70CEFFE6" w14:textId="0E353C3B"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B34371">
              <w:rPr>
                <w:rFonts w:cs="Times New Roman"/>
                <w:b/>
                <w:bCs/>
              </w:rPr>
              <w:t>17,799</w:t>
            </w:r>
          </w:p>
        </w:tc>
        <w:tc>
          <w:tcPr>
            <w:tcW w:w="182" w:type="dxa"/>
          </w:tcPr>
          <w:p w14:paraId="503C1729" w14:textId="77777777"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double" w:sz="4" w:space="0" w:color="auto"/>
            </w:tcBorders>
          </w:tcPr>
          <w:p w14:paraId="2C515C6F" w14:textId="4ED2E70A" w:rsidR="00404F25" w:rsidRPr="00B34371" w:rsidRDefault="002D4D6C"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2D4D6C">
              <w:rPr>
                <w:rFonts w:cs="Times New Roman"/>
                <w:b/>
                <w:bCs/>
              </w:rPr>
              <w:t>15,136</w:t>
            </w:r>
          </w:p>
        </w:tc>
        <w:tc>
          <w:tcPr>
            <w:tcW w:w="184" w:type="dxa"/>
          </w:tcPr>
          <w:p w14:paraId="4853CE50" w14:textId="77777777"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double" w:sz="4" w:space="0" w:color="auto"/>
            </w:tcBorders>
          </w:tcPr>
          <w:p w14:paraId="521EB18C" w14:textId="0C73A8B2"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B34371">
              <w:rPr>
                <w:rFonts w:cs="Times New Roman"/>
                <w:b/>
                <w:bCs/>
              </w:rPr>
              <w:t>17,799</w:t>
            </w:r>
          </w:p>
        </w:tc>
      </w:tr>
      <w:tr w:rsidR="00404F25" w:rsidRPr="000D1F45" w14:paraId="3CFEB5E3" w14:textId="77777777" w:rsidTr="002124C6">
        <w:trPr>
          <w:cantSplit/>
        </w:trPr>
        <w:tc>
          <w:tcPr>
            <w:tcW w:w="3780" w:type="dxa"/>
          </w:tcPr>
          <w:p w14:paraId="2DF77E78"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
        </w:tc>
        <w:tc>
          <w:tcPr>
            <w:tcW w:w="1260" w:type="dxa"/>
            <w:tcBorders>
              <w:top w:val="double" w:sz="4" w:space="0" w:color="auto"/>
            </w:tcBorders>
          </w:tcPr>
          <w:p w14:paraId="0ABB80C3" w14:textId="77777777"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56477109"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double" w:sz="4" w:space="0" w:color="auto"/>
            </w:tcBorders>
          </w:tcPr>
          <w:p w14:paraId="0DC848F4" w14:textId="77777777"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57A37495"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double" w:sz="4" w:space="0" w:color="auto"/>
            </w:tcBorders>
          </w:tcPr>
          <w:p w14:paraId="34BC5DF5"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96D5413"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double" w:sz="4" w:space="0" w:color="auto"/>
            </w:tcBorders>
          </w:tcPr>
          <w:p w14:paraId="323F2F1A" w14:textId="77777777"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404F25" w:rsidRPr="000D1F45" w14:paraId="2DE1A224" w14:textId="77777777" w:rsidTr="00716436">
        <w:trPr>
          <w:cantSplit/>
        </w:trPr>
        <w:tc>
          <w:tcPr>
            <w:tcW w:w="3780" w:type="dxa"/>
          </w:tcPr>
          <w:p w14:paraId="12949D35"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Pr>
                <w:rFonts w:cs="Times New Roman"/>
              </w:rPr>
              <w:t>Cost of real estate development for sale</w:t>
            </w:r>
          </w:p>
        </w:tc>
        <w:tc>
          <w:tcPr>
            <w:tcW w:w="1260" w:type="dxa"/>
          </w:tcPr>
          <w:p w14:paraId="6A5FC8A0" w14:textId="77777777"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77A0A22D"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687A8272" w14:textId="77777777"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3EEB310C"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FC566D5"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306F28A"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C9366F5" w14:textId="77777777"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404F25" w:rsidRPr="000D1F45" w14:paraId="42A84910" w14:textId="77777777" w:rsidTr="002124C6">
        <w:trPr>
          <w:cantSplit/>
        </w:trPr>
        <w:tc>
          <w:tcPr>
            <w:tcW w:w="3780" w:type="dxa"/>
          </w:tcPr>
          <w:p w14:paraId="44161073" w14:textId="3AA4DC6E"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Pr>
                <w:rFonts w:cs="Times New Roman"/>
              </w:rPr>
              <w:t xml:space="preserve">   recognised </w:t>
            </w:r>
            <w:r w:rsidRPr="00802879">
              <w:rPr>
                <w:rFonts w:cs="Times New Roman"/>
              </w:rPr>
              <w:t>in cost of</w:t>
            </w:r>
            <w:r>
              <w:rPr>
                <w:rFonts w:cs="Times New Roman"/>
              </w:rPr>
              <w:t xml:space="preserve"> sale of</w:t>
            </w:r>
          </w:p>
        </w:tc>
        <w:tc>
          <w:tcPr>
            <w:tcW w:w="1260" w:type="dxa"/>
          </w:tcPr>
          <w:p w14:paraId="1D81EFA9" w14:textId="77777777"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1CD3DEBE"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714E948" w14:textId="77777777"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484622DB"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5B41223"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282895BE"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38056960" w14:textId="77777777"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404F25" w:rsidRPr="000D1F45" w14:paraId="7937D8EC" w14:textId="77777777" w:rsidTr="002124C6">
        <w:trPr>
          <w:cantSplit/>
        </w:trPr>
        <w:tc>
          <w:tcPr>
            <w:tcW w:w="3780" w:type="dxa"/>
          </w:tcPr>
          <w:p w14:paraId="4D07C5B3" w14:textId="60CD2F85" w:rsidR="00404F25" w:rsidRPr="009D3180"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Pr>
                <w:rFonts w:cs="Times New Roman"/>
                <w:b/>
                <w:bCs/>
              </w:rPr>
              <w:t xml:space="preserve">   </w:t>
            </w:r>
            <w:r w:rsidRPr="00802879">
              <w:rPr>
                <w:rFonts w:cs="Times New Roman"/>
              </w:rPr>
              <w:t>real estate</w:t>
            </w:r>
            <w:r>
              <w:rPr>
                <w:rFonts w:cs="Times New Roman"/>
              </w:rPr>
              <w:t>:</w:t>
            </w:r>
          </w:p>
        </w:tc>
        <w:tc>
          <w:tcPr>
            <w:tcW w:w="1260" w:type="dxa"/>
          </w:tcPr>
          <w:p w14:paraId="3E384A88" w14:textId="77777777"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10900978"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0C7EDB4" w14:textId="77777777"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10F6D335"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6811504D"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7B427A37"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40578937" w14:textId="77777777"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404F25" w:rsidRPr="000D1F45" w14:paraId="2E9668A5" w14:textId="77777777" w:rsidTr="003C451C">
        <w:trPr>
          <w:cantSplit/>
          <w:trHeight w:val="92"/>
        </w:trPr>
        <w:tc>
          <w:tcPr>
            <w:tcW w:w="3780" w:type="dxa"/>
          </w:tcPr>
          <w:p w14:paraId="6E89BCAF" w14:textId="4A9846B3" w:rsidR="00404F25" w:rsidRPr="009D3180" w:rsidRDefault="00404F25" w:rsidP="00404F25">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54C6A">
              <w:rPr>
                <w:rFonts w:cs="Times New Roman"/>
              </w:rPr>
              <w:t>Cost</w:t>
            </w:r>
            <w:r>
              <w:rPr>
                <w:rFonts w:cs="Times New Roman"/>
              </w:rPr>
              <w:t xml:space="preserve"> of sale</w:t>
            </w:r>
          </w:p>
        </w:tc>
        <w:tc>
          <w:tcPr>
            <w:tcW w:w="1260" w:type="dxa"/>
          </w:tcPr>
          <w:p w14:paraId="35187598" w14:textId="6489AF94" w:rsidR="00404F25" w:rsidRPr="00B34371" w:rsidRDefault="00B34371"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B34371">
              <w:t>9,797</w:t>
            </w:r>
          </w:p>
        </w:tc>
        <w:tc>
          <w:tcPr>
            <w:tcW w:w="182" w:type="dxa"/>
          </w:tcPr>
          <w:p w14:paraId="066410FA"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47EC089B" w14:textId="5D913A93"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Pr>
                <w:rFonts w:cs="Times New Roman"/>
              </w:rPr>
              <w:t>89,474</w:t>
            </w:r>
          </w:p>
        </w:tc>
        <w:tc>
          <w:tcPr>
            <w:tcW w:w="182" w:type="dxa"/>
          </w:tcPr>
          <w:p w14:paraId="45130E94"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07232FAB" w14:textId="489FF59B" w:rsidR="00404F25" w:rsidRPr="00B42CE9" w:rsidRDefault="00B34371"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B34371">
              <w:rPr>
                <w:rFonts w:cs="Times New Roman"/>
              </w:rPr>
              <w:t>15,199</w:t>
            </w:r>
          </w:p>
        </w:tc>
        <w:tc>
          <w:tcPr>
            <w:tcW w:w="184" w:type="dxa"/>
          </w:tcPr>
          <w:p w14:paraId="6BE855CF"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4B30EA39" w14:textId="50BC52AA"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89,474</w:t>
            </w:r>
          </w:p>
        </w:tc>
      </w:tr>
      <w:tr w:rsidR="00404F25" w:rsidRPr="000D1F45" w14:paraId="3178FFFA" w14:textId="77777777" w:rsidTr="00716436">
        <w:trPr>
          <w:cantSplit/>
        </w:trPr>
        <w:tc>
          <w:tcPr>
            <w:tcW w:w="3780" w:type="dxa"/>
          </w:tcPr>
          <w:p w14:paraId="42AFF726" w14:textId="3C4B1D26" w:rsidR="00404F25" w:rsidRPr="003C451C" w:rsidRDefault="00404F25" w:rsidP="00404F25">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3C451C">
              <w:rPr>
                <w:rFonts w:cs="Times New Roman"/>
              </w:rPr>
              <w:t>Write-down to net realisable value</w:t>
            </w:r>
          </w:p>
        </w:tc>
        <w:tc>
          <w:tcPr>
            <w:tcW w:w="1260" w:type="dxa"/>
            <w:tcBorders>
              <w:bottom w:val="single" w:sz="4" w:space="0" w:color="auto"/>
            </w:tcBorders>
          </w:tcPr>
          <w:p w14:paraId="73A934F5" w14:textId="5CBB3008" w:rsidR="00404F25" w:rsidRPr="00B34371" w:rsidRDefault="00B34371"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B34371">
              <w:t>(814)</w:t>
            </w:r>
          </w:p>
        </w:tc>
        <w:tc>
          <w:tcPr>
            <w:tcW w:w="182" w:type="dxa"/>
          </w:tcPr>
          <w:p w14:paraId="3D619822"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64163760" w14:textId="1A2B55BF"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Pr>
                <w:rFonts w:cs="Times New Roman"/>
              </w:rPr>
              <w:t>-</w:t>
            </w:r>
          </w:p>
        </w:tc>
        <w:tc>
          <w:tcPr>
            <w:tcW w:w="182" w:type="dxa"/>
          </w:tcPr>
          <w:p w14:paraId="435754B6"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0859A71B" w14:textId="78474851" w:rsidR="00404F25" w:rsidRDefault="00B34371"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B34371">
              <w:rPr>
                <w:rFonts w:cs="Times New Roman"/>
              </w:rPr>
              <w:t>(814)</w:t>
            </w:r>
          </w:p>
        </w:tc>
        <w:tc>
          <w:tcPr>
            <w:tcW w:w="184" w:type="dxa"/>
          </w:tcPr>
          <w:p w14:paraId="726C7A3E" w14:textId="77777777" w:rsidR="00404F25" w:rsidRPr="00B42CE9"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469A88A5" w14:textId="45D62514" w:rsidR="00404F25"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w:t>
            </w:r>
          </w:p>
        </w:tc>
      </w:tr>
      <w:tr w:rsidR="00404F25" w:rsidRPr="000D1F45" w14:paraId="237FE46C" w14:textId="77777777" w:rsidTr="00716436">
        <w:trPr>
          <w:cantSplit/>
        </w:trPr>
        <w:tc>
          <w:tcPr>
            <w:tcW w:w="3780" w:type="dxa"/>
          </w:tcPr>
          <w:p w14:paraId="5B3956E9" w14:textId="77777777" w:rsidR="00404F25" w:rsidRPr="009D3180"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bottom w:val="double" w:sz="4" w:space="0" w:color="auto"/>
            </w:tcBorders>
          </w:tcPr>
          <w:p w14:paraId="41C801BC" w14:textId="38BD36BF" w:rsidR="00404F25" w:rsidRPr="00B34371" w:rsidRDefault="00B34371"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r w:rsidRPr="00B34371">
              <w:rPr>
                <w:b/>
                <w:bCs/>
              </w:rPr>
              <w:t>8,983</w:t>
            </w:r>
          </w:p>
        </w:tc>
        <w:tc>
          <w:tcPr>
            <w:tcW w:w="182" w:type="dxa"/>
          </w:tcPr>
          <w:p w14:paraId="30F76203" w14:textId="77777777"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double" w:sz="4" w:space="0" w:color="auto"/>
            </w:tcBorders>
          </w:tcPr>
          <w:p w14:paraId="1D77E954" w14:textId="14D500E7"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B34371">
              <w:rPr>
                <w:rFonts w:cs="Times New Roman"/>
                <w:b/>
                <w:bCs/>
              </w:rPr>
              <w:t>89,474</w:t>
            </w:r>
          </w:p>
        </w:tc>
        <w:tc>
          <w:tcPr>
            <w:tcW w:w="182" w:type="dxa"/>
          </w:tcPr>
          <w:p w14:paraId="1C3F05FF" w14:textId="77777777"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double" w:sz="4" w:space="0" w:color="auto"/>
            </w:tcBorders>
          </w:tcPr>
          <w:p w14:paraId="38D5D03E" w14:textId="77AE0A3D" w:rsidR="00404F25" w:rsidRPr="00B34371" w:rsidRDefault="00B34371"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B34371">
              <w:rPr>
                <w:rFonts w:cs="Times New Roman"/>
                <w:b/>
                <w:bCs/>
              </w:rPr>
              <w:t>14,385</w:t>
            </w:r>
          </w:p>
        </w:tc>
        <w:tc>
          <w:tcPr>
            <w:tcW w:w="184" w:type="dxa"/>
          </w:tcPr>
          <w:p w14:paraId="7DA2B4BC" w14:textId="77777777"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double" w:sz="4" w:space="0" w:color="auto"/>
            </w:tcBorders>
          </w:tcPr>
          <w:p w14:paraId="65FC84CF" w14:textId="52298EBD" w:rsidR="00404F25" w:rsidRPr="00B34371" w:rsidRDefault="00404F25" w:rsidP="00404F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B34371">
              <w:rPr>
                <w:rFonts w:cs="Times New Roman"/>
                <w:b/>
                <w:bCs/>
              </w:rPr>
              <w:t>89,474</w:t>
            </w:r>
          </w:p>
        </w:tc>
      </w:tr>
    </w:tbl>
    <w:p w14:paraId="7C6ADA4C" w14:textId="77777777" w:rsidR="00C06D9D" w:rsidRPr="001E4E42" w:rsidRDefault="00C06D9D" w:rsidP="00C06D9D">
      <w:pPr>
        <w:rPr>
          <w:rFonts w:ascii="Times New Roman" w:hAnsi="Times New Roman" w:cs="Times New Roman"/>
          <w:sz w:val="22"/>
          <w:szCs w:val="22"/>
        </w:rPr>
      </w:pPr>
    </w:p>
    <w:p w14:paraId="4853A210" w14:textId="77777777" w:rsidR="00B34371" w:rsidRDefault="00DC298A"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The Company mortgaged certain plots of its developed land available for sales and land used for public utilities, as collateral for credit facilities obtained from local financial institutions</w:t>
      </w:r>
    </w:p>
    <w:p w14:paraId="1992EA3D" w14:textId="77777777" w:rsidR="00B34371" w:rsidRDefault="00B34371"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DC6FAC3" w14:textId="11CAA610" w:rsidR="00DB731E" w:rsidRDefault="00DB731E" w:rsidP="00B34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202E06">
        <w:rPr>
          <w:rFonts w:ascii="Times New Roman" w:hAnsi="Times New Roman"/>
          <w:spacing w:val="-4"/>
          <w:sz w:val="22"/>
          <w:szCs w:val="22"/>
        </w:rPr>
        <w:t>The Company</w:t>
      </w:r>
      <w:r w:rsidR="00233F60" w:rsidRPr="00202E06">
        <w:rPr>
          <w:rFonts w:ascii="Times New Roman" w:hAnsi="Times New Roman"/>
          <w:spacing w:val="-4"/>
          <w:sz w:val="22"/>
          <w:szCs w:val="22"/>
        </w:rPr>
        <w:t xml:space="preserve"> </w:t>
      </w:r>
      <w:r w:rsidRPr="00202E06">
        <w:rPr>
          <w:rFonts w:ascii="Times New Roman" w:hAnsi="Times New Roman"/>
          <w:spacing w:val="-4"/>
          <w:sz w:val="22"/>
          <w:szCs w:val="22"/>
        </w:rPr>
        <w:t>transferred</w:t>
      </w:r>
      <w:r w:rsidR="00202E06" w:rsidRPr="00202E06">
        <w:rPr>
          <w:rFonts w:ascii="Times New Roman" w:hAnsi="Times New Roman"/>
          <w:spacing w:val="-4"/>
          <w:sz w:val="22"/>
          <w:szCs w:val="22"/>
        </w:rPr>
        <w:t xml:space="preserve"> Residential under development </w:t>
      </w:r>
      <w:r w:rsidR="00233F60" w:rsidRPr="00202E06">
        <w:rPr>
          <w:rFonts w:ascii="Times New Roman" w:hAnsi="Times New Roman"/>
          <w:spacing w:val="-4"/>
          <w:sz w:val="22"/>
          <w:szCs w:val="22"/>
        </w:rPr>
        <w:t>(The Nava Privacy Project)</w:t>
      </w:r>
      <w:r w:rsidRPr="00202E06">
        <w:rPr>
          <w:rFonts w:ascii="Times New Roman" w:hAnsi="Times New Roman"/>
          <w:spacing w:val="-4"/>
          <w:sz w:val="22"/>
          <w:szCs w:val="22"/>
        </w:rPr>
        <w:t xml:space="preserve"> to</w:t>
      </w:r>
      <w:r w:rsidR="00202E06" w:rsidRPr="00202E06">
        <w:rPr>
          <w:rFonts w:ascii="Times New Roman" w:hAnsi="Times New Roman" w:hint="cs"/>
          <w:spacing w:val="-4"/>
          <w:sz w:val="22"/>
          <w:szCs w:val="22"/>
          <w:cs/>
        </w:rPr>
        <w:t xml:space="preserve"> </w:t>
      </w:r>
      <w:r w:rsidR="00DE5FF3">
        <w:rPr>
          <w:rFonts w:ascii="Times New Roman" w:hAnsi="Times New Roman"/>
          <w:spacing w:val="-4"/>
          <w:sz w:val="22"/>
          <w:szCs w:val="22"/>
        </w:rPr>
        <w:t xml:space="preserve">investment properties because the </w:t>
      </w:r>
      <w:r w:rsidR="00665497">
        <w:rPr>
          <w:rFonts w:ascii="Times New Roman" w:hAnsi="Times New Roman"/>
          <w:spacing w:val="-4"/>
          <w:sz w:val="22"/>
          <w:szCs w:val="22"/>
        </w:rPr>
        <w:t>C</w:t>
      </w:r>
      <w:r w:rsidR="00DE5FF3">
        <w:rPr>
          <w:rFonts w:ascii="Times New Roman" w:hAnsi="Times New Roman"/>
          <w:spacing w:val="-4"/>
          <w:sz w:val="22"/>
          <w:szCs w:val="22"/>
        </w:rPr>
        <w:t>ompany</w:t>
      </w:r>
      <w:r w:rsidRPr="00233F60">
        <w:rPr>
          <w:rFonts w:ascii="Times New Roman" w:hAnsi="Times New Roman"/>
          <w:sz w:val="22"/>
          <w:szCs w:val="22"/>
        </w:rPr>
        <w:t xml:space="preserve"> change</w:t>
      </w:r>
      <w:r w:rsidR="00DE5FF3">
        <w:rPr>
          <w:rFonts w:ascii="Times New Roman" w:hAnsi="Times New Roman"/>
          <w:sz w:val="22"/>
          <w:szCs w:val="22"/>
        </w:rPr>
        <w:t>s</w:t>
      </w:r>
      <w:r w:rsidRPr="00233F60">
        <w:rPr>
          <w:rFonts w:ascii="Times New Roman" w:hAnsi="Times New Roman"/>
          <w:sz w:val="22"/>
          <w:szCs w:val="22"/>
        </w:rPr>
        <w:t xml:space="preserve"> its intended use</w:t>
      </w:r>
      <w:r w:rsidR="00DE5FF3">
        <w:rPr>
          <w:rFonts w:ascii="Times New Roman" w:hAnsi="Times New Roman"/>
          <w:sz w:val="22"/>
          <w:szCs w:val="22"/>
        </w:rPr>
        <w:t xml:space="preserve"> of this asset</w:t>
      </w:r>
      <w:r w:rsidRPr="00233F60">
        <w:rPr>
          <w:rFonts w:ascii="Times New Roman" w:hAnsi="Times New Roman"/>
          <w:sz w:val="22"/>
          <w:szCs w:val="22"/>
        </w:rPr>
        <w:t xml:space="preserve">. </w:t>
      </w:r>
    </w:p>
    <w:p w14:paraId="18B22D2C" w14:textId="77777777" w:rsidR="00DB731E" w:rsidRDefault="00DB731E" w:rsidP="00B34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highlight w:val="cyan"/>
        </w:rPr>
      </w:pPr>
    </w:p>
    <w:p w14:paraId="21973D43" w14:textId="77777777" w:rsidR="00B34371" w:rsidRDefault="00B34371"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4B1ADDC" w14:textId="77777777" w:rsidR="00B34371" w:rsidRDefault="00B34371"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sectPr w:rsidR="00B34371" w:rsidSect="005709AA">
          <w:headerReference w:type="default" r:id="rId10"/>
          <w:footerReference w:type="default" r:id="rId11"/>
          <w:pgSz w:w="11909" w:h="16834" w:code="9"/>
          <w:pgMar w:top="691" w:right="1152" w:bottom="576" w:left="1152" w:header="720" w:footer="720" w:gutter="0"/>
          <w:pgNumType w:start="17"/>
          <w:cols w:space="720"/>
        </w:sectPr>
      </w:pPr>
    </w:p>
    <w:p w14:paraId="1BDB7348" w14:textId="162F55EB" w:rsidR="00C66CCE" w:rsidRDefault="00C66CCE" w:rsidP="00CC2C3F">
      <w:pPr>
        <w:pStyle w:val="Heading1"/>
        <w:keepLines/>
        <w:numPr>
          <w:ilvl w:val="0"/>
          <w:numId w:val="47"/>
        </w:numPr>
        <w:shd w:val="clear" w:color="auto" w:fill="auto"/>
        <w:ind w:left="1080" w:hanging="540"/>
        <w:jc w:val="thaiDistribute"/>
        <w:rPr>
          <w:rFonts w:ascii="Times New Roman" w:hAnsi="Times New Roman"/>
          <w:sz w:val="24"/>
          <w:szCs w:val="24"/>
          <w:u w:val="none"/>
        </w:rPr>
      </w:pPr>
      <w:r w:rsidRPr="007D2D70">
        <w:rPr>
          <w:rFonts w:ascii="Times New Roman" w:hAnsi="Times New Roman"/>
          <w:sz w:val="24"/>
          <w:szCs w:val="24"/>
          <w:u w:val="none"/>
        </w:rPr>
        <w:lastRenderedPageBreak/>
        <w:t xml:space="preserve">Other long-term investments </w:t>
      </w:r>
    </w:p>
    <w:p w14:paraId="4CE258DD" w14:textId="77777777" w:rsidR="00C66CCE" w:rsidRDefault="00C66CCE" w:rsidP="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14:paraId="2277E99C" w14:textId="206C34B3" w:rsidR="00C66CCE" w:rsidRPr="00265253" w:rsidRDefault="00C66CCE" w:rsidP="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cs/>
        </w:rPr>
      </w:pPr>
      <w:r>
        <w:rPr>
          <w:rFonts w:ascii="Times New Roman" w:hAnsi="Times New Roman"/>
          <w:sz w:val="22"/>
          <w:szCs w:val="22"/>
        </w:rPr>
        <w:t>Other long-term investments</w:t>
      </w:r>
      <w:r w:rsidRPr="00265253">
        <w:rPr>
          <w:rFonts w:ascii="Times New Roman" w:hAnsi="Times New Roman"/>
          <w:sz w:val="22"/>
          <w:szCs w:val="22"/>
        </w:rPr>
        <w:t xml:space="preserve"> as at 31 December 20</w:t>
      </w:r>
      <w:r>
        <w:rPr>
          <w:rFonts w:ascii="Times New Roman" w:hAnsi="Times New Roman"/>
          <w:sz w:val="22"/>
          <w:szCs w:val="22"/>
        </w:rPr>
        <w:t>2</w:t>
      </w:r>
      <w:r w:rsidR="00404F25">
        <w:rPr>
          <w:rFonts w:ascii="Times New Roman" w:hAnsi="Times New Roman"/>
          <w:sz w:val="22"/>
          <w:szCs w:val="22"/>
        </w:rPr>
        <w:t>4</w:t>
      </w:r>
      <w:r>
        <w:rPr>
          <w:rFonts w:ascii="Times New Roman" w:hAnsi="Times New Roman"/>
          <w:sz w:val="22"/>
          <w:szCs w:val="22"/>
        </w:rPr>
        <w:t xml:space="preserve"> </w:t>
      </w:r>
      <w:r w:rsidRPr="00265253">
        <w:rPr>
          <w:rFonts w:ascii="Times New Roman" w:hAnsi="Times New Roman"/>
          <w:sz w:val="22"/>
          <w:szCs w:val="22"/>
        </w:rPr>
        <w:t>and 20</w:t>
      </w:r>
      <w:r>
        <w:rPr>
          <w:rFonts w:ascii="Times New Roman" w:hAnsi="Times New Roman"/>
          <w:sz w:val="22"/>
          <w:szCs w:val="22"/>
        </w:rPr>
        <w:t>2</w:t>
      </w:r>
      <w:r w:rsidR="00404F25">
        <w:rPr>
          <w:rFonts w:ascii="Times New Roman" w:hAnsi="Times New Roman"/>
          <w:sz w:val="22"/>
          <w:szCs w:val="22"/>
        </w:rPr>
        <w:t>3</w:t>
      </w:r>
      <w:r>
        <w:rPr>
          <w:rFonts w:ascii="Times New Roman" w:hAnsi="Times New Roman"/>
          <w:sz w:val="22"/>
          <w:szCs w:val="22"/>
        </w:rPr>
        <w:t>, and dividend income for the years then ended</w:t>
      </w:r>
      <w:r w:rsidRPr="00265253">
        <w:rPr>
          <w:rFonts w:ascii="Times New Roman" w:hAnsi="Times New Roman"/>
          <w:sz w:val="22"/>
          <w:szCs w:val="22"/>
        </w:rPr>
        <w:t xml:space="preserve"> were as follows:</w:t>
      </w:r>
    </w:p>
    <w:p w14:paraId="6D49B88C" w14:textId="77777777" w:rsidR="00C66CCE" w:rsidRPr="00E20C11" w:rsidRDefault="00C66CCE" w:rsidP="00C66CCE">
      <w:pPr>
        <w:rPr>
          <w:rFonts w:ascii="Times New Roman" w:hAnsi="Times New Roman" w:cs="Times New Roman"/>
          <w:sz w:val="22"/>
          <w:szCs w:val="22"/>
        </w:rPr>
      </w:pPr>
    </w:p>
    <w:tbl>
      <w:tblPr>
        <w:tblW w:w="14084" w:type="dxa"/>
        <w:tblInd w:w="990" w:type="dxa"/>
        <w:tblLayout w:type="fixed"/>
        <w:tblLook w:val="01E0" w:firstRow="1" w:lastRow="1" w:firstColumn="1" w:lastColumn="1" w:noHBand="0" w:noVBand="0"/>
      </w:tblPr>
      <w:tblGrid>
        <w:gridCol w:w="2880"/>
        <w:gridCol w:w="270"/>
        <w:gridCol w:w="1530"/>
        <w:gridCol w:w="1224"/>
        <w:gridCol w:w="720"/>
        <w:gridCol w:w="236"/>
        <w:gridCol w:w="720"/>
        <w:gridCol w:w="900"/>
        <w:gridCol w:w="236"/>
        <w:gridCol w:w="900"/>
        <w:gridCol w:w="270"/>
        <w:gridCol w:w="864"/>
        <w:gridCol w:w="236"/>
        <w:gridCol w:w="864"/>
        <w:gridCol w:w="270"/>
        <w:gridCol w:w="864"/>
        <w:gridCol w:w="236"/>
        <w:gridCol w:w="848"/>
        <w:gridCol w:w="16"/>
      </w:tblGrid>
      <w:tr w:rsidR="00C66CCE" w:rsidRPr="009C3369" w14:paraId="5938C776" w14:textId="77777777" w:rsidTr="00CC2C3F">
        <w:trPr>
          <w:gridAfter w:val="1"/>
          <w:wAfter w:w="16" w:type="dxa"/>
          <w:trHeight w:val="144"/>
        </w:trPr>
        <w:tc>
          <w:tcPr>
            <w:tcW w:w="2880" w:type="dxa"/>
            <w:vAlign w:val="bottom"/>
          </w:tcPr>
          <w:p w14:paraId="4039B98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11188" w:type="dxa"/>
            <w:gridSpan w:val="17"/>
            <w:vAlign w:val="bottom"/>
          </w:tcPr>
          <w:p w14:paraId="018EAAB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b/>
                <w:bCs/>
                <w:sz w:val="22"/>
                <w:szCs w:val="22"/>
                <w:cs/>
              </w:rPr>
            </w:pPr>
            <w:r w:rsidRPr="00C35EE7">
              <w:rPr>
                <w:rFonts w:ascii="Times New Roman" w:hAnsi="Times New Roman" w:cs="Times New Roman"/>
                <w:b/>
                <w:bCs/>
                <w:sz w:val="22"/>
                <w:szCs w:val="22"/>
              </w:rPr>
              <w:t>Consolidated financial statement</w:t>
            </w:r>
            <w:r>
              <w:rPr>
                <w:rFonts w:ascii="Times New Roman" w:hAnsi="Times New Roman" w:cs="Times New Roman"/>
                <w:b/>
                <w:bCs/>
                <w:sz w:val="22"/>
                <w:szCs w:val="22"/>
              </w:rPr>
              <w:t>s/</w:t>
            </w:r>
            <w:r w:rsidRPr="000F3207">
              <w:rPr>
                <w:rFonts w:ascii="Times New Roman" w:hAnsi="Times New Roman" w:cs="Times New Roman"/>
                <w:b/>
                <w:bCs/>
                <w:sz w:val="22"/>
                <w:szCs w:val="22"/>
              </w:rPr>
              <w:t>Separate</w:t>
            </w:r>
            <w:r w:rsidRPr="000706AF">
              <w:rPr>
                <w:rFonts w:ascii="Times New Roman" w:hAnsi="Times New Roman" w:cs="Times New Roman"/>
                <w:b/>
                <w:bCs/>
                <w:sz w:val="22"/>
                <w:szCs w:val="22"/>
              </w:rPr>
              <w:t xml:space="preserve"> financial statements</w:t>
            </w:r>
          </w:p>
        </w:tc>
      </w:tr>
      <w:tr w:rsidR="00C66CCE" w:rsidRPr="009C3369" w14:paraId="4B57EE65" w14:textId="77777777" w:rsidTr="00CC2C3F">
        <w:trPr>
          <w:trHeight w:val="144"/>
        </w:trPr>
        <w:tc>
          <w:tcPr>
            <w:tcW w:w="2880" w:type="dxa"/>
            <w:vAlign w:val="bottom"/>
          </w:tcPr>
          <w:p w14:paraId="7248D98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6FCED9C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6D8676B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Type of</w:t>
            </w:r>
          </w:p>
        </w:tc>
        <w:tc>
          <w:tcPr>
            <w:tcW w:w="1224" w:type="dxa"/>
            <w:vAlign w:val="bottom"/>
          </w:tcPr>
          <w:p w14:paraId="5A865F2B"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2"/>
                <w:szCs w:val="22"/>
                <w:cs/>
              </w:rPr>
            </w:pPr>
            <w:r w:rsidRPr="009C3369">
              <w:rPr>
                <w:rFonts w:ascii="Times New Roman" w:hAnsi="Times New Roman" w:cs="Times New Roman"/>
                <w:sz w:val="22"/>
                <w:szCs w:val="22"/>
              </w:rPr>
              <w:t>Country of</w:t>
            </w:r>
          </w:p>
        </w:tc>
        <w:tc>
          <w:tcPr>
            <w:tcW w:w="1676" w:type="dxa"/>
            <w:gridSpan w:val="3"/>
            <w:vAlign w:val="bottom"/>
          </w:tcPr>
          <w:p w14:paraId="6FFDD01B"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Ownership</w:t>
            </w:r>
          </w:p>
        </w:tc>
        <w:tc>
          <w:tcPr>
            <w:tcW w:w="900" w:type="dxa"/>
            <w:vAlign w:val="bottom"/>
          </w:tcPr>
          <w:p w14:paraId="772593B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236" w:type="dxa"/>
            <w:vAlign w:val="bottom"/>
          </w:tcPr>
          <w:p w14:paraId="779FDF1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900" w:type="dxa"/>
            <w:vAlign w:val="bottom"/>
          </w:tcPr>
          <w:p w14:paraId="4B3F587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270" w:type="dxa"/>
            <w:vAlign w:val="bottom"/>
          </w:tcPr>
          <w:p w14:paraId="5830B91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864" w:type="dxa"/>
            <w:vAlign w:val="bottom"/>
          </w:tcPr>
          <w:p w14:paraId="6039C9F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236" w:type="dxa"/>
            <w:vAlign w:val="bottom"/>
          </w:tcPr>
          <w:p w14:paraId="24054F4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864" w:type="dxa"/>
            <w:vAlign w:val="bottom"/>
          </w:tcPr>
          <w:p w14:paraId="7ABE8AF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270" w:type="dxa"/>
            <w:vAlign w:val="bottom"/>
          </w:tcPr>
          <w:p w14:paraId="7AE6067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1964" w:type="dxa"/>
            <w:gridSpan w:val="4"/>
            <w:vAlign w:val="bottom"/>
          </w:tcPr>
          <w:p w14:paraId="6592C9E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r w:rsidRPr="009C3369">
              <w:rPr>
                <w:rFonts w:ascii="Times New Roman" w:hAnsi="Times New Roman" w:cs="Times New Roman"/>
                <w:sz w:val="22"/>
                <w:szCs w:val="22"/>
              </w:rPr>
              <w:t>Dividend income</w:t>
            </w:r>
          </w:p>
        </w:tc>
      </w:tr>
      <w:tr w:rsidR="00C66CCE" w:rsidRPr="009C3369" w14:paraId="3B2C9AA8" w14:textId="77777777" w:rsidTr="00CC2C3F">
        <w:trPr>
          <w:trHeight w:val="144"/>
        </w:trPr>
        <w:tc>
          <w:tcPr>
            <w:tcW w:w="2880" w:type="dxa"/>
            <w:vAlign w:val="bottom"/>
          </w:tcPr>
          <w:p w14:paraId="076165D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3E8DD2E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ind w:left="-108"/>
              <w:jc w:val="center"/>
              <w:rPr>
                <w:rFonts w:ascii="Times New Roman" w:hAnsi="Times New Roman" w:cs="Times New Roman"/>
                <w:sz w:val="22"/>
                <w:szCs w:val="22"/>
              </w:rPr>
            </w:pPr>
          </w:p>
        </w:tc>
        <w:tc>
          <w:tcPr>
            <w:tcW w:w="1530" w:type="dxa"/>
            <w:vAlign w:val="bottom"/>
          </w:tcPr>
          <w:p w14:paraId="61E1FA2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ind w:left="-108"/>
              <w:jc w:val="center"/>
              <w:rPr>
                <w:rFonts w:ascii="Times New Roman" w:hAnsi="Times New Roman" w:cs="Times New Roman"/>
                <w:sz w:val="22"/>
                <w:szCs w:val="22"/>
              </w:rPr>
            </w:pPr>
            <w:r w:rsidRPr="009C3369">
              <w:rPr>
                <w:rFonts w:ascii="Times New Roman" w:hAnsi="Times New Roman" w:cs="Times New Roman"/>
                <w:sz w:val="22"/>
                <w:szCs w:val="22"/>
              </w:rPr>
              <w:t>business</w:t>
            </w:r>
          </w:p>
        </w:tc>
        <w:tc>
          <w:tcPr>
            <w:tcW w:w="1224" w:type="dxa"/>
            <w:vAlign w:val="bottom"/>
          </w:tcPr>
          <w:p w14:paraId="3545C5F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2"/>
                <w:szCs w:val="22"/>
                <w:cs/>
              </w:rPr>
            </w:pPr>
            <w:r w:rsidRPr="009C3369">
              <w:rPr>
                <w:rFonts w:ascii="Times New Roman" w:hAnsi="Times New Roman" w:cs="Times New Roman"/>
                <w:sz w:val="22"/>
                <w:szCs w:val="22"/>
              </w:rPr>
              <w:t>operation</w:t>
            </w:r>
          </w:p>
        </w:tc>
        <w:tc>
          <w:tcPr>
            <w:tcW w:w="1676" w:type="dxa"/>
            <w:gridSpan w:val="3"/>
            <w:vAlign w:val="bottom"/>
          </w:tcPr>
          <w:p w14:paraId="50C95A5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interest</w:t>
            </w:r>
          </w:p>
        </w:tc>
        <w:tc>
          <w:tcPr>
            <w:tcW w:w="2036" w:type="dxa"/>
            <w:gridSpan w:val="3"/>
            <w:vAlign w:val="bottom"/>
          </w:tcPr>
          <w:p w14:paraId="579CB1B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Paid-up capital</w:t>
            </w:r>
          </w:p>
        </w:tc>
        <w:tc>
          <w:tcPr>
            <w:tcW w:w="270" w:type="dxa"/>
            <w:vAlign w:val="bottom"/>
          </w:tcPr>
          <w:p w14:paraId="315ADD6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964" w:type="dxa"/>
            <w:gridSpan w:val="3"/>
            <w:vAlign w:val="bottom"/>
          </w:tcPr>
          <w:p w14:paraId="05ED629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2"/>
                <w:szCs w:val="22"/>
              </w:rPr>
            </w:pPr>
            <w:r w:rsidRPr="009C3369">
              <w:rPr>
                <w:rFonts w:ascii="Times New Roman" w:hAnsi="Times New Roman" w:cs="Times New Roman"/>
                <w:sz w:val="22"/>
                <w:szCs w:val="22"/>
              </w:rPr>
              <w:t>Investment amount</w:t>
            </w:r>
          </w:p>
        </w:tc>
        <w:tc>
          <w:tcPr>
            <w:tcW w:w="270" w:type="dxa"/>
            <w:vAlign w:val="bottom"/>
          </w:tcPr>
          <w:p w14:paraId="7EEAD81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1964" w:type="dxa"/>
            <w:gridSpan w:val="4"/>
            <w:vAlign w:val="bottom"/>
          </w:tcPr>
          <w:p w14:paraId="127204B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for the year</w:t>
            </w:r>
          </w:p>
        </w:tc>
      </w:tr>
      <w:tr w:rsidR="00C66CCE" w:rsidRPr="009C3369" w14:paraId="33270D4C" w14:textId="77777777" w:rsidTr="00CC2C3F">
        <w:trPr>
          <w:trHeight w:val="144"/>
        </w:trPr>
        <w:tc>
          <w:tcPr>
            <w:tcW w:w="2880" w:type="dxa"/>
            <w:vAlign w:val="bottom"/>
          </w:tcPr>
          <w:p w14:paraId="3935EA4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6468CDE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23AFEE4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2F55386B"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736228CD" w14:textId="7C0BADC3"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04F25">
              <w:rPr>
                <w:rFonts w:ascii="Times New Roman" w:hAnsi="Times New Roman" w:cs="Times New Roman"/>
                <w:sz w:val="22"/>
                <w:szCs w:val="22"/>
              </w:rPr>
              <w:t>4</w:t>
            </w:r>
          </w:p>
        </w:tc>
        <w:tc>
          <w:tcPr>
            <w:tcW w:w="236" w:type="dxa"/>
            <w:vAlign w:val="bottom"/>
          </w:tcPr>
          <w:p w14:paraId="17C428B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14:paraId="5B5A27FA" w14:textId="5354D209"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04F25">
              <w:rPr>
                <w:rFonts w:ascii="Times New Roman" w:hAnsi="Times New Roman" w:cs="Times New Roman"/>
                <w:sz w:val="22"/>
                <w:szCs w:val="22"/>
              </w:rPr>
              <w:t>3</w:t>
            </w:r>
          </w:p>
        </w:tc>
        <w:tc>
          <w:tcPr>
            <w:tcW w:w="900" w:type="dxa"/>
            <w:vAlign w:val="bottom"/>
          </w:tcPr>
          <w:p w14:paraId="2CBC9091" w14:textId="497C1E28"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04F25">
              <w:rPr>
                <w:rFonts w:ascii="Times New Roman" w:hAnsi="Times New Roman" w:cs="Times New Roman"/>
                <w:sz w:val="22"/>
                <w:szCs w:val="22"/>
              </w:rPr>
              <w:t>4</w:t>
            </w:r>
          </w:p>
        </w:tc>
        <w:tc>
          <w:tcPr>
            <w:tcW w:w="236" w:type="dxa"/>
            <w:vAlign w:val="bottom"/>
          </w:tcPr>
          <w:p w14:paraId="5902CFF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0" w:type="dxa"/>
            <w:vAlign w:val="bottom"/>
          </w:tcPr>
          <w:p w14:paraId="5BF1D10F" w14:textId="74D3863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04F25">
              <w:rPr>
                <w:rFonts w:ascii="Times New Roman" w:hAnsi="Times New Roman" w:cs="Times New Roman"/>
                <w:sz w:val="22"/>
                <w:szCs w:val="22"/>
              </w:rPr>
              <w:t>3</w:t>
            </w:r>
          </w:p>
        </w:tc>
        <w:tc>
          <w:tcPr>
            <w:tcW w:w="270" w:type="dxa"/>
            <w:vAlign w:val="bottom"/>
          </w:tcPr>
          <w:p w14:paraId="66EE1678"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864" w:type="dxa"/>
            <w:vAlign w:val="bottom"/>
          </w:tcPr>
          <w:p w14:paraId="56E0FA9F" w14:textId="737B016D"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04F25">
              <w:rPr>
                <w:rFonts w:ascii="Times New Roman" w:hAnsi="Times New Roman" w:cs="Times New Roman"/>
                <w:sz w:val="22"/>
                <w:szCs w:val="22"/>
              </w:rPr>
              <w:t>4</w:t>
            </w:r>
          </w:p>
        </w:tc>
        <w:tc>
          <w:tcPr>
            <w:tcW w:w="236" w:type="dxa"/>
            <w:vAlign w:val="bottom"/>
          </w:tcPr>
          <w:p w14:paraId="0FFB775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64" w:type="dxa"/>
            <w:vAlign w:val="bottom"/>
          </w:tcPr>
          <w:p w14:paraId="3D1ED6D8" w14:textId="09327AB0"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04F25">
              <w:rPr>
                <w:rFonts w:ascii="Times New Roman" w:hAnsi="Times New Roman" w:cs="Times New Roman"/>
                <w:sz w:val="22"/>
                <w:szCs w:val="22"/>
              </w:rPr>
              <w:t>3</w:t>
            </w:r>
          </w:p>
        </w:tc>
        <w:tc>
          <w:tcPr>
            <w:tcW w:w="270" w:type="dxa"/>
            <w:vAlign w:val="bottom"/>
          </w:tcPr>
          <w:p w14:paraId="6324EED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864" w:type="dxa"/>
            <w:vAlign w:val="bottom"/>
          </w:tcPr>
          <w:p w14:paraId="1AEA934E" w14:textId="4AF0A15B"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04F25">
              <w:rPr>
                <w:rFonts w:ascii="Times New Roman" w:hAnsi="Times New Roman" w:cs="Times New Roman"/>
                <w:sz w:val="22"/>
                <w:szCs w:val="22"/>
              </w:rPr>
              <w:t>4</w:t>
            </w:r>
          </w:p>
        </w:tc>
        <w:tc>
          <w:tcPr>
            <w:tcW w:w="236" w:type="dxa"/>
            <w:vAlign w:val="bottom"/>
          </w:tcPr>
          <w:p w14:paraId="3421E6D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64" w:type="dxa"/>
            <w:gridSpan w:val="2"/>
            <w:vAlign w:val="bottom"/>
          </w:tcPr>
          <w:p w14:paraId="13A16EDF" w14:textId="005AAEB6"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404F25">
              <w:rPr>
                <w:rFonts w:ascii="Times New Roman" w:hAnsi="Times New Roman" w:cs="Times New Roman"/>
                <w:sz w:val="22"/>
                <w:szCs w:val="22"/>
              </w:rPr>
              <w:t>3</w:t>
            </w:r>
          </w:p>
        </w:tc>
      </w:tr>
      <w:tr w:rsidR="00C66CCE" w:rsidRPr="009C3369" w14:paraId="3FB76D69" w14:textId="77777777" w:rsidTr="00CC2C3F">
        <w:trPr>
          <w:trHeight w:val="144"/>
        </w:trPr>
        <w:tc>
          <w:tcPr>
            <w:tcW w:w="2880" w:type="dxa"/>
            <w:vAlign w:val="bottom"/>
          </w:tcPr>
          <w:p w14:paraId="7C35DD7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397F368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605B36A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264C703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676" w:type="dxa"/>
            <w:gridSpan w:val="3"/>
            <w:vAlign w:val="bottom"/>
          </w:tcPr>
          <w:p w14:paraId="5D790B9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i/>
                <w:iCs/>
                <w:sz w:val="22"/>
                <w:szCs w:val="22"/>
              </w:rPr>
              <w:t>(%)</w:t>
            </w:r>
          </w:p>
        </w:tc>
        <w:tc>
          <w:tcPr>
            <w:tcW w:w="6504" w:type="dxa"/>
            <w:gridSpan w:val="12"/>
            <w:vAlign w:val="bottom"/>
          </w:tcPr>
          <w:p w14:paraId="07BED9D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i/>
                <w:iCs/>
                <w:sz w:val="22"/>
                <w:szCs w:val="22"/>
              </w:rPr>
              <w:t>(in thousand Baht)</w:t>
            </w:r>
          </w:p>
        </w:tc>
      </w:tr>
      <w:tr w:rsidR="00C66CCE" w:rsidRPr="009C3369" w14:paraId="1DB825A4" w14:textId="77777777" w:rsidTr="00CC2C3F">
        <w:trPr>
          <w:trHeight w:val="144"/>
        </w:trPr>
        <w:tc>
          <w:tcPr>
            <w:tcW w:w="2880" w:type="dxa"/>
            <w:vAlign w:val="bottom"/>
          </w:tcPr>
          <w:p w14:paraId="7AED355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cs/>
              </w:rPr>
            </w:pPr>
            <w:r w:rsidRPr="009C3369">
              <w:rPr>
                <w:rFonts w:ascii="Times New Roman" w:hAnsi="Times New Roman" w:cs="Times New Roman"/>
                <w:b/>
                <w:bCs/>
                <w:i/>
                <w:iCs/>
                <w:sz w:val="22"/>
                <w:szCs w:val="22"/>
              </w:rPr>
              <w:t xml:space="preserve">Cost </w:t>
            </w:r>
          </w:p>
        </w:tc>
        <w:tc>
          <w:tcPr>
            <w:tcW w:w="270" w:type="dxa"/>
            <w:vAlign w:val="bottom"/>
          </w:tcPr>
          <w:p w14:paraId="7924A03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0D23A58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2B9187B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090FDA9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236" w:type="dxa"/>
            <w:vAlign w:val="bottom"/>
          </w:tcPr>
          <w:p w14:paraId="4040757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03E6538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900" w:type="dxa"/>
            <w:vAlign w:val="bottom"/>
          </w:tcPr>
          <w:p w14:paraId="362050D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36" w:type="dxa"/>
            <w:vAlign w:val="bottom"/>
          </w:tcPr>
          <w:p w14:paraId="10C940C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900" w:type="dxa"/>
            <w:vAlign w:val="bottom"/>
          </w:tcPr>
          <w:p w14:paraId="13C73737"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70" w:type="dxa"/>
            <w:vAlign w:val="bottom"/>
          </w:tcPr>
          <w:p w14:paraId="5C9DE47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14:paraId="3051840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4242537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0587BC3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70" w:type="dxa"/>
            <w:vAlign w:val="bottom"/>
          </w:tcPr>
          <w:p w14:paraId="434B68B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3EFDD25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2A7ADF25"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gridSpan w:val="2"/>
            <w:vAlign w:val="bottom"/>
          </w:tcPr>
          <w:p w14:paraId="46CF673B"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r>
      <w:tr w:rsidR="00C66CCE" w:rsidRPr="009C3369" w14:paraId="5EE28FB0" w14:textId="77777777" w:rsidTr="00CC2C3F">
        <w:trPr>
          <w:trHeight w:val="144"/>
        </w:trPr>
        <w:tc>
          <w:tcPr>
            <w:tcW w:w="2880" w:type="dxa"/>
            <w:vAlign w:val="bottom"/>
          </w:tcPr>
          <w:p w14:paraId="3C88CAF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Related parties</w:t>
            </w:r>
          </w:p>
        </w:tc>
        <w:tc>
          <w:tcPr>
            <w:tcW w:w="270" w:type="dxa"/>
            <w:vAlign w:val="bottom"/>
          </w:tcPr>
          <w:p w14:paraId="66DE222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rPr>
            </w:pPr>
          </w:p>
        </w:tc>
        <w:tc>
          <w:tcPr>
            <w:tcW w:w="1530" w:type="dxa"/>
            <w:vAlign w:val="bottom"/>
          </w:tcPr>
          <w:p w14:paraId="72D1A24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rPr>
            </w:pPr>
          </w:p>
        </w:tc>
        <w:tc>
          <w:tcPr>
            <w:tcW w:w="1224" w:type="dxa"/>
            <w:vAlign w:val="bottom"/>
          </w:tcPr>
          <w:p w14:paraId="6F4CB6F8"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6D14351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236" w:type="dxa"/>
            <w:vAlign w:val="bottom"/>
          </w:tcPr>
          <w:p w14:paraId="3B467E77"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1A6E687C"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900" w:type="dxa"/>
            <w:vAlign w:val="bottom"/>
          </w:tcPr>
          <w:p w14:paraId="18AB1AF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36" w:type="dxa"/>
            <w:vAlign w:val="bottom"/>
          </w:tcPr>
          <w:p w14:paraId="7735445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900" w:type="dxa"/>
            <w:vAlign w:val="bottom"/>
          </w:tcPr>
          <w:p w14:paraId="518CF2E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70" w:type="dxa"/>
            <w:vAlign w:val="bottom"/>
          </w:tcPr>
          <w:p w14:paraId="274ECA67"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14:paraId="14B7A664"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6476FD0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43D6DAC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70" w:type="dxa"/>
            <w:vAlign w:val="bottom"/>
          </w:tcPr>
          <w:p w14:paraId="2494C6B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7A97FE98"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340EFC3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gridSpan w:val="2"/>
            <w:vAlign w:val="bottom"/>
          </w:tcPr>
          <w:p w14:paraId="3DED97BA"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r>
      <w:tr w:rsidR="00404F25" w:rsidRPr="009C3369" w14:paraId="5DEBAAE3" w14:textId="77777777" w:rsidTr="00CC2C3F">
        <w:trPr>
          <w:trHeight w:val="144"/>
        </w:trPr>
        <w:tc>
          <w:tcPr>
            <w:tcW w:w="2880" w:type="dxa"/>
            <w:vAlign w:val="bottom"/>
          </w:tcPr>
          <w:p w14:paraId="34AF39F7"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Sumisho Global Logistics</w:t>
            </w:r>
          </w:p>
        </w:tc>
        <w:tc>
          <w:tcPr>
            <w:tcW w:w="270" w:type="dxa"/>
            <w:vAlign w:val="bottom"/>
          </w:tcPr>
          <w:p w14:paraId="414F893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234F6CE1"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Transportation</w:t>
            </w:r>
          </w:p>
        </w:tc>
        <w:tc>
          <w:tcPr>
            <w:tcW w:w="1224" w:type="dxa"/>
            <w:vAlign w:val="bottom"/>
          </w:tcPr>
          <w:p w14:paraId="3910B72D"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14:paraId="514FFF1B" w14:textId="13010DD5"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8D047F">
              <w:rPr>
                <w:rFonts w:ascii="Times New Roman" w:hAnsi="Times New Roman" w:cs="Times New Roman"/>
                <w:sz w:val="22"/>
                <w:szCs w:val="22"/>
              </w:rPr>
              <w:t>1.71</w:t>
            </w:r>
          </w:p>
        </w:tc>
        <w:tc>
          <w:tcPr>
            <w:tcW w:w="236" w:type="dxa"/>
            <w:vAlign w:val="bottom"/>
          </w:tcPr>
          <w:p w14:paraId="04FA8CC6"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1AF732DE"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1.71</w:t>
            </w:r>
          </w:p>
        </w:tc>
        <w:tc>
          <w:tcPr>
            <w:tcW w:w="900" w:type="dxa"/>
            <w:vAlign w:val="bottom"/>
          </w:tcPr>
          <w:p w14:paraId="18672533" w14:textId="7E2B9484"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8D047F">
              <w:rPr>
                <w:rFonts w:ascii="Times New Roman" w:hAnsi="Times New Roman" w:cs="Times New Roman"/>
                <w:sz w:val="22"/>
                <w:szCs w:val="22"/>
              </w:rPr>
              <w:t>180,000</w:t>
            </w:r>
          </w:p>
        </w:tc>
        <w:tc>
          <w:tcPr>
            <w:tcW w:w="236" w:type="dxa"/>
            <w:vAlign w:val="bottom"/>
          </w:tcPr>
          <w:p w14:paraId="480AD1FF"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6226ED8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180,000</w:t>
            </w:r>
          </w:p>
        </w:tc>
        <w:tc>
          <w:tcPr>
            <w:tcW w:w="270" w:type="dxa"/>
            <w:vAlign w:val="bottom"/>
          </w:tcPr>
          <w:p w14:paraId="0A72BE8B"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14:paraId="6F0488F3" w14:textId="270CC0F2"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8D047F">
              <w:rPr>
                <w:rFonts w:ascii="Times New Roman" w:hAnsi="Times New Roman" w:cs="Times New Roman"/>
                <w:sz w:val="22"/>
                <w:szCs w:val="22"/>
              </w:rPr>
              <w:t>3,078</w:t>
            </w:r>
          </w:p>
        </w:tc>
        <w:tc>
          <w:tcPr>
            <w:tcW w:w="236" w:type="dxa"/>
            <w:vAlign w:val="bottom"/>
          </w:tcPr>
          <w:p w14:paraId="1C06C3CC"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A9223C7"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Pr>
                <w:rFonts w:ascii="Times New Roman" w:hAnsi="Times New Roman" w:cs="Times New Roman"/>
                <w:sz w:val="22"/>
                <w:szCs w:val="22"/>
              </w:rPr>
              <w:t>3,078</w:t>
            </w:r>
          </w:p>
        </w:tc>
        <w:tc>
          <w:tcPr>
            <w:tcW w:w="270" w:type="dxa"/>
            <w:vAlign w:val="bottom"/>
          </w:tcPr>
          <w:p w14:paraId="63736BBF"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5DF97226" w14:textId="6094A406"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r w:rsidRPr="008D047F">
              <w:rPr>
                <w:rFonts w:ascii="Times New Roman" w:hAnsi="Times New Roman" w:cs="Times New Roman"/>
                <w:sz w:val="22"/>
                <w:szCs w:val="22"/>
              </w:rPr>
              <w:t>1,758</w:t>
            </w:r>
          </w:p>
        </w:tc>
        <w:tc>
          <w:tcPr>
            <w:tcW w:w="236" w:type="dxa"/>
            <w:vAlign w:val="bottom"/>
          </w:tcPr>
          <w:p w14:paraId="459D0DFF"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352EC295" w14:textId="27C395A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r>
              <w:rPr>
                <w:rFonts w:ascii="Times New Roman" w:hAnsi="Times New Roman" w:cs="Times New Roman"/>
                <w:sz w:val="22"/>
                <w:szCs w:val="22"/>
              </w:rPr>
              <w:t>3,397</w:t>
            </w:r>
          </w:p>
        </w:tc>
      </w:tr>
      <w:tr w:rsidR="00404F25" w:rsidRPr="009C3369" w14:paraId="47EF1F2B" w14:textId="77777777" w:rsidTr="00CC2C3F">
        <w:trPr>
          <w:trHeight w:val="144"/>
        </w:trPr>
        <w:tc>
          <w:tcPr>
            <w:tcW w:w="2880" w:type="dxa"/>
            <w:vAlign w:val="bottom"/>
          </w:tcPr>
          <w:p w14:paraId="3507C1B9"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9C3369">
              <w:rPr>
                <w:rFonts w:ascii="Times New Roman" w:hAnsi="Times New Roman" w:cs="Times New Roman"/>
                <w:sz w:val="22"/>
                <w:szCs w:val="22"/>
              </w:rPr>
              <w:t xml:space="preserve">   (Thailand) Co., Ltd. </w:t>
            </w:r>
          </w:p>
        </w:tc>
        <w:tc>
          <w:tcPr>
            <w:tcW w:w="270" w:type="dxa"/>
            <w:vAlign w:val="bottom"/>
          </w:tcPr>
          <w:p w14:paraId="059FA855"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59097B5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9C3369">
              <w:rPr>
                <w:rFonts w:ascii="Times New Roman" w:hAnsi="Times New Roman" w:cs="Times New Roman"/>
                <w:sz w:val="22"/>
                <w:szCs w:val="22"/>
              </w:rPr>
              <w:t>services</w:t>
            </w:r>
          </w:p>
        </w:tc>
        <w:tc>
          <w:tcPr>
            <w:tcW w:w="1224" w:type="dxa"/>
            <w:vAlign w:val="bottom"/>
          </w:tcPr>
          <w:p w14:paraId="5BCE078E"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0A04C6F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7451357C"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6A7DD4C0"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7857A995"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56119F2E"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7D1490D5"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1905358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77E2BF6C"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50D69476"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530A410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4B6D219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34AEE10B"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33FC4381"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6FB683E7"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404F25" w:rsidRPr="009C3369" w14:paraId="06C9CADF" w14:textId="77777777" w:rsidTr="00CC2C3F">
        <w:trPr>
          <w:trHeight w:val="144"/>
        </w:trPr>
        <w:tc>
          <w:tcPr>
            <w:tcW w:w="2880" w:type="dxa"/>
            <w:vAlign w:val="bottom"/>
          </w:tcPr>
          <w:p w14:paraId="3B8B7DF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9C3369">
              <w:rPr>
                <w:rFonts w:ascii="Times New Roman" w:hAnsi="Times New Roman" w:cs="Times New Roman"/>
                <w:sz w:val="22"/>
                <w:szCs w:val="22"/>
              </w:rPr>
              <w:t>Security Navanakorn</w:t>
            </w:r>
          </w:p>
        </w:tc>
        <w:tc>
          <w:tcPr>
            <w:tcW w:w="270" w:type="dxa"/>
            <w:vAlign w:val="bottom"/>
          </w:tcPr>
          <w:p w14:paraId="716CB2FD"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721B8593"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Security</w:t>
            </w:r>
          </w:p>
        </w:tc>
        <w:tc>
          <w:tcPr>
            <w:tcW w:w="1224" w:type="dxa"/>
            <w:vAlign w:val="bottom"/>
          </w:tcPr>
          <w:p w14:paraId="24E04760"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14:paraId="4B1EE1CD" w14:textId="72D050AF"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8D047F">
              <w:rPr>
                <w:rFonts w:ascii="Times New Roman" w:hAnsi="Times New Roman" w:cs="Times New Roman"/>
                <w:sz w:val="22"/>
                <w:szCs w:val="22"/>
              </w:rPr>
              <w:t>15.08</w:t>
            </w:r>
          </w:p>
        </w:tc>
        <w:tc>
          <w:tcPr>
            <w:tcW w:w="236" w:type="dxa"/>
            <w:vAlign w:val="bottom"/>
          </w:tcPr>
          <w:p w14:paraId="7AC94A97"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173F69E2"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15.08</w:t>
            </w:r>
          </w:p>
        </w:tc>
        <w:tc>
          <w:tcPr>
            <w:tcW w:w="900" w:type="dxa"/>
            <w:vAlign w:val="bottom"/>
          </w:tcPr>
          <w:p w14:paraId="76CDD3A5" w14:textId="280DFDCA"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8D047F">
              <w:rPr>
                <w:rFonts w:ascii="Times New Roman" w:hAnsi="Times New Roman" w:cs="Times New Roman"/>
                <w:sz w:val="22"/>
                <w:szCs w:val="22"/>
              </w:rPr>
              <w:t>6,300</w:t>
            </w:r>
          </w:p>
        </w:tc>
        <w:tc>
          <w:tcPr>
            <w:tcW w:w="236" w:type="dxa"/>
            <w:vAlign w:val="bottom"/>
          </w:tcPr>
          <w:p w14:paraId="513D6B42"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3C48A8CE"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6,300</w:t>
            </w:r>
          </w:p>
        </w:tc>
        <w:tc>
          <w:tcPr>
            <w:tcW w:w="270" w:type="dxa"/>
            <w:vAlign w:val="bottom"/>
          </w:tcPr>
          <w:p w14:paraId="4A80BAE8"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478F287A" w14:textId="4670DA85"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8D047F">
              <w:rPr>
                <w:rFonts w:ascii="Times New Roman" w:hAnsi="Times New Roman" w:cs="Times New Roman"/>
                <w:sz w:val="22"/>
                <w:szCs w:val="22"/>
              </w:rPr>
              <w:t>871</w:t>
            </w:r>
          </w:p>
        </w:tc>
        <w:tc>
          <w:tcPr>
            <w:tcW w:w="236" w:type="dxa"/>
            <w:vAlign w:val="bottom"/>
          </w:tcPr>
          <w:p w14:paraId="5A10B420"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DDB075E"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Pr>
                <w:rFonts w:ascii="Times New Roman" w:hAnsi="Times New Roman" w:cs="Times New Roman"/>
                <w:sz w:val="22"/>
                <w:szCs w:val="22"/>
              </w:rPr>
              <w:t>871</w:t>
            </w:r>
          </w:p>
        </w:tc>
        <w:tc>
          <w:tcPr>
            <w:tcW w:w="270" w:type="dxa"/>
            <w:vAlign w:val="bottom"/>
          </w:tcPr>
          <w:p w14:paraId="66B66F85"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7FE1415E" w14:textId="04ED48FC"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8D047F">
              <w:rPr>
                <w:rFonts w:ascii="Times New Roman" w:hAnsi="Times New Roman" w:cs="Times New Roman"/>
                <w:sz w:val="22"/>
                <w:szCs w:val="22"/>
              </w:rPr>
              <w:t>-</w:t>
            </w:r>
          </w:p>
        </w:tc>
        <w:tc>
          <w:tcPr>
            <w:tcW w:w="236" w:type="dxa"/>
            <w:vAlign w:val="bottom"/>
          </w:tcPr>
          <w:p w14:paraId="7F959D3E"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29BE5B85" w14:textId="5E0A3D0A"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r>
      <w:tr w:rsidR="00404F25" w:rsidRPr="009C3369" w14:paraId="02EF325A" w14:textId="77777777" w:rsidTr="00CC2C3F">
        <w:trPr>
          <w:trHeight w:val="144"/>
        </w:trPr>
        <w:tc>
          <w:tcPr>
            <w:tcW w:w="2880" w:type="dxa"/>
            <w:vAlign w:val="bottom"/>
          </w:tcPr>
          <w:p w14:paraId="0678806B"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International Guarding</w:t>
            </w:r>
          </w:p>
        </w:tc>
        <w:tc>
          <w:tcPr>
            <w:tcW w:w="270" w:type="dxa"/>
            <w:vAlign w:val="bottom"/>
          </w:tcPr>
          <w:p w14:paraId="57E32D36"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14A4E21"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right="-108"/>
              <w:rPr>
                <w:rFonts w:ascii="Times New Roman" w:hAnsi="Times New Roman" w:cs="Times New Roman"/>
                <w:sz w:val="22"/>
                <w:szCs w:val="22"/>
              </w:rPr>
            </w:pPr>
            <w:r>
              <w:rPr>
                <w:rFonts w:ascii="Times New Roman" w:hAnsi="Times New Roman" w:cs="Times New Roman"/>
                <w:sz w:val="22"/>
                <w:szCs w:val="22"/>
              </w:rPr>
              <w:t xml:space="preserve">   </w:t>
            </w:r>
            <w:r w:rsidRPr="009C3369">
              <w:rPr>
                <w:rFonts w:ascii="Times New Roman" w:hAnsi="Times New Roman" w:cs="Times New Roman"/>
                <w:sz w:val="22"/>
                <w:szCs w:val="22"/>
              </w:rPr>
              <w:t>services</w:t>
            </w:r>
          </w:p>
        </w:tc>
        <w:tc>
          <w:tcPr>
            <w:tcW w:w="1224" w:type="dxa"/>
            <w:vAlign w:val="bottom"/>
          </w:tcPr>
          <w:p w14:paraId="5AA415D6"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63E6A861"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22D671D3"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17D9644D"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09E99DBE"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6255253D"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77827D3C"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640B4C19"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20734B1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0214ED21"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77D9C5CE"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7886603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562693AB"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20FBF80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7D67673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404F25" w:rsidRPr="009C3369" w14:paraId="15D25F21" w14:textId="77777777" w:rsidTr="00CC2C3F">
        <w:trPr>
          <w:trHeight w:val="144"/>
        </w:trPr>
        <w:tc>
          <w:tcPr>
            <w:tcW w:w="2880" w:type="dxa"/>
            <w:vAlign w:val="bottom"/>
          </w:tcPr>
          <w:p w14:paraId="2D6B4EEF"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Co., Ltd. </w:t>
            </w:r>
          </w:p>
        </w:tc>
        <w:tc>
          <w:tcPr>
            <w:tcW w:w="270" w:type="dxa"/>
            <w:vAlign w:val="bottom"/>
          </w:tcPr>
          <w:p w14:paraId="08BFEF10"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642E0D3"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0EB7D858"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3DF36BB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3E77BA06"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122845A9"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2E0510D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136363D8"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66FA0C3D"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21B477E6"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23687013"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78A0413F"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36F3FE81"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49777500"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06D06E8D"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052DB9C5"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463C63ED"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404F25" w:rsidRPr="009C3369" w14:paraId="4AB13730" w14:textId="77777777" w:rsidTr="00CC2C3F">
        <w:trPr>
          <w:trHeight w:val="144"/>
        </w:trPr>
        <w:tc>
          <w:tcPr>
            <w:tcW w:w="2880" w:type="dxa"/>
            <w:vAlign w:val="bottom"/>
          </w:tcPr>
          <w:p w14:paraId="42983B45"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Allowance for </w:t>
            </w:r>
          </w:p>
          <w:p w14:paraId="6526AE71"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   impairment losses</w:t>
            </w:r>
          </w:p>
        </w:tc>
        <w:tc>
          <w:tcPr>
            <w:tcW w:w="270" w:type="dxa"/>
            <w:vAlign w:val="bottom"/>
          </w:tcPr>
          <w:p w14:paraId="17FEFFDE"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2CAAA0D2"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28E86278"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761668B0"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54BB12A2"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27C6C3DE"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0F54EE86"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484F3A1C"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22751D30"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01ED8C30"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tcBorders>
              <w:bottom w:val="single" w:sz="4" w:space="0" w:color="auto"/>
            </w:tcBorders>
            <w:vAlign w:val="bottom"/>
          </w:tcPr>
          <w:p w14:paraId="1127C76F" w14:textId="2E210470"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36" w:right="-70"/>
              <w:rPr>
                <w:rFonts w:ascii="Times New Roman" w:hAnsi="Times New Roman" w:cs="Times New Roman"/>
                <w:sz w:val="22"/>
                <w:szCs w:val="22"/>
              </w:rPr>
            </w:pPr>
            <w:r w:rsidRPr="008D047F">
              <w:rPr>
                <w:rFonts w:ascii="Times New Roman" w:hAnsi="Times New Roman" w:cs="Times New Roman"/>
                <w:sz w:val="22"/>
                <w:szCs w:val="22"/>
              </w:rPr>
              <w:t>(871)</w:t>
            </w:r>
          </w:p>
        </w:tc>
        <w:tc>
          <w:tcPr>
            <w:tcW w:w="236" w:type="dxa"/>
            <w:vAlign w:val="bottom"/>
          </w:tcPr>
          <w:p w14:paraId="3E1AB76E"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21FBDA18"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36" w:right="-70"/>
              <w:rPr>
                <w:rFonts w:ascii="Times New Roman" w:hAnsi="Times New Roman" w:cs="Times New Roman"/>
                <w:sz w:val="22"/>
                <w:szCs w:val="22"/>
              </w:rPr>
            </w:pPr>
            <w:r>
              <w:rPr>
                <w:rFonts w:ascii="Times New Roman" w:hAnsi="Times New Roman" w:cs="Times New Roman"/>
                <w:sz w:val="22"/>
                <w:szCs w:val="22"/>
              </w:rPr>
              <w:t>(871)</w:t>
            </w:r>
          </w:p>
        </w:tc>
        <w:tc>
          <w:tcPr>
            <w:tcW w:w="270" w:type="dxa"/>
            <w:vAlign w:val="bottom"/>
          </w:tcPr>
          <w:p w14:paraId="55EA8A1B"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21C12146" w14:textId="0A94A870"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8D047F">
              <w:rPr>
                <w:rFonts w:ascii="Times New Roman" w:hAnsi="Times New Roman" w:cs="Times New Roman"/>
                <w:sz w:val="22"/>
                <w:szCs w:val="22"/>
              </w:rPr>
              <w:t>-</w:t>
            </w:r>
          </w:p>
        </w:tc>
        <w:tc>
          <w:tcPr>
            <w:tcW w:w="236" w:type="dxa"/>
            <w:vAlign w:val="bottom"/>
          </w:tcPr>
          <w:p w14:paraId="092650C0"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bottom w:val="single" w:sz="4" w:space="0" w:color="auto"/>
            </w:tcBorders>
            <w:vAlign w:val="bottom"/>
          </w:tcPr>
          <w:p w14:paraId="1DF492D2" w14:textId="77F77520"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r>
      <w:tr w:rsidR="00404F25" w:rsidRPr="009C3369" w14:paraId="1CA75D9A" w14:textId="77777777" w:rsidTr="00CC2C3F">
        <w:trPr>
          <w:trHeight w:val="144"/>
        </w:trPr>
        <w:tc>
          <w:tcPr>
            <w:tcW w:w="2880" w:type="dxa"/>
            <w:vAlign w:val="bottom"/>
          </w:tcPr>
          <w:p w14:paraId="0B9F0F6C"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Net</w:t>
            </w:r>
          </w:p>
        </w:tc>
        <w:tc>
          <w:tcPr>
            <w:tcW w:w="270" w:type="dxa"/>
            <w:vAlign w:val="bottom"/>
          </w:tcPr>
          <w:p w14:paraId="701F53AF"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530" w:type="dxa"/>
            <w:vAlign w:val="bottom"/>
          </w:tcPr>
          <w:p w14:paraId="7CDA5C47"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224" w:type="dxa"/>
            <w:vAlign w:val="bottom"/>
          </w:tcPr>
          <w:p w14:paraId="60130BCC"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720" w:type="dxa"/>
            <w:vAlign w:val="bottom"/>
          </w:tcPr>
          <w:p w14:paraId="55B882A0"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2"/>
                <w:szCs w:val="22"/>
              </w:rPr>
            </w:pPr>
          </w:p>
        </w:tc>
        <w:tc>
          <w:tcPr>
            <w:tcW w:w="236" w:type="dxa"/>
            <w:vAlign w:val="bottom"/>
          </w:tcPr>
          <w:p w14:paraId="22781516"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b/>
                <w:bCs/>
                <w:sz w:val="22"/>
                <w:szCs w:val="22"/>
              </w:rPr>
            </w:pPr>
          </w:p>
        </w:tc>
        <w:tc>
          <w:tcPr>
            <w:tcW w:w="720" w:type="dxa"/>
            <w:vAlign w:val="bottom"/>
          </w:tcPr>
          <w:p w14:paraId="73CDA21D"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2"/>
                <w:szCs w:val="22"/>
              </w:rPr>
            </w:pPr>
          </w:p>
        </w:tc>
        <w:tc>
          <w:tcPr>
            <w:tcW w:w="900" w:type="dxa"/>
            <w:vAlign w:val="bottom"/>
          </w:tcPr>
          <w:p w14:paraId="32D12A6C"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b/>
                <w:bCs/>
                <w:sz w:val="22"/>
                <w:szCs w:val="22"/>
              </w:rPr>
            </w:pPr>
          </w:p>
        </w:tc>
        <w:tc>
          <w:tcPr>
            <w:tcW w:w="236" w:type="dxa"/>
            <w:vAlign w:val="bottom"/>
          </w:tcPr>
          <w:p w14:paraId="1D553CB1"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b/>
                <w:bCs/>
                <w:sz w:val="22"/>
                <w:szCs w:val="22"/>
                <w:cs/>
              </w:rPr>
            </w:pPr>
          </w:p>
        </w:tc>
        <w:tc>
          <w:tcPr>
            <w:tcW w:w="900" w:type="dxa"/>
            <w:vAlign w:val="bottom"/>
          </w:tcPr>
          <w:p w14:paraId="6A060267"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b/>
                <w:bCs/>
                <w:sz w:val="22"/>
                <w:szCs w:val="22"/>
              </w:rPr>
            </w:pPr>
          </w:p>
        </w:tc>
        <w:tc>
          <w:tcPr>
            <w:tcW w:w="270" w:type="dxa"/>
            <w:vAlign w:val="bottom"/>
          </w:tcPr>
          <w:p w14:paraId="03971AC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u w:val="single"/>
              </w:rPr>
            </w:pPr>
          </w:p>
        </w:tc>
        <w:tc>
          <w:tcPr>
            <w:tcW w:w="864" w:type="dxa"/>
            <w:tcBorders>
              <w:top w:val="single" w:sz="4" w:space="0" w:color="auto"/>
            </w:tcBorders>
            <w:vAlign w:val="bottom"/>
          </w:tcPr>
          <w:p w14:paraId="56EB640A" w14:textId="5BD97013"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8D047F">
              <w:rPr>
                <w:rFonts w:ascii="Times New Roman" w:hAnsi="Times New Roman" w:cs="Times New Roman"/>
                <w:b/>
                <w:bCs/>
                <w:sz w:val="22"/>
                <w:szCs w:val="22"/>
              </w:rPr>
              <w:t>3,078</w:t>
            </w:r>
          </w:p>
        </w:tc>
        <w:tc>
          <w:tcPr>
            <w:tcW w:w="236" w:type="dxa"/>
            <w:vAlign w:val="bottom"/>
          </w:tcPr>
          <w:p w14:paraId="1F69B75D"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top w:val="single" w:sz="4" w:space="0" w:color="auto"/>
            </w:tcBorders>
            <w:vAlign w:val="bottom"/>
          </w:tcPr>
          <w:p w14:paraId="35AC3B8F"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Pr>
                <w:rFonts w:ascii="Times New Roman" w:hAnsi="Times New Roman" w:cs="Times New Roman"/>
                <w:b/>
                <w:bCs/>
                <w:sz w:val="22"/>
                <w:szCs w:val="22"/>
              </w:rPr>
              <w:t>3,078</w:t>
            </w:r>
          </w:p>
        </w:tc>
        <w:tc>
          <w:tcPr>
            <w:tcW w:w="270" w:type="dxa"/>
            <w:vAlign w:val="bottom"/>
          </w:tcPr>
          <w:p w14:paraId="2B75AF72"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top w:val="single" w:sz="4" w:space="0" w:color="auto"/>
            </w:tcBorders>
            <w:vAlign w:val="bottom"/>
          </w:tcPr>
          <w:p w14:paraId="5CD881BA" w14:textId="22341391" w:rsidR="00404F25" w:rsidRPr="0078739E"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8D047F">
              <w:rPr>
                <w:rFonts w:ascii="Times New Roman" w:hAnsi="Times New Roman" w:cs="Times New Roman"/>
                <w:b/>
                <w:bCs/>
                <w:sz w:val="22"/>
                <w:szCs w:val="22"/>
              </w:rPr>
              <w:t>1,758</w:t>
            </w:r>
          </w:p>
        </w:tc>
        <w:tc>
          <w:tcPr>
            <w:tcW w:w="236" w:type="dxa"/>
            <w:vAlign w:val="bottom"/>
          </w:tcPr>
          <w:p w14:paraId="78F5AA30"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top w:val="single" w:sz="4" w:space="0" w:color="auto"/>
            </w:tcBorders>
            <w:vAlign w:val="bottom"/>
          </w:tcPr>
          <w:p w14:paraId="038EE9AE" w14:textId="43B32447" w:rsidR="00404F25" w:rsidRPr="00EE5AC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78739E">
              <w:rPr>
                <w:rFonts w:ascii="Times New Roman" w:hAnsi="Times New Roman" w:cs="Times New Roman"/>
                <w:b/>
                <w:bCs/>
                <w:sz w:val="22"/>
                <w:szCs w:val="22"/>
              </w:rPr>
              <w:t>3,397</w:t>
            </w:r>
          </w:p>
        </w:tc>
      </w:tr>
      <w:tr w:rsidR="00404F25" w:rsidRPr="009C3369" w14:paraId="3F7A5C9C" w14:textId="77777777" w:rsidTr="00CC2C3F">
        <w:trPr>
          <w:trHeight w:val="144"/>
        </w:trPr>
        <w:tc>
          <w:tcPr>
            <w:tcW w:w="2880" w:type="dxa"/>
            <w:vAlign w:val="bottom"/>
          </w:tcPr>
          <w:p w14:paraId="5BBEA8EC"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70" w:type="dxa"/>
            <w:vAlign w:val="bottom"/>
          </w:tcPr>
          <w:p w14:paraId="3C63469E"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798EFEB"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5138E003"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0DF6C489"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4EDE6F65"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4664554D"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12293C20"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52F4403C"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7F5128DE"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6799BC2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tcBorders>
              <w:top w:val="single" w:sz="4" w:space="0" w:color="auto"/>
            </w:tcBorders>
            <w:vAlign w:val="bottom"/>
          </w:tcPr>
          <w:p w14:paraId="0FD395B6"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4323186C"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top w:val="single" w:sz="4" w:space="0" w:color="auto"/>
            </w:tcBorders>
            <w:vAlign w:val="bottom"/>
          </w:tcPr>
          <w:p w14:paraId="346CAEA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4874A763"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top w:val="single" w:sz="4" w:space="0" w:color="auto"/>
            </w:tcBorders>
            <w:vAlign w:val="bottom"/>
          </w:tcPr>
          <w:p w14:paraId="3E466AB0"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2E77C718"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top w:val="single" w:sz="4" w:space="0" w:color="auto"/>
            </w:tcBorders>
            <w:vAlign w:val="bottom"/>
          </w:tcPr>
          <w:p w14:paraId="441D9F70"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p>
        </w:tc>
      </w:tr>
      <w:tr w:rsidR="00404F25" w:rsidRPr="009C3369" w14:paraId="503AA445" w14:textId="77777777" w:rsidTr="00CC2C3F">
        <w:trPr>
          <w:trHeight w:val="144"/>
        </w:trPr>
        <w:tc>
          <w:tcPr>
            <w:tcW w:w="2880" w:type="dxa"/>
            <w:vAlign w:val="bottom"/>
          </w:tcPr>
          <w:p w14:paraId="543FAD1B"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Other party</w:t>
            </w:r>
          </w:p>
        </w:tc>
        <w:tc>
          <w:tcPr>
            <w:tcW w:w="270" w:type="dxa"/>
            <w:vAlign w:val="bottom"/>
          </w:tcPr>
          <w:p w14:paraId="29E0B5E2"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2CAE671C"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39B66601"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2573FD1F"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6DC2500C"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5285C8A1"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716EB475"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3F0DE2E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12C61E5F"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5587D84F"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57823892"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39C12C21"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2C6C7D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5EECE1B0"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09AF65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13E8C2BE"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6383BEC6"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p>
        </w:tc>
      </w:tr>
      <w:tr w:rsidR="00404F25" w:rsidRPr="009C3369" w14:paraId="050A118F" w14:textId="77777777" w:rsidTr="00CC2C3F">
        <w:trPr>
          <w:trHeight w:val="144"/>
        </w:trPr>
        <w:tc>
          <w:tcPr>
            <w:tcW w:w="2880" w:type="dxa"/>
            <w:vAlign w:val="bottom"/>
          </w:tcPr>
          <w:p w14:paraId="74BCCBF2"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9C3369">
              <w:rPr>
                <w:rFonts w:ascii="Times New Roman" w:hAnsi="Times New Roman" w:cs="Times New Roman"/>
                <w:sz w:val="22"/>
                <w:szCs w:val="22"/>
              </w:rPr>
              <w:t>The Bangkok Club Co., Ltd.</w:t>
            </w:r>
          </w:p>
        </w:tc>
        <w:tc>
          <w:tcPr>
            <w:tcW w:w="270" w:type="dxa"/>
            <w:vAlign w:val="bottom"/>
          </w:tcPr>
          <w:p w14:paraId="09E8FDCD"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A5D50C1"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Trading</w:t>
            </w:r>
            <w:r w:rsidRPr="009C3369">
              <w:rPr>
                <w:rFonts w:ascii="Times New Roman" w:hAnsi="Times New Roman" w:cs="Times New Roman"/>
                <w:sz w:val="22"/>
                <w:szCs w:val="22"/>
                <w:cs/>
              </w:rPr>
              <w:t xml:space="preserve"> </w:t>
            </w:r>
            <w:r w:rsidRPr="009C3369">
              <w:rPr>
                <w:rFonts w:ascii="Times New Roman" w:hAnsi="Times New Roman" w:cs="Times New Roman"/>
                <w:sz w:val="22"/>
                <w:szCs w:val="22"/>
              </w:rPr>
              <w:t>of</w:t>
            </w:r>
          </w:p>
        </w:tc>
        <w:tc>
          <w:tcPr>
            <w:tcW w:w="1224" w:type="dxa"/>
            <w:vAlign w:val="bottom"/>
          </w:tcPr>
          <w:p w14:paraId="78EFC730"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14:paraId="21B97CCB" w14:textId="168B18F6"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8D047F">
              <w:rPr>
                <w:rFonts w:ascii="Times New Roman" w:hAnsi="Times New Roman" w:cs="Times New Roman"/>
                <w:sz w:val="22"/>
                <w:szCs w:val="22"/>
              </w:rPr>
              <w:t>0.11</w:t>
            </w:r>
          </w:p>
        </w:tc>
        <w:tc>
          <w:tcPr>
            <w:tcW w:w="236" w:type="dxa"/>
            <w:vAlign w:val="bottom"/>
          </w:tcPr>
          <w:p w14:paraId="63F53110"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5068314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0.11</w:t>
            </w:r>
          </w:p>
        </w:tc>
        <w:tc>
          <w:tcPr>
            <w:tcW w:w="900" w:type="dxa"/>
            <w:vAlign w:val="bottom"/>
          </w:tcPr>
          <w:p w14:paraId="4837D519" w14:textId="3EF692B0"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8D047F">
              <w:rPr>
                <w:rFonts w:ascii="Times New Roman" w:hAnsi="Times New Roman" w:cs="Times New Roman"/>
                <w:sz w:val="22"/>
                <w:szCs w:val="22"/>
              </w:rPr>
              <w:t>112,500</w:t>
            </w:r>
          </w:p>
        </w:tc>
        <w:tc>
          <w:tcPr>
            <w:tcW w:w="236" w:type="dxa"/>
            <w:vAlign w:val="bottom"/>
          </w:tcPr>
          <w:p w14:paraId="20F70B88"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4082260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Pr>
                <w:rFonts w:ascii="Times New Roman" w:hAnsi="Times New Roman" w:cs="Times New Roman"/>
                <w:sz w:val="22"/>
                <w:szCs w:val="22"/>
              </w:rPr>
              <w:t>112,500</w:t>
            </w:r>
          </w:p>
        </w:tc>
        <w:tc>
          <w:tcPr>
            <w:tcW w:w="270" w:type="dxa"/>
            <w:vAlign w:val="bottom"/>
          </w:tcPr>
          <w:p w14:paraId="5BF9377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14:paraId="02D21CDD" w14:textId="6056055B"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8D047F">
              <w:rPr>
                <w:rFonts w:ascii="Times New Roman" w:hAnsi="Times New Roman" w:cs="Times New Roman"/>
                <w:sz w:val="22"/>
                <w:szCs w:val="22"/>
              </w:rPr>
              <w:t>1,000</w:t>
            </w:r>
          </w:p>
        </w:tc>
        <w:tc>
          <w:tcPr>
            <w:tcW w:w="236" w:type="dxa"/>
            <w:vAlign w:val="bottom"/>
          </w:tcPr>
          <w:p w14:paraId="51AA0015"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01D20F82"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Pr>
                <w:rFonts w:ascii="Times New Roman" w:hAnsi="Times New Roman" w:cs="Times New Roman"/>
                <w:sz w:val="22"/>
                <w:szCs w:val="22"/>
              </w:rPr>
              <w:t>1,000</w:t>
            </w:r>
          </w:p>
        </w:tc>
        <w:tc>
          <w:tcPr>
            <w:tcW w:w="270" w:type="dxa"/>
            <w:vAlign w:val="bottom"/>
          </w:tcPr>
          <w:p w14:paraId="72A9AB97"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7228B6FE" w14:textId="69FF0FAB"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8D047F">
              <w:rPr>
                <w:rFonts w:ascii="Times New Roman" w:hAnsi="Times New Roman" w:cs="Times New Roman"/>
                <w:sz w:val="22"/>
                <w:szCs w:val="22"/>
              </w:rPr>
              <w:t>-</w:t>
            </w:r>
          </w:p>
        </w:tc>
        <w:tc>
          <w:tcPr>
            <w:tcW w:w="236" w:type="dxa"/>
            <w:vAlign w:val="bottom"/>
          </w:tcPr>
          <w:p w14:paraId="1F0117D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07FCB721" w14:textId="3545BC3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r>
      <w:tr w:rsidR="00404F25" w:rsidRPr="009C3369" w14:paraId="2117E793" w14:textId="77777777" w:rsidTr="00CC2C3F">
        <w:trPr>
          <w:trHeight w:val="144"/>
        </w:trPr>
        <w:tc>
          <w:tcPr>
            <w:tcW w:w="2880" w:type="dxa"/>
            <w:vAlign w:val="bottom"/>
          </w:tcPr>
          <w:p w14:paraId="6E5040A3"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w:t>
            </w:r>
          </w:p>
        </w:tc>
        <w:tc>
          <w:tcPr>
            <w:tcW w:w="270" w:type="dxa"/>
            <w:vAlign w:val="bottom"/>
          </w:tcPr>
          <w:p w14:paraId="17CC9511"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530" w:type="dxa"/>
            <w:vAlign w:val="bottom"/>
          </w:tcPr>
          <w:p w14:paraId="1E7F7DB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Pr>
                <w:rFonts w:ascii="Times New Roman" w:hAnsi="Times New Roman" w:cs="Times New Roman"/>
                <w:sz w:val="22"/>
                <w:szCs w:val="22"/>
              </w:rPr>
              <w:t xml:space="preserve">   </w:t>
            </w:r>
            <w:r w:rsidRPr="009C3369">
              <w:rPr>
                <w:rFonts w:ascii="Times New Roman" w:hAnsi="Times New Roman" w:cs="Times New Roman"/>
                <w:sz w:val="22"/>
                <w:szCs w:val="22"/>
              </w:rPr>
              <w:t>food and</w:t>
            </w:r>
          </w:p>
        </w:tc>
        <w:tc>
          <w:tcPr>
            <w:tcW w:w="1224" w:type="dxa"/>
            <w:vAlign w:val="bottom"/>
          </w:tcPr>
          <w:p w14:paraId="1C07062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54843892"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6F7B2588"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625BD335"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77C27B62"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7B04445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6DBF244F"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58E0CF07"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14:paraId="437321C6"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32E387C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5DDD2892"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086A613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7420AF08"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Pr>
                <w:rFonts w:ascii="Times New Roman" w:hAnsi="Times New Roman" w:cs="Times New Roman"/>
                <w:sz w:val="22"/>
                <w:szCs w:val="22"/>
              </w:rPr>
            </w:pPr>
          </w:p>
        </w:tc>
        <w:tc>
          <w:tcPr>
            <w:tcW w:w="236" w:type="dxa"/>
            <w:vAlign w:val="bottom"/>
          </w:tcPr>
          <w:p w14:paraId="24E7B241"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Pr>
                <w:rFonts w:ascii="Times New Roman" w:hAnsi="Times New Roman" w:cs="Times New Roman"/>
                <w:sz w:val="22"/>
                <w:szCs w:val="22"/>
              </w:rPr>
            </w:pPr>
          </w:p>
        </w:tc>
        <w:tc>
          <w:tcPr>
            <w:tcW w:w="864" w:type="dxa"/>
            <w:gridSpan w:val="2"/>
            <w:vAlign w:val="bottom"/>
          </w:tcPr>
          <w:p w14:paraId="67AE3443"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r>
      <w:tr w:rsidR="00404F25" w:rsidRPr="009C3369" w14:paraId="65BA4CC9" w14:textId="77777777" w:rsidTr="00CC2C3F">
        <w:trPr>
          <w:trHeight w:val="144"/>
        </w:trPr>
        <w:tc>
          <w:tcPr>
            <w:tcW w:w="2880" w:type="dxa"/>
            <w:vAlign w:val="bottom"/>
          </w:tcPr>
          <w:p w14:paraId="2D1BC832"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0" w:type="dxa"/>
            <w:vAlign w:val="bottom"/>
          </w:tcPr>
          <w:p w14:paraId="1DDBFF2E"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1BD95976"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9C3369">
              <w:rPr>
                <w:rFonts w:ascii="Times New Roman" w:hAnsi="Times New Roman" w:cs="Times New Roman"/>
                <w:sz w:val="22"/>
                <w:szCs w:val="22"/>
              </w:rPr>
              <w:t>beverage</w:t>
            </w:r>
          </w:p>
        </w:tc>
        <w:tc>
          <w:tcPr>
            <w:tcW w:w="1224" w:type="dxa"/>
            <w:vAlign w:val="bottom"/>
          </w:tcPr>
          <w:p w14:paraId="7C49BDDC"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3405916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54A77587"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3754B1D5"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47370089"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241C5E8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6F6394A5"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5A4A66D7"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14:paraId="73582B55"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188344EE"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7EF82B69"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11A649E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336D754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093959F9"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783D60DF"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p>
        </w:tc>
      </w:tr>
      <w:tr w:rsidR="00404F25" w:rsidRPr="009C3369" w14:paraId="09697880" w14:textId="77777777" w:rsidTr="00CC2C3F">
        <w:trPr>
          <w:trHeight w:val="144"/>
        </w:trPr>
        <w:tc>
          <w:tcPr>
            <w:tcW w:w="2880" w:type="dxa"/>
            <w:vAlign w:val="bottom"/>
          </w:tcPr>
          <w:p w14:paraId="3720ABF0"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Allowance for </w:t>
            </w:r>
          </w:p>
          <w:p w14:paraId="7B70E5C2"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   impairment losses</w:t>
            </w:r>
          </w:p>
        </w:tc>
        <w:tc>
          <w:tcPr>
            <w:tcW w:w="270" w:type="dxa"/>
          </w:tcPr>
          <w:p w14:paraId="352B3FEF"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tcPr>
          <w:p w14:paraId="5740826C"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60D857D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66AE3DC0"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4583D181"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6D092B23"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14:paraId="13C8BF6D"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14:paraId="176466AE"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01C3EFE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14:paraId="54D6A6A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single" w:sz="4" w:space="0" w:color="auto"/>
            </w:tcBorders>
            <w:vAlign w:val="bottom"/>
          </w:tcPr>
          <w:p w14:paraId="49C4A160" w14:textId="227B06B8"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36" w:right="-151"/>
              <w:rPr>
                <w:rFonts w:ascii="Times New Roman" w:hAnsi="Times New Roman" w:cs="Times New Roman"/>
                <w:sz w:val="22"/>
                <w:szCs w:val="22"/>
              </w:rPr>
            </w:pPr>
            <w:r w:rsidRPr="008D047F">
              <w:rPr>
                <w:rFonts w:ascii="Times New Roman" w:hAnsi="Times New Roman" w:cs="Times New Roman"/>
                <w:sz w:val="22"/>
                <w:szCs w:val="22"/>
              </w:rPr>
              <w:t>(1,000)</w:t>
            </w:r>
          </w:p>
        </w:tc>
        <w:tc>
          <w:tcPr>
            <w:tcW w:w="236" w:type="dxa"/>
            <w:vAlign w:val="bottom"/>
          </w:tcPr>
          <w:p w14:paraId="176FB3A6"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334B9DA1"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36" w:right="-151"/>
              <w:rPr>
                <w:rFonts w:ascii="Times New Roman" w:hAnsi="Times New Roman" w:cs="Times New Roman"/>
                <w:sz w:val="22"/>
                <w:szCs w:val="22"/>
              </w:rPr>
            </w:pPr>
            <w:r>
              <w:rPr>
                <w:rFonts w:ascii="Times New Roman" w:hAnsi="Times New Roman" w:cs="Times New Roman"/>
                <w:sz w:val="22"/>
                <w:szCs w:val="22"/>
              </w:rPr>
              <w:t>(1,000)</w:t>
            </w:r>
          </w:p>
        </w:tc>
        <w:tc>
          <w:tcPr>
            <w:tcW w:w="270" w:type="dxa"/>
            <w:vAlign w:val="bottom"/>
          </w:tcPr>
          <w:p w14:paraId="76EAF769"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2F2273C0" w14:textId="768C82A7"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8D047F">
              <w:rPr>
                <w:rFonts w:ascii="Times New Roman" w:hAnsi="Times New Roman" w:cs="Times New Roman"/>
                <w:sz w:val="22"/>
                <w:szCs w:val="22"/>
              </w:rPr>
              <w:t>-</w:t>
            </w:r>
          </w:p>
        </w:tc>
        <w:tc>
          <w:tcPr>
            <w:tcW w:w="236" w:type="dxa"/>
            <w:vAlign w:val="bottom"/>
          </w:tcPr>
          <w:p w14:paraId="57BF6949"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bottom w:val="single" w:sz="4" w:space="0" w:color="auto"/>
            </w:tcBorders>
            <w:vAlign w:val="bottom"/>
          </w:tcPr>
          <w:p w14:paraId="6536FBDF" w14:textId="2282325E"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r>
      <w:tr w:rsidR="00404F25" w:rsidRPr="009C3369" w14:paraId="598E1E64" w14:textId="77777777" w:rsidTr="00CC2C3F">
        <w:trPr>
          <w:trHeight w:val="144"/>
        </w:trPr>
        <w:tc>
          <w:tcPr>
            <w:tcW w:w="2880" w:type="dxa"/>
            <w:vAlign w:val="bottom"/>
          </w:tcPr>
          <w:p w14:paraId="2E407BD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Net</w:t>
            </w:r>
          </w:p>
        </w:tc>
        <w:tc>
          <w:tcPr>
            <w:tcW w:w="270" w:type="dxa"/>
          </w:tcPr>
          <w:p w14:paraId="7ADC1A41"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68E83B6D"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303CC2B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14:paraId="260641C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5915D5E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35BB75ED"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14:paraId="73A7E6B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14:paraId="0B4B616A"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65E4CC17"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14:paraId="15766B1F"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single" w:sz="4" w:space="0" w:color="auto"/>
            </w:tcBorders>
            <w:vAlign w:val="bottom"/>
          </w:tcPr>
          <w:p w14:paraId="7AF832CA" w14:textId="6ADA1764"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8D047F">
              <w:rPr>
                <w:rFonts w:ascii="Times New Roman" w:hAnsi="Times New Roman" w:cs="Times New Roman"/>
                <w:b/>
                <w:bCs/>
                <w:sz w:val="22"/>
                <w:szCs w:val="22"/>
              </w:rPr>
              <w:t>-</w:t>
            </w:r>
          </w:p>
        </w:tc>
        <w:tc>
          <w:tcPr>
            <w:tcW w:w="236" w:type="dxa"/>
            <w:vAlign w:val="bottom"/>
          </w:tcPr>
          <w:p w14:paraId="1EC167DF"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single" w:sz="4" w:space="0" w:color="auto"/>
            </w:tcBorders>
            <w:vAlign w:val="bottom"/>
          </w:tcPr>
          <w:p w14:paraId="7CBA8C7B"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1BAC4CE9"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3C0F54CC" w14:textId="4601CE53"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8D047F">
              <w:rPr>
                <w:rFonts w:ascii="Times New Roman" w:hAnsi="Times New Roman" w:cs="Times New Roman"/>
                <w:b/>
                <w:bCs/>
                <w:sz w:val="22"/>
                <w:szCs w:val="22"/>
              </w:rPr>
              <w:t>-</w:t>
            </w:r>
          </w:p>
        </w:tc>
        <w:tc>
          <w:tcPr>
            <w:tcW w:w="236" w:type="dxa"/>
            <w:vAlign w:val="bottom"/>
          </w:tcPr>
          <w:p w14:paraId="3334DAE5"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bottom w:val="single" w:sz="4" w:space="0" w:color="auto"/>
            </w:tcBorders>
            <w:vAlign w:val="bottom"/>
          </w:tcPr>
          <w:p w14:paraId="0DBE534B" w14:textId="72FB913E" w:rsidR="00404F25" w:rsidRPr="002F41DB"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Pr>
                <w:rFonts w:ascii="Times New Roman" w:hAnsi="Times New Roman" w:cs="Times New Roman"/>
                <w:b/>
                <w:bCs/>
                <w:sz w:val="22"/>
                <w:szCs w:val="22"/>
              </w:rPr>
              <w:t>-</w:t>
            </w:r>
          </w:p>
        </w:tc>
      </w:tr>
      <w:tr w:rsidR="00404F25" w:rsidRPr="009C3369" w14:paraId="79F79727" w14:textId="77777777" w:rsidTr="00CC2C3F">
        <w:trPr>
          <w:trHeight w:val="144"/>
        </w:trPr>
        <w:tc>
          <w:tcPr>
            <w:tcW w:w="2880" w:type="dxa"/>
            <w:vAlign w:val="bottom"/>
          </w:tcPr>
          <w:p w14:paraId="3C30BA5F"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Total</w:t>
            </w:r>
          </w:p>
        </w:tc>
        <w:tc>
          <w:tcPr>
            <w:tcW w:w="270" w:type="dxa"/>
          </w:tcPr>
          <w:p w14:paraId="346A9266"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777F1C42"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626BFB92"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14:paraId="639F09F2"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674D770E"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21DD54BD"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14:paraId="4308ABC7"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14:paraId="3EB2D852"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6E219242"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14:paraId="18F4F15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double" w:sz="4" w:space="0" w:color="auto"/>
            </w:tcBorders>
            <w:vAlign w:val="bottom"/>
          </w:tcPr>
          <w:p w14:paraId="07DAE708" w14:textId="3476597D" w:rsidR="00404F25" w:rsidRPr="009C3369"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8D047F">
              <w:rPr>
                <w:rFonts w:ascii="Times New Roman" w:hAnsi="Times New Roman" w:cs="Times New Roman"/>
                <w:b/>
                <w:bCs/>
                <w:sz w:val="22"/>
                <w:szCs w:val="22"/>
              </w:rPr>
              <w:t>3,078</w:t>
            </w:r>
          </w:p>
        </w:tc>
        <w:tc>
          <w:tcPr>
            <w:tcW w:w="236" w:type="dxa"/>
            <w:vAlign w:val="bottom"/>
          </w:tcPr>
          <w:p w14:paraId="73DDC444"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double" w:sz="4" w:space="0" w:color="auto"/>
            </w:tcBorders>
            <w:vAlign w:val="bottom"/>
          </w:tcPr>
          <w:p w14:paraId="1DBF64E8"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Pr>
                <w:rFonts w:ascii="Times New Roman" w:hAnsi="Times New Roman" w:cs="Times New Roman"/>
                <w:b/>
                <w:bCs/>
                <w:sz w:val="22"/>
                <w:szCs w:val="22"/>
              </w:rPr>
              <w:t>3,078</w:t>
            </w:r>
          </w:p>
        </w:tc>
        <w:tc>
          <w:tcPr>
            <w:tcW w:w="270" w:type="dxa"/>
            <w:vAlign w:val="bottom"/>
          </w:tcPr>
          <w:p w14:paraId="528EEA07"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double" w:sz="4" w:space="0" w:color="auto"/>
            </w:tcBorders>
            <w:vAlign w:val="bottom"/>
          </w:tcPr>
          <w:p w14:paraId="4FB4EEE6" w14:textId="2F84F942" w:rsidR="00404F25" w:rsidRPr="0078739E" w:rsidRDefault="008D047F"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r w:rsidRPr="008D047F">
              <w:rPr>
                <w:rFonts w:ascii="Times New Roman" w:hAnsi="Times New Roman" w:cs="Times New Roman"/>
                <w:b/>
                <w:bCs/>
                <w:sz w:val="22"/>
                <w:szCs w:val="22"/>
              </w:rPr>
              <w:t>1,758</w:t>
            </w:r>
          </w:p>
        </w:tc>
        <w:tc>
          <w:tcPr>
            <w:tcW w:w="236" w:type="dxa"/>
            <w:vAlign w:val="bottom"/>
          </w:tcPr>
          <w:p w14:paraId="6B3DDE05" w14:textId="77777777"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bottom w:val="double" w:sz="4" w:space="0" w:color="auto"/>
            </w:tcBorders>
            <w:vAlign w:val="bottom"/>
          </w:tcPr>
          <w:p w14:paraId="3F7B584F" w14:textId="701A7FF9" w:rsidR="00404F25" w:rsidRPr="009C3369" w:rsidRDefault="00404F25" w:rsidP="0040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r w:rsidRPr="0078739E">
              <w:rPr>
                <w:rFonts w:ascii="Times New Roman" w:hAnsi="Times New Roman" w:cs="Times New Roman"/>
                <w:b/>
                <w:bCs/>
                <w:sz w:val="22"/>
                <w:szCs w:val="22"/>
              </w:rPr>
              <w:t>3,397</w:t>
            </w:r>
          </w:p>
        </w:tc>
      </w:tr>
    </w:tbl>
    <w:p w14:paraId="2A6EA5CF" w14:textId="77777777" w:rsidR="00C66CCE" w:rsidRPr="00F745F0" w:rsidRDefault="00C66CCE" w:rsidP="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cs/>
        </w:rPr>
      </w:pPr>
    </w:p>
    <w:p w14:paraId="770C7A34" w14:textId="7E834954" w:rsidR="00C66CCE" w:rsidRPr="00C66CCE" w:rsidRDefault="00C66CCE" w:rsidP="00C66CCE">
      <w:pPr>
        <w:spacing w:line="240" w:lineRule="auto"/>
        <w:rPr>
          <w:rFonts w:ascii="Times New Roman" w:hAnsi="Times New Roman" w:cs="Times New Roman"/>
          <w:sz w:val="28"/>
          <w:szCs w:val="28"/>
        </w:rPr>
      </w:pPr>
      <w:r w:rsidRPr="00466539">
        <w:rPr>
          <w:rFonts w:ascii="Times New Roman" w:hAnsi="Times New Roman" w:cs="Times New Roman"/>
          <w:sz w:val="28"/>
          <w:szCs w:val="28"/>
        </w:rPr>
        <w:br w:type="page"/>
      </w:r>
    </w:p>
    <w:p w14:paraId="76B8756A" w14:textId="62725C06" w:rsidR="00AE71D4" w:rsidRPr="007D47B5" w:rsidRDefault="00AE71D4" w:rsidP="00CC2C3F">
      <w:pPr>
        <w:pStyle w:val="Heading1"/>
        <w:keepLines/>
        <w:numPr>
          <w:ilvl w:val="0"/>
          <w:numId w:val="47"/>
        </w:numPr>
        <w:shd w:val="clear" w:color="auto" w:fill="auto"/>
        <w:ind w:left="1080" w:hanging="540"/>
        <w:jc w:val="thaiDistribute"/>
        <w:rPr>
          <w:rFonts w:ascii="Times New Roman" w:hAnsi="Times New Roman"/>
          <w:sz w:val="24"/>
          <w:szCs w:val="24"/>
          <w:u w:val="none"/>
        </w:rPr>
      </w:pPr>
      <w:r w:rsidRPr="00BB79F5">
        <w:rPr>
          <w:rFonts w:ascii="Times New Roman" w:hAnsi="Times New Roman"/>
          <w:sz w:val="24"/>
          <w:szCs w:val="24"/>
          <w:u w:val="none"/>
        </w:rPr>
        <w:lastRenderedPageBreak/>
        <w:t>Investment</w:t>
      </w:r>
      <w:r>
        <w:rPr>
          <w:rFonts w:ascii="Times New Roman" w:hAnsi="Times New Roman"/>
          <w:sz w:val="24"/>
          <w:szCs w:val="24"/>
          <w:u w:val="none"/>
        </w:rPr>
        <w:t>s</w:t>
      </w:r>
      <w:r w:rsidRPr="00BB79F5">
        <w:rPr>
          <w:rFonts w:ascii="Times New Roman" w:hAnsi="Times New Roman"/>
          <w:sz w:val="24"/>
          <w:szCs w:val="24"/>
          <w:u w:val="none"/>
        </w:rPr>
        <w:t xml:space="preserve"> in </w:t>
      </w:r>
      <w:r>
        <w:rPr>
          <w:rFonts w:ascii="Times New Roman" w:hAnsi="Times New Roman"/>
          <w:sz w:val="24"/>
          <w:szCs w:val="24"/>
          <w:u w:val="none"/>
        </w:rPr>
        <w:t>subsidiaries</w:t>
      </w:r>
    </w:p>
    <w:p w14:paraId="1D7D649D" w14:textId="77777777" w:rsidR="00AE71D4" w:rsidRPr="005C386F" w:rsidRDefault="00AE71D4" w:rsidP="00AE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i/>
          <w:iCs/>
          <w:sz w:val="22"/>
          <w:szCs w:val="22"/>
        </w:rPr>
      </w:pPr>
    </w:p>
    <w:p w14:paraId="6E898D4F" w14:textId="18FAC99B" w:rsidR="00AE71D4" w:rsidRDefault="00AE71D4" w:rsidP="00C7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30"/>
        <w:jc w:val="thaiDistribute"/>
        <w:rPr>
          <w:rFonts w:ascii="Times New Roman" w:hAnsi="Times New Roman" w:cs="Times New Roman"/>
        </w:rPr>
      </w:pPr>
      <w:r w:rsidRPr="00984EA6">
        <w:rPr>
          <w:rFonts w:ascii="Times New Roman" w:hAnsi="Times New Roman"/>
          <w:bCs/>
          <w:sz w:val="22"/>
          <w:szCs w:val="22"/>
        </w:rPr>
        <w:t>Investment</w:t>
      </w:r>
      <w:r>
        <w:rPr>
          <w:rFonts w:ascii="Times New Roman" w:hAnsi="Times New Roman"/>
          <w:bCs/>
          <w:sz w:val="22"/>
          <w:szCs w:val="22"/>
        </w:rPr>
        <w:t>s</w:t>
      </w:r>
      <w:r w:rsidRPr="00984EA6">
        <w:rPr>
          <w:rFonts w:ascii="Times New Roman" w:hAnsi="Times New Roman"/>
          <w:bCs/>
          <w:sz w:val="22"/>
          <w:szCs w:val="22"/>
        </w:rPr>
        <w:t xml:space="preserve"> in subsidiar</w:t>
      </w:r>
      <w:r>
        <w:rPr>
          <w:rFonts w:ascii="Times New Roman" w:hAnsi="Times New Roman"/>
          <w:bCs/>
          <w:sz w:val="22"/>
          <w:szCs w:val="22"/>
        </w:rPr>
        <w:t>ies</w:t>
      </w:r>
      <w:r w:rsidRPr="00984EA6">
        <w:rPr>
          <w:rFonts w:ascii="Times New Roman" w:hAnsi="Times New Roman"/>
          <w:bCs/>
          <w:sz w:val="22"/>
          <w:szCs w:val="22"/>
        </w:rPr>
        <w:t xml:space="preserve"> as at 31 December 20</w:t>
      </w:r>
      <w:r>
        <w:rPr>
          <w:rFonts w:ascii="Times New Roman" w:hAnsi="Times New Roman"/>
          <w:bCs/>
          <w:sz w:val="22"/>
          <w:szCs w:val="22"/>
        </w:rPr>
        <w:t>2</w:t>
      </w:r>
      <w:r w:rsidR="00404F25">
        <w:rPr>
          <w:rFonts w:ascii="Times New Roman" w:hAnsi="Times New Roman"/>
          <w:bCs/>
          <w:sz w:val="22"/>
          <w:szCs w:val="22"/>
        </w:rPr>
        <w:t>4</w:t>
      </w:r>
      <w:r w:rsidR="008A440E">
        <w:rPr>
          <w:rFonts w:ascii="Times New Roman" w:hAnsi="Times New Roman"/>
          <w:bCs/>
          <w:sz w:val="22"/>
          <w:szCs w:val="22"/>
        </w:rPr>
        <w:t xml:space="preserve"> and 202</w:t>
      </w:r>
      <w:r w:rsidR="00404F25">
        <w:rPr>
          <w:rFonts w:ascii="Times New Roman" w:hAnsi="Times New Roman"/>
          <w:bCs/>
          <w:sz w:val="22"/>
          <w:szCs w:val="22"/>
        </w:rPr>
        <w:t>3</w:t>
      </w:r>
      <w:r w:rsidRPr="00984EA6">
        <w:rPr>
          <w:rFonts w:ascii="Times New Roman" w:hAnsi="Times New Roman"/>
          <w:bCs/>
          <w:sz w:val="22"/>
          <w:szCs w:val="22"/>
        </w:rPr>
        <w:t xml:space="preserve"> and dividend income for the </w:t>
      </w:r>
      <w:r w:rsidR="008A440E">
        <w:rPr>
          <w:rFonts w:ascii="Times New Roman" w:hAnsi="Times New Roman"/>
          <w:bCs/>
          <w:sz w:val="22"/>
          <w:szCs w:val="22"/>
        </w:rPr>
        <w:t>years</w:t>
      </w:r>
      <w:r w:rsidRPr="00984EA6">
        <w:rPr>
          <w:rFonts w:ascii="Times New Roman" w:hAnsi="Times New Roman"/>
          <w:bCs/>
          <w:sz w:val="22"/>
          <w:szCs w:val="22"/>
        </w:rPr>
        <w:t xml:space="preserve"> </w:t>
      </w:r>
      <w:r w:rsidR="008A440E">
        <w:rPr>
          <w:rFonts w:ascii="Times New Roman" w:hAnsi="Times New Roman"/>
          <w:bCs/>
          <w:sz w:val="22"/>
          <w:szCs w:val="22"/>
        </w:rPr>
        <w:t xml:space="preserve">then </w:t>
      </w:r>
      <w:r w:rsidRPr="00984EA6">
        <w:rPr>
          <w:rFonts w:ascii="Times New Roman" w:hAnsi="Times New Roman"/>
          <w:bCs/>
          <w:sz w:val="22"/>
          <w:szCs w:val="22"/>
        </w:rPr>
        <w:t>ended were as follows</w:t>
      </w:r>
      <w:r w:rsidRPr="00984EA6">
        <w:rPr>
          <w:rFonts w:ascii="Times New Roman" w:hAnsi="Times New Roman" w:cs="Times New Roman"/>
        </w:rPr>
        <w:t>:</w:t>
      </w:r>
    </w:p>
    <w:p w14:paraId="2DFF0B55" w14:textId="77777777" w:rsidR="00AE71D4" w:rsidRPr="002B5C82" w:rsidRDefault="00AE71D4" w:rsidP="00AE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i/>
          <w:iCs/>
          <w:sz w:val="22"/>
          <w:szCs w:val="22"/>
        </w:rPr>
      </w:pPr>
    </w:p>
    <w:tbl>
      <w:tblPr>
        <w:tblW w:w="14328" w:type="dxa"/>
        <w:tblInd w:w="990" w:type="dxa"/>
        <w:tblLayout w:type="fixed"/>
        <w:tblLook w:val="01E0" w:firstRow="1" w:lastRow="1" w:firstColumn="1" w:lastColumn="1" w:noHBand="0" w:noVBand="0"/>
      </w:tblPr>
      <w:tblGrid>
        <w:gridCol w:w="2340"/>
        <w:gridCol w:w="1620"/>
        <w:gridCol w:w="1170"/>
        <w:gridCol w:w="900"/>
        <w:gridCol w:w="828"/>
        <w:gridCol w:w="270"/>
        <w:gridCol w:w="1080"/>
        <w:gridCol w:w="990"/>
        <w:gridCol w:w="270"/>
        <w:gridCol w:w="990"/>
        <w:gridCol w:w="270"/>
        <w:gridCol w:w="1080"/>
        <w:gridCol w:w="270"/>
        <w:gridCol w:w="990"/>
        <w:gridCol w:w="236"/>
        <w:gridCol w:w="1024"/>
      </w:tblGrid>
      <w:tr w:rsidR="00AE71D4" w:rsidRPr="005909EA" w14:paraId="0357BA87" w14:textId="77777777" w:rsidTr="00C72148">
        <w:trPr>
          <w:trHeight w:val="144"/>
        </w:trPr>
        <w:tc>
          <w:tcPr>
            <w:tcW w:w="5130" w:type="dxa"/>
            <w:gridSpan w:val="3"/>
            <w:vAlign w:val="bottom"/>
          </w:tcPr>
          <w:p w14:paraId="2C628AA1"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p>
        </w:tc>
        <w:tc>
          <w:tcPr>
            <w:tcW w:w="9198" w:type="dxa"/>
            <w:gridSpan w:val="13"/>
            <w:vAlign w:val="bottom"/>
          </w:tcPr>
          <w:p w14:paraId="5B6D18A8"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r w:rsidRPr="00321A6A">
              <w:rPr>
                <w:rFonts w:ascii="Times New Roman" w:hAnsi="Times New Roman"/>
                <w:b/>
                <w:bCs/>
                <w:sz w:val="20"/>
                <w:szCs w:val="20"/>
              </w:rPr>
              <w:t>Separate financial statements</w:t>
            </w:r>
          </w:p>
        </w:tc>
      </w:tr>
      <w:tr w:rsidR="00AE71D4" w:rsidRPr="005909EA" w14:paraId="0170DFC1" w14:textId="77777777" w:rsidTr="00C72148">
        <w:trPr>
          <w:trHeight w:val="144"/>
        </w:trPr>
        <w:tc>
          <w:tcPr>
            <w:tcW w:w="2340" w:type="dxa"/>
            <w:vAlign w:val="bottom"/>
          </w:tcPr>
          <w:p w14:paraId="579B8A2F"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rPr>
                <w:rFonts w:ascii="Times New Roman" w:hAnsi="Times New Roman"/>
                <w:sz w:val="20"/>
                <w:szCs w:val="20"/>
              </w:rPr>
            </w:pPr>
          </w:p>
        </w:tc>
        <w:tc>
          <w:tcPr>
            <w:tcW w:w="1620" w:type="dxa"/>
            <w:vAlign w:val="bottom"/>
          </w:tcPr>
          <w:p w14:paraId="05110F4F" w14:textId="5A6D51A5" w:rsidR="00AE71D4" w:rsidRPr="005C6236" w:rsidRDefault="00AE71D4" w:rsidP="00F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 w:right="-122"/>
              <w:jc w:val="center"/>
              <w:rPr>
                <w:rFonts w:ascii="Times New Roman" w:hAnsi="Times New Roman"/>
                <w:sz w:val="20"/>
                <w:szCs w:val="20"/>
              </w:rPr>
            </w:pPr>
            <w:r w:rsidRPr="005C6236">
              <w:rPr>
                <w:rFonts w:ascii="Times New Roman" w:hAnsi="Times New Roman"/>
                <w:sz w:val="20"/>
                <w:szCs w:val="20"/>
              </w:rPr>
              <w:t>Type of</w:t>
            </w:r>
          </w:p>
          <w:p w14:paraId="7A850231" w14:textId="77777777" w:rsidR="00AE71D4" w:rsidRPr="00F453F6" w:rsidRDefault="00AE71D4" w:rsidP="00F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 w:right="-122"/>
              <w:jc w:val="center"/>
              <w:rPr>
                <w:rFonts w:ascii="Times New Roman" w:hAnsi="Times New Roman"/>
                <w:sz w:val="20"/>
                <w:szCs w:val="20"/>
              </w:rPr>
            </w:pPr>
            <w:r w:rsidRPr="005C6236">
              <w:rPr>
                <w:rFonts w:ascii="Times New Roman" w:hAnsi="Times New Roman"/>
                <w:sz w:val="20"/>
                <w:szCs w:val="20"/>
              </w:rPr>
              <w:t>business</w:t>
            </w:r>
          </w:p>
        </w:tc>
        <w:tc>
          <w:tcPr>
            <w:tcW w:w="1170" w:type="dxa"/>
            <w:vAlign w:val="bottom"/>
          </w:tcPr>
          <w:p w14:paraId="5BB2105A" w14:textId="2EE2159D" w:rsidR="00AE71D4" w:rsidRPr="0077062C" w:rsidRDefault="00AE71D4" w:rsidP="007D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 w:right="-122"/>
              <w:jc w:val="center"/>
              <w:rPr>
                <w:rFonts w:ascii="Times New Roman" w:hAnsi="Times New Roman"/>
                <w:sz w:val="20"/>
                <w:szCs w:val="20"/>
              </w:rPr>
            </w:pPr>
            <w:r w:rsidRPr="0077062C">
              <w:rPr>
                <w:rFonts w:ascii="Times New Roman" w:hAnsi="Times New Roman"/>
                <w:sz w:val="20"/>
                <w:szCs w:val="20"/>
              </w:rPr>
              <w:t>Country of incorporation</w:t>
            </w:r>
          </w:p>
        </w:tc>
        <w:tc>
          <w:tcPr>
            <w:tcW w:w="1728" w:type="dxa"/>
            <w:gridSpan w:val="2"/>
            <w:vAlign w:val="bottom"/>
          </w:tcPr>
          <w:p w14:paraId="592A44F4" w14:textId="3263E660" w:rsidR="00AE71D4"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sidRPr="005909EA">
              <w:rPr>
                <w:rFonts w:ascii="Times New Roman" w:hAnsi="Times New Roman" w:cs="Times New Roman"/>
                <w:sz w:val="20"/>
                <w:szCs w:val="20"/>
              </w:rPr>
              <w:t>Ownership</w:t>
            </w:r>
          </w:p>
          <w:p w14:paraId="45A432EF" w14:textId="77777777" w:rsidR="00AE71D4"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Pr>
                <w:rFonts w:ascii="Times New Roman" w:hAnsi="Times New Roman" w:cs="Times New Roman"/>
                <w:sz w:val="20"/>
                <w:szCs w:val="20"/>
              </w:rPr>
              <w:t>Interest</w:t>
            </w:r>
          </w:p>
        </w:tc>
        <w:tc>
          <w:tcPr>
            <w:tcW w:w="270" w:type="dxa"/>
            <w:vAlign w:val="bottom"/>
          </w:tcPr>
          <w:p w14:paraId="4742E30D"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p>
        </w:tc>
        <w:tc>
          <w:tcPr>
            <w:tcW w:w="2070" w:type="dxa"/>
            <w:gridSpan w:val="2"/>
            <w:vAlign w:val="bottom"/>
          </w:tcPr>
          <w:p w14:paraId="29FA59EE"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Paid-up capital</w:t>
            </w:r>
          </w:p>
        </w:tc>
        <w:tc>
          <w:tcPr>
            <w:tcW w:w="270" w:type="dxa"/>
            <w:vAlign w:val="bottom"/>
          </w:tcPr>
          <w:p w14:paraId="0458BA35"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2340" w:type="dxa"/>
            <w:gridSpan w:val="3"/>
            <w:vAlign w:val="bottom"/>
          </w:tcPr>
          <w:p w14:paraId="336E9DF5"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right="-108"/>
              <w:jc w:val="center"/>
              <w:rPr>
                <w:rFonts w:ascii="Times New Roman" w:hAnsi="Times New Roman" w:cs="Times New Roman"/>
                <w:sz w:val="20"/>
                <w:szCs w:val="20"/>
              </w:rPr>
            </w:pPr>
            <w:r w:rsidRPr="005909EA">
              <w:rPr>
                <w:rFonts w:ascii="Times New Roman" w:hAnsi="Times New Roman" w:cs="Times New Roman"/>
                <w:sz w:val="20"/>
                <w:szCs w:val="20"/>
              </w:rPr>
              <w:t>Cost</w:t>
            </w:r>
          </w:p>
        </w:tc>
        <w:tc>
          <w:tcPr>
            <w:tcW w:w="270" w:type="dxa"/>
            <w:vAlign w:val="bottom"/>
          </w:tcPr>
          <w:p w14:paraId="35AE8F6E"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sz w:val="20"/>
                <w:szCs w:val="20"/>
              </w:rPr>
            </w:pPr>
          </w:p>
        </w:tc>
        <w:tc>
          <w:tcPr>
            <w:tcW w:w="2250" w:type="dxa"/>
            <w:gridSpan w:val="3"/>
            <w:vAlign w:val="bottom"/>
          </w:tcPr>
          <w:p w14:paraId="04C1371F" w14:textId="77777777" w:rsidR="00AE71D4"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Dividend income</w:t>
            </w:r>
          </w:p>
          <w:p w14:paraId="6D5F70A2" w14:textId="2D5764FA" w:rsidR="00AE71D4" w:rsidRPr="00614C18"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 xml:space="preserve">for </w:t>
            </w:r>
            <w:r w:rsidR="000143B3">
              <w:rPr>
                <w:rFonts w:ascii="Times New Roman" w:hAnsi="Times New Roman" w:cs="Times New Roman"/>
                <w:sz w:val="20"/>
                <w:szCs w:val="20"/>
              </w:rPr>
              <w:t xml:space="preserve">the </w:t>
            </w:r>
            <w:r w:rsidR="00BE178B">
              <w:rPr>
                <w:rFonts w:ascii="Times New Roman" w:hAnsi="Times New Roman" w:cs="Times New Roman"/>
                <w:sz w:val="20"/>
                <w:szCs w:val="20"/>
              </w:rPr>
              <w:t>year</w:t>
            </w:r>
          </w:p>
        </w:tc>
      </w:tr>
      <w:tr w:rsidR="00AE71D4" w:rsidRPr="005909EA" w14:paraId="5B5ADBFA" w14:textId="77777777" w:rsidTr="00C72148">
        <w:trPr>
          <w:trHeight w:val="144"/>
        </w:trPr>
        <w:tc>
          <w:tcPr>
            <w:tcW w:w="5130" w:type="dxa"/>
            <w:gridSpan w:val="3"/>
            <w:vAlign w:val="bottom"/>
          </w:tcPr>
          <w:p w14:paraId="7A03F419"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900" w:type="dxa"/>
            <w:vAlign w:val="bottom"/>
          </w:tcPr>
          <w:p w14:paraId="04B85341" w14:textId="0A814EDA"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404F25">
              <w:rPr>
                <w:rFonts w:ascii="Times New Roman" w:hAnsi="Times New Roman" w:cs="Times New Roman"/>
                <w:sz w:val="20"/>
                <w:szCs w:val="20"/>
              </w:rPr>
              <w:t>4</w:t>
            </w:r>
          </w:p>
        </w:tc>
        <w:tc>
          <w:tcPr>
            <w:tcW w:w="828" w:type="dxa"/>
            <w:vAlign w:val="bottom"/>
          </w:tcPr>
          <w:p w14:paraId="2E5E94F2" w14:textId="21FC3644"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404F25">
              <w:rPr>
                <w:rFonts w:ascii="Times New Roman" w:hAnsi="Times New Roman" w:cs="Times New Roman"/>
                <w:sz w:val="20"/>
                <w:szCs w:val="20"/>
              </w:rPr>
              <w:t>3</w:t>
            </w:r>
          </w:p>
        </w:tc>
        <w:tc>
          <w:tcPr>
            <w:tcW w:w="270" w:type="dxa"/>
            <w:vAlign w:val="bottom"/>
          </w:tcPr>
          <w:p w14:paraId="7D84C175" w14:textId="77777777"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80" w:type="dxa"/>
            <w:vAlign w:val="bottom"/>
          </w:tcPr>
          <w:p w14:paraId="68FE9286" w14:textId="0814EE60"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404F25">
              <w:rPr>
                <w:rFonts w:ascii="Times New Roman" w:hAnsi="Times New Roman" w:cs="Times New Roman"/>
                <w:sz w:val="20"/>
                <w:szCs w:val="20"/>
              </w:rPr>
              <w:t>4</w:t>
            </w:r>
          </w:p>
        </w:tc>
        <w:tc>
          <w:tcPr>
            <w:tcW w:w="990" w:type="dxa"/>
            <w:vAlign w:val="bottom"/>
          </w:tcPr>
          <w:p w14:paraId="0948039D" w14:textId="55D61BD3"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404F25">
              <w:rPr>
                <w:rFonts w:ascii="Times New Roman" w:hAnsi="Times New Roman" w:cs="Times New Roman"/>
                <w:sz w:val="20"/>
                <w:szCs w:val="20"/>
              </w:rPr>
              <w:t>3</w:t>
            </w:r>
          </w:p>
        </w:tc>
        <w:tc>
          <w:tcPr>
            <w:tcW w:w="270" w:type="dxa"/>
          </w:tcPr>
          <w:p w14:paraId="2ABF44DA"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vAlign w:val="bottom"/>
          </w:tcPr>
          <w:p w14:paraId="06C1161F" w14:textId="32F2FDFC"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404F25">
              <w:rPr>
                <w:rFonts w:ascii="Times New Roman" w:hAnsi="Times New Roman" w:cs="Times New Roman"/>
                <w:sz w:val="20"/>
                <w:szCs w:val="20"/>
              </w:rPr>
              <w:t>4</w:t>
            </w:r>
          </w:p>
        </w:tc>
        <w:tc>
          <w:tcPr>
            <w:tcW w:w="270" w:type="dxa"/>
          </w:tcPr>
          <w:p w14:paraId="387A5C35"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14:paraId="493038E4" w14:textId="2883B3F5"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404F25">
              <w:rPr>
                <w:rFonts w:ascii="Times New Roman" w:hAnsi="Times New Roman" w:cs="Times New Roman"/>
                <w:sz w:val="20"/>
                <w:szCs w:val="20"/>
              </w:rPr>
              <w:t>3</w:t>
            </w:r>
          </w:p>
        </w:tc>
        <w:tc>
          <w:tcPr>
            <w:tcW w:w="270" w:type="dxa"/>
          </w:tcPr>
          <w:p w14:paraId="5A036249"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90" w:type="dxa"/>
            <w:vAlign w:val="bottom"/>
          </w:tcPr>
          <w:p w14:paraId="4EDE7418" w14:textId="6CC4462B"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404F25">
              <w:rPr>
                <w:rFonts w:ascii="Times New Roman" w:hAnsi="Times New Roman" w:cs="Times New Roman"/>
                <w:sz w:val="20"/>
                <w:szCs w:val="20"/>
              </w:rPr>
              <w:t>4</w:t>
            </w:r>
          </w:p>
        </w:tc>
        <w:tc>
          <w:tcPr>
            <w:tcW w:w="236" w:type="dxa"/>
          </w:tcPr>
          <w:p w14:paraId="471893EF"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24" w:type="dxa"/>
            <w:vAlign w:val="bottom"/>
          </w:tcPr>
          <w:p w14:paraId="14F02227" w14:textId="58927871" w:rsidR="00AE71D4" w:rsidRPr="00A04B84"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404F25">
              <w:rPr>
                <w:rFonts w:ascii="Times New Roman" w:hAnsi="Times New Roman" w:cs="Times New Roman"/>
                <w:sz w:val="20"/>
                <w:szCs w:val="20"/>
              </w:rPr>
              <w:t>3</w:t>
            </w:r>
          </w:p>
        </w:tc>
      </w:tr>
      <w:tr w:rsidR="00AE71D4" w:rsidRPr="005909EA" w14:paraId="30C603FB" w14:textId="77777777" w:rsidTr="00C72148">
        <w:trPr>
          <w:trHeight w:val="144"/>
        </w:trPr>
        <w:tc>
          <w:tcPr>
            <w:tcW w:w="5130" w:type="dxa"/>
            <w:gridSpan w:val="3"/>
            <w:vAlign w:val="bottom"/>
          </w:tcPr>
          <w:p w14:paraId="47B5ED4C"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728" w:type="dxa"/>
            <w:gridSpan w:val="2"/>
            <w:vAlign w:val="bottom"/>
          </w:tcPr>
          <w:p w14:paraId="295D5088"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r w:rsidRPr="005909EA">
              <w:rPr>
                <w:rFonts w:ascii="Times New Roman" w:hAnsi="Times New Roman" w:cs="Times New Roman"/>
                <w:i/>
                <w:iCs/>
                <w:sz w:val="20"/>
                <w:szCs w:val="20"/>
              </w:rPr>
              <w:t>(%)</w:t>
            </w:r>
          </w:p>
        </w:tc>
        <w:tc>
          <w:tcPr>
            <w:tcW w:w="270" w:type="dxa"/>
            <w:vAlign w:val="bottom"/>
          </w:tcPr>
          <w:p w14:paraId="7BE735AA"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10"/>
          </w:tcPr>
          <w:p w14:paraId="7002A6CD"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0"/>
                <w:szCs w:val="20"/>
              </w:rPr>
            </w:pPr>
            <w:r w:rsidRPr="005909EA">
              <w:rPr>
                <w:rFonts w:ascii="Times New Roman" w:hAnsi="Times New Roman" w:cs="Times New Roman"/>
                <w:i/>
                <w:iCs/>
                <w:sz w:val="20"/>
                <w:szCs w:val="20"/>
              </w:rPr>
              <w:t>(in thousand Baht)</w:t>
            </w:r>
          </w:p>
        </w:tc>
      </w:tr>
      <w:tr w:rsidR="00AE71D4" w:rsidRPr="005909EA" w14:paraId="406C9DE7" w14:textId="77777777" w:rsidTr="00C72148">
        <w:trPr>
          <w:trHeight w:val="144"/>
        </w:trPr>
        <w:tc>
          <w:tcPr>
            <w:tcW w:w="5130" w:type="dxa"/>
            <w:gridSpan w:val="3"/>
            <w:vAlign w:val="bottom"/>
          </w:tcPr>
          <w:p w14:paraId="37937140"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728" w:type="dxa"/>
            <w:gridSpan w:val="2"/>
            <w:vAlign w:val="bottom"/>
          </w:tcPr>
          <w:p w14:paraId="2E6C7F84"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0"/>
                <w:szCs w:val="20"/>
              </w:rPr>
            </w:pPr>
          </w:p>
        </w:tc>
        <w:tc>
          <w:tcPr>
            <w:tcW w:w="270" w:type="dxa"/>
            <w:vAlign w:val="bottom"/>
          </w:tcPr>
          <w:p w14:paraId="1364A793"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10"/>
          </w:tcPr>
          <w:p w14:paraId="177D63DC"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EA1A2A" w:rsidRPr="005909EA" w14:paraId="32C7CDF9" w14:textId="77777777" w:rsidTr="000550B8">
        <w:trPr>
          <w:trHeight w:val="144"/>
        </w:trPr>
        <w:tc>
          <w:tcPr>
            <w:tcW w:w="2340" w:type="dxa"/>
            <w:vAlign w:val="bottom"/>
          </w:tcPr>
          <w:p w14:paraId="21F27C7D" w14:textId="3A81A51D" w:rsidR="00EA1A2A" w:rsidRPr="00B8621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0"/>
                <w:szCs w:val="20"/>
              </w:rPr>
            </w:pPr>
            <w:bookmarkStart w:id="3" w:name="_Hlk71183362"/>
            <w:r w:rsidRPr="00B8621D">
              <w:rPr>
                <w:rFonts w:ascii="Times New Roman" w:hAnsi="Times New Roman" w:cs="Times New Roman"/>
                <w:sz w:val="20"/>
                <w:szCs w:val="20"/>
              </w:rPr>
              <w:t>9 Fresh Marketplace</w:t>
            </w:r>
            <w:bookmarkEnd w:id="3"/>
          </w:p>
        </w:tc>
        <w:tc>
          <w:tcPr>
            <w:tcW w:w="1620" w:type="dxa"/>
            <w:vAlign w:val="bottom"/>
          </w:tcPr>
          <w:p w14:paraId="6E9E8B84" w14:textId="77777777" w:rsidR="00EA1A2A" w:rsidRPr="00E65EE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Leasing and</w:t>
            </w:r>
          </w:p>
        </w:tc>
        <w:tc>
          <w:tcPr>
            <w:tcW w:w="1170" w:type="dxa"/>
            <w:vAlign w:val="bottom"/>
          </w:tcPr>
          <w:p w14:paraId="535B4B6D" w14:textId="77777777" w:rsidR="00EA1A2A" w:rsidRPr="00E65EE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2546D">
              <w:rPr>
                <w:rFonts w:ascii="Times New Roman" w:hAnsi="Times New Roman"/>
                <w:spacing w:val="-6"/>
                <w:sz w:val="20"/>
                <w:szCs w:val="20"/>
              </w:rPr>
              <w:t>Thailand</w:t>
            </w:r>
          </w:p>
        </w:tc>
        <w:tc>
          <w:tcPr>
            <w:tcW w:w="900" w:type="dxa"/>
            <w:vAlign w:val="bottom"/>
          </w:tcPr>
          <w:p w14:paraId="706973D4" w14:textId="51B1A70C"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sidRPr="00CC2C3F">
              <w:rPr>
                <w:rFonts w:ascii="Times New Roman" w:hAnsi="Times New Roman"/>
                <w:sz w:val="20"/>
                <w:szCs w:val="25"/>
              </w:rPr>
              <w:t>99.99</w:t>
            </w:r>
          </w:p>
        </w:tc>
        <w:tc>
          <w:tcPr>
            <w:tcW w:w="828" w:type="dxa"/>
            <w:vAlign w:val="bottom"/>
          </w:tcPr>
          <w:p w14:paraId="188D870D" w14:textId="46BD4021"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sidRPr="00CC2C3F">
              <w:rPr>
                <w:rFonts w:ascii="Times New Roman" w:hAnsi="Times New Roman"/>
                <w:sz w:val="20"/>
                <w:szCs w:val="25"/>
              </w:rPr>
              <w:t>99.99</w:t>
            </w:r>
          </w:p>
        </w:tc>
        <w:tc>
          <w:tcPr>
            <w:tcW w:w="270" w:type="dxa"/>
            <w:vAlign w:val="bottom"/>
          </w:tcPr>
          <w:p w14:paraId="0882BB18"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1A503221" w14:textId="56E7A250"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15,000</w:t>
            </w:r>
          </w:p>
        </w:tc>
        <w:tc>
          <w:tcPr>
            <w:tcW w:w="990" w:type="dxa"/>
          </w:tcPr>
          <w:p w14:paraId="119FEE7D" w14:textId="3BB71A54"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15,000</w:t>
            </w:r>
          </w:p>
        </w:tc>
        <w:tc>
          <w:tcPr>
            <w:tcW w:w="270" w:type="dxa"/>
          </w:tcPr>
          <w:p w14:paraId="3F8CE45D"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tcPr>
          <w:p w14:paraId="1B218B0B" w14:textId="72EB8AB0"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15,000</w:t>
            </w:r>
          </w:p>
        </w:tc>
        <w:tc>
          <w:tcPr>
            <w:tcW w:w="270" w:type="dxa"/>
          </w:tcPr>
          <w:p w14:paraId="70DFF4DE"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tcPr>
          <w:p w14:paraId="5AC1DA9D" w14:textId="60431EAB"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15,000</w:t>
            </w:r>
          </w:p>
        </w:tc>
        <w:tc>
          <w:tcPr>
            <w:tcW w:w="270" w:type="dxa"/>
          </w:tcPr>
          <w:p w14:paraId="59EC9D83"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65639AAE" w14:textId="1B7EB040"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w:t>
            </w:r>
          </w:p>
        </w:tc>
        <w:tc>
          <w:tcPr>
            <w:tcW w:w="236" w:type="dxa"/>
            <w:vAlign w:val="bottom"/>
          </w:tcPr>
          <w:p w14:paraId="3931FB39"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1024" w:type="dxa"/>
            <w:vAlign w:val="bottom"/>
          </w:tcPr>
          <w:p w14:paraId="4D7F96C4"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w:t>
            </w:r>
          </w:p>
        </w:tc>
      </w:tr>
      <w:tr w:rsidR="00EA1A2A" w:rsidRPr="005909EA" w14:paraId="71E36CD9" w14:textId="77777777" w:rsidTr="00C72148">
        <w:trPr>
          <w:trHeight w:val="144"/>
        </w:trPr>
        <w:tc>
          <w:tcPr>
            <w:tcW w:w="2340" w:type="dxa"/>
            <w:vAlign w:val="bottom"/>
          </w:tcPr>
          <w:p w14:paraId="36358B18" w14:textId="77777777" w:rsidR="00EA1A2A" w:rsidRPr="00B8621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r w:rsidRPr="00B8621D">
              <w:rPr>
                <w:rFonts w:ascii="Times New Roman" w:hAnsi="Times New Roman" w:cs="Times New Roman"/>
                <w:sz w:val="20"/>
                <w:szCs w:val="20"/>
              </w:rPr>
              <w:t>Co., Ltd.</w:t>
            </w:r>
          </w:p>
        </w:tc>
        <w:tc>
          <w:tcPr>
            <w:tcW w:w="1620" w:type="dxa"/>
            <w:vAlign w:val="bottom"/>
          </w:tcPr>
          <w:p w14:paraId="3F25F60E" w14:textId="77777777" w:rsidR="00EA1A2A" w:rsidRPr="00E65EE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operating of</w:t>
            </w:r>
          </w:p>
        </w:tc>
        <w:tc>
          <w:tcPr>
            <w:tcW w:w="1170" w:type="dxa"/>
            <w:vAlign w:val="bottom"/>
          </w:tcPr>
          <w:p w14:paraId="2E5D44DD" w14:textId="77777777" w:rsidR="00EA1A2A" w:rsidRPr="00E65EE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p>
        </w:tc>
        <w:tc>
          <w:tcPr>
            <w:tcW w:w="900" w:type="dxa"/>
            <w:vAlign w:val="bottom"/>
          </w:tcPr>
          <w:p w14:paraId="4B279A97"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4962778F"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61918795"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270B48C8"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76F3D87A"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03C4A687"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2A35333B"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55FB1C06"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1D6EF7DC"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4527790E"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165BE887"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5EF43FBC"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5B3DEE14"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EA1A2A" w:rsidRPr="005909EA" w14:paraId="47A03AD1" w14:textId="77777777" w:rsidTr="00C72148">
        <w:trPr>
          <w:trHeight w:val="144"/>
        </w:trPr>
        <w:tc>
          <w:tcPr>
            <w:tcW w:w="2340" w:type="dxa"/>
            <w:vAlign w:val="bottom"/>
          </w:tcPr>
          <w:p w14:paraId="3CD3BD23" w14:textId="77777777" w:rsidR="00EA1A2A" w:rsidRPr="00B8621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p>
        </w:tc>
        <w:tc>
          <w:tcPr>
            <w:tcW w:w="1620" w:type="dxa"/>
            <w:vAlign w:val="bottom"/>
          </w:tcPr>
          <w:p w14:paraId="220BCEBE" w14:textId="77777777" w:rsidR="00EA1A2A"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real estate</w:t>
            </w:r>
          </w:p>
        </w:tc>
        <w:tc>
          <w:tcPr>
            <w:tcW w:w="1170" w:type="dxa"/>
            <w:vAlign w:val="bottom"/>
          </w:tcPr>
          <w:p w14:paraId="3A071F7F" w14:textId="77777777" w:rsidR="00EA1A2A" w:rsidRPr="00E65EE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p>
        </w:tc>
        <w:tc>
          <w:tcPr>
            <w:tcW w:w="900" w:type="dxa"/>
            <w:vAlign w:val="bottom"/>
          </w:tcPr>
          <w:p w14:paraId="3E502820"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24201710"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7E218691"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67346CFF"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61466A72"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656E8243"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5B881EED"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10175B18"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6B0E57E5"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204EE487"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0DA1DE19"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15D20A66"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35E5B011"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EA1A2A" w:rsidRPr="005909EA" w14:paraId="3B3D7277" w14:textId="77777777" w:rsidTr="00C72148">
        <w:trPr>
          <w:trHeight w:val="144"/>
        </w:trPr>
        <w:tc>
          <w:tcPr>
            <w:tcW w:w="2340" w:type="dxa"/>
            <w:vAlign w:val="bottom"/>
          </w:tcPr>
          <w:p w14:paraId="68FD3811" w14:textId="77777777" w:rsidR="00EA1A2A" w:rsidRPr="00B8621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8621D">
              <w:rPr>
                <w:rFonts w:ascii="Times New Roman" w:hAnsi="Times New Roman" w:cs="Times New Roman"/>
                <w:sz w:val="20"/>
                <w:szCs w:val="20"/>
                <w:cs/>
              </w:rPr>
              <w:t xml:space="preserve">9 </w:t>
            </w:r>
            <w:r w:rsidRPr="00B8621D">
              <w:rPr>
                <w:rFonts w:ascii="Times New Roman" w:hAnsi="Times New Roman" w:cs="Times New Roman"/>
                <w:sz w:val="20"/>
                <w:szCs w:val="20"/>
              </w:rPr>
              <w:t>Hotel and Service</w:t>
            </w:r>
          </w:p>
        </w:tc>
        <w:tc>
          <w:tcPr>
            <w:tcW w:w="1620" w:type="dxa"/>
            <w:vAlign w:val="bottom"/>
          </w:tcPr>
          <w:p w14:paraId="555CE3B4" w14:textId="77777777" w:rsidR="00EA1A2A" w:rsidRPr="00E65EE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26"/>
              <w:jc w:val="center"/>
              <w:rPr>
                <w:rFonts w:ascii="Times New Roman" w:hAnsi="Times New Roman"/>
                <w:spacing w:val="-6"/>
                <w:sz w:val="20"/>
                <w:szCs w:val="20"/>
              </w:rPr>
            </w:pPr>
            <w:r>
              <w:rPr>
                <w:rFonts w:ascii="Times New Roman" w:hAnsi="Times New Roman"/>
                <w:spacing w:val="-6"/>
                <w:sz w:val="20"/>
                <w:szCs w:val="20"/>
              </w:rPr>
              <w:t>Hotels, resort hotels</w:t>
            </w:r>
          </w:p>
        </w:tc>
        <w:tc>
          <w:tcPr>
            <w:tcW w:w="1170" w:type="dxa"/>
            <w:vAlign w:val="bottom"/>
          </w:tcPr>
          <w:p w14:paraId="67985012" w14:textId="77777777" w:rsidR="00EA1A2A" w:rsidRPr="00F2546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2546D">
              <w:rPr>
                <w:rFonts w:ascii="Times New Roman" w:hAnsi="Times New Roman"/>
                <w:spacing w:val="-6"/>
                <w:sz w:val="20"/>
                <w:szCs w:val="20"/>
              </w:rPr>
              <w:t>Thailand</w:t>
            </w:r>
          </w:p>
        </w:tc>
        <w:tc>
          <w:tcPr>
            <w:tcW w:w="900" w:type="dxa"/>
            <w:vAlign w:val="bottom"/>
          </w:tcPr>
          <w:p w14:paraId="5944C104" w14:textId="75F369D3"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sidRPr="00CC2C3F">
              <w:rPr>
                <w:rFonts w:ascii="Times New Roman" w:hAnsi="Times New Roman"/>
                <w:sz w:val="20"/>
                <w:szCs w:val="25"/>
              </w:rPr>
              <w:t>99.99</w:t>
            </w:r>
          </w:p>
        </w:tc>
        <w:tc>
          <w:tcPr>
            <w:tcW w:w="828" w:type="dxa"/>
            <w:vAlign w:val="bottom"/>
          </w:tcPr>
          <w:p w14:paraId="3DADA7AC" w14:textId="19E41B70"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sidRPr="00CC2C3F">
              <w:rPr>
                <w:rFonts w:ascii="Times New Roman" w:hAnsi="Times New Roman"/>
                <w:sz w:val="20"/>
                <w:szCs w:val="25"/>
              </w:rPr>
              <w:t>99.99</w:t>
            </w:r>
          </w:p>
        </w:tc>
        <w:tc>
          <w:tcPr>
            <w:tcW w:w="270" w:type="dxa"/>
            <w:vAlign w:val="bottom"/>
          </w:tcPr>
          <w:p w14:paraId="4A063691"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6B6844A5" w14:textId="36E383E1"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10,000</w:t>
            </w:r>
          </w:p>
        </w:tc>
        <w:tc>
          <w:tcPr>
            <w:tcW w:w="990" w:type="dxa"/>
          </w:tcPr>
          <w:p w14:paraId="1A1E6455" w14:textId="31CDC4A5"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10,000</w:t>
            </w:r>
          </w:p>
        </w:tc>
        <w:tc>
          <w:tcPr>
            <w:tcW w:w="270" w:type="dxa"/>
          </w:tcPr>
          <w:p w14:paraId="1AFBC40F"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479D293F" w14:textId="4BB926EB"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10,000</w:t>
            </w:r>
          </w:p>
        </w:tc>
        <w:tc>
          <w:tcPr>
            <w:tcW w:w="270" w:type="dxa"/>
          </w:tcPr>
          <w:p w14:paraId="73443FC2"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1C4EE892" w14:textId="34A37364"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10,000</w:t>
            </w:r>
          </w:p>
        </w:tc>
        <w:tc>
          <w:tcPr>
            <w:tcW w:w="270" w:type="dxa"/>
          </w:tcPr>
          <w:p w14:paraId="1A3CDC84"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2BE485A0" w14:textId="663C5207"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w:t>
            </w:r>
          </w:p>
        </w:tc>
        <w:tc>
          <w:tcPr>
            <w:tcW w:w="236" w:type="dxa"/>
            <w:vAlign w:val="bottom"/>
          </w:tcPr>
          <w:p w14:paraId="78E72483"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5670AA2D"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w:t>
            </w:r>
          </w:p>
        </w:tc>
      </w:tr>
      <w:tr w:rsidR="00EA1A2A" w:rsidRPr="005909EA" w14:paraId="14556DDC" w14:textId="77777777" w:rsidTr="00C72148">
        <w:trPr>
          <w:trHeight w:val="144"/>
        </w:trPr>
        <w:tc>
          <w:tcPr>
            <w:tcW w:w="2340" w:type="dxa"/>
            <w:vAlign w:val="bottom"/>
          </w:tcPr>
          <w:p w14:paraId="3F5D0B35" w14:textId="77777777" w:rsidR="00EA1A2A" w:rsidRPr="00B8621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r w:rsidRPr="00B8621D">
              <w:rPr>
                <w:rFonts w:ascii="Times New Roman" w:hAnsi="Times New Roman" w:cs="Times New Roman"/>
                <w:sz w:val="20"/>
                <w:szCs w:val="20"/>
              </w:rPr>
              <w:t>Co., Ltd.</w:t>
            </w:r>
          </w:p>
        </w:tc>
        <w:tc>
          <w:tcPr>
            <w:tcW w:w="1620" w:type="dxa"/>
            <w:vAlign w:val="bottom"/>
          </w:tcPr>
          <w:p w14:paraId="6F83D122" w14:textId="77777777" w:rsidR="00EA1A2A" w:rsidRPr="00E65EE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26"/>
              <w:jc w:val="center"/>
              <w:rPr>
                <w:rFonts w:ascii="Times New Roman" w:hAnsi="Times New Roman"/>
                <w:spacing w:val="-6"/>
                <w:sz w:val="20"/>
                <w:szCs w:val="20"/>
              </w:rPr>
            </w:pPr>
            <w:r>
              <w:rPr>
                <w:rFonts w:ascii="Times New Roman" w:hAnsi="Times New Roman"/>
                <w:spacing w:val="-6"/>
                <w:sz w:val="20"/>
                <w:szCs w:val="20"/>
              </w:rPr>
              <w:t>and condominium</w:t>
            </w:r>
          </w:p>
        </w:tc>
        <w:tc>
          <w:tcPr>
            <w:tcW w:w="1170" w:type="dxa"/>
            <w:vAlign w:val="bottom"/>
          </w:tcPr>
          <w:p w14:paraId="2EFB003C" w14:textId="77777777" w:rsidR="00EA1A2A" w:rsidRPr="00F2546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p>
        </w:tc>
        <w:tc>
          <w:tcPr>
            <w:tcW w:w="900" w:type="dxa"/>
            <w:vAlign w:val="bottom"/>
          </w:tcPr>
          <w:p w14:paraId="6E44D370"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61706121"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2F4B0921"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6CA9FE2B"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5088A6E4"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257748A1"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6C2A0D1F"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244646CA"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371675D8"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73B3BDBA"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518275BD"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14EBC687"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342BEDFA"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EA1A2A" w:rsidRPr="005909EA" w14:paraId="240A9BCF" w14:textId="77777777" w:rsidTr="00C72148">
        <w:trPr>
          <w:trHeight w:val="144"/>
        </w:trPr>
        <w:tc>
          <w:tcPr>
            <w:tcW w:w="2340" w:type="dxa"/>
            <w:vAlign w:val="bottom"/>
          </w:tcPr>
          <w:p w14:paraId="2C6442D3" w14:textId="77777777" w:rsidR="00EA1A2A" w:rsidRPr="00B8621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8621D">
              <w:rPr>
                <w:rFonts w:ascii="Times New Roman" w:hAnsi="Times New Roman" w:cs="Times New Roman"/>
                <w:sz w:val="20"/>
                <w:szCs w:val="20"/>
                <w:cs/>
              </w:rPr>
              <w:t xml:space="preserve">9 </w:t>
            </w:r>
            <w:r w:rsidRPr="00B8621D">
              <w:rPr>
                <w:rFonts w:ascii="Times New Roman" w:hAnsi="Times New Roman" w:cs="Times New Roman"/>
                <w:sz w:val="20"/>
                <w:szCs w:val="20"/>
              </w:rPr>
              <w:t>Smart Development</w:t>
            </w:r>
          </w:p>
        </w:tc>
        <w:tc>
          <w:tcPr>
            <w:tcW w:w="1620" w:type="dxa"/>
            <w:vAlign w:val="bottom"/>
          </w:tcPr>
          <w:p w14:paraId="1D647172" w14:textId="77777777" w:rsidR="00EA1A2A" w:rsidRPr="00E65EE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Property</w:t>
            </w:r>
          </w:p>
        </w:tc>
        <w:tc>
          <w:tcPr>
            <w:tcW w:w="1170" w:type="dxa"/>
            <w:vAlign w:val="bottom"/>
          </w:tcPr>
          <w:p w14:paraId="3160DF42" w14:textId="77777777" w:rsidR="00EA1A2A" w:rsidRPr="00F2546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2546D">
              <w:rPr>
                <w:rFonts w:ascii="Times New Roman" w:hAnsi="Times New Roman"/>
                <w:spacing w:val="-6"/>
                <w:sz w:val="20"/>
                <w:szCs w:val="20"/>
              </w:rPr>
              <w:t>Thailand</w:t>
            </w:r>
          </w:p>
        </w:tc>
        <w:tc>
          <w:tcPr>
            <w:tcW w:w="900" w:type="dxa"/>
            <w:vAlign w:val="bottom"/>
          </w:tcPr>
          <w:p w14:paraId="6C61AD55" w14:textId="1FB45569"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sidRPr="00CC2C3F">
              <w:rPr>
                <w:rFonts w:ascii="Times New Roman" w:hAnsi="Times New Roman"/>
                <w:sz w:val="20"/>
                <w:szCs w:val="25"/>
              </w:rPr>
              <w:t>99.99</w:t>
            </w:r>
          </w:p>
        </w:tc>
        <w:tc>
          <w:tcPr>
            <w:tcW w:w="828" w:type="dxa"/>
            <w:vAlign w:val="bottom"/>
          </w:tcPr>
          <w:p w14:paraId="7A438538" w14:textId="3744AFE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sidRPr="00CC2C3F">
              <w:rPr>
                <w:rFonts w:ascii="Times New Roman" w:hAnsi="Times New Roman"/>
                <w:sz w:val="20"/>
                <w:szCs w:val="25"/>
              </w:rPr>
              <w:t>99.99</w:t>
            </w:r>
          </w:p>
        </w:tc>
        <w:tc>
          <w:tcPr>
            <w:tcW w:w="270" w:type="dxa"/>
            <w:vAlign w:val="bottom"/>
          </w:tcPr>
          <w:p w14:paraId="0B5AB28D"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318092C8" w14:textId="04B9607C"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80,000</w:t>
            </w:r>
          </w:p>
        </w:tc>
        <w:tc>
          <w:tcPr>
            <w:tcW w:w="990" w:type="dxa"/>
          </w:tcPr>
          <w:p w14:paraId="2C8BC80B" w14:textId="49A72F31"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80,000</w:t>
            </w:r>
          </w:p>
        </w:tc>
        <w:tc>
          <w:tcPr>
            <w:tcW w:w="270" w:type="dxa"/>
          </w:tcPr>
          <w:p w14:paraId="0986091E"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7618836F" w14:textId="236AB934"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80,000</w:t>
            </w:r>
          </w:p>
        </w:tc>
        <w:tc>
          <w:tcPr>
            <w:tcW w:w="270" w:type="dxa"/>
          </w:tcPr>
          <w:p w14:paraId="25773ABA"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6A14BFB8" w14:textId="607B8B75"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80,000</w:t>
            </w:r>
          </w:p>
        </w:tc>
        <w:tc>
          <w:tcPr>
            <w:tcW w:w="270" w:type="dxa"/>
          </w:tcPr>
          <w:p w14:paraId="390BE0FE"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17C34060" w14:textId="3323BB06"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w:t>
            </w:r>
          </w:p>
        </w:tc>
        <w:tc>
          <w:tcPr>
            <w:tcW w:w="236" w:type="dxa"/>
            <w:vAlign w:val="bottom"/>
          </w:tcPr>
          <w:p w14:paraId="38895D05"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08C260DC"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w:t>
            </w:r>
          </w:p>
        </w:tc>
      </w:tr>
      <w:tr w:rsidR="00EA1A2A" w:rsidRPr="005909EA" w14:paraId="6AB26641" w14:textId="77777777" w:rsidTr="00C72148">
        <w:trPr>
          <w:trHeight w:val="144"/>
        </w:trPr>
        <w:tc>
          <w:tcPr>
            <w:tcW w:w="2340" w:type="dxa"/>
            <w:vAlign w:val="bottom"/>
          </w:tcPr>
          <w:p w14:paraId="46081D67" w14:textId="77777777" w:rsidR="00EA1A2A" w:rsidRPr="0077062C"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spacing w:val="-4"/>
                <w:sz w:val="20"/>
                <w:szCs w:val="20"/>
              </w:rPr>
            </w:pPr>
            <w:r w:rsidRPr="00B8621D">
              <w:rPr>
                <w:rFonts w:ascii="Times New Roman" w:hAnsi="Times New Roman" w:cs="Times New Roman"/>
                <w:sz w:val="20"/>
                <w:szCs w:val="20"/>
              </w:rPr>
              <w:t>Co., Ltd.</w:t>
            </w:r>
          </w:p>
        </w:tc>
        <w:tc>
          <w:tcPr>
            <w:tcW w:w="1620" w:type="dxa"/>
            <w:vAlign w:val="bottom"/>
          </w:tcPr>
          <w:p w14:paraId="405CE404" w14:textId="77777777" w:rsidR="00EA1A2A" w:rsidRPr="00E65EE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development</w:t>
            </w:r>
          </w:p>
        </w:tc>
        <w:tc>
          <w:tcPr>
            <w:tcW w:w="1170" w:type="dxa"/>
            <w:vAlign w:val="bottom"/>
          </w:tcPr>
          <w:p w14:paraId="46A44100" w14:textId="77777777" w:rsidR="00EA1A2A" w:rsidRPr="00F2546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p>
        </w:tc>
        <w:tc>
          <w:tcPr>
            <w:tcW w:w="900" w:type="dxa"/>
            <w:vAlign w:val="bottom"/>
          </w:tcPr>
          <w:p w14:paraId="265E64C8"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0E4D26F3"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40DBE708"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4F3B04EF"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2639154D"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76F2E198"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5EC56E04"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571A7B93"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2E03945D"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5A5F8515"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1D81538B"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056EB7F8"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0394489D"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EA1A2A" w:rsidRPr="005909EA" w14:paraId="0E82E3A6" w14:textId="77777777" w:rsidTr="00C72148">
        <w:trPr>
          <w:trHeight w:val="144"/>
        </w:trPr>
        <w:tc>
          <w:tcPr>
            <w:tcW w:w="2340" w:type="dxa"/>
            <w:vAlign w:val="bottom"/>
          </w:tcPr>
          <w:p w14:paraId="5909C6CB" w14:textId="77777777" w:rsidR="00EA1A2A" w:rsidRPr="00B8621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p>
        </w:tc>
        <w:tc>
          <w:tcPr>
            <w:tcW w:w="1620" w:type="dxa"/>
            <w:vAlign w:val="bottom"/>
          </w:tcPr>
          <w:p w14:paraId="671C4B43" w14:textId="77777777" w:rsidR="00EA1A2A"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for sale</w:t>
            </w:r>
          </w:p>
        </w:tc>
        <w:tc>
          <w:tcPr>
            <w:tcW w:w="1170" w:type="dxa"/>
            <w:vAlign w:val="bottom"/>
          </w:tcPr>
          <w:p w14:paraId="43802A4C" w14:textId="77777777" w:rsidR="00EA1A2A" w:rsidRPr="00F2546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p>
        </w:tc>
        <w:tc>
          <w:tcPr>
            <w:tcW w:w="900" w:type="dxa"/>
            <w:vAlign w:val="bottom"/>
          </w:tcPr>
          <w:p w14:paraId="26E38119"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00DC6D9C"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23659EC3"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0C887550"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6A092E34"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7D3E628E"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5D57EC0D"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1107A257"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6CEBA17E"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269F6054"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4B3F2C3D"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51910311"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432F7406"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EA1A2A" w:rsidRPr="005909EA" w14:paraId="674E1C9D" w14:textId="77777777" w:rsidTr="00C72148">
        <w:trPr>
          <w:trHeight w:val="144"/>
        </w:trPr>
        <w:tc>
          <w:tcPr>
            <w:tcW w:w="2340" w:type="dxa"/>
            <w:vAlign w:val="bottom"/>
          </w:tcPr>
          <w:p w14:paraId="3FFC12D2" w14:textId="7BF5971B" w:rsidR="00EA1A2A" w:rsidRPr="00B8621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r w:rsidRPr="00B8621D">
              <w:rPr>
                <w:rFonts w:ascii="Times New Roman" w:hAnsi="Times New Roman" w:cs="Times New Roman"/>
                <w:sz w:val="20"/>
                <w:szCs w:val="20"/>
                <w:cs/>
              </w:rPr>
              <w:t xml:space="preserve">9 </w:t>
            </w:r>
            <w:r w:rsidRPr="00B8621D">
              <w:rPr>
                <w:rFonts w:ascii="Times New Roman" w:hAnsi="Times New Roman" w:cs="Times New Roman"/>
                <w:sz w:val="20"/>
                <w:szCs w:val="20"/>
              </w:rPr>
              <w:t>Smart Residence</w:t>
            </w:r>
          </w:p>
        </w:tc>
        <w:tc>
          <w:tcPr>
            <w:tcW w:w="1620" w:type="dxa"/>
            <w:vAlign w:val="bottom"/>
          </w:tcPr>
          <w:p w14:paraId="446AEAD0" w14:textId="17B2EF68" w:rsidR="00EA1A2A"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Other</w:t>
            </w:r>
          </w:p>
        </w:tc>
        <w:tc>
          <w:tcPr>
            <w:tcW w:w="1170" w:type="dxa"/>
            <w:vAlign w:val="bottom"/>
          </w:tcPr>
          <w:p w14:paraId="54BF1650" w14:textId="4697215A" w:rsidR="00EA1A2A" w:rsidRPr="00F2546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2546D">
              <w:rPr>
                <w:rFonts w:ascii="Times New Roman" w:hAnsi="Times New Roman"/>
                <w:spacing w:val="-6"/>
                <w:sz w:val="20"/>
                <w:szCs w:val="20"/>
              </w:rPr>
              <w:t>Thailand</w:t>
            </w:r>
          </w:p>
        </w:tc>
        <w:tc>
          <w:tcPr>
            <w:tcW w:w="900" w:type="dxa"/>
            <w:vAlign w:val="bottom"/>
          </w:tcPr>
          <w:p w14:paraId="41C7D25B" w14:textId="542D7E68"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sidRPr="00CC2C3F">
              <w:rPr>
                <w:rFonts w:ascii="Times New Roman" w:hAnsi="Times New Roman"/>
                <w:sz w:val="20"/>
                <w:szCs w:val="25"/>
              </w:rPr>
              <w:t>99.99</w:t>
            </w:r>
          </w:p>
        </w:tc>
        <w:tc>
          <w:tcPr>
            <w:tcW w:w="828" w:type="dxa"/>
            <w:vAlign w:val="bottom"/>
          </w:tcPr>
          <w:p w14:paraId="29DDB7FD" w14:textId="322FA64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sz w:val="20"/>
                <w:szCs w:val="25"/>
              </w:rPr>
            </w:pPr>
            <w:r w:rsidRPr="00CC2C3F">
              <w:rPr>
                <w:rFonts w:ascii="Times New Roman" w:hAnsi="Times New Roman"/>
                <w:sz w:val="20"/>
                <w:szCs w:val="25"/>
              </w:rPr>
              <w:t>99.99</w:t>
            </w:r>
          </w:p>
        </w:tc>
        <w:tc>
          <w:tcPr>
            <w:tcW w:w="270" w:type="dxa"/>
            <w:vAlign w:val="bottom"/>
          </w:tcPr>
          <w:p w14:paraId="39E830F7"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1BAB3538" w14:textId="6BB54BEC"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30,000</w:t>
            </w:r>
          </w:p>
        </w:tc>
        <w:tc>
          <w:tcPr>
            <w:tcW w:w="990" w:type="dxa"/>
          </w:tcPr>
          <w:p w14:paraId="122575BF" w14:textId="466FB9F4"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30,000</w:t>
            </w:r>
          </w:p>
        </w:tc>
        <w:tc>
          <w:tcPr>
            <w:tcW w:w="270" w:type="dxa"/>
          </w:tcPr>
          <w:p w14:paraId="4222D00B"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4C93FD8D" w14:textId="6F03D10A"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30,000</w:t>
            </w:r>
          </w:p>
        </w:tc>
        <w:tc>
          <w:tcPr>
            <w:tcW w:w="270" w:type="dxa"/>
          </w:tcPr>
          <w:p w14:paraId="6472F5F8"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29530C94" w14:textId="285C4472"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30,000</w:t>
            </w:r>
          </w:p>
        </w:tc>
        <w:tc>
          <w:tcPr>
            <w:tcW w:w="270" w:type="dxa"/>
          </w:tcPr>
          <w:p w14:paraId="7216494D"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5C07105F" w14:textId="7CCA9EE8"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w:t>
            </w:r>
          </w:p>
        </w:tc>
        <w:tc>
          <w:tcPr>
            <w:tcW w:w="236" w:type="dxa"/>
            <w:vAlign w:val="bottom"/>
          </w:tcPr>
          <w:p w14:paraId="160C0107"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65902E53" w14:textId="2A0A23AD"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w:t>
            </w:r>
          </w:p>
        </w:tc>
      </w:tr>
      <w:tr w:rsidR="00EA1A2A" w:rsidRPr="005909EA" w14:paraId="324A40FE" w14:textId="77777777" w:rsidTr="000550B8">
        <w:trPr>
          <w:trHeight w:val="144"/>
        </w:trPr>
        <w:tc>
          <w:tcPr>
            <w:tcW w:w="2340" w:type="dxa"/>
            <w:vAlign w:val="bottom"/>
          </w:tcPr>
          <w:p w14:paraId="0DB8DDB9" w14:textId="62075BBE" w:rsidR="00EA1A2A" w:rsidRPr="00B8621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cs/>
              </w:rPr>
            </w:pPr>
            <w:r w:rsidRPr="00B8621D">
              <w:rPr>
                <w:rFonts w:ascii="Times New Roman" w:hAnsi="Times New Roman" w:cs="Times New Roman"/>
                <w:sz w:val="20"/>
                <w:szCs w:val="20"/>
              </w:rPr>
              <w:t>Co., Ltd.</w:t>
            </w:r>
          </w:p>
        </w:tc>
        <w:tc>
          <w:tcPr>
            <w:tcW w:w="1620" w:type="dxa"/>
            <w:vAlign w:val="bottom"/>
          </w:tcPr>
          <w:p w14:paraId="081EB084" w14:textId="4F577531" w:rsidR="00EA1A2A"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accommodation</w:t>
            </w:r>
          </w:p>
        </w:tc>
        <w:tc>
          <w:tcPr>
            <w:tcW w:w="1170" w:type="dxa"/>
            <w:vAlign w:val="bottom"/>
          </w:tcPr>
          <w:p w14:paraId="1C66752C" w14:textId="77777777" w:rsidR="00EA1A2A" w:rsidRPr="00F2546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p>
        </w:tc>
        <w:tc>
          <w:tcPr>
            <w:tcW w:w="900" w:type="dxa"/>
            <w:vAlign w:val="bottom"/>
          </w:tcPr>
          <w:p w14:paraId="21A9DBD3"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p>
        </w:tc>
        <w:tc>
          <w:tcPr>
            <w:tcW w:w="828" w:type="dxa"/>
            <w:vAlign w:val="bottom"/>
          </w:tcPr>
          <w:p w14:paraId="0C62E208"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sz w:val="20"/>
                <w:szCs w:val="25"/>
              </w:rPr>
            </w:pPr>
          </w:p>
        </w:tc>
        <w:tc>
          <w:tcPr>
            <w:tcW w:w="270" w:type="dxa"/>
            <w:vAlign w:val="bottom"/>
          </w:tcPr>
          <w:p w14:paraId="4885FF1C"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5798A379"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90" w:type="dxa"/>
          </w:tcPr>
          <w:p w14:paraId="15C42BAE"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21CC7A12"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3C73BF6F"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3F83D652"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3FC1EF31"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0E01F7C1"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7C8A6F7E"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65E42072"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7BBD9000"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EA1A2A" w:rsidRPr="005909EA" w14:paraId="5D8B1742" w14:textId="77777777" w:rsidTr="000550B8">
        <w:trPr>
          <w:trHeight w:val="144"/>
        </w:trPr>
        <w:tc>
          <w:tcPr>
            <w:tcW w:w="2340" w:type="dxa"/>
            <w:vAlign w:val="bottom"/>
          </w:tcPr>
          <w:p w14:paraId="4E640622" w14:textId="00F900D9" w:rsidR="00EA1A2A" w:rsidRPr="00B8621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A94851">
              <w:rPr>
                <w:rFonts w:ascii="Times New Roman" w:hAnsi="Times New Roman" w:cs="Times New Roman"/>
                <w:sz w:val="20"/>
                <w:szCs w:val="20"/>
              </w:rPr>
              <w:t>Navanakorn</w:t>
            </w:r>
          </w:p>
        </w:tc>
        <w:tc>
          <w:tcPr>
            <w:tcW w:w="1620" w:type="dxa"/>
            <w:vAlign w:val="bottom"/>
          </w:tcPr>
          <w:p w14:paraId="6E4C3458" w14:textId="48572BE2" w:rsidR="00EA1A2A" w:rsidRPr="00E65EE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A94851">
              <w:rPr>
                <w:rFonts w:ascii="Times New Roman" w:hAnsi="Times New Roman"/>
                <w:sz w:val="20"/>
                <w:szCs w:val="20"/>
              </w:rPr>
              <w:t xml:space="preserve">Leasing and </w:t>
            </w:r>
          </w:p>
        </w:tc>
        <w:tc>
          <w:tcPr>
            <w:tcW w:w="1170" w:type="dxa"/>
            <w:vAlign w:val="bottom"/>
          </w:tcPr>
          <w:p w14:paraId="7C8106AE" w14:textId="25A8B70E" w:rsidR="00EA1A2A" w:rsidRPr="00F2546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2546D">
              <w:rPr>
                <w:rFonts w:ascii="Times New Roman" w:hAnsi="Times New Roman"/>
                <w:spacing w:val="-6"/>
                <w:sz w:val="20"/>
                <w:szCs w:val="20"/>
              </w:rPr>
              <w:t>Thailand</w:t>
            </w:r>
          </w:p>
        </w:tc>
        <w:tc>
          <w:tcPr>
            <w:tcW w:w="900" w:type="dxa"/>
            <w:vAlign w:val="bottom"/>
          </w:tcPr>
          <w:p w14:paraId="7CEA4502" w14:textId="41EE7CAB"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sidRPr="00CC2C3F">
              <w:rPr>
                <w:rFonts w:ascii="Times New Roman" w:hAnsi="Times New Roman"/>
                <w:sz w:val="20"/>
                <w:szCs w:val="25"/>
              </w:rPr>
              <w:t>99.99</w:t>
            </w:r>
          </w:p>
        </w:tc>
        <w:tc>
          <w:tcPr>
            <w:tcW w:w="828" w:type="dxa"/>
            <w:vAlign w:val="bottom"/>
          </w:tcPr>
          <w:p w14:paraId="42664B0C" w14:textId="5EBFB12F"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sidRPr="00CC2C3F">
              <w:rPr>
                <w:rFonts w:ascii="Times New Roman" w:hAnsi="Times New Roman" w:cs="Times New Roman"/>
                <w:sz w:val="20"/>
                <w:szCs w:val="20"/>
              </w:rPr>
              <w:t>99.99</w:t>
            </w:r>
          </w:p>
        </w:tc>
        <w:tc>
          <w:tcPr>
            <w:tcW w:w="270" w:type="dxa"/>
            <w:vAlign w:val="bottom"/>
          </w:tcPr>
          <w:p w14:paraId="6959E5CC"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38D1A62A" w14:textId="02097B6F"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100,000</w:t>
            </w:r>
          </w:p>
        </w:tc>
        <w:tc>
          <w:tcPr>
            <w:tcW w:w="990" w:type="dxa"/>
          </w:tcPr>
          <w:p w14:paraId="5DE0780A" w14:textId="221083E0"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100,000</w:t>
            </w:r>
          </w:p>
        </w:tc>
        <w:tc>
          <w:tcPr>
            <w:tcW w:w="270" w:type="dxa"/>
          </w:tcPr>
          <w:p w14:paraId="076A0F39"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0AD6AD4A" w14:textId="5B698BA8"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100,000</w:t>
            </w:r>
          </w:p>
        </w:tc>
        <w:tc>
          <w:tcPr>
            <w:tcW w:w="270" w:type="dxa"/>
          </w:tcPr>
          <w:p w14:paraId="68C2B078"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0FF8DB77" w14:textId="6F105D90"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100,000</w:t>
            </w:r>
          </w:p>
        </w:tc>
        <w:tc>
          <w:tcPr>
            <w:tcW w:w="270" w:type="dxa"/>
          </w:tcPr>
          <w:p w14:paraId="59081EF9"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27991FE2" w14:textId="043F204C"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w:t>
            </w:r>
          </w:p>
        </w:tc>
        <w:tc>
          <w:tcPr>
            <w:tcW w:w="236" w:type="dxa"/>
            <w:vAlign w:val="bottom"/>
          </w:tcPr>
          <w:p w14:paraId="3868EA62"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2BF47DCE" w14:textId="315F9A35"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w:t>
            </w:r>
          </w:p>
        </w:tc>
      </w:tr>
      <w:tr w:rsidR="00EA1A2A" w:rsidRPr="005909EA" w14:paraId="7C39E303" w14:textId="77777777" w:rsidTr="000550B8">
        <w:trPr>
          <w:trHeight w:val="60"/>
        </w:trPr>
        <w:tc>
          <w:tcPr>
            <w:tcW w:w="2340" w:type="dxa"/>
            <w:vAlign w:val="bottom"/>
          </w:tcPr>
          <w:p w14:paraId="3C082D7F" w14:textId="28EE378D" w:rsidR="00EA1A2A" w:rsidRPr="0077062C"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spacing w:val="-4"/>
                <w:sz w:val="20"/>
                <w:szCs w:val="20"/>
              </w:rPr>
            </w:pPr>
            <w:r w:rsidRPr="00A94851">
              <w:rPr>
                <w:rFonts w:ascii="Times New Roman" w:hAnsi="Times New Roman" w:cs="Times New Roman"/>
                <w:sz w:val="20"/>
                <w:szCs w:val="20"/>
              </w:rPr>
              <w:t>Development Co.,</w:t>
            </w:r>
            <w:r>
              <w:rPr>
                <w:rFonts w:ascii="Times New Roman" w:hAnsi="Times New Roman" w:cs="Times New Roman"/>
                <w:sz w:val="20"/>
                <w:szCs w:val="20"/>
              </w:rPr>
              <w:t xml:space="preserve"> </w:t>
            </w:r>
            <w:r w:rsidRPr="00A94851">
              <w:rPr>
                <w:rFonts w:ascii="Times New Roman" w:hAnsi="Times New Roman" w:cs="Times New Roman"/>
                <w:sz w:val="20"/>
                <w:szCs w:val="20"/>
              </w:rPr>
              <w:t>Ltd.</w:t>
            </w:r>
          </w:p>
        </w:tc>
        <w:tc>
          <w:tcPr>
            <w:tcW w:w="1620" w:type="dxa"/>
            <w:vAlign w:val="bottom"/>
          </w:tcPr>
          <w:p w14:paraId="20C637E8" w14:textId="75F93A83" w:rsidR="00EA1A2A" w:rsidRPr="00E65EE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A94851">
              <w:rPr>
                <w:rFonts w:ascii="Times New Roman" w:hAnsi="Times New Roman"/>
                <w:sz w:val="20"/>
                <w:szCs w:val="20"/>
              </w:rPr>
              <w:t>operating of</w:t>
            </w:r>
          </w:p>
        </w:tc>
        <w:tc>
          <w:tcPr>
            <w:tcW w:w="1170" w:type="dxa"/>
            <w:vAlign w:val="bottom"/>
          </w:tcPr>
          <w:p w14:paraId="6F5B7FCB" w14:textId="77777777" w:rsidR="00EA1A2A" w:rsidRPr="00F2546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cs/>
              </w:rPr>
            </w:pPr>
          </w:p>
        </w:tc>
        <w:tc>
          <w:tcPr>
            <w:tcW w:w="900" w:type="dxa"/>
            <w:vAlign w:val="bottom"/>
          </w:tcPr>
          <w:p w14:paraId="244277A6"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828" w:type="dxa"/>
            <w:vAlign w:val="bottom"/>
          </w:tcPr>
          <w:p w14:paraId="24F4DA2C"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vAlign w:val="bottom"/>
          </w:tcPr>
          <w:p w14:paraId="60628CAB"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14:paraId="3FBB6F49"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14:paraId="14A92454"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37E37811"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tcPr>
          <w:p w14:paraId="2C81FDF1"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11F7D142"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tcPr>
          <w:p w14:paraId="6B23881F"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4D2A017A"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5F8774AB"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6A93ABAB"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1024" w:type="dxa"/>
            <w:vAlign w:val="bottom"/>
          </w:tcPr>
          <w:p w14:paraId="3E2DC05F"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Pr>
                <w:rFonts w:ascii="Times New Roman" w:hAnsi="Times New Roman"/>
                <w:sz w:val="20"/>
                <w:szCs w:val="25"/>
              </w:rPr>
            </w:pPr>
          </w:p>
        </w:tc>
      </w:tr>
      <w:tr w:rsidR="00EA1A2A" w:rsidRPr="005909EA" w14:paraId="14003F85" w14:textId="77777777" w:rsidTr="000550B8">
        <w:trPr>
          <w:trHeight w:val="101"/>
        </w:trPr>
        <w:tc>
          <w:tcPr>
            <w:tcW w:w="2340" w:type="dxa"/>
            <w:vAlign w:val="bottom"/>
          </w:tcPr>
          <w:p w14:paraId="3287CA7B" w14:textId="77777777" w:rsidR="00EA1A2A" w:rsidRPr="00A94851"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p>
        </w:tc>
        <w:tc>
          <w:tcPr>
            <w:tcW w:w="1620" w:type="dxa"/>
            <w:vAlign w:val="bottom"/>
          </w:tcPr>
          <w:p w14:paraId="1E6F9C07" w14:textId="612B34D8" w:rsidR="00EA1A2A" w:rsidRPr="00A94851"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r>
              <w:rPr>
                <w:rFonts w:ascii="Times New Roman" w:hAnsi="Times New Roman"/>
                <w:sz w:val="20"/>
                <w:szCs w:val="20"/>
              </w:rPr>
              <w:t>warehouse</w:t>
            </w:r>
          </w:p>
        </w:tc>
        <w:tc>
          <w:tcPr>
            <w:tcW w:w="1170" w:type="dxa"/>
            <w:vAlign w:val="bottom"/>
          </w:tcPr>
          <w:p w14:paraId="3AC17160" w14:textId="77777777" w:rsidR="00EA1A2A" w:rsidRPr="00F2546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cs/>
              </w:rPr>
            </w:pPr>
          </w:p>
        </w:tc>
        <w:tc>
          <w:tcPr>
            <w:tcW w:w="900" w:type="dxa"/>
            <w:vAlign w:val="bottom"/>
          </w:tcPr>
          <w:p w14:paraId="2A27543E"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828" w:type="dxa"/>
            <w:vAlign w:val="bottom"/>
          </w:tcPr>
          <w:p w14:paraId="41D7A0F2"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vAlign w:val="bottom"/>
          </w:tcPr>
          <w:p w14:paraId="08463644"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14:paraId="089C73B9"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14:paraId="75102957"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080EE419"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tcPr>
          <w:p w14:paraId="3E513F5D"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4DF8BA09"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tcPr>
          <w:p w14:paraId="5A05D0A5"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2C2240EE"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3921AF05" w14:textId="3F336C9D"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5C44345F"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1024" w:type="dxa"/>
            <w:vAlign w:val="bottom"/>
          </w:tcPr>
          <w:p w14:paraId="3F9A0D62"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Pr>
                <w:rFonts w:ascii="Times New Roman" w:hAnsi="Times New Roman"/>
                <w:sz w:val="20"/>
                <w:szCs w:val="25"/>
              </w:rPr>
            </w:pPr>
          </w:p>
        </w:tc>
      </w:tr>
      <w:tr w:rsidR="00EA1A2A" w:rsidRPr="005909EA" w14:paraId="4BA33B4C" w14:textId="77777777" w:rsidTr="000550B8">
        <w:trPr>
          <w:trHeight w:val="101"/>
        </w:trPr>
        <w:tc>
          <w:tcPr>
            <w:tcW w:w="2340" w:type="dxa"/>
            <w:vAlign w:val="bottom"/>
          </w:tcPr>
          <w:p w14:paraId="058CCF0C" w14:textId="034F58A4" w:rsidR="00EA1A2A" w:rsidRPr="00A94851"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312AF9">
              <w:rPr>
                <w:rFonts w:ascii="Times New Roman" w:hAnsi="Times New Roman" w:cs="Times New Roman"/>
                <w:sz w:val="20"/>
                <w:szCs w:val="20"/>
              </w:rPr>
              <w:t>9 P</w:t>
            </w:r>
            <w:r w:rsidRPr="00312AF9">
              <w:rPr>
                <w:rFonts w:ascii="Times New Roman" w:hAnsi="Times New Roman"/>
                <w:sz w:val="20"/>
                <w:szCs w:val="20"/>
              </w:rPr>
              <w:t>etro</w:t>
            </w:r>
            <w:r w:rsidRPr="00312AF9">
              <w:rPr>
                <w:rFonts w:ascii="Times New Roman" w:hAnsi="Times New Roman" w:cs="Times New Roman"/>
                <w:sz w:val="20"/>
                <w:szCs w:val="20"/>
              </w:rPr>
              <w:t xml:space="preserve"> and service</w:t>
            </w:r>
          </w:p>
        </w:tc>
        <w:tc>
          <w:tcPr>
            <w:tcW w:w="1620" w:type="dxa"/>
            <w:vAlign w:val="bottom"/>
          </w:tcPr>
          <w:p w14:paraId="05EFA4D4" w14:textId="53FA6CBC" w:rsidR="00EA1A2A" w:rsidRPr="00DA0E0C"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DA0E0C">
              <w:rPr>
                <w:rFonts w:ascii="Times New Roman" w:hAnsi="Times New Roman"/>
                <w:spacing w:val="-6"/>
                <w:sz w:val="20"/>
                <w:szCs w:val="20"/>
              </w:rPr>
              <w:t xml:space="preserve">Retail sale of </w:t>
            </w:r>
          </w:p>
        </w:tc>
        <w:tc>
          <w:tcPr>
            <w:tcW w:w="1170" w:type="dxa"/>
            <w:vAlign w:val="bottom"/>
          </w:tcPr>
          <w:p w14:paraId="55930599" w14:textId="492A47AE" w:rsidR="00EA1A2A" w:rsidRPr="00DA0E0C"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cs/>
              </w:rPr>
            </w:pPr>
            <w:r w:rsidRPr="00DA0E0C">
              <w:rPr>
                <w:rFonts w:ascii="Times New Roman" w:hAnsi="Times New Roman"/>
                <w:spacing w:val="-6"/>
                <w:sz w:val="20"/>
                <w:szCs w:val="20"/>
              </w:rPr>
              <w:t>Thailand</w:t>
            </w:r>
          </w:p>
        </w:tc>
        <w:tc>
          <w:tcPr>
            <w:tcW w:w="900" w:type="dxa"/>
            <w:vAlign w:val="bottom"/>
          </w:tcPr>
          <w:p w14:paraId="044A9B59" w14:textId="38DE0490" w:rsidR="00EA1A2A" w:rsidRPr="00CC2C3F" w:rsidRDefault="00CC2C3F" w:rsidP="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0"/>
                <w:szCs w:val="20"/>
              </w:rPr>
            </w:pPr>
            <w:r w:rsidRPr="00CC2C3F">
              <w:rPr>
                <w:rFonts w:ascii="Times New Roman" w:hAnsi="Times New Roman" w:cs="Times New Roman"/>
                <w:sz w:val="20"/>
                <w:szCs w:val="20"/>
              </w:rPr>
              <w:t>-</w:t>
            </w:r>
          </w:p>
        </w:tc>
        <w:tc>
          <w:tcPr>
            <w:tcW w:w="828" w:type="dxa"/>
            <w:vAlign w:val="bottom"/>
          </w:tcPr>
          <w:p w14:paraId="3D3653DD" w14:textId="629B1FB3"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Pr>
                <w:rFonts w:ascii="Times New Roman" w:hAnsi="Times New Roman" w:cs="Times New Roman"/>
                <w:sz w:val="20"/>
                <w:szCs w:val="20"/>
              </w:rPr>
            </w:pPr>
            <w:r w:rsidRPr="00CC2C3F">
              <w:rPr>
                <w:rFonts w:ascii="Times New Roman" w:hAnsi="Times New Roman" w:cs="Times New Roman"/>
                <w:sz w:val="20"/>
                <w:szCs w:val="20"/>
              </w:rPr>
              <w:t>99.99</w:t>
            </w:r>
          </w:p>
        </w:tc>
        <w:tc>
          <w:tcPr>
            <w:tcW w:w="270" w:type="dxa"/>
            <w:vAlign w:val="bottom"/>
          </w:tcPr>
          <w:p w14:paraId="683C1768"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14:paraId="645ACD9E" w14:textId="40D10E17"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w:t>
            </w:r>
          </w:p>
        </w:tc>
        <w:tc>
          <w:tcPr>
            <w:tcW w:w="990" w:type="dxa"/>
          </w:tcPr>
          <w:p w14:paraId="0A8F0244" w14:textId="08293032"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0"/>
                <w:szCs w:val="20"/>
              </w:rPr>
            </w:pPr>
            <w:r w:rsidRPr="00CC2C3F">
              <w:rPr>
                <w:rFonts w:ascii="Times New Roman" w:hAnsi="Times New Roman"/>
                <w:sz w:val="20"/>
                <w:szCs w:val="25"/>
              </w:rPr>
              <w:t>36,000</w:t>
            </w:r>
          </w:p>
        </w:tc>
        <w:tc>
          <w:tcPr>
            <w:tcW w:w="270" w:type="dxa"/>
          </w:tcPr>
          <w:p w14:paraId="2B569257"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tcPr>
          <w:p w14:paraId="3338F0D1" w14:textId="0D2B86C8"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w:t>
            </w:r>
          </w:p>
        </w:tc>
        <w:tc>
          <w:tcPr>
            <w:tcW w:w="270" w:type="dxa"/>
          </w:tcPr>
          <w:p w14:paraId="2A7B5A45"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80" w:type="dxa"/>
          </w:tcPr>
          <w:p w14:paraId="5942C276" w14:textId="404D8F30"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36,000</w:t>
            </w:r>
          </w:p>
        </w:tc>
        <w:tc>
          <w:tcPr>
            <w:tcW w:w="270" w:type="dxa"/>
          </w:tcPr>
          <w:p w14:paraId="712B07F3"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1ADCE260" w14:textId="04C6BA63"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w:t>
            </w:r>
          </w:p>
        </w:tc>
        <w:tc>
          <w:tcPr>
            <w:tcW w:w="236" w:type="dxa"/>
            <w:vAlign w:val="bottom"/>
          </w:tcPr>
          <w:p w14:paraId="26E54256"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1024" w:type="dxa"/>
            <w:vAlign w:val="bottom"/>
          </w:tcPr>
          <w:p w14:paraId="442E9F54" w14:textId="30CD86E0"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w:t>
            </w:r>
          </w:p>
        </w:tc>
      </w:tr>
      <w:tr w:rsidR="00EA1A2A" w:rsidRPr="005909EA" w14:paraId="00618863" w14:textId="77777777" w:rsidTr="00C72148">
        <w:trPr>
          <w:trHeight w:val="101"/>
        </w:trPr>
        <w:tc>
          <w:tcPr>
            <w:tcW w:w="2340" w:type="dxa"/>
            <w:vAlign w:val="bottom"/>
          </w:tcPr>
          <w:p w14:paraId="31CB3CEF" w14:textId="55D5D9AA" w:rsidR="00EA1A2A" w:rsidRPr="00A94851"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r w:rsidRPr="00312AF9">
              <w:rPr>
                <w:rFonts w:ascii="Times New Roman" w:hAnsi="Times New Roman" w:cs="Times New Roman"/>
                <w:sz w:val="20"/>
                <w:szCs w:val="20"/>
              </w:rPr>
              <w:t>Co., Ltd</w:t>
            </w:r>
            <w:r>
              <w:rPr>
                <w:rFonts w:ascii="Times New Roman" w:hAnsi="Times New Roman" w:cs="Times New Roman"/>
                <w:sz w:val="20"/>
                <w:szCs w:val="20"/>
              </w:rPr>
              <w:t>.</w:t>
            </w:r>
          </w:p>
        </w:tc>
        <w:tc>
          <w:tcPr>
            <w:tcW w:w="1620" w:type="dxa"/>
            <w:vAlign w:val="bottom"/>
          </w:tcPr>
          <w:p w14:paraId="5CED75EA" w14:textId="760CC0D0" w:rsidR="00EA1A2A" w:rsidRPr="00DA0E0C"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DA0E0C">
              <w:rPr>
                <w:rFonts w:ascii="Times New Roman" w:hAnsi="Times New Roman"/>
                <w:spacing w:val="-6"/>
                <w:sz w:val="20"/>
                <w:szCs w:val="20"/>
              </w:rPr>
              <w:t>automotive fuel</w:t>
            </w:r>
          </w:p>
        </w:tc>
        <w:tc>
          <w:tcPr>
            <w:tcW w:w="1170" w:type="dxa"/>
            <w:vAlign w:val="bottom"/>
          </w:tcPr>
          <w:p w14:paraId="1CD16ABA" w14:textId="77777777" w:rsidR="00EA1A2A" w:rsidRPr="00DA0E0C"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cs/>
              </w:rPr>
            </w:pPr>
          </w:p>
        </w:tc>
        <w:tc>
          <w:tcPr>
            <w:tcW w:w="900" w:type="dxa"/>
            <w:vAlign w:val="bottom"/>
          </w:tcPr>
          <w:p w14:paraId="28F81772"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828" w:type="dxa"/>
            <w:vAlign w:val="bottom"/>
          </w:tcPr>
          <w:p w14:paraId="50A83AE4"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vAlign w:val="bottom"/>
          </w:tcPr>
          <w:p w14:paraId="60E82BCC"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14:paraId="45E50B53"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14:paraId="7EF03D4D"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616C9E1E"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vAlign w:val="bottom"/>
          </w:tcPr>
          <w:p w14:paraId="1EFADB83"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18C3F8AC"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14:paraId="3127AE49"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5A55EB27"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tcBorders>
              <w:bottom w:val="single" w:sz="4" w:space="0" w:color="auto"/>
            </w:tcBorders>
            <w:vAlign w:val="bottom"/>
          </w:tcPr>
          <w:p w14:paraId="2D2B1FB2"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6A6BB20C"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1024" w:type="dxa"/>
            <w:tcBorders>
              <w:bottom w:val="single" w:sz="4" w:space="0" w:color="auto"/>
            </w:tcBorders>
            <w:vAlign w:val="bottom"/>
          </w:tcPr>
          <w:p w14:paraId="409A7404"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EA1A2A" w:rsidRPr="005909EA" w14:paraId="34E2D034" w14:textId="77777777" w:rsidTr="00C72148">
        <w:trPr>
          <w:trHeight w:val="101"/>
        </w:trPr>
        <w:tc>
          <w:tcPr>
            <w:tcW w:w="2340" w:type="dxa"/>
            <w:vAlign w:val="bottom"/>
          </w:tcPr>
          <w:p w14:paraId="0B9317A2" w14:textId="0B8F9772" w:rsidR="00EA1A2A" w:rsidRPr="00A94851"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r w:rsidRPr="00E725E4">
              <w:rPr>
                <w:rFonts w:ascii="Times New Roman" w:hAnsi="Times New Roman" w:cs="Times New Roman"/>
                <w:b/>
                <w:bCs/>
                <w:sz w:val="20"/>
                <w:szCs w:val="20"/>
              </w:rPr>
              <w:t>Total</w:t>
            </w:r>
          </w:p>
        </w:tc>
        <w:tc>
          <w:tcPr>
            <w:tcW w:w="1620" w:type="dxa"/>
            <w:vAlign w:val="bottom"/>
          </w:tcPr>
          <w:p w14:paraId="24FE6284" w14:textId="77777777" w:rsidR="00EA1A2A" w:rsidRPr="00A94851"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p>
        </w:tc>
        <w:tc>
          <w:tcPr>
            <w:tcW w:w="1170" w:type="dxa"/>
            <w:vAlign w:val="bottom"/>
          </w:tcPr>
          <w:p w14:paraId="4E16326D" w14:textId="77777777" w:rsidR="00EA1A2A" w:rsidRPr="00F2546D"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cs/>
              </w:rPr>
            </w:pPr>
          </w:p>
        </w:tc>
        <w:tc>
          <w:tcPr>
            <w:tcW w:w="900" w:type="dxa"/>
            <w:vAlign w:val="bottom"/>
          </w:tcPr>
          <w:p w14:paraId="44995C95" w14:textId="77777777" w:rsidR="00EA1A2A" w:rsidRPr="005909EA"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828" w:type="dxa"/>
          </w:tcPr>
          <w:p w14:paraId="4A81A9ED" w14:textId="77777777" w:rsidR="00EA1A2A" w:rsidRPr="005909EA"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tcPr>
          <w:p w14:paraId="6B60D538" w14:textId="77777777" w:rsidR="00EA1A2A" w:rsidRPr="005909EA"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14:paraId="7CE0A34D" w14:textId="77777777" w:rsidR="00EA1A2A" w:rsidRPr="005909EA"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vAlign w:val="bottom"/>
          </w:tcPr>
          <w:p w14:paraId="50E5B8C8" w14:textId="77777777" w:rsidR="00EA1A2A" w:rsidRPr="005909EA"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17EEBB95" w14:textId="77777777" w:rsidR="00EA1A2A" w:rsidRPr="002F1852"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0"/>
                <w:szCs w:val="20"/>
              </w:rPr>
            </w:pPr>
          </w:p>
        </w:tc>
        <w:tc>
          <w:tcPr>
            <w:tcW w:w="990" w:type="dxa"/>
            <w:tcBorders>
              <w:top w:val="single" w:sz="4" w:space="0" w:color="auto"/>
              <w:bottom w:val="double" w:sz="4" w:space="0" w:color="auto"/>
            </w:tcBorders>
            <w:vAlign w:val="bottom"/>
          </w:tcPr>
          <w:p w14:paraId="3C9EFE53" w14:textId="0BDD2AC6"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b/>
                <w:bCs/>
                <w:sz w:val="20"/>
                <w:szCs w:val="25"/>
              </w:rPr>
            </w:pPr>
            <w:r w:rsidRPr="00CC2C3F">
              <w:rPr>
                <w:rFonts w:ascii="Times New Roman" w:hAnsi="Times New Roman"/>
                <w:b/>
                <w:bCs/>
                <w:sz w:val="20"/>
                <w:szCs w:val="25"/>
              </w:rPr>
              <w:t>235,000</w:t>
            </w:r>
          </w:p>
        </w:tc>
        <w:tc>
          <w:tcPr>
            <w:tcW w:w="270" w:type="dxa"/>
          </w:tcPr>
          <w:p w14:paraId="3A8F7CA9"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b/>
                <w:bCs/>
                <w:sz w:val="20"/>
                <w:szCs w:val="25"/>
              </w:rPr>
            </w:pPr>
          </w:p>
        </w:tc>
        <w:tc>
          <w:tcPr>
            <w:tcW w:w="1080" w:type="dxa"/>
            <w:tcBorders>
              <w:top w:val="single" w:sz="4" w:space="0" w:color="auto"/>
              <w:bottom w:val="double" w:sz="4" w:space="0" w:color="auto"/>
            </w:tcBorders>
            <w:vAlign w:val="bottom"/>
          </w:tcPr>
          <w:p w14:paraId="2DAE3650" w14:textId="5C2ED351"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cs="Times New Roman"/>
                <w:b/>
                <w:bCs/>
                <w:sz w:val="20"/>
                <w:szCs w:val="20"/>
              </w:rPr>
            </w:pPr>
            <w:r w:rsidRPr="00CC2C3F">
              <w:rPr>
                <w:rFonts w:ascii="Times New Roman" w:hAnsi="Times New Roman"/>
                <w:b/>
                <w:bCs/>
                <w:sz w:val="20"/>
                <w:szCs w:val="25"/>
              </w:rPr>
              <w:t>271,000</w:t>
            </w:r>
          </w:p>
        </w:tc>
        <w:tc>
          <w:tcPr>
            <w:tcW w:w="270" w:type="dxa"/>
            <w:vAlign w:val="bottom"/>
          </w:tcPr>
          <w:p w14:paraId="0F666984"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14:paraId="66EAA73F" w14:textId="56E912F9" w:rsidR="00EA1A2A" w:rsidRPr="00CC2C3F" w:rsidRDefault="00CC2C3F"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b/>
                <w:bCs/>
                <w:sz w:val="20"/>
                <w:szCs w:val="25"/>
              </w:rPr>
            </w:pPr>
            <w:r w:rsidRPr="00CC2C3F">
              <w:rPr>
                <w:rFonts w:ascii="Times New Roman" w:hAnsi="Times New Roman"/>
                <w:b/>
                <w:bCs/>
                <w:sz w:val="20"/>
                <w:szCs w:val="25"/>
              </w:rPr>
              <w:t>-</w:t>
            </w:r>
          </w:p>
        </w:tc>
        <w:tc>
          <w:tcPr>
            <w:tcW w:w="236" w:type="dxa"/>
          </w:tcPr>
          <w:p w14:paraId="531F01DD" w14:textId="77777777"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b/>
                <w:bCs/>
                <w:sz w:val="20"/>
                <w:szCs w:val="25"/>
              </w:rPr>
            </w:pPr>
          </w:p>
        </w:tc>
        <w:tc>
          <w:tcPr>
            <w:tcW w:w="1024" w:type="dxa"/>
            <w:tcBorders>
              <w:bottom w:val="double" w:sz="4" w:space="0" w:color="auto"/>
            </w:tcBorders>
            <w:vAlign w:val="bottom"/>
          </w:tcPr>
          <w:p w14:paraId="67975D4A" w14:textId="19A47926" w:rsidR="00EA1A2A" w:rsidRPr="00CC2C3F" w:rsidRDefault="00EA1A2A"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b/>
                <w:bCs/>
                <w:sz w:val="20"/>
                <w:szCs w:val="25"/>
              </w:rPr>
            </w:pPr>
            <w:r w:rsidRPr="00CC2C3F">
              <w:rPr>
                <w:rFonts w:ascii="Times New Roman" w:hAnsi="Times New Roman"/>
                <w:b/>
                <w:bCs/>
                <w:sz w:val="20"/>
                <w:szCs w:val="25"/>
              </w:rPr>
              <w:t>-</w:t>
            </w:r>
          </w:p>
        </w:tc>
      </w:tr>
    </w:tbl>
    <w:p w14:paraId="5E6ACCF6" w14:textId="77777777" w:rsidR="007D47B5" w:rsidRPr="00283798" w:rsidRDefault="007D47B5" w:rsidP="007D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30"/>
        <w:jc w:val="thaiDistribute"/>
        <w:rPr>
          <w:rFonts w:ascii="Times New Roman" w:hAnsi="Times New Roman" w:cs="Times New Roman"/>
          <w:sz w:val="22"/>
          <w:szCs w:val="22"/>
        </w:rPr>
      </w:pPr>
    </w:p>
    <w:p w14:paraId="0859DA97" w14:textId="7CC7B703" w:rsidR="00300CBF" w:rsidRDefault="00300CBF" w:rsidP="00DB6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807"/>
        <w:jc w:val="thaiDistribute"/>
        <w:rPr>
          <w:rFonts w:ascii="Times New Roman" w:hAnsi="Times New Roman"/>
          <w:sz w:val="22"/>
          <w:szCs w:val="22"/>
        </w:rPr>
      </w:pPr>
    </w:p>
    <w:p w14:paraId="6F17F114" w14:textId="0070F454" w:rsidR="00625BEA" w:rsidRPr="00C81C74" w:rsidRDefault="00625BEA" w:rsidP="007C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0"/>
        <w:jc w:val="thaiDistribute"/>
        <w:rPr>
          <w:rFonts w:ascii="Times New Roman" w:hAnsi="Times New Roman" w:cs="Times New Roman"/>
          <w:spacing w:val="-2"/>
          <w:sz w:val="22"/>
          <w:szCs w:val="22"/>
        </w:rPr>
        <w:sectPr w:rsidR="00625BEA" w:rsidRPr="00C81C74" w:rsidSect="004B2AD8">
          <w:headerReference w:type="default" r:id="rId12"/>
          <w:footerReference w:type="default" r:id="rId13"/>
          <w:pgSz w:w="16834" w:h="11909" w:orient="landscape" w:code="9"/>
          <w:pgMar w:top="1152" w:right="691" w:bottom="1152" w:left="576" w:header="720" w:footer="720" w:gutter="0"/>
          <w:pgNumType w:start="34"/>
          <w:cols w:space="720"/>
          <w:docGrid w:linePitch="245"/>
        </w:sectPr>
      </w:pPr>
    </w:p>
    <w:tbl>
      <w:tblPr>
        <w:tblW w:w="9090" w:type="dxa"/>
        <w:tblInd w:w="450" w:type="dxa"/>
        <w:tblLayout w:type="fixed"/>
        <w:tblLook w:val="0000" w:firstRow="0" w:lastRow="0" w:firstColumn="0" w:lastColumn="0" w:noHBand="0" w:noVBand="0"/>
      </w:tblPr>
      <w:tblGrid>
        <w:gridCol w:w="3600"/>
        <w:gridCol w:w="1170"/>
        <w:gridCol w:w="270"/>
        <w:gridCol w:w="1170"/>
        <w:gridCol w:w="270"/>
        <w:gridCol w:w="1170"/>
        <w:gridCol w:w="270"/>
        <w:gridCol w:w="1170"/>
      </w:tblGrid>
      <w:tr w:rsidR="00CC2C3F" w14:paraId="79DBF875" w14:textId="77777777" w:rsidTr="00766E9B">
        <w:trPr>
          <w:trHeight w:val="80"/>
        </w:trPr>
        <w:tc>
          <w:tcPr>
            <w:tcW w:w="3600" w:type="dxa"/>
          </w:tcPr>
          <w:p w14:paraId="1A1ED651" w14:textId="77777777" w:rsidR="00CC2C3F" w:rsidRPr="0092661C"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2610" w:type="dxa"/>
            <w:gridSpan w:val="3"/>
          </w:tcPr>
          <w:p w14:paraId="2C10938E" w14:textId="484108E0" w:rsidR="00CC2C3F" w:rsidRPr="00255917"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p>
        </w:tc>
        <w:tc>
          <w:tcPr>
            <w:tcW w:w="270" w:type="dxa"/>
          </w:tcPr>
          <w:p w14:paraId="12F975EC" w14:textId="77777777" w:rsidR="00CC2C3F" w:rsidRPr="00B44F5E"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610" w:type="dxa"/>
            <w:gridSpan w:val="3"/>
          </w:tcPr>
          <w:p w14:paraId="072D8F37" w14:textId="77777777" w:rsidR="00CC2C3F" w:rsidRPr="00A35AEE"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CC2C3F" w14:paraId="2C2E798C" w14:textId="77777777" w:rsidTr="00766E9B">
        <w:trPr>
          <w:trHeight w:val="80"/>
        </w:trPr>
        <w:tc>
          <w:tcPr>
            <w:tcW w:w="3600" w:type="dxa"/>
          </w:tcPr>
          <w:p w14:paraId="06D7ABA6" w14:textId="77777777" w:rsidR="00CC2C3F" w:rsidRPr="0092661C" w:rsidRDefault="00CC2C3F" w:rsidP="00C11F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2610" w:type="dxa"/>
            <w:gridSpan w:val="3"/>
          </w:tcPr>
          <w:p w14:paraId="1AE0BE9F" w14:textId="01FE5D55" w:rsidR="00CC2C3F" w:rsidRPr="00255917"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p>
        </w:tc>
        <w:tc>
          <w:tcPr>
            <w:tcW w:w="270" w:type="dxa"/>
          </w:tcPr>
          <w:p w14:paraId="3AFD9FE5" w14:textId="77777777" w:rsidR="00CC2C3F" w:rsidRPr="00B44F5E"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610" w:type="dxa"/>
            <w:gridSpan w:val="3"/>
          </w:tcPr>
          <w:p w14:paraId="2EEBEEA2" w14:textId="77777777" w:rsidR="00CC2C3F" w:rsidRPr="00A35AEE"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CC2C3F" w14:paraId="54B44C51" w14:textId="77777777" w:rsidTr="00766E9B">
        <w:trPr>
          <w:trHeight w:val="80"/>
        </w:trPr>
        <w:tc>
          <w:tcPr>
            <w:tcW w:w="3600" w:type="dxa"/>
          </w:tcPr>
          <w:p w14:paraId="0DF9A849" w14:textId="77777777" w:rsidR="00CC2C3F" w:rsidRPr="0023000B" w:rsidRDefault="00CC2C3F" w:rsidP="00C11F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56"/>
              <w:rPr>
                <w:rFonts w:cs="Times New Roman"/>
                <w:b/>
                <w:bCs/>
                <w:i/>
                <w:iCs/>
                <w:spacing w:val="-8"/>
              </w:rPr>
            </w:pPr>
          </w:p>
        </w:tc>
        <w:tc>
          <w:tcPr>
            <w:tcW w:w="1170" w:type="dxa"/>
          </w:tcPr>
          <w:p w14:paraId="3DB9A361" w14:textId="7A1E554C" w:rsidR="00CC2C3F" w:rsidRPr="00652D88"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14:paraId="15BD962F" w14:textId="77777777" w:rsidR="00CC2C3F" w:rsidRPr="00652D88"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170" w:type="dxa"/>
          </w:tcPr>
          <w:p w14:paraId="253749AA" w14:textId="164F4532" w:rsidR="00CC2C3F" w:rsidRPr="00652D88"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270" w:type="dxa"/>
          </w:tcPr>
          <w:p w14:paraId="5511C843" w14:textId="77777777" w:rsidR="00CC2C3F" w:rsidRPr="00652D88"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170" w:type="dxa"/>
          </w:tcPr>
          <w:p w14:paraId="263C9373" w14:textId="77777777" w:rsidR="00CC2C3F" w:rsidRPr="00652D88" w:rsidRDefault="00CC2C3F" w:rsidP="00C11F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652D88">
              <w:rPr>
                <w:rFonts w:cs="Times New Roman"/>
              </w:rPr>
              <w:t>202</w:t>
            </w:r>
            <w:r>
              <w:rPr>
                <w:rFonts w:cs="Times New Roman"/>
              </w:rPr>
              <w:t>4</w:t>
            </w:r>
          </w:p>
        </w:tc>
        <w:tc>
          <w:tcPr>
            <w:tcW w:w="270" w:type="dxa"/>
          </w:tcPr>
          <w:p w14:paraId="7CF165D6" w14:textId="77777777" w:rsidR="00CC2C3F" w:rsidRPr="00652D88"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170" w:type="dxa"/>
          </w:tcPr>
          <w:p w14:paraId="53DCB262" w14:textId="77777777" w:rsidR="00CC2C3F" w:rsidRPr="00652D88"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652D88">
              <w:rPr>
                <w:rFonts w:ascii="Times New Roman" w:hAnsi="Times New Roman" w:cs="Times New Roman"/>
                <w:sz w:val="22"/>
                <w:szCs w:val="22"/>
              </w:rPr>
              <w:t>202</w:t>
            </w:r>
            <w:r>
              <w:rPr>
                <w:rFonts w:ascii="Times New Roman" w:hAnsi="Times New Roman" w:cs="Times New Roman"/>
                <w:sz w:val="22"/>
                <w:szCs w:val="22"/>
              </w:rPr>
              <w:t>3</w:t>
            </w:r>
          </w:p>
        </w:tc>
      </w:tr>
      <w:tr w:rsidR="00CC2C3F" w14:paraId="1CDD6567" w14:textId="77777777" w:rsidTr="00766E9B">
        <w:trPr>
          <w:trHeight w:val="80"/>
        </w:trPr>
        <w:tc>
          <w:tcPr>
            <w:tcW w:w="3600" w:type="dxa"/>
          </w:tcPr>
          <w:p w14:paraId="4BFBDE4E" w14:textId="77777777" w:rsidR="00CC2C3F" w:rsidRPr="0023000B" w:rsidRDefault="00CC2C3F" w:rsidP="00C11F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56"/>
              <w:rPr>
                <w:rFonts w:cs="Times New Roman"/>
                <w:b/>
                <w:bCs/>
                <w:i/>
                <w:iCs/>
                <w:spacing w:val="-8"/>
              </w:rPr>
            </w:pPr>
          </w:p>
        </w:tc>
        <w:tc>
          <w:tcPr>
            <w:tcW w:w="1170" w:type="dxa"/>
          </w:tcPr>
          <w:p w14:paraId="188C253D" w14:textId="77777777" w:rsidR="00CC2C3F" w:rsidRPr="00652D88"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rPr>
            </w:pPr>
          </w:p>
        </w:tc>
        <w:tc>
          <w:tcPr>
            <w:tcW w:w="270" w:type="dxa"/>
          </w:tcPr>
          <w:p w14:paraId="537D52E6" w14:textId="77777777" w:rsidR="00CC2C3F" w:rsidRPr="00652D88"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170" w:type="dxa"/>
          </w:tcPr>
          <w:p w14:paraId="09E2352C" w14:textId="77777777" w:rsidR="00CC2C3F" w:rsidRPr="00652D88"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p>
        </w:tc>
        <w:tc>
          <w:tcPr>
            <w:tcW w:w="270" w:type="dxa"/>
          </w:tcPr>
          <w:p w14:paraId="461E96E0" w14:textId="77777777" w:rsidR="00CC2C3F" w:rsidRPr="00652D88"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610" w:type="dxa"/>
            <w:gridSpan w:val="3"/>
          </w:tcPr>
          <w:p w14:paraId="2A33B617" w14:textId="708A3860" w:rsidR="00CC2C3F" w:rsidRPr="00652D88"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CC2C3F" w14:paraId="156E6C65" w14:textId="77777777" w:rsidTr="00766E9B">
        <w:trPr>
          <w:trHeight w:val="80"/>
        </w:trPr>
        <w:tc>
          <w:tcPr>
            <w:tcW w:w="3600" w:type="dxa"/>
          </w:tcPr>
          <w:p w14:paraId="077B5D6C" w14:textId="77777777" w:rsidR="00CC2C3F" w:rsidRPr="0023000B" w:rsidRDefault="00CC2C3F" w:rsidP="00C11F1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56"/>
              <w:rPr>
                <w:rFonts w:cs="Times New Roman"/>
                <w:b/>
                <w:bCs/>
                <w:i/>
                <w:iCs/>
                <w:spacing w:val="-8"/>
              </w:rPr>
            </w:pPr>
          </w:p>
        </w:tc>
        <w:tc>
          <w:tcPr>
            <w:tcW w:w="1170" w:type="dxa"/>
          </w:tcPr>
          <w:p w14:paraId="22BB9A2E" w14:textId="77777777" w:rsidR="00CC2C3F" w:rsidRPr="00652D88"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rPr>
            </w:pPr>
          </w:p>
        </w:tc>
        <w:tc>
          <w:tcPr>
            <w:tcW w:w="270" w:type="dxa"/>
          </w:tcPr>
          <w:p w14:paraId="1216950E" w14:textId="77777777" w:rsidR="00CC2C3F" w:rsidRPr="00652D88"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170" w:type="dxa"/>
          </w:tcPr>
          <w:p w14:paraId="0760F25C" w14:textId="77777777" w:rsidR="00CC2C3F" w:rsidRPr="00652D88"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p>
        </w:tc>
        <w:tc>
          <w:tcPr>
            <w:tcW w:w="270" w:type="dxa"/>
          </w:tcPr>
          <w:p w14:paraId="2D3E76B5" w14:textId="77777777" w:rsidR="00CC2C3F" w:rsidRPr="00652D88"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610" w:type="dxa"/>
            <w:gridSpan w:val="3"/>
          </w:tcPr>
          <w:p w14:paraId="505CDBF0" w14:textId="77777777" w:rsidR="00CC2C3F" w:rsidRPr="00D675DD" w:rsidRDefault="00CC2C3F"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p>
        </w:tc>
      </w:tr>
      <w:tr w:rsidR="003660DA" w14:paraId="42580125" w14:textId="77777777" w:rsidTr="00766E9B">
        <w:trPr>
          <w:trHeight w:val="80"/>
        </w:trPr>
        <w:tc>
          <w:tcPr>
            <w:tcW w:w="3600" w:type="dxa"/>
          </w:tcPr>
          <w:p w14:paraId="10393134" w14:textId="592E95F5" w:rsidR="003660DA" w:rsidRPr="003660DA"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r w:rsidRPr="003660DA">
              <w:rPr>
                <w:b/>
                <w:bCs/>
                <w:i/>
                <w:iCs/>
              </w:rPr>
              <w:t>Material movement</w:t>
            </w:r>
          </w:p>
        </w:tc>
        <w:tc>
          <w:tcPr>
            <w:tcW w:w="1170" w:type="dxa"/>
          </w:tcPr>
          <w:p w14:paraId="7D214A2A" w14:textId="77777777" w:rsidR="003660DA" w:rsidRPr="00652D88" w:rsidRDefault="003660DA"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rPr>
            </w:pPr>
          </w:p>
        </w:tc>
        <w:tc>
          <w:tcPr>
            <w:tcW w:w="270" w:type="dxa"/>
          </w:tcPr>
          <w:p w14:paraId="012728E5" w14:textId="77777777" w:rsidR="003660DA" w:rsidRPr="00652D88" w:rsidRDefault="003660DA"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170" w:type="dxa"/>
          </w:tcPr>
          <w:p w14:paraId="56588194" w14:textId="77777777" w:rsidR="003660DA" w:rsidRPr="00652D88" w:rsidRDefault="003660DA"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p>
        </w:tc>
        <w:tc>
          <w:tcPr>
            <w:tcW w:w="270" w:type="dxa"/>
          </w:tcPr>
          <w:p w14:paraId="1C6FE0F0" w14:textId="77777777" w:rsidR="003660DA" w:rsidRPr="00652D88" w:rsidRDefault="003660DA"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610" w:type="dxa"/>
            <w:gridSpan w:val="3"/>
          </w:tcPr>
          <w:p w14:paraId="0B1511C9" w14:textId="77777777" w:rsidR="003660DA" w:rsidRPr="00D675DD" w:rsidRDefault="003660DA"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p>
        </w:tc>
      </w:tr>
      <w:tr w:rsidR="003660DA" w14:paraId="6E8D6B73" w14:textId="77777777" w:rsidTr="00766E9B">
        <w:trPr>
          <w:trHeight w:val="80"/>
        </w:trPr>
        <w:tc>
          <w:tcPr>
            <w:tcW w:w="3600" w:type="dxa"/>
          </w:tcPr>
          <w:p w14:paraId="126C8726" w14:textId="77777777" w:rsidR="003660DA" w:rsidRPr="00241684"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8F0952">
              <w:t>At 1 January</w:t>
            </w:r>
          </w:p>
        </w:tc>
        <w:tc>
          <w:tcPr>
            <w:tcW w:w="1170" w:type="dxa"/>
          </w:tcPr>
          <w:p w14:paraId="68897B5E" w14:textId="41156ADD" w:rsidR="003660DA" w:rsidRPr="00043B99"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7D4EB8AF" w14:textId="77777777" w:rsidR="003660DA" w:rsidRPr="00043B99"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50101539" w14:textId="78BB360C" w:rsidR="003660DA"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140B0B18" w14:textId="77777777" w:rsidR="003660DA" w:rsidRPr="00D675DD"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06B553F7" w14:textId="0AE2B410" w:rsidR="003660DA" w:rsidRPr="003660DA" w:rsidRDefault="003660DA"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tLeast"/>
              <w:ind w:left="-108" w:right="-108"/>
            </w:pPr>
            <w:r w:rsidRPr="00E06BB7">
              <w:t>271,000</w:t>
            </w:r>
          </w:p>
        </w:tc>
        <w:tc>
          <w:tcPr>
            <w:tcW w:w="270" w:type="dxa"/>
          </w:tcPr>
          <w:p w14:paraId="7562DFB4" w14:textId="77777777" w:rsidR="003660DA" w:rsidRPr="00D675DD"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6D2CE656" w14:textId="67CB2911" w:rsidR="003660DA" w:rsidRPr="00766E9B" w:rsidRDefault="003660DA"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tLeast"/>
              <w:ind w:left="-108" w:right="-108"/>
            </w:pPr>
            <w:r w:rsidRPr="00E41B12">
              <w:t>140,000</w:t>
            </w:r>
          </w:p>
        </w:tc>
      </w:tr>
      <w:tr w:rsidR="003660DA" w14:paraId="5402D7B4" w14:textId="77777777" w:rsidTr="00766E9B">
        <w:trPr>
          <w:trHeight w:val="80"/>
        </w:trPr>
        <w:tc>
          <w:tcPr>
            <w:tcW w:w="3600" w:type="dxa"/>
          </w:tcPr>
          <w:p w14:paraId="158E7B9B" w14:textId="6FF9AFF4" w:rsidR="003660DA" w:rsidRPr="008F0952" w:rsidRDefault="00C851AE"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C851AE">
              <w:t>Additional paid-up</w:t>
            </w:r>
          </w:p>
        </w:tc>
        <w:tc>
          <w:tcPr>
            <w:tcW w:w="1170" w:type="dxa"/>
          </w:tcPr>
          <w:p w14:paraId="16289B4A" w14:textId="77777777" w:rsidR="003660DA" w:rsidRPr="00043B99"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2EDA1F47" w14:textId="77777777" w:rsidR="003660DA" w:rsidRPr="00043B99"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00EEC5E2" w14:textId="77777777" w:rsidR="003660DA"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632A0F78" w14:textId="77777777" w:rsidR="003660DA" w:rsidRPr="00D675DD"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5FA05A6A" w14:textId="36228C5A" w:rsidR="003660DA" w:rsidRPr="003660DA" w:rsidRDefault="003660DA"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tLeast"/>
              <w:ind w:left="-108" w:right="-108"/>
            </w:pPr>
            <w:r w:rsidRPr="00E06BB7">
              <w:t>-</w:t>
            </w:r>
          </w:p>
        </w:tc>
        <w:tc>
          <w:tcPr>
            <w:tcW w:w="270" w:type="dxa"/>
          </w:tcPr>
          <w:p w14:paraId="25B9886C" w14:textId="77777777" w:rsidR="003660DA" w:rsidRPr="00D675DD"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59B370FF" w14:textId="77F35D98" w:rsidR="003660DA" w:rsidRPr="003660DA" w:rsidRDefault="003660DA"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tLeast"/>
              <w:ind w:left="-108" w:right="-108"/>
            </w:pPr>
            <w:r w:rsidRPr="00E41B12">
              <w:t>131,000</w:t>
            </w:r>
          </w:p>
        </w:tc>
      </w:tr>
      <w:tr w:rsidR="003660DA" w14:paraId="1E78A5D7" w14:textId="77777777" w:rsidTr="00766E9B">
        <w:trPr>
          <w:trHeight w:val="80"/>
        </w:trPr>
        <w:tc>
          <w:tcPr>
            <w:tcW w:w="3600" w:type="dxa"/>
          </w:tcPr>
          <w:p w14:paraId="035890FD" w14:textId="2F0D5EDD" w:rsidR="003660DA" w:rsidRPr="008F0952"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3660DA">
              <w:t>Disposal of investment</w:t>
            </w:r>
          </w:p>
        </w:tc>
        <w:tc>
          <w:tcPr>
            <w:tcW w:w="1170" w:type="dxa"/>
          </w:tcPr>
          <w:p w14:paraId="77BEFC5E" w14:textId="77777777" w:rsidR="003660DA" w:rsidRPr="00043B99"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74E4A6C5" w14:textId="77777777" w:rsidR="003660DA" w:rsidRPr="00043B99"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02DEC0E4" w14:textId="77777777" w:rsidR="003660DA"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369A9EE7" w14:textId="77777777" w:rsidR="003660DA" w:rsidRPr="00D675DD"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64CEE6F9" w14:textId="666F178F" w:rsidR="003660DA" w:rsidRPr="003660DA" w:rsidRDefault="003660DA"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tLeast"/>
              <w:ind w:left="-108" w:right="-108"/>
            </w:pPr>
            <w:r w:rsidRPr="00E06BB7">
              <w:t>(36,000)</w:t>
            </w:r>
          </w:p>
        </w:tc>
        <w:tc>
          <w:tcPr>
            <w:tcW w:w="270" w:type="dxa"/>
          </w:tcPr>
          <w:p w14:paraId="707FD43E" w14:textId="77777777" w:rsidR="003660DA" w:rsidRPr="00D675DD"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72FE3D0A" w14:textId="4E5A8A0D" w:rsidR="003660DA" w:rsidRPr="003660DA" w:rsidRDefault="003660DA"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tLeast"/>
              <w:ind w:left="-108" w:right="-108"/>
            </w:pPr>
            <w:r w:rsidRPr="00E41B12">
              <w:t>-</w:t>
            </w:r>
          </w:p>
        </w:tc>
      </w:tr>
      <w:tr w:rsidR="003660DA" w14:paraId="32A0999B" w14:textId="77777777" w:rsidTr="00766E9B">
        <w:trPr>
          <w:trHeight w:val="80"/>
        </w:trPr>
        <w:tc>
          <w:tcPr>
            <w:tcW w:w="3600" w:type="dxa"/>
          </w:tcPr>
          <w:p w14:paraId="5A55E571" w14:textId="77777777" w:rsidR="003660DA" w:rsidRPr="001C33AF"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307040">
              <w:rPr>
                <w:rFonts w:cs="Times New Roman"/>
                <w:b/>
                <w:bCs/>
              </w:rPr>
              <w:t>At 31 December</w:t>
            </w:r>
          </w:p>
        </w:tc>
        <w:tc>
          <w:tcPr>
            <w:tcW w:w="1170" w:type="dxa"/>
          </w:tcPr>
          <w:p w14:paraId="2C501397" w14:textId="77777777" w:rsidR="003660DA" w:rsidRPr="009A0339" w:rsidRDefault="003660DA" w:rsidP="0036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35" w:right="-108"/>
              <w:rPr>
                <w:rFonts w:ascii="Times New Roman" w:hAnsi="Times New Roman" w:cs="Times New Roman"/>
                <w:b/>
                <w:bCs/>
                <w:sz w:val="22"/>
                <w:szCs w:val="22"/>
              </w:rPr>
            </w:pPr>
          </w:p>
        </w:tc>
        <w:tc>
          <w:tcPr>
            <w:tcW w:w="270" w:type="dxa"/>
          </w:tcPr>
          <w:p w14:paraId="170C6525" w14:textId="77777777" w:rsidR="003660DA" w:rsidRPr="007C7FC1"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170" w:type="dxa"/>
          </w:tcPr>
          <w:p w14:paraId="5190F563" w14:textId="1885ABAF" w:rsidR="003660DA" w:rsidRPr="001307B5"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426"/>
                <w:tab w:val="left" w:pos="2880"/>
              </w:tabs>
              <w:spacing w:line="240" w:lineRule="atLeast"/>
              <w:ind w:left="-18" w:right="75"/>
              <w:jc w:val="right"/>
              <w:rPr>
                <w:rFonts w:cs="Times New Roman"/>
                <w:b/>
                <w:bCs/>
              </w:rPr>
            </w:pPr>
          </w:p>
        </w:tc>
        <w:tc>
          <w:tcPr>
            <w:tcW w:w="270" w:type="dxa"/>
          </w:tcPr>
          <w:p w14:paraId="4122B29A" w14:textId="77777777" w:rsidR="003660DA" w:rsidRPr="00766E9B"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170" w:type="dxa"/>
            <w:tcBorders>
              <w:top w:val="single" w:sz="4" w:space="0" w:color="auto"/>
              <w:bottom w:val="double" w:sz="4" w:space="0" w:color="auto"/>
            </w:tcBorders>
          </w:tcPr>
          <w:p w14:paraId="6B2A9D67" w14:textId="1858EB2C" w:rsidR="003660DA" w:rsidRPr="00C851AE" w:rsidRDefault="003660DA"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tLeast"/>
              <w:ind w:left="-108" w:right="-108"/>
              <w:rPr>
                <w:b/>
                <w:bCs/>
              </w:rPr>
            </w:pPr>
            <w:r w:rsidRPr="00C851AE">
              <w:rPr>
                <w:b/>
                <w:bCs/>
              </w:rPr>
              <w:t>235,000</w:t>
            </w:r>
          </w:p>
        </w:tc>
        <w:tc>
          <w:tcPr>
            <w:tcW w:w="270" w:type="dxa"/>
          </w:tcPr>
          <w:p w14:paraId="5CE561FE" w14:textId="77777777" w:rsidR="003660DA" w:rsidRPr="00C851AE"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170" w:type="dxa"/>
            <w:tcBorders>
              <w:top w:val="single" w:sz="4" w:space="0" w:color="auto"/>
              <w:bottom w:val="double" w:sz="4" w:space="0" w:color="auto"/>
            </w:tcBorders>
          </w:tcPr>
          <w:p w14:paraId="66ED2490" w14:textId="3D59E5D1" w:rsidR="003660DA" w:rsidRPr="00C851AE" w:rsidRDefault="003660DA"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tLeast"/>
              <w:ind w:left="-108" w:right="-108"/>
              <w:rPr>
                <w:b/>
                <w:bCs/>
              </w:rPr>
            </w:pPr>
            <w:r w:rsidRPr="00C851AE">
              <w:rPr>
                <w:b/>
                <w:bCs/>
              </w:rPr>
              <w:t>271,000</w:t>
            </w:r>
          </w:p>
        </w:tc>
      </w:tr>
    </w:tbl>
    <w:p w14:paraId="5C0276C8" w14:textId="77777777" w:rsidR="00CC2C3F" w:rsidRPr="00CC2C3F" w:rsidRDefault="00CC2C3F" w:rsidP="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10E8577" w14:textId="4930DF39" w:rsidR="00CC2C3F" w:rsidRDefault="00766E9B" w:rsidP="0076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cs="Times New Roman"/>
          <w:sz w:val="22"/>
          <w:szCs w:val="22"/>
        </w:rPr>
      </w:pPr>
      <w:r w:rsidRPr="00766E9B">
        <w:rPr>
          <w:rFonts w:ascii="Times New Roman" w:hAnsi="Times New Roman" w:cs="Times New Roman"/>
          <w:sz w:val="22"/>
          <w:szCs w:val="22"/>
          <w:cs/>
        </w:rPr>
        <w:t xml:space="preserve">9 </w:t>
      </w:r>
      <w:r w:rsidRPr="00766E9B">
        <w:rPr>
          <w:rFonts w:ascii="Times New Roman" w:hAnsi="Times New Roman" w:cs="Times New Roman"/>
          <w:sz w:val="22"/>
          <w:szCs w:val="22"/>
        </w:rPr>
        <w:t>Petro and service Co., Ltd.</w:t>
      </w:r>
      <w:r w:rsidR="00304C66">
        <w:rPr>
          <w:rFonts w:ascii="Times New Roman" w:hAnsi="Times New Roman" w:cs="Times New Roman"/>
          <w:sz w:val="22"/>
          <w:szCs w:val="22"/>
        </w:rPr>
        <w:t xml:space="preserve"> </w:t>
      </w:r>
      <w:r w:rsidR="00304C66" w:rsidRPr="00E93654">
        <w:rPr>
          <w:rFonts w:ascii="Times New Roman" w:hAnsi="Times New Roman" w:cs="Times New Roman"/>
          <w:sz w:val="22"/>
          <w:szCs w:val="22"/>
        </w:rPr>
        <w:t>(9 Petro)</w:t>
      </w:r>
      <w:r w:rsidRPr="00766E9B">
        <w:rPr>
          <w:rFonts w:ascii="Times New Roman" w:hAnsi="Times New Roman" w:cs="Times New Roman"/>
          <w:sz w:val="22"/>
          <w:szCs w:val="22"/>
        </w:rPr>
        <w:t xml:space="preserve"> was incorporated in Thailand on </w:t>
      </w:r>
      <w:r w:rsidRPr="00766E9B">
        <w:rPr>
          <w:rFonts w:ascii="Times New Roman" w:hAnsi="Times New Roman" w:cs="Times New Roman"/>
          <w:sz w:val="22"/>
          <w:szCs w:val="22"/>
          <w:cs/>
        </w:rPr>
        <w:t xml:space="preserve">21 </w:t>
      </w:r>
      <w:r w:rsidRPr="00766E9B">
        <w:rPr>
          <w:rFonts w:ascii="Times New Roman" w:hAnsi="Times New Roman" w:cs="Times New Roman"/>
          <w:sz w:val="22"/>
          <w:szCs w:val="22"/>
        </w:rPr>
        <w:t xml:space="preserve">June </w:t>
      </w:r>
      <w:r w:rsidRPr="00766E9B">
        <w:rPr>
          <w:rFonts w:ascii="Times New Roman" w:hAnsi="Times New Roman" w:cs="Times New Roman"/>
          <w:sz w:val="22"/>
          <w:szCs w:val="22"/>
          <w:cs/>
        </w:rPr>
        <w:t xml:space="preserve">2023 </w:t>
      </w:r>
      <w:r w:rsidRPr="00766E9B">
        <w:rPr>
          <w:rFonts w:ascii="Times New Roman" w:hAnsi="Times New Roman" w:cs="Times New Roman"/>
          <w:sz w:val="22"/>
          <w:szCs w:val="22"/>
        </w:rPr>
        <w:t xml:space="preserve">and the Company paid for </w:t>
      </w:r>
      <w:r w:rsidR="00304C66">
        <w:rPr>
          <w:rFonts w:ascii="Times New Roman" w:hAnsi="Times New Roman" w:cs="Times New Roman"/>
          <w:sz w:val="22"/>
          <w:szCs w:val="22"/>
        </w:rPr>
        <w:t xml:space="preserve">fully paid-up of </w:t>
      </w:r>
      <w:r w:rsidRPr="00766E9B">
        <w:rPr>
          <w:rFonts w:ascii="Times New Roman" w:hAnsi="Times New Roman" w:cs="Times New Roman"/>
          <w:sz w:val="22"/>
          <w:szCs w:val="22"/>
        </w:rPr>
        <w:t xml:space="preserve">the subsidiary's share capital on </w:t>
      </w:r>
      <w:r w:rsidRPr="00766E9B">
        <w:rPr>
          <w:rFonts w:ascii="Times New Roman" w:hAnsi="Times New Roman" w:cs="Times New Roman"/>
          <w:sz w:val="22"/>
          <w:szCs w:val="22"/>
          <w:cs/>
        </w:rPr>
        <w:t xml:space="preserve">21 </w:t>
      </w:r>
      <w:r w:rsidRPr="00766E9B">
        <w:rPr>
          <w:rFonts w:ascii="Times New Roman" w:hAnsi="Times New Roman" w:cs="Times New Roman"/>
          <w:sz w:val="22"/>
          <w:szCs w:val="22"/>
        </w:rPr>
        <w:t xml:space="preserve">June </w:t>
      </w:r>
      <w:r w:rsidRPr="00766E9B">
        <w:rPr>
          <w:rFonts w:ascii="Times New Roman" w:hAnsi="Times New Roman" w:cs="Times New Roman"/>
          <w:sz w:val="22"/>
          <w:szCs w:val="22"/>
          <w:cs/>
        </w:rPr>
        <w:t>2023</w:t>
      </w:r>
      <w:r w:rsidR="00E93654">
        <w:rPr>
          <w:rFonts w:ascii="Times New Roman" w:hAnsi="Times New Roman" w:cs="Times New Roman"/>
          <w:sz w:val="22"/>
          <w:szCs w:val="22"/>
        </w:rPr>
        <w:t>, totaling Baht 36</w:t>
      </w:r>
      <w:r w:rsidR="009B7A26">
        <w:rPr>
          <w:rFonts w:ascii="Times New Roman" w:hAnsi="Times New Roman" w:cs="Times New Roman"/>
          <w:sz w:val="22"/>
          <w:szCs w:val="22"/>
        </w:rPr>
        <w:t>.0</w:t>
      </w:r>
      <w:r w:rsidR="00E93654">
        <w:rPr>
          <w:rFonts w:ascii="Times New Roman" w:hAnsi="Times New Roman" w:cs="Times New Roman"/>
          <w:sz w:val="22"/>
          <w:szCs w:val="22"/>
        </w:rPr>
        <w:t xml:space="preserve"> million.</w:t>
      </w:r>
    </w:p>
    <w:p w14:paraId="3AB10285" w14:textId="77777777" w:rsidR="00766E9B" w:rsidRDefault="00766E9B" w:rsidP="0076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cs="Times New Roman"/>
          <w:sz w:val="22"/>
          <w:szCs w:val="22"/>
        </w:rPr>
      </w:pPr>
    </w:p>
    <w:p w14:paraId="14D54D92" w14:textId="4846F0A1" w:rsidR="00766E9B" w:rsidRPr="00766E9B" w:rsidRDefault="00766E9B" w:rsidP="0076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cs="Times New Roman"/>
          <w:sz w:val="22"/>
          <w:szCs w:val="22"/>
        </w:rPr>
      </w:pPr>
      <w:r w:rsidRPr="00766E9B">
        <w:rPr>
          <w:rFonts w:ascii="Times New Roman" w:hAnsi="Times New Roman" w:cs="Times New Roman"/>
          <w:sz w:val="22"/>
          <w:szCs w:val="22"/>
        </w:rPr>
        <w:t>On 28 November 2023, the Company paid the additional paid-up share capital of Navanakorn Development Co., Ltd. of 9,500,000 ordinary shares, with the par value of Baht 10 per share totaling Baht 95.0 million regarding to the additional contributions in proportion of its interest.</w:t>
      </w:r>
    </w:p>
    <w:p w14:paraId="3F63EF35" w14:textId="77777777" w:rsidR="00CC2C3F" w:rsidRDefault="00CC2C3F" w:rsidP="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4"/>
          <w:szCs w:val="24"/>
        </w:rPr>
      </w:pPr>
    </w:p>
    <w:p w14:paraId="66D1E311" w14:textId="3832DD32" w:rsidR="00CC2C3F" w:rsidRPr="00E93654" w:rsidRDefault="00766E9B" w:rsidP="00E9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cs="Times New Roman"/>
          <w:sz w:val="22"/>
          <w:szCs w:val="22"/>
          <w:cs/>
        </w:rPr>
      </w:pPr>
      <w:r w:rsidRPr="00E93654">
        <w:rPr>
          <w:rFonts w:ascii="Times New Roman" w:hAnsi="Times New Roman" w:cs="Times New Roman"/>
          <w:sz w:val="22"/>
          <w:szCs w:val="22"/>
        </w:rPr>
        <w:t>On 11 September 2024, the Group sold 8.32% of its interest in 9 Petro</w:t>
      </w:r>
      <w:r w:rsidR="00304C66">
        <w:rPr>
          <w:rFonts w:ascii="Times New Roman" w:hAnsi="Times New Roman" w:cs="Times New Roman"/>
          <w:sz w:val="22"/>
          <w:szCs w:val="22"/>
        </w:rPr>
        <w:t xml:space="preserve">, </w:t>
      </w:r>
      <w:r w:rsidRPr="00E93654">
        <w:rPr>
          <w:rFonts w:ascii="Times New Roman" w:hAnsi="Times New Roman" w:cs="Times New Roman"/>
          <w:sz w:val="22"/>
          <w:szCs w:val="22"/>
        </w:rPr>
        <w:t xml:space="preserve">a subsidiary, for 300,000 ordinary shares, totaling Baht 3.0 million. The carrying value ofthe subsidiary’s net assets in the Group's financial statements on the date of the sale wasBaht 32.0 million. The Group recognised </w:t>
      </w:r>
      <w:r w:rsidR="00304C66">
        <w:rPr>
          <w:rFonts w:ascii="Times New Roman" w:hAnsi="Times New Roman" w:cs="Times New Roman"/>
          <w:sz w:val="22"/>
          <w:szCs w:val="22"/>
        </w:rPr>
        <w:t xml:space="preserve">an </w:t>
      </w:r>
      <w:r w:rsidRPr="00E93654">
        <w:rPr>
          <w:rFonts w:ascii="Times New Roman" w:hAnsi="Times New Roman" w:cs="Times New Roman"/>
          <w:sz w:val="22"/>
          <w:szCs w:val="22"/>
        </w:rPr>
        <w:t>increas</w:t>
      </w:r>
      <w:r w:rsidR="00304C66">
        <w:rPr>
          <w:rFonts w:ascii="Times New Roman" w:hAnsi="Times New Roman" w:cs="Times New Roman"/>
          <w:sz w:val="22"/>
          <w:szCs w:val="22"/>
        </w:rPr>
        <w:t>e in</w:t>
      </w:r>
      <w:r w:rsidRPr="00E93654">
        <w:rPr>
          <w:rFonts w:ascii="Times New Roman" w:hAnsi="Times New Roman" w:cs="Times New Roman"/>
          <w:sz w:val="22"/>
          <w:szCs w:val="22"/>
        </w:rPr>
        <w:t xml:space="preserve"> </w:t>
      </w:r>
      <w:r w:rsidR="00304C66">
        <w:rPr>
          <w:rFonts w:ascii="Times New Roman" w:hAnsi="Times New Roman" w:cs="Times New Roman"/>
          <w:sz w:val="22"/>
          <w:szCs w:val="22"/>
        </w:rPr>
        <w:br/>
      </w:r>
      <w:r w:rsidRPr="00E93654">
        <w:rPr>
          <w:rFonts w:ascii="Times New Roman" w:hAnsi="Times New Roman" w:cs="Times New Roman"/>
          <w:sz w:val="22"/>
          <w:szCs w:val="22"/>
        </w:rPr>
        <w:t>non-controlling interests</w:t>
      </w:r>
      <w:r w:rsidR="00E57F9B">
        <w:rPr>
          <w:rFonts w:ascii="Times New Roman" w:hAnsi="Times New Roman" w:cs="Times New Roman"/>
          <w:sz w:val="22"/>
          <w:szCs w:val="22"/>
        </w:rPr>
        <w:t xml:space="preserve"> in the amount of</w:t>
      </w:r>
      <w:r w:rsidR="00304C66">
        <w:rPr>
          <w:rFonts w:ascii="Times New Roman" w:hAnsi="Times New Roman" w:cs="Times New Roman"/>
          <w:sz w:val="22"/>
          <w:szCs w:val="22"/>
        </w:rPr>
        <w:t xml:space="preserve"> </w:t>
      </w:r>
      <w:r w:rsidRPr="00E93654">
        <w:rPr>
          <w:rFonts w:ascii="Times New Roman" w:hAnsi="Times New Roman" w:cs="Times New Roman"/>
          <w:sz w:val="22"/>
          <w:szCs w:val="22"/>
        </w:rPr>
        <w:t>Baht 2.7 million.</w:t>
      </w:r>
    </w:p>
    <w:p w14:paraId="4A7E36D3" w14:textId="77777777" w:rsidR="00CC2C3F" w:rsidRDefault="00CC2C3F" w:rsidP="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4"/>
          <w:szCs w:val="24"/>
        </w:rPr>
      </w:pPr>
    </w:p>
    <w:p w14:paraId="13B48463" w14:textId="74F65639" w:rsidR="00766E9B" w:rsidRPr="00E93654" w:rsidRDefault="00766E9B" w:rsidP="00E9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cs="Times New Roman"/>
          <w:sz w:val="22"/>
          <w:szCs w:val="22"/>
        </w:rPr>
      </w:pPr>
      <w:r w:rsidRPr="00E93654">
        <w:rPr>
          <w:rFonts w:ascii="Times New Roman" w:hAnsi="Times New Roman" w:cs="Times New Roman"/>
          <w:sz w:val="22"/>
          <w:szCs w:val="22"/>
        </w:rPr>
        <w:t xml:space="preserve">On </w:t>
      </w:r>
      <w:r w:rsidR="003E2BE4" w:rsidRPr="00E93654">
        <w:rPr>
          <w:rFonts w:ascii="Times New Roman" w:hAnsi="Times New Roman" w:cs="Times New Roman"/>
          <w:sz w:val="22"/>
          <w:szCs w:val="22"/>
        </w:rPr>
        <w:t xml:space="preserve">24 </w:t>
      </w:r>
      <w:r w:rsidRPr="00E93654">
        <w:rPr>
          <w:rFonts w:ascii="Times New Roman" w:hAnsi="Times New Roman" w:cs="Times New Roman"/>
          <w:sz w:val="22"/>
          <w:szCs w:val="22"/>
        </w:rPr>
        <w:t xml:space="preserve">October 2024, the Group waived its right to purchase </w:t>
      </w:r>
      <w:r w:rsidR="00304C66">
        <w:rPr>
          <w:rFonts w:ascii="Times New Roman" w:hAnsi="Times New Roman" w:cs="Times New Roman"/>
          <w:sz w:val="22"/>
          <w:szCs w:val="22"/>
        </w:rPr>
        <w:t>of</w:t>
      </w:r>
      <w:r w:rsidRPr="00E93654">
        <w:rPr>
          <w:rFonts w:ascii="Times New Roman" w:hAnsi="Times New Roman" w:cs="Times New Roman"/>
          <w:sz w:val="22"/>
          <w:szCs w:val="22"/>
        </w:rPr>
        <w:t xml:space="preserve"> 3,000,000 ordinary shares of</w:t>
      </w:r>
      <w:r w:rsidR="00304C66">
        <w:rPr>
          <w:rFonts w:ascii="Times New Roman" w:hAnsi="Times New Roman" w:cs="Times New Roman"/>
          <w:sz w:val="22"/>
          <w:szCs w:val="22"/>
        </w:rPr>
        <w:t xml:space="preserve"> </w:t>
      </w:r>
      <w:r w:rsidRPr="00E93654">
        <w:rPr>
          <w:rFonts w:ascii="Times New Roman" w:hAnsi="Times New Roman" w:cs="Times New Roman"/>
          <w:sz w:val="22"/>
          <w:szCs w:val="22"/>
        </w:rPr>
        <w:t xml:space="preserve">9 Petro </w:t>
      </w:r>
      <w:r w:rsidR="00304C66">
        <w:rPr>
          <w:rFonts w:ascii="Times New Roman" w:hAnsi="Times New Roman" w:cs="Times New Roman"/>
          <w:sz w:val="22"/>
          <w:szCs w:val="22"/>
        </w:rPr>
        <w:br/>
      </w:r>
      <w:r w:rsidRPr="00E93654">
        <w:rPr>
          <w:rFonts w:ascii="Times New Roman" w:hAnsi="Times New Roman" w:cs="Times New Roman"/>
          <w:sz w:val="22"/>
          <w:szCs w:val="22"/>
        </w:rPr>
        <w:t xml:space="preserve">to </w:t>
      </w:r>
      <w:r w:rsidR="00304C66">
        <w:rPr>
          <w:rFonts w:ascii="Times New Roman" w:hAnsi="Times New Roman" w:cs="Times New Roman"/>
          <w:sz w:val="22"/>
          <w:szCs w:val="22"/>
        </w:rPr>
        <w:t>other</w:t>
      </w:r>
      <w:r w:rsidRPr="00E93654">
        <w:rPr>
          <w:rFonts w:ascii="Times New Roman" w:hAnsi="Times New Roman" w:cs="Times New Roman"/>
          <w:sz w:val="22"/>
          <w:szCs w:val="22"/>
        </w:rPr>
        <w:t xml:space="preserve"> part</w:t>
      </w:r>
      <w:r w:rsidR="00304C66">
        <w:rPr>
          <w:rFonts w:ascii="Times New Roman" w:hAnsi="Times New Roman" w:cs="Times New Roman"/>
          <w:sz w:val="22"/>
          <w:szCs w:val="22"/>
        </w:rPr>
        <w:t>y</w:t>
      </w:r>
      <w:r w:rsidRPr="00E93654">
        <w:rPr>
          <w:rFonts w:ascii="Times New Roman" w:hAnsi="Times New Roman" w:cs="Times New Roman"/>
          <w:sz w:val="22"/>
          <w:szCs w:val="22"/>
        </w:rPr>
        <w:t xml:space="preserve"> for a total consideration of Baht 30.0 million. </w:t>
      </w:r>
      <w:r w:rsidR="00EC0FF2">
        <w:rPr>
          <w:rFonts w:ascii="Times New Roman" w:hAnsi="Times New Roman" w:cs="Cordia New" w:hint="cs"/>
          <w:sz w:val="22"/>
          <w:szCs w:val="22"/>
          <w:cs/>
        </w:rPr>
        <w:t xml:space="preserve"> </w:t>
      </w:r>
      <w:r w:rsidRPr="00E93654">
        <w:rPr>
          <w:rFonts w:ascii="Times New Roman" w:hAnsi="Times New Roman" w:cs="Times New Roman"/>
          <w:sz w:val="22"/>
          <w:szCs w:val="22"/>
        </w:rPr>
        <w:t>As a result,</w:t>
      </w:r>
      <w:r w:rsidR="00EC0FF2">
        <w:rPr>
          <w:rFonts w:ascii="Times New Roman" w:hAnsi="Times New Roman" w:cs="Cordia New" w:hint="cs"/>
          <w:sz w:val="22"/>
          <w:szCs w:val="22"/>
          <w:cs/>
        </w:rPr>
        <w:t xml:space="preserve"> </w:t>
      </w:r>
      <w:r w:rsidRPr="00E93654">
        <w:rPr>
          <w:rFonts w:ascii="Times New Roman" w:hAnsi="Times New Roman" w:cs="Times New Roman"/>
          <w:sz w:val="22"/>
          <w:szCs w:val="22"/>
        </w:rPr>
        <w:t xml:space="preserve">the Group's shareholding in </w:t>
      </w:r>
      <w:r w:rsidR="00304C66">
        <w:rPr>
          <w:rFonts w:ascii="Times New Roman" w:hAnsi="Times New Roman" w:cs="Times New Roman"/>
          <w:sz w:val="22"/>
          <w:szCs w:val="22"/>
        </w:rPr>
        <w:br/>
      </w:r>
      <w:r w:rsidR="000B58C1" w:rsidRPr="00E93654">
        <w:rPr>
          <w:rFonts w:ascii="Times New Roman" w:hAnsi="Times New Roman" w:cs="Times New Roman"/>
          <w:sz w:val="22"/>
          <w:szCs w:val="22"/>
        </w:rPr>
        <w:t xml:space="preserve">9 Petro </w:t>
      </w:r>
      <w:r w:rsidRPr="00E93654">
        <w:rPr>
          <w:rFonts w:ascii="Times New Roman" w:hAnsi="Times New Roman" w:cs="Times New Roman"/>
          <w:sz w:val="22"/>
          <w:szCs w:val="22"/>
        </w:rPr>
        <w:t>decreased to 50.0%</w:t>
      </w:r>
      <w:r w:rsidR="00304C66">
        <w:rPr>
          <w:rFonts w:ascii="Times New Roman" w:hAnsi="Times New Roman" w:cs="Times New Roman"/>
          <w:sz w:val="22"/>
          <w:szCs w:val="22"/>
        </w:rPr>
        <w:t xml:space="preserve">, and the </w:t>
      </w:r>
      <w:r w:rsidR="0052062F">
        <w:rPr>
          <w:rFonts w:ascii="Times New Roman" w:hAnsi="Times New Roman" w:cs="Times New Roman"/>
          <w:sz w:val="22"/>
          <w:szCs w:val="22"/>
        </w:rPr>
        <w:t>G</w:t>
      </w:r>
      <w:r w:rsidR="00304C66">
        <w:rPr>
          <w:rFonts w:ascii="Times New Roman" w:hAnsi="Times New Roman" w:cs="Times New Roman"/>
          <w:sz w:val="22"/>
          <w:szCs w:val="22"/>
        </w:rPr>
        <w:t>roup loses control</w:t>
      </w:r>
      <w:r w:rsidRPr="00E93654">
        <w:rPr>
          <w:rFonts w:ascii="Times New Roman" w:hAnsi="Times New Roman" w:cs="Times New Roman"/>
          <w:sz w:val="22"/>
          <w:szCs w:val="22"/>
        </w:rPr>
        <w:t xml:space="preserve"> over th</w:t>
      </w:r>
      <w:r w:rsidR="00EC0FF2">
        <w:rPr>
          <w:rFonts w:ascii="Times New Roman" w:hAnsi="Times New Roman" w:cs="Times New Roman"/>
          <w:sz w:val="22"/>
          <w:szCs w:val="22"/>
        </w:rPr>
        <w:t>e</w:t>
      </w:r>
      <w:r w:rsidRPr="00E93654">
        <w:rPr>
          <w:rFonts w:ascii="Times New Roman" w:hAnsi="Times New Roman" w:cs="Times New Roman"/>
          <w:sz w:val="22"/>
          <w:szCs w:val="22"/>
        </w:rPr>
        <w:t xml:space="preserve"> subsidiary. Consequently, the Group reclassified </w:t>
      </w:r>
      <w:r w:rsidR="00EC0FF2">
        <w:rPr>
          <w:rFonts w:ascii="Times New Roman" w:hAnsi="Times New Roman" w:cs="Times New Roman"/>
          <w:sz w:val="22"/>
          <w:szCs w:val="22"/>
        </w:rPr>
        <w:t>the</w:t>
      </w:r>
      <w:r w:rsidRPr="00E93654">
        <w:rPr>
          <w:rFonts w:ascii="Times New Roman" w:hAnsi="Times New Roman" w:cs="Times New Roman"/>
          <w:sz w:val="22"/>
          <w:szCs w:val="22"/>
        </w:rPr>
        <w:t xml:space="preserve"> investment in </w:t>
      </w:r>
      <w:r w:rsidR="000B58C1" w:rsidRPr="00E93654">
        <w:rPr>
          <w:rFonts w:ascii="Times New Roman" w:hAnsi="Times New Roman" w:cs="Times New Roman"/>
          <w:sz w:val="22"/>
          <w:szCs w:val="22"/>
        </w:rPr>
        <w:t>9 Petro</w:t>
      </w:r>
      <w:r w:rsidRPr="00E93654">
        <w:rPr>
          <w:rFonts w:ascii="Times New Roman" w:hAnsi="Times New Roman" w:cs="Times New Roman"/>
          <w:sz w:val="22"/>
          <w:szCs w:val="22"/>
        </w:rPr>
        <w:t xml:space="preserve"> as</w:t>
      </w:r>
      <w:r w:rsidR="00EC0FF2">
        <w:rPr>
          <w:rFonts w:ascii="Times New Roman" w:hAnsi="Times New Roman" w:cs="Times New Roman"/>
          <w:sz w:val="22"/>
          <w:szCs w:val="22"/>
        </w:rPr>
        <w:t xml:space="preserve"> </w:t>
      </w:r>
      <w:r w:rsidRPr="00E93654">
        <w:rPr>
          <w:rFonts w:ascii="Times New Roman" w:hAnsi="Times New Roman" w:cs="Times New Roman"/>
          <w:sz w:val="22"/>
          <w:szCs w:val="22"/>
        </w:rPr>
        <w:t>investment in joint venture.</w:t>
      </w:r>
      <w:r w:rsidR="00304C66">
        <w:rPr>
          <w:rFonts w:ascii="Times New Roman" w:hAnsi="Times New Roman" w:cs="Times New Roman"/>
          <w:sz w:val="22"/>
          <w:szCs w:val="22"/>
        </w:rPr>
        <w:t xml:space="preserve"> </w:t>
      </w:r>
      <w:r w:rsidRPr="00E93654">
        <w:rPr>
          <w:rFonts w:ascii="Times New Roman" w:hAnsi="Times New Roman" w:cs="Times New Roman"/>
          <w:sz w:val="22"/>
          <w:szCs w:val="22"/>
        </w:rPr>
        <w:t xml:space="preserve">The carrying amount of the net assets of </w:t>
      </w:r>
      <w:r w:rsidR="000B58C1" w:rsidRPr="00E93654">
        <w:rPr>
          <w:rFonts w:ascii="Times New Roman" w:hAnsi="Times New Roman" w:cs="Times New Roman"/>
          <w:sz w:val="22"/>
          <w:szCs w:val="22"/>
        </w:rPr>
        <w:t>9 Petro</w:t>
      </w:r>
      <w:r w:rsidRPr="00E93654">
        <w:rPr>
          <w:rFonts w:ascii="Times New Roman" w:hAnsi="Times New Roman" w:cs="Times New Roman"/>
          <w:sz w:val="22"/>
          <w:szCs w:val="22"/>
        </w:rPr>
        <w:t xml:space="preserve"> in the consolidated financial statements as of the date of </w:t>
      </w:r>
      <w:r w:rsidR="00E4185D" w:rsidRPr="00E93654">
        <w:rPr>
          <w:rFonts w:ascii="Times New Roman" w:hAnsi="Times New Roman" w:cs="Times New Roman"/>
          <w:sz w:val="22"/>
          <w:szCs w:val="22"/>
        </w:rPr>
        <w:t>waive</w:t>
      </w:r>
      <w:r w:rsidR="00EC0FF2">
        <w:rPr>
          <w:rFonts w:ascii="Times New Roman" w:hAnsi="Times New Roman"/>
          <w:sz w:val="22"/>
          <w:szCs w:val="28"/>
        </w:rPr>
        <w:t>r</w:t>
      </w:r>
      <w:r w:rsidRPr="00E93654">
        <w:rPr>
          <w:rFonts w:ascii="Times New Roman" w:hAnsi="Times New Roman" w:cs="Times New Roman"/>
          <w:sz w:val="22"/>
          <w:szCs w:val="22"/>
        </w:rPr>
        <w:t xml:space="preserve"> was Baht 26.5 million. </w:t>
      </w:r>
      <w:r w:rsidR="00304C66">
        <w:rPr>
          <w:rFonts w:ascii="Times New Roman" w:hAnsi="Times New Roman" w:cs="Times New Roman"/>
          <w:sz w:val="22"/>
          <w:szCs w:val="22"/>
        </w:rPr>
        <w:br/>
      </w:r>
      <w:r w:rsidRPr="00E93654">
        <w:rPr>
          <w:rFonts w:ascii="Times New Roman" w:hAnsi="Times New Roman" w:cs="Times New Roman"/>
          <w:sz w:val="22"/>
          <w:szCs w:val="22"/>
        </w:rPr>
        <w:t>The fair value of the Group's</w:t>
      </w:r>
      <w:r w:rsidR="00304C66">
        <w:rPr>
          <w:rFonts w:ascii="Times New Roman" w:hAnsi="Times New Roman" w:cs="Times New Roman"/>
          <w:sz w:val="22"/>
          <w:szCs w:val="22"/>
        </w:rPr>
        <w:t xml:space="preserve"> </w:t>
      </w:r>
      <w:r w:rsidRPr="00E93654">
        <w:rPr>
          <w:rFonts w:ascii="Times New Roman" w:hAnsi="Times New Roman" w:cs="Times New Roman"/>
          <w:sz w:val="22"/>
          <w:szCs w:val="22"/>
        </w:rPr>
        <w:t>retained interest in the joint venture as of the date of loss of control was Baht 32.8 million</w:t>
      </w:r>
      <w:r w:rsidR="00EB0270">
        <w:rPr>
          <w:rFonts w:ascii="Times New Roman" w:hAnsi="Times New Roman" w:cs="Times New Roman"/>
          <w:sz w:val="22"/>
          <w:szCs w:val="22"/>
        </w:rPr>
        <w:t>, which</w:t>
      </w:r>
      <w:r w:rsidRPr="00E93654">
        <w:rPr>
          <w:rFonts w:ascii="Times New Roman" w:hAnsi="Times New Roman" w:cs="Times New Roman"/>
          <w:sz w:val="22"/>
          <w:szCs w:val="22"/>
        </w:rPr>
        <w:t xml:space="preserve"> </w:t>
      </w:r>
      <w:r w:rsidR="00304C66">
        <w:rPr>
          <w:rFonts w:ascii="Times New Roman" w:hAnsi="Times New Roman" w:cs="Times New Roman"/>
          <w:sz w:val="22"/>
          <w:szCs w:val="22"/>
        </w:rPr>
        <w:t xml:space="preserve">become the </w:t>
      </w:r>
      <w:r w:rsidRPr="00E93654">
        <w:rPr>
          <w:rFonts w:ascii="Times New Roman" w:hAnsi="Times New Roman" w:cs="Times New Roman"/>
          <w:sz w:val="22"/>
          <w:szCs w:val="22"/>
        </w:rPr>
        <w:t xml:space="preserve">initial carrying value of the investment in the joint venture </w:t>
      </w:r>
      <w:r w:rsidR="0052062F">
        <w:rPr>
          <w:rFonts w:ascii="Times New Roman" w:hAnsi="Times New Roman" w:cs="Times New Roman"/>
          <w:sz w:val="22"/>
          <w:szCs w:val="22"/>
        </w:rPr>
        <w:t>at</w:t>
      </w:r>
      <w:r w:rsidRPr="00E93654">
        <w:rPr>
          <w:rFonts w:ascii="Times New Roman" w:hAnsi="Times New Roman" w:cs="Times New Roman"/>
          <w:sz w:val="22"/>
          <w:szCs w:val="22"/>
        </w:rPr>
        <w:t xml:space="preserve"> that date.</w:t>
      </w:r>
      <w:r w:rsidR="00052BE7">
        <w:rPr>
          <w:rFonts w:ascii="Times New Roman" w:hAnsi="Times New Roman" w:cs="Times New Roman"/>
          <w:sz w:val="22"/>
          <w:szCs w:val="22"/>
        </w:rPr>
        <w:t xml:space="preserve"> The Group recognised gain </w:t>
      </w:r>
      <w:r w:rsidR="0052062F">
        <w:rPr>
          <w:rFonts w:ascii="Times New Roman" w:hAnsi="Times New Roman" w:cs="Times New Roman"/>
          <w:sz w:val="22"/>
          <w:szCs w:val="22"/>
        </w:rPr>
        <w:t>on</w:t>
      </w:r>
      <w:r w:rsidR="00052BE7">
        <w:rPr>
          <w:rFonts w:ascii="Times New Roman" w:hAnsi="Times New Roman" w:cs="Times New Roman"/>
          <w:sz w:val="22"/>
          <w:szCs w:val="22"/>
        </w:rPr>
        <w:t xml:space="preserve"> the loss control of the subsidiary, totaling Baht 6.3 million.  </w:t>
      </w:r>
    </w:p>
    <w:p w14:paraId="2387635D" w14:textId="77777777" w:rsidR="00CC2C3F" w:rsidRDefault="00CC2C3F" w:rsidP="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4"/>
          <w:szCs w:val="24"/>
        </w:rPr>
      </w:pPr>
    </w:p>
    <w:p w14:paraId="619EAD56" w14:textId="18AF8D92" w:rsidR="001308F9" w:rsidRDefault="00B606F5" w:rsidP="008C5B8D">
      <w:pPr>
        <w:pStyle w:val="Heading1"/>
        <w:keepLines/>
        <w:numPr>
          <w:ilvl w:val="0"/>
          <w:numId w:val="47"/>
        </w:numPr>
        <w:shd w:val="clear" w:color="auto" w:fill="auto"/>
        <w:ind w:left="540" w:hanging="540"/>
        <w:jc w:val="thaiDistribute"/>
        <w:rPr>
          <w:rFonts w:ascii="Times New Roman" w:hAnsi="Times New Roman"/>
          <w:sz w:val="24"/>
          <w:szCs w:val="24"/>
          <w:u w:val="none"/>
        </w:rPr>
      </w:pPr>
      <w:r w:rsidRPr="00B606F5">
        <w:rPr>
          <w:rFonts w:ascii="Times New Roman" w:hAnsi="Times New Roman"/>
          <w:sz w:val="24"/>
          <w:szCs w:val="24"/>
          <w:u w:val="none"/>
        </w:rPr>
        <w:t xml:space="preserve">Investments in </w:t>
      </w:r>
      <w:r w:rsidR="00087245" w:rsidRPr="00087245">
        <w:rPr>
          <w:rFonts w:ascii="Times New Roman" w:hAnsi="Times New Roman"/>
          <w:sz w:val="24"/>
          <w:szCs w:val="24"/>
          <w:u w:val="none"/>
        </w:rPr>
        <w:t>joint ventures</w:t>
      </w:r>
    </w:p>
    <w:p w14:paraId="1F6CB973" w14:textId="77777777" w:rsidR="00B606F5" w:rsidRPr="003E3E77" w:rsidRDefault="00B606F5" w:rsidP="00B606F5">
      <w:pPr>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3510"/>
        <w:gridCol w:w="450"/>
        <w:gridCol w:w="1080"/>
        <w:gridCol w:w="270"/>
        <w:gridCol w:w="1080"/>
        <w:gridCol w:w="270"/>
        <w:gridCol w:w="1080"/>
        <w:gridCol w:w="270"/>
        <w:gridCol w:w="1080"/>
      </w:tblGrid>
      <w:tr w:rsidR="000B58C1" w14:paraId="62881E1A" w14:textId="77777777" w:rsidTr="00C851AE">
        <w:trPr>
          <w:trHeight w:val="80"/>
        </w:trPr>
        <w:tc>
          <w:tcPr>
            <w:tcW w:w="3510" w:type="dxa"/>
          </w:tcPr>
          <w:p w14:paraId="2114969B" w14:textId="77777777" w:rsidR="000B58C1" w:rsidRPr="0092661C" w:rsidRDefault="000B58C1"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450" w:type="dxa"/>
          </w:tcPr>
          <w:p w14:paraId="5177FD64" w14:textId="77777777" w:rsidR="000B58C1" w:rsidRPr="00255917" w:rsidRDefault="000B58C1"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p>
        </w:tc>
        <w:tc>
          <w:tcPr>
            <w:tcW w:w="2430" w:type="dxa"/>
            <w:gridSpan w:val="3"/>
          </w:tcPr>
          <w:p w14:paraId="51FBCD83" w14:textId="71A491BD" w:rsidR="000B58C1" w:rsidRPr="00255917" w:rsidRDefault="000B58C1"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255917">
              <w:rPr>
                <w:rFonts w:ascii="Times New Roman" w:hAnsi="Times New Roman" w:cs="Times New Roman"/>
                <w:b/>
                <w:bCs/>
                <w:spacing w:val="-4"/>
                <w:sz w:val="22"/>
                <w:szCs w:val="22"/>
              </w:rPr>
              <w:t>Consolidated</w:t>
            </w:r>
          </w:p>
        </w:tc>
        <w:tc>
          <w:tcPr>
            <w:tcW w:w="270" w:type="dxa"/>
          </w:tcPr>
          <w:p w14:paraId="4407F7F3" w14:textId="77777777" w:rsidR="000B58C1" w:rsidRPr="00B44F5E" w:rsidRDefault="000B58C1"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0" w:type="dxa"/>
            <w:gridSpan w:val="3"/>
          </w:tcPr>
          <w:p w14:paraId="00C00B8F" w14:textId="77777777" w:rsidR="000B58C1" w:rsidRPr="00A35AEE" w:rsidRDefault="000B58C1"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0B58C1" w14:paraId="561204BE" w14:textId="77777777" w:rsidTr="00C851AE">
        <w:trPr>
          <w:trHeight w:val="80"/>
        </w:trPr>
        <w:tc>
          <w:tcPr>
            <w:tcW w:w="3510" w:type="dxa"/>
          </w:tcPr>
          <w:p w14:paraId="1AF7AB48" w14:textId="77777777" w:rsidR="000B58C1" w:rsidRPr="0092661C" w:rsidRDefault="000B58C1"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450" w:type="dxa"/>
          </w:tcPr>
          <w:p w14:paraId="64C7B3BE" w14:textId="77777777" w:rsidR="000B58C1" w:rsidRPr="00255917" w:rsidRDefault="000B58C1"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p>
        </w:tc>
        <w:tc>
          <w:tcPr>
            <w:tcW w:w="2430" w:type="dxa"/>
            <w:gridSpan w:val="3"/>
          </w:tcPr>
          <w:p w14:paraId="7881DAD6" w14:textId="0340B761" w:rsidR="000B58C1" w:rsidRPr="00255917" w:rsidRDefault="000B58C1"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255917">
              <w:rPr>
                <w:rFonts w:ascii="Times New Roman" w:hAnsi="Times New Roman" w:cs="Times New Roman"/>
                <w:b/>
                <w:bCs/>
                <w:spacing w:val="-4"/>
                <w:sz w:val="22"/>
                <w:szCs w:val="22"/>
              </w:rPr>
              <w:t>financial statement</w:t>
            </w:r>
            <w:r>
              <w:rPr>
                <w:rFonts w:ascii="Times New Roman" w:hAnsi="Times New Roman" w:cs="Times New Roman"/>
                <w:b/>
                <w:bCs/>
                <w:spacing w:val="-4"/>
                <w:sz w:val="22"/>
                <w:szCs w:val="22"/>
              </w:rPr>
              <w:t>s</w:t>
            </w:r>
          </w:p>
        </w:tc>
        <w:tc>
          <w:tcPr>
            <w:tcW w:w="270" w:type="dxa"/>
          </w:tcPr>
          <w:p w14:paraId="28B5358F" w14:textId="77777777" w:rsidR="000B58C1" w:rsidRPr="00B44F5E" w:rsidRDefault="000B58C1"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0" w:type="dxa"/>
            <w:gridSpan w:val="3"/>
          </w:tcPr>
          <w:p w14:paraId="4AD4857E" w14:textId="77777777" w:rsidR="000B58C1" w:rsidRPr="00A35AEE" w:rsidRDefault="000B58C1"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0B58C1" w14:paraId="6B40BCBD" w14:textId="77777777" w:rsidTr="00C851AE">
        <w:trPr>
          <w:trHeight w:val="80"/>
        </w:trPr>
        <w:tc>
          <w:tcPr>
            <w:tcW w:w="3510" w:type="dxa"/>
          </w:tcPr>
          <w:p w14:paraId="0C4CE24A" w14:textId="77777777" w:rsidR="000B58C1" w:rsidRPr="0023000B" w:rsidRDefault="000B58C1" w:rsidP="00EA1A2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56"/>
              <w:rPr>
                <w:rFonts w:cs="Times New Roman"/>
                <w:b/>
                <w:bCs/>
                <w:i/>
                <w:iCs/>
                <w:spacing w:val="-8"/>
              </w:rPr>
            </w:pPr>
          </w:p>
        </w:tc>
        <w:tc>
          <w:tcPr>
            <w:tcW w:w="450" w:type="dxa"/>
          </w:tcPr>
          <w:p w14:paraId="393B115B" w14:textId="2CDB7C6E" w:rsidR="000B58C1" w:rsidRPr="000B58C1" w:rsidRDefault="000B58C1"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z w:val="22"/>
                <w:szCs w:val="22"/>
              </w:rPr>
            </w:pPr>
            <w:r w:rsidRPr="000B58C1">
              <w:rPr>
                <w:rFonts w:ascii="Times New Roman" w:hAnsi="Times New Roman" w:cs="Times New Roman"/>
                <w:i/>
                <w:iCs/>
                <w:sz w:val="22"/>
                <w:szCs w:val="22"/>
              </w:rPr>
              <w:t>Note</w:t>
            </w:r>
          </w:p>
        </w:tc>
        <w:tc>
          <w:tcPr>
            <w:tcW w:w="1080" w:type="dxa"/>
          </w:tcPr>
          <w:p w14:paraId="057C3D61" w14:textId="5C476002" w:rsidR="000B58C1" w:rsidRPr="00652D88" w:rsidRDefault="000B58C1"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652D88">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0A4B7035" w14:textId="77777777" w:rsidR="000B58C1" w:rsidRPr="00652D88" w:rsidRDefault="000B58C1"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14:paraId="0B1C5D0D" w14:textId="4C43BC92" w:rsidR="000B58C1" w:rsidRPr="00652D88" w:rsidRDefault="000B58C1"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652D88">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5A2A6D40" w14:textId="77777777" w:rsidR="000B58C1" w:rsidRPr="00652D88" w:rsidRDefault="000B58C1"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14:paraId="28AE0C90" w14:textId="144C25BE" w:rsidR="000B58C1" w:rsidRPr="00652D88" w:rsidRDefault="000B58C1" w:rsidP="00EA1A2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652D88">
              <w:rPr>
                <w:rFonts w:cs="Times New Roman"/>
              </w:rPr>
              <w:t>202</w:t>
            </w:r>
            <w:r>
              <w:rPr>
                <w:rFonts w:cs="Times New Roman"/>
              </w:rPr>
              <w:t>4</w:t>
            </w:r>
          </w:p>
        </w:tc>
        <w:tc>
          <w:tcPr>
            <w:tcW w:w="270" w:type="dxa"/>
          </w:tcPr>
          <w:p w14:paraId="3824C1C3" w14:textId="77777777" w:rsidR="000B58C1" w:rsidRPr="00652D88" w:rsidRDefault="000B58C1"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14:paraId="752A1A52" w14:textId="573B6EBB" w:rsidR="000B58C1" w:rsidRPr="00652D88" w:rsidRDefault="000B58C1"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652D88">
              <w:rPr>
                <w:rFonts w:ascii="Times New Roman" w:hAnsi="Times New Roman" w:cs="Times New Roman"/>
                <w:sz w:val="22"/>
                <w:szCs w:val="22"/>
              </w:rPr>
              <w:t>202</w:t>
            </w:r>
            <w:r>
              <w:rPr>
                <w:rFonts w:ascii="Times New Roman" w:hAnsi="Times New Roman" w:cs="Times New Roman"/>
                <w:sz w:val="22"/>
                <w:szCs w:val="22"/>
              </w:rPr>
              <w:t>3</w:t>
            </w:r>
          </w:p>
        </w:tc>
      </w:tr>
      <w:tr w:rsidR="000B58C1" w14:paraId="3E6C1ED9" w14:textId="77777777" w:rsidTr="00C851AE">
        <w:trPr>
          <w:trHeight w:val="80"/>
        </w:trPr>
        <w:tc>
          <w:tcPr>
            <w:tcW w:w="3510" w:type="dxa"/>
          </w:tcPr>
          <w:p w14:paraId="2D958FBA" w14:textId="77777777" w:rsidR="000B58C1" w:rsidRPr="0092661C" w:rsidRDefault="000B58C1"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450" w:type="dxa"/>
          </w:tcPr>
          <w:p w14:paraId="1BD051FB" w14:textId="77777777" w:rsidR="000B58C1" w:rsidRPr="00D675DD" w:rsidRDefault="000B58C1"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130" w:type="dxa"/>
            <w:gridSpan w:val="7"/>
          </w:tcPr>
          <w:p w14:paraId="6AEDC359" w14:textId="2A15A7BA" w:rsidR="000B58C1" w:rsidRPr="005737AB" w:rsidRDefault="000B58C1" w:rsidP="00EA1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0B58C1" w14:paraId="5ABF0680" w14:textId="77777777" w:rsidTr="00C851AE">
        <w:trPr>
          <w:trHeight w:val="80"/>
        </w:trPr>
        <w:tc>
          <w:tcPr>
            <w:tcW w:w="3510" w:type="dxa"/>
          </w:tcPr>
          <w:p w14:paraId="54E84BDD" w14:textId="77777777" w:rsidR="000B58C1" w:rsidRPr="0092661C" w:rsidRDefault="000B58C1" w:rsidP="000B5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450" w:type="dxa"/>
          </w:tcPr>
          <w:p w14:paraId="06422737" w14:textId="0581CC1B" w:rsidR="000B58C1" w:rsidRPr="000B58C1"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pPr>
          </w:p>
        </w:tc>
        <w:tc>
          <w:tcPr>
            <w:tcW w:w="5130" w:type="dxa"/>
            <w:gridSpan w:val="7"/>
          </w:tcPr>
          <w:p w14:paraId="6DA1296C" w14:textId="21E5C1A2" w:rsidR="000B58C1" w:rsidRPr="00D675DD" w:rsidRDefault="000B58C1" w:rsidP="000B5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0B58C1" w14:paraId="3D1D985C" w14:textId="77777777" w:rsidTr="00C851AE">
        <w:trPr>
          <w:trHeight w:val="80"/>
        </w:trPr>
        <w:tc>
          <w:tcPr>
            <w:tcW w:w="3510" w:type="dxa"/>
          </w:tcPr>
          <w:p w14:paraId="6D69367D" w14:textId="77777777" w:rsidR="000B58C1" w:rsidRPr="00241684"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8F0952">
              <w:t>At 1 January</w:t>
            </w:r>
          </w:p>
        </w:tc>
        <w:tc>
          <w:tcPr>
            <w:tcW w:w="450" w:type="dxa"/>
          </w:tcPr>
          <w:p w14:paraId="68ED92A5" w14:textId="5F7FD7FC" w:rsidR="000B58C1" w:rsidRPr="003660DA"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pPr>
          </w:p>
        </w:tc>
        <w:tc>
          <w:tcPr>
            <w:tcW w:w="1080" w:type="dxa"/>
          </w:tcPr>
          <w:p w14:paraId="050445F8" w14:textId="32E727C6"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C851AE">
              <w:t>994,324</w:t>
            </w:r>
          </w:p>
        </w:tc>
        <w:tc>
          <w:tcPr>
            <w:tcW w:w="270" w:type="dxa"/>
          </w:tcPr>
          <w:p w14:paraId="0FFCE3C8"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3BB3B55" w14:textId="54DC2201"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C851AE">
              <w:t>811,887</w:t>
            </w:r>
          </w:p>
        </w:tc>
        <w:tc>
          <w:tcPr>
            <w:tcW w:w="270" w:type="dxa"/>
          </w:tcPr>
          <w:p w14:paraId="70E01740"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FE8D754" w14:textId="418ED3EE"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C851AE">
              <w:t>903,630</w:t>
            </w:r>
          </w:p>
        </w:tc>
        <w:tc>
          <w:tcPr>
            <w:tcW w:w="270" w:type="dxa"/>
          </w:tcPr>
          <w:p w14:paraId="02998CB5"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7B7B167" w14:textId="1DC830DF"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C851AE">
              <w:t>825,930</w:t>
            </w:r>
          </w:p>
        </w:tc>
      </w:tr>
      <w:tr w:rsidR="000B58C1" w14:paraId="7C0B9C9B" w14:textId="77777777" w:rsidTr="00C851AE">
        <w:trPr>
          <w:trHeight w:val="80"/>
        </w:trPr>
        <w:tc>
          <w:tcPr>
            <w:tcW w:w="3510" w:type="dxa"/>
          </w:tcPr>
          <w:p w14:paraId="1B6F7992" w14:textId="32ED23F8" w:rsidR="000B58C1" w:rsidRPr="00C851AE" w:rsidRDefault="000B58C1" w:rsidP="000B58C1">
            <w:pPr>
              <w:pStyle w:val="acctfourfigures"/>
              <w:tabs>
                <w:tab w:val="clear" w:pos="765"/>
              </w:tabs>
              <w:spacing w:line="240" w:lineRule="atLeast"/>
              <w:rPr>
                <w:spacing w:val="-2"/>
              </w:rPr>
            </w:pPr>
            <w:r w:rsidRPr="00C851AE">
              <w:rPr>
                <w:spacing w:val="-2"/>
                <w:szCs w:val="22"/>
              </w:rPr>
              <w:t>Share of profit of joint ventures</w:t>
            </w:r>
          </w:p>
        </w:tc>
        <w:tc>
          <w:tcPr>
            <w:tcW w:w="450" w:type="dxa"/>
          </w:tcPr>
          <w:p w14:paraId="455E8081" w14:textId="468DD6E2" w:rsidR="000B58C1" w:rsidRPr="000B58C1"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pPr>
          </w:p>
        </w:tc>
        <w:tc>
          <w:tcPr>
            <w:tcW w:w="1080" w:type="dxa"/>
          </w:tcPr>
          <w:p w14:paraId="3710384A" w14:textId="7D1FBB39"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p>
        </w:tc>
        <w:tc>
          <w:tcPr>
            <w:tcW w:w="270" w:type="dxa"/>
          </w:tcPr>
          <w:p w14:paraId="044C3E29"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BF9651C" w14:textId="77777777"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p>
        </w:tc>
        <w:tc>
          <w:tcPr>
            <w:tcW w:w="270" w:type="dxa"/>
          </w:tcPr>
          <w:p w14:paraId="29A8E88C"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4FEE029F" w14:textId="77777777"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p>
        </w:tc>
        <w:tc>
          <w:tcPr>
            <w:tcW w:w="270" w:type="dxa"/>
          </w:tcPr>
          <w:p w14:paraId="78E77DB4"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63CE4A77" w14:textId="77777777"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p>
        </w:tc>
      </w:tr>
      <w:tr w:rsidR="000B58C1" w14:paraId="3F3C2669" w14:textId="77777777" w:rsidTr="00C851AE">
        <w:trPr>
          <w:trHeight w:val="80"/>
        </w:trPr>
        <w:tc>
          <w:tcPr>
            <w:tcW w:w="3510" w:type="dxa"/>
          </w:tcPr>
          <w:p w14:paraId="6483DD4B" w14:textId="42EFC836" w:rsidR="000B58C1" w:rsidRPr="007D7734" w:rsidRDefault="000B58C1" w:rsidP="000B58C1">
            <w:pPr>
              <w:pStyle w:val="acctfourfigures"/>
              <w:tabs>
                <w:tab w:val="clear" w:pos="765"/>
              </w:tabs>
              <w:spacing w:line="240" w:lineRule="atLeast"/>
              <w:ind w:right="-103"/>
              <w:rPr>
                <w:szCs w:val="22"/>
              </w:rPr>
            </w:pPr>
            <w:r>
              <w:rPr>
                <w:szCs w:val="22"/>
              </w:rPr>
              <w:t xml:space="preserve">   accounted for using equity method</w:t>
            </w:r>
          </w:p>
        </w:tc>
        <w:tc>
          <w:tcPr>
            <w:tcW w:w="450" w:type="dxa"/>
          </w:tcPr>
          <w:p w14:paraId="77119010" w14:textId="4A796B00" w:rsidR="000B58C1" w:rsidRPr="003660DA"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pPr>
          </w:p>
        </w:tc>
        <w:tc>
          <w:tcPr>
            <w:tcW w:w="1080" w:type="dxa"/>
          </w:tcPr>
          <w:p w14:paraId="317B602E" w14:textId="2250B27F" w:rsidR="000B58C1" w:rsidRPr="00C851AE" w:rsidRDefault="00C851AE"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C851AE">
              <w:t>75,738</w:t>
            </w:r>
          </w:p>
        </w:tc>
        <w:tc>
          <w:tcPr>
            <w:tcW w:w="270" w:type="dxa"/>
          </w:tcPr>
          <w:p w14:paraId="65258B37"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6C5ABA42" w14:textId="603454C5"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C851AE">
              <w:t>104,737</w:t>
            </w:r>
          </w:p>
        </w:tc>
        <w:tc>
          <w:tcPr>
            <w:tcW w:w="270" w:type="dxa"/>
          </w:tcPr>
          <w:p w14:paraId="6FA86ACA"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2B15A81E" w14:textId="49D3FFD7"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C851AE">
              <w:t>-</w:t>
            </w:r>
          </w:p>
        </w:tc>
        <w:tc>
          <w:tcPr>
            <w:tcW w:w="270" w:type="dxa"/>
          </w:tcPr>
          <w:p w14:paraId="78DF4D8D"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29AF2571" w14:textId="5444FCCD"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C851AE">
              <w:t>-</w:t>
            </w:r>
          </w:p>
        </w:tc>
      </w:tr>
      <w:tr w:rsidR="000B58C1" w14:paraId="373863FE" w14:textId="77777777" w:rsidTr="00C851AE">
        <w:trPr>
          <w:trHeight w:val="80"/>
        </w:trPr>
        <w:tc>
          <w:tcPr>
            <w:tcW w:w="3510" w:type="dxa"/>
          </w:tcPr>
          <w:p w14:paraId="709889FF" w14:textId="61AE54C8" w:rsidR="000B58C1" w:rsidRDefault="00304C66" w:rsidP="000B58C1">
            <w:pPr>
              <w:pStyle w:val="acctfourfigures"/>
              <w:tabs>
                <w:tab w:val="clear" w:pos="765"/>
              </w:tabs>
              <w:spacing w:line="240" w:lineRule="atLeast"/>
              <w:ind w:right="-103"/>
              <w:rPr>
                <w:szCs w:val="22"/>
              </w:rPr>
            </w:pPr>
            <w:r>
              <w:rPr>
                <w:szCs w:val="22"/>
              </w:rPr>
              <w:t>Chang</w:t>
            </w:r>
            <w:r w:rsidR="006659E9">
              <w:rPr>
                <w:szCs w:val="22"/>
              </w:rPr>
              <w:t>e</w:t>
            </w:r>
            <w:r>
              <w:rPr>
                <w:szCs w:val="22"/>
              </w:rPr>
              <w:t xml:space="preserve"> in classification of investment</w:t>
            </w:r>
          </w:p>
        </w:tc>
        <w:tc>
          <w:tcPr>
            <w:tcW w:w="450" w:type="dxa"/>
          </w:tcPr>
          <w:p w14:paraId="19B8EDAC" w14:textId="2F0AC31B" w:rsidR="000B58C1" w:rsidRPr="003660DA"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pPr>
          </w:p>
        </w:tc>
        <w:tc>
          <w:tcPr>
            <w:tcW w:w="1080" w:type="dxa"/>
          </w:tcPr>
          <w:p w14:paraId="26F300C9" w14:textId="77D0A0E2"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p>
        </w:tc>
        <w:tc>
          <w:tcPr>
            <w:tcW w:w="270" w:type="dxa"/>
          </w:tcPr>
          <w:p w14:paraId="5371F051"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51D3056" w14:textId="77777777"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p>
        </w:tc>
        <w:tc>
          <w:tcPr>
            <w:tcW w:w="270" w:type="dxa"/>
          </w:tcPr>
          <w:p w14:paraId="5BD43612"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72B40C7" w14:textId="77777777"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p>
        </w:tc>
        <w:tc>
          <w:tcPr>
            <w:tcW w:w="270" w:type="dxa"/>
          </w:tcPr>
          <w:p w14:paraId="5161163E"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149F1D6C" w14:textId="77777777"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p>
        </w:tc>
      </w:tr>
      <w:tr w:rsidR="000B58C1" w14:paraId="314533D9" w14:textId="77777777" w:rsidTr="00C851AE">
        <w:trPr>
          <w:trHeight w:val="80"/>
        </w:trPr>
        <w:tc>
          <w:tcPr>
            <w:tcW w:w="3510" w:type="dxa"/>
          </w:tcPr>
          <w:p w14:paraId="3ABCEBCB" w14:textId="1FDEF50C" w:rsidR="000B58C1" w:rsidRPr="00C863CF" w:rsidRDefault="000B58C1" w:rsidP="000B58C1">
            <w:pPr>
              <w:pStyle w:val="acctfourfigures"/>
              <w:tabs>
                <w:tab w:val="clear" w:pos="765"/>
              </w:tabs>
              <w:spacing w:line="240" w:lineRule="atLeast"/>
              <w:ind w:right="-103"/>
              <w:rPr>
                <w:spacing w:val="-6"/>
                <w:szCs w:val="22"/>
              </w:rPr>
            </w:pPr>
            <w:r>
              <w:rPr>
                <w:szCs w:val="22"/>
              </w:rPr>
              <w:t xml:space="preserve">   </w:t>
            </w:r>
            <w:r w:rsidR="00C863CF" w:rsidRPr="00C863CF">
              <w:rPr>
                <w:spacing w:val="-6"/>
                <w:szCs w:val="22"/>
              </w:rPr>
              <w:t>f</w:t>
            </w:r>
            <w:r w:rsidR="00304C66" w:rsidRPr="00C863CF">
              <w:rPr>
                <w:spacing w:val="-6"/>
                <w:szCs w:val="22"/>
              </w:rPr>
              <w:t xml:space="preserve">rom </w:t>
            </w:r>
            <w:r w:rsidRPr="00C863CF">
              <w:rPr>
                <w:spacing w:val="-6"/>
                <w:szCs w:val="22"/>
              </w:rPr>
              <w:t>the loss of control of a subsidiary</w:t>
            </w:r>
          </w:p>
        </w:tc>
        <w:tc>
          <w:tcPr>
            <w:tcW w:w="450" w:type="dxa"/>
          </w:tcPr>
          <w:p w14:paraId="3CF8DA43" w14:textId="653465F1" w:rsidR="000B58C1" w:rsidRPr="000B58C1"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i/>
                <w:iCs/>
              </w:rPr>
            </w:pPr>
            <w:r w:rsidRPr="000B58C1">
              <w:rPr>
                <w:i/>
                <w:iCs/>
              </w:rPr>
              <w:t>10</w:t>
            </w:r>
          </w:p>
        </w:tc>
        <w:tc>
          <w:tcPr>
            <w:tcW w:w="1080" w:type="dxa"/>
          </w:tcPr>
          <w:p w14:paraId="7CAEA45B" w14:textId="36E2C509" w:rsidR="000B58C1" w:rsidRPr="00C851AE" w:rsidRDefault="00C851AE"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C851AE">
              <w:t>32,829</w:t>
            </w:r>
          </w:p>
        </w:tc>
        <w:tc>
          <w:tcPr>
            <w:tcW w:w="270" w:type="dxa"/>
          </w:tcPr>
          <w:p w14:paraId="52E4408D"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198D470E" w14:textId="5682BC62" w:rsidR="000B58C1" w:rsidRPr="00C851AE" w:rsidRDefault="00C851AE"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t>-</w:t>
            </w:r>
          </w:p>
        </w:tc>
        <w:tc>
          <w:tcPr>
            <w:tcW w:w="270" w:type="dxa"/>
          </w:tcPr>
          <w:p w14:paraId="5BEB91CA"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744EAF0" w14:textId="2C663E85" w:rsidR="000B58C1" w:rsidRPr="00C851AE" w:rsidRDefault="00C851AE"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C851AE">
              <w:t>33,000</w:t>
            </w:r>
          </w:p>
        </w:tc>
        <w:tc>
          <w:tcPr>
            <w:tcW w:w="270" w:type="dxa"/>
          </w:tcPr>
          <w:p w14:paraId="29F6035B"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DEB91CC" w14:textId="77777777"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p>
        </w:tc>
      </w:tr>
      <w:tr w:rsidR="000B58C1" w14:paraId="3026DE7F" w14:textId="77777777" w:rsidTr="00C851AE">
        <w:trPr>
          <w:trHeight w:val="80"/>
        </w:trPr>
        <w:tc>
          <w:tcPr>
            <w:tcW w:w="3510" w:type="dxa"/>
          </w:tcPr>
          <w:p w14:paraId="6CAFCAB4" w14:textId="77777777" w:rsidR="000B58C1" w:rsidRDefault="000B58C1" w:rsidP="000B58C1">
            <w:pPr>
              <w:pStyle w:val="acctfourfigures"/>
              <w:tabs>
                <w:tab w:val="clear" w:pos="765"/>
              </w:tabs>
              <w:spacing w:line="240" w:lineRule="atLeast"/>
              <w:ind w:right="-103"/>
              <w:rPr>
                <w:szCs w:val="22"/>
              </w:rPr>
            </w:pPr>
            <w:r>
              <w:rPr>
                <w:szCs w:val="22"/>
              </w:rPr>
              <w:t>Additional paid-up</w:t>
            </w:r>
          </w:p>
        </w:tc>
        <w:tc>
          <w:tcPr>
            <w:tcW w:w="450" w:type="dxa"/>
          </w:tcPr>
          <w:p w14:paraId="133EDAAB" w14:textId="4ECE13B4" w:rsidR="000B58C1" w:rsidRPr="00E72E71"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pPr>
          </w:p>
        </w:tc>
        <w:tc>
          <w:tcPr>
            <w:tcW w:w="1080" w:type="dxa"/>
          </w:tcPr>
          <w:p w14:paraId="37403C03" w14:textId="012707B3" w:rsidR="000B58C1" w:rsidRPr="00C851AE" w:rsidRDefault="00C851AE"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t>-</w:t>
            </w:r>
          </w:p>
        </w:tc>
        <w:tc>
          <w:tcPr>
            <w:tcW w:w="270" w:type="dxa"/>
          </w:tcPr>
          <w:p w14:paraId="364AFD48"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5E383DA" w14:textId="1B8994E3"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C851AE">
              <w:t>77,700</w:t>
            </w:r>
          </w:p>
        </w:tc>
        <w:tc>
          <w:tcPr>
            <w:tcW w:w="270" w:type="dxa"/>
          </w:tcPr>
          <w:p w14:paraId="34463416"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04490D6F" w14:textId="45AB44FF" w:rsidR="000B58C1" w:rsidRPr="00C851AE" w:rsidRDefault="00C851AE"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t>-</w:t>
            </w:r>
          </w:p>
        </w:tc>
        <w:tc>
          <w:tcPr>
            <w:tcW w:w="270" w:type="dxa"/>
          </w:tcPr>
          <w:p w14:paraId="0194FBD9"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4B8E60DD" w14:textId="0EE86810"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C851AE">
              <w:t>77,700</w:t>
            </w:r>
          </w:p>
        </w:tc>
      </w:tr>
      <w:tr w:rsidR="000B58C1" w14:paraId="1D856839" w14:textId="77777777" w:rsidTr="00C851AE">
        <w:trPr>
          <w:trHeight w:val="80"/>
        </w:trPr>
        <w:tc>
          <w:tcPr>
            <w:tcW w:w="3510" w:type="dxa"/>
          </w:tcPr>
          <w:p w14:paraId="16526CE8" w14:textId="77777777" w:rsidR="000B58C1" w:rsidRPr="001C33AF"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307040">
              <w:rPr>
                <w:rFonts w:cs="Times New Roman"/>
                <w:b/>
                <w:bCs/>
              </w:rPr>
              <w:t>At 31 December</w:t>
            </w:r>
          </w:p>
        </w:tc>
        <w:tc>
          <w:tcPr>
            <w:tcW w:w="450" w:type="dxa"/>
          </w:tcPr>
          <w:p w14:paraId="3792E949" w14:textId="12E6F8C8" w:rsidR="000B58C1" w:rsidRPr="000B58C1"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pPr>
          </w:p>
        </w:tc>
        <w:tc>
          <w:tcPr>
            <w:tcW w:w="1080" w:type="dxa"/>
            <w:tcBorders>
              <w:top w:val="single" w:sz="4" w:space="0" w:color="auto"/>
              <w:bottom w:val="double" w:sz="4" w:space="0" w:color="auto"/>
            </w:tcBorders>
          </w:tcPr>
          <w:p w14:paraId="7E310C5E" w14:textId="0A5A2CBA" w:rsidR="000B58C1" w:rsidRPr="00C851AE" w:rsidRDefault="00C851AE"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rPr>
                <w:b/>
                <w:bCs/>
              </w:rPr>
            </w:pPr>
            <w:r w:rsidRPr="00C851AE">
              <w:rPr>
                <w:b/>
                <w:bCs/>
              </w:rPr>
              <w:t>1,102,891</w:t>
            </w:r>
          </w:p>
        </w:tc>
        <w:tc>
          <w:tcPr>
            <w:tcW w:w="270" w:type="dxa"/>
          </w:tcPr>
          <w:p w14:paraId="3AB45C2C"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3440DEB9" w14:textId="5D42335C"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rPr>
                <w:b/>
                <w:bCs/>
              </w:rPr>
            </w:pPr>
            <w:r w:rsidRPr="00C851AE">
              <w:rPr>
                <w:b/>
                <w:bCs/>
              </w:rPr>
              <w:t>994,324</w:t>
            </w:r>
          </w:p>
        </w:tc>
        <w:tc>
          <w:tcPr>
            <w:tcW w:w="270" w:type="dxa"/>
          </w:tcPr>
          <w:p w14:paraId="37AD37C6"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0B41753C" w14:textId="65B99302" w:rsidR="000B58C1" w:rsidRPr="00C851AE" w:rsidRDefault="00C851AE"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rPr>
                <w:b/>
                <w:bCs/>
              </w:rPr>
            </w:pPr>
            <w:r w:rsidRPr="00C851AE">
              <w:rPr>
                <w:b/>
                <w:bCs/>
              </w:rPr>
              <w:t>936,630</w:t>
            </w:r>
          </w:p>
        </w:tc>
        <w:tc>
          <w:tcPr>
            <w:tcW w:w="270" w:type="dxa"/>
          </w:tcPr>
          <w:p w14:paraId="693B2B27" w14:textId="77777777" w:rsidR="000B58C1" w:rsidRPr="00C851AE" w:rsidRDefault="000B58C1" w:rsidP="000B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1DF36564" w14:textId="312761E6" w:rsidR="000B58C1" w:rsidRPr="00C851AE" w:rsidRDefault="000B58C1" w:rsidP="00C851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rPr>
                <w:b/>
                <w:bCs/>
              </w:rPr>
            </w:pPr>
            <w:r w:rsidRPr="00C851AE">
              <w:rPr>
                <w:b/>
                <w:bCs/>
              </w:rPr>
              <w:t>903,630</w:t>
            </w:r>
          </w:p>
        </w:tc>
      </w:tr>
    </w:tbl>
    <w:p w14:paraId="0BDFB0B5" w14:textId="77777777" w:rsidR="000B58C1" w:rsidRDefault="000B58C1" w:rsidP="00A2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115"/>
        <w:jc w:val="thaiDistribute"/>
        <w:rPr>
          <w:rFonts w:ascii="Times New Roman" w:hAnsi="Times New Roman"/>
          <w:sz w:val="22"/>
          <w:szCs w:val="22"/>
        </w:rPr>
      </w:pPr>
    </w:p>
    <w:p w14:paraId="55B613B2" w14:textId="114B2BE5" w:rsidR="000B58C1" w:rsidRDefault="000B58C1" w:rsidP="00A2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115"/>
        <w:jc w:val="thaiDistribute"/>
        <w:rPr>
          <w:rFonts w:ascii="Times New Roman" w:hAnsi="Times New Roman"/>
          <w:sz w:val="22"/>
          <w:szCs w:val="22"/>
        </w:rPr>
      </w:pPr>
      <w:r>
        <w:rPr>
          <w:rFonts w:ascii="Times New Roman" w:hAnsi="Times New Roman"/>
          <w:sz w:val="22"/>
          <w:szCs w:val="22"/>
        </w:rPr>
        <w:br w:type="page"/>
      </w:r>
    </w:p>
    <w:p w14:paraId="4EC4F84F" w14:textId="39B88DE2" w:rsidR="00450052" w:rsidRDefault="00450052" w:rsidP="004D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2"/>
        </w:rPr>
      </w:pPr>
      <w:r w:rsidRPr="00314092">
        <w:rPr>
          <w:rFonts w:ascii="Times New Roman" w:hAnsi="Times New Roman"/>
          <w:sz w:val="22"/>
          <w:szCs w:val="22"/>
        </w:rPr>
        <w:lastRenderedPageBreak/>
        <w:t xml:space="preserve">The Company </w:t>
      </w:r>
      <w:r w:rsidR="00A73DEE" w:rsidRPr="00314092">
        <w:rPr>
          <w:rFonts w:ascii="Times New Roman" w:hAnsi="Times New Roman"/>
          <w:sz w:val="22"/>
          <w:szCs w:val="22"/>
        </w:rPr>
        <w:t>paid the add</w:t>
      </w:r>
      <w:r w:rsidR="00346DFD" w:rsidRPr="00314092">
        <w:rPr>
          <w:rFonts w:ascii="Times New Roman" w:hAnsi="Times New Roman"/>
          <w:sz w:val="22"/>
          <w:szCs w:val="22"/>
        </w:rPr>
        <w:t>itional paid-up share capital</w:t>
      </w:r>
      <w:r w:rsidR="00EF08DE" w:rsidRPr="00314092">
        <w:rPr>
          <w:rFonts w:ascii="Times New Roman" w:hAnsi="Times New Roman"/>
          <w:sz w:val="22"/>
          <w:szCs w:val="22"/>
        </w:rPr>
        <w:t xml:space="preserve"> of</w:t>
      </w:r>
      <w:r w:rsidR="00B45047" w:rsidRPr="00314092">
        <w:rPr>
          <w:rFonts w:ascii="Times New Roman" w:hAnsi="Times New Roman"/>
          <w:sz w:val="22"/>
          <w:szCs w:val="22"/>
        </w:rPr>
        <w:t xml:space="preserve"> joint venture</w:t>
      </w:r>
      <w:r w:rsidR="008E6CDC" w:rsidRPr="00314092">
        <w:rPr>
          <w:rFonts w:ascii="Times New Roman" w:hAnsi="Times New Roman"/>
          <w:sz w:val="22"/>
          <w:szCs w:val="22"/>
        </w:rPr>
        <w:t>s</w:t>
      </w:r>
      <w:r w:rsidR="000058C5" w:rsidRPr="00314092">
        <w:rPr>
          <w:rFonts w:ascii="Times New Roman" w:hAnsi="Times New Roman"/>
          <w:sz w:val="22"/>
          <w:szCs w:val="22"/>
        </w:rPr>
        <w:t xml:space="preserve"> regarding to the additional</w:t>
      </w:r>
      <w:r w:rsidR="00F453F6">
        <w:rPr>
          <w:rFonts w:ascii="Times New Roman" w:hAnsi="Times New Roman"/>
          <w:sz w:val="22"/>
          <w:szCs w:val="22"/>
        </w:rPr>
        <w:br/>
      </w:r>
      <w:r w:rsidR="000058C5" w:rsidRPr="00314092">
        <w:rPr>
          <w:rFonts w:ascii="Times New Roman" w:hAnsi="Times New Roman"/>
          <w:sz w:val="22"/>
          <w:szCs w:val="22"/>
        </w:rPr>
        <w:t>contributions in proportion of its interest</w:t>
      </w:r>
      <w:r w:rsidR="00F622A9" w:rsidRPr="00314092">
        <w:rPr>
          <w:rFonts w:ascii="Times New Roman" w:hAnsi="Times New Roman" w:hint="cs"/>
          <w:sz w:val="22"/>
          <w:szCs w:val="22"/>
          <w:cs/>
        </w:rPr>
        <w:t xml:space="preserve"> </w:t>
      </w:r>
      <w:r w:rsidR="00F622A9" w:rsidRPr="00314092">
        <w:rPr>
          <w:rFonts w:ascii="Times New Roman" w:hAnsi="Times New Roman"/>
          <w:sz w:val="22"/>
          <w:szCs w:val="22"/>
        </w:rPr>
        <w:t>as follow:</w:t>
      </w:r>
    </w:p>
    <w:p w14:paraId="20E763C9" w14:textId="77777777" w:rsidR="00ED72C0" w:rsidRDefault="00ED72C0" w:rsidP="00F62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115"/>
        <w:jc w:val="thaiDistribute"/>
        <w:rPr>
          <w:rFonts w:ascii="Times New Roman" w:hAnsi="Times New Roman"/>
          <w:sz w:val="22"/>
          <w:szCs w:val="22"/>
        </w:rPr>
      </w:pPr>
    </w:p>
    <w:tbl>
      <w:tblPr>
        <w:tblW w:w="9090" w:type="dxa"/>
        <w:tblInd w:w="450" w:type="dxa"/>
        <w:tblLayout w:type="fixed"/>
        <w:tblLook w:val="0000" w:firstRow="0" w:lastRow="0" w:firstColumn="0" w:lastColumn="0" w:noHBand="0" w:noVBand="0"/>
      </w:tblPr>
      <w:tblGrid>
        <w:gridCol w:w="1890"/>
        <w:gridCol w:w="2340"/>
        <w:gridCol w:w="1710"/>
        <w:gridCol w:w="1332"/>
        <w:gridCol w:w="1818"/>
      </w:tblGrid>
      <w:tr w:rsidR="00466C2F" w:rsidRPr="0092661C" w14:paraId="71B2D4FE" w14:textId="77777777" w:rsidTr="005A4B9A">
        <w:trPr>
          <w:trHeight w:val="80"/>
        </w:trPr>
        <w:tc>
          <w:tcPr>
            <w:tcW w:w="1890" w:type="dxa"/>
          </w:tcPr>
          <w:p w14:paraId="5CC472C1" w14:textId="63FBBB6C" w:rsidR="00466C2F" w:rsidRPr="0092661C" w:rsidRDefault="00466C2F"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B2A97">
              <w:rPr>
                <w:rFonts w:ascii="Times New Roman" w:hAnsi="Times New Roman" w:cs="Times New Roman"/>
                <w:sz w:val="22"/>
                <w:szCs w:val="22"/>
              </w:rPr>
              <w:t>Date</w:t>
            </w:r>
          </w:p>
        </w:tc>
        <w:tc>
          <w:tcPr>
            <w:tcW w:w="2340" w:type="dxa"/>
          </w:tcPr>
          <w:p w14:paraId="77733C8A" w14:textId="4B51FCB8" w:rsidR="00466C2F" w:rsidRPr="0092661C" w:rsidRDefault="00466C2F"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B2A97">
              <w:rPr>
                <w:rFonts w:ascii="Times New Roman" w:hAnsi="Times New Roman" w:cs="Times New Roman"/>
                <w:sz w:val="22"/>
                <w:szCs w:val="22"/>
              </w:rPr>
              <w:t>Joint Venture</w:t>
            </w:r>
          </w:p>
        </w:tc>
        <w:tc>
          <w:tcPr>
            <w:tcW w:w="1710" w:type="dxa"/>
          </w:tcPr>
          <w:p w14:paraId="1AE65F97" w14:textId="2358FA8F" w:rsidR="00466C2F" w:rsidRPr="0092661C" w:rsidRDefault="00466C2F"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B2A97">
              <w:rPr>
                <w:rFonts w:ascii="Times New Roman" w:hAnsi="Times New Roman" w:cs="Times New Roman"/>
                <w:sz w:val="22"/>
                <w:szCs w:val="22"/>
              </w:rPr>
              <w:t>Ordinary shares</w:t>
            </w:r>
          </w:p>
        </w:tc>
        <w:tc>
          <w:tcPr>
            <w:tcW w:w="1332" w:type="dxa"/>
          </w:tcPr>
          <w:p w14:paraId="12EDD53C" w14:textId="27910004" w:rsidR="00466C2F" w:rsidRPr="0092661C" w:rsidRDefault="00466C2F"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FE7E82">
              <w:rPr>
                <w:rFonts w:ascii="Times New Roman" w:hAnsi="Times New Roman" w:cs="Times New Roman"/>
                <w:sz w:val="22"/>
                <w:szCs w:val="22"/>
              </w:rPr>
              <w:t>Pa</w:t>
            </w:r>
            <w:r>
              <w:rPr>
                <w:rFonts w:ascii="Times New Roman" w:hAnsi="Times New Roman" w:cs="Times New Roman"/>
                <w:sz w:val="22"/>
                <w:szCs w:val="22"/>
              </w:rPr>
              <w:t>r</w:t>
            </w:r>
            <w:r w:rsidRPr="00FE7E82">
              <w:rPr>
                <w:rFonts w:ascii="Times New Roman" w:hAnsi="Times New Roman" w:cs="Times New Roman"/>
                <w:sz w:val="22"/>
                <w:szCs w:val="22"/>
              </w:rPr>
              <w:t xml:space="preserve"> Value</w:t>
            </w:r>
          </w:p>
        </w:tc>
        <w:tc>
          <w:tcPr>
            <w:tcW w:w="1818" w:type="dxa"/>
          </w:tcPr>
          <w:p w14:paraId="79920410" w14:textId="22CB322C" w:rsidR="00466C2F" w:rsidRPr="0092661C" w:rsidRDefault="00466C2F"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cs="Times New Roman"/>
                <w:sz w:val="22"/>
                <w:szCs w:val="22"/>
              </w:rPr>
              <w:t>Total</w:t>
            </w:r>
          </w:p>
        </w:tc>
      </w:tr>
      <w:tr w:rsidR="00466C2F" w:rsidRPr="0092661C" w14:paraId="154E4A20" w14:textId="77777777" w:rsidTr="005A4B9A">
        <w:trPr>
          <w:trHeight w:val="80"/>
        </w:trPr>
        <w:tc>
          <w:tcPr>
            <w:tcW w:w="1890" w:type="dxa"/>
          </w:tcPr>
          <w:p w14:paraId="4D3621DB" w14:textId="77777777" w:rsidR="00466C2F" w:rsidRPr="0092661C" w:rsidRDefault="00466C2F"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2340" w:type="dxa"/>
          </w:tcPr>
          <w:p w14:paraId="30BDAE51" w14:textId="5126A6DD" w:rsidR="00466C2F" w:rsidRPr="0092661C" w:rsidRDefault="00466C2F"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710" w:type="dxa"/>
          </w:tcPr>
          <w:p w14:paraId="77D53882" w14:textId="70591E55" w:rsidR="00466C2F" w:rsidRPr="0092661C" w:rsidRDefault="00466C2F"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B2A97">
              <w:rPr>
                <w:rFonts w:ascii="Times New Roman" w:hAnsi="Times New Roman" w:cs="Times New Roman"/>
                <w:i/>
                <w:iCs/>
                <w:sz w:val="22"/>
                <w:szCs w:val="22"/>
              </w:rPr>
              <w:t>(Share)</w:t>
            </w:r>
          </w:p>
        </w:tc>
        <w:tc>
          <w:tcPr>
            <w:tcW w:w="1332" w:type="dxa"/>
          </w:tcPr>
          <w:p w14:paraId="49E5C052" w14:textId="25EDA063" w:rsidR="00466C2F" w:rsidRPr="0092661C" w:rsidRDefault="00466C2F"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2B2A97">
              <w:rPr>
                <w:rFonts w:ascii="Times New Roman" w:hAnsi="Times New Roman" w:cs="Times New Roman"/>
                <w:i/>
                <w:iCs/>
                <w:sz w:val="22"/>
                <w:szCs w:val="22"/>
              </w:rPr>
              <w:t>(</w:t>
            </w:r>
            <w:r>
              <w:rPr>
                <w:rFonts w:ascii="Times New Roman" w:hAnsi="Times New Roman" w:cs="Times New Roman"/>
                <w:i/>
                <w:iCs/>
                <w:sz w:val="22"/>
                <w:szCs w:val="22"/>
              </w:rPr>
              <w:t>Baht</w:t>
            </w:r>
            <w:r w:rsidRPr="002B2A97">
              <w:rPr>
                <w:rFonts w:ascii="Times New Roman" w:hAnsi="Times New Roman" w:cs="Times New Roman"/>
                <w:i/>
                <w:iCs/>
                <w:sz w:val="22"/>
                <w:szCs w:val="22"/>
              </w:rPr>
              <w:t>)</w:t>
            </w:r>
          </w:p>
        </w:tc>
        <w:tc>
          <w:tcPr>
            <w:tcW w:w="1818" w:type="dxa"/>
          </w:tcPr>
          <w:p w14:paraId="0E0FF59D" w14:textId="724A57AF" w:rsidR="00466C2F" w:rsidRPr="0092661C" w:rsidRDefault="00466C2F" w:rsidP="00C3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D675DD">
              <w:rPr>
                <w:rFonts w:ascii="Times New Roman" w:hAnsi="Times New Roman" w:cs="Times New Roman"/>
                <w:i/>
                <w:iCs/>
                <w:sz w:val="22"/>
                <w:szCs w:val="22"/>
              </w:rPr>
              <w:t xml:space="preserve">(in </w:t>
            </w:r>
            <w:r w:rsidR="00E066DB">
              <w:rPr>
                <w:rFonts w:ascii="Times New Roman" w:hAnsi="Times New Roman" w:cs="Cordia New"/>
                <w:i/>
                <w:iCs/>
                <w:sz w:val="22"/>
                <w:szCs w:val="22"/>
              </w:rPr>
              <w:t>m</w:t>
            </w:r>
            <w:r w:rsidR="00CC37B7">
              <w:rPr>
                <w:rFonts w:ascii="Times New Roman" w:hAnsi="Times New Roman" w:cs="Cordia New"/>
                <w:i/>
                <w:iCs/>
                <w:sz w:val="22"/>
                <w:szCs w:val="22"/>
              </w:rPr>
              <w:t>illion</w:t>
            </w:r>
            <w:r w:rsidRPr="00D675DD">
              <w:rPr>
                <w:rFonts w:ascii="Times New Roman" w:hAnsi="Times New Roman" w:cs="Times New Roman"/>
                <w:i/>
                <w:iCs/>
                <w:sz w:val="22"/>
                <w:szCs w:val="22"/>
              </w:rPr>
              <w:t xml:space="preserve"> Baht)</w:t>
            </w:r>
          </w:p>
        </w:tc>
      </w:tr>
      <w:tr w:rsidR="0048214B" w:rsidRPr="0092661C" w14:paraId="5F3FC40F" w14:textId="77777777" w:rsidTr="005A4B9A">
        <w:trPr>
          <w:trHeight w:val="80"/>
        </w:trPr>
        <w:tc>
          <w:tcPr>
            <w:tcW w:w="1890" w:type="dxa"/>
          </w:tcPr>
          <w:p w14:paraId="3912B5FE" w14:textId="77777777" w:rsidR="0048214B" w:rsidRPr="0092661C" w:rsidRDefault="0048214B"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2340" w:type="dxa"/>
          </w:tcPr>
          <w:p w14:paraId="1DDC9DDA" w14:textId="77777777" w:rsidR="0048214B" w:rsidRPr="0092661C" w:rsidRDefault="0048214B"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710" w:type="dxa"/>
          </w:tcPr>
          <w:p w14:paraId="33A08019" w14:textId="77777777" w:rsidR="0048214B" w:rsidRPr="002B2A97" w:rsidRDefault="0048214B"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i/>
                <w:iCs/>
                <w:sz w:val="22"/>
                <w:szCs w:val="22"/>
              </w:rPr>
            </w:pPr>
          </w:p>
        </w:tc>
        <w:tc>
          <w:tcPr>
            <w:tcW w:w="1332" w:type="dxa"/>
          </w:tcPr>
          <w:p w14:paraId="2F5F18FF" w14:textId="77777777" w:rsidR="0048214B" w:rsidRPr="002B2A97" w:rsidRDefault="0048214B" w:rsidP="00466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i/>
                <w:iCs/>
                <w:sz w:val="22"/>
                <w:szCs w:val="22"/>
              </w:rPr>
            </w:pPr>
          </w:p>
        </w:tc>
        <w:tc>
          <w:tcPr>
            <w:tcW w:w="1818" w:type="dxa"/>
          </w:tcPr>
          <w:p w14:paraId="6E4EC746" w14:textId="77777777" w:rsidR="0048214B" w:rsidRPr="00D675DD" w:rsidRDefault="0048214B" w:rsidP="00C3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i/>
                <w:iCs/>
                <w:sz w:val="22"/>
                <w:szCs w:val="22"/>
              </w:rPr>
            </w:pPr>
          </w:p>
        </w:tc>
      </w:tr>
      <w:tr w:rsidR="00913BE3" w:rsidRPr="0092661C" w14:paraId="77D70874" w14:textId="77777777" w:rsidTr="005A4B9A">
        <w:trPr>
          <w:trHeight w:val="80"/>
        </w:trPr>
        <w:tc>
          <w:tcPr>
            <w:tcW w:w="1890" w:type="dxa"/>
          </w:tcPr>
          <w:p w14:paraId="27828869" w14:textId="53C3DD93" w:rsidR="00913BE3" w:rsidRPr="00C851AE"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C851AE">
              <w:rPr>
                <w:rFonts w:ascii="Times New Roman" w:hAnsi="Times New Roman" w:cs="Times New Roman"/>
                <w:sz w:val="22"/>
                <w:szCs w:val="22"/>
              </w:rPr>
              <w:t>27 February 2023</w:t>
            </w:r>
          </w:p>
        </w:tc>
        <w:tc>
          <w:tcPr>
            <w:tcW w:w="2340" w:type="dxa"/>
          </w:tcPr>
          <w:p w14:paraId="55B7EC86" w14:textId="570D7802" w:rsidR="00913BE3" w:rsidRPr="00C851AE"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C851AE">
              <w:rPr>
                <w:rFonts w:ascii="Times New Roman" w:hAnsi="Times New Roman"/>
                <w:sz w:val="22"/>
                <w:szCs w:val="22"/>
              </w:rPr>
              <w:t>R E N Korat Energy</w:t>
            </w:r>
          </w:p>
        </w:tc>
        <w:tc>
          <w:tcPr>
            <w:tcW w:w="1710" w:type="dxa"/>
          </w:tcPr>
          <w:p w14:paraId="0BF9BC5B" w14:textId="1FA0D210" w:rsidR="00913BE3" w:rsidRPr="00C851AE"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pPr>
            <w:r w:rsidRPr="00C851AE">
              <w:rPr>
                <w:rFonts w:cs="Times New Roman"/>
              </w:rPr>
              <w:t>7,000,000</w:t>
            </w:r>
          </w:p>
        </w:tc>
        <w:tc>
          <w:tcPr>
            <w:tcW w:w="1332" w:type="dxa"/>
          </w:tcPr>
          <w:p w14:paraId="06BBA336" w14:textId="77A773FF" w:rsidR="00913BE3" w:rsidRPr="00C851AE"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sidRPr="00C851AE">
              <w:rPr>
                <w:rFonts w:cs="Times New Roman"/>
              </w:rPr>
              <w:t>5</w:t>
            </w:r>
          </w:p>
        </w:tc>
        <w:tc>
          <w:tcPr>
            <w:tcW w:w="1818" w:type="dxa"/>
          </w:tcPr>
          <w:p w14:paraId="67711246" w14:textId="6E19E2B6" w:rsidR="00913BE3" w:rsidRPr="00C851AE"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pPr>
            <w:r w:rsidRPr="00C851AE">
              <w:rPr>
                <w:rFonts w:cs="Times New Roman"/>
              </w:rPr>
              <w:t>35.0</w:t>
            </w:r>
          </w:p>
        </w:tc>
      </w:tr>
      <w:tr w:rsidR="00913BE3" w:rsidRPr="0092661C" w14:paraId="244FD562" w14:textId="77777777" w:rsidTr="005A4B9A">
        <w:trPr>
          <w:trHeight w:val="80"/>
        </w:trPr>
        <w:tc>
          <w:tcPr>
            <w:tcW w:w="1890" w:type="dxa"/>
          </w:tcPr>
          <w:p w14:paraId="2DE98529" w14:textId="77777777" w:rsidR="00913BE3" w:rsidRPr="00C851AE"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340" w:type="dxa"/>
          </w:tcPr>
          <w:p w14:paraId="72A635CE" w14:textId="6F66C02C" w:rsidR="00913BE3" w:rsidRPr="00C851AE" w:rsidRDefault="006C1CC1"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C851AE">
              <w:rPr>
                <w:rFonts w:ascii="Times New Roman" w:hAnsi="Times New Roman" w:cs="Times New Roman"/>
                <w:sz w:val="20"/>
                <w:szCs w:val="20"/>
              </w:rPr>
              <w:t xml:space="preserve">   Co., Ltd.</w:t>
            </w:r>
          </w:p>
        </w:tc>
        <w:tc>
          <w:tcPr>
            <w:tcW w:w="1710" w:type="dxa"/>
          </w:tcPr>
          <w:p w14:paraId="6D6B1DB7" w14:textId="77777777" w:rsidR="00913BE3" w:rsidRPr="00C851AE" w:rsidRDefault="00913BE3" w:rsidP="005A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p>
        </w:tc>
        <w:tc>
          <w:tcPr>
            <w:tcW w:w="1332" w:type="dxa"/>
          </w:tcPr>
          <w:p w14:paraId="415FD550" w14:textId="77777777" w:rsidR="00913BE3" w:rsidRPr="00C851AE" w:rsidRDefault="00913BE3" w:rsidP="005A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p>
        </w:tc>
        <w:tc>
          <w:tcPr>
            <w:tcW w:w="1818" w:type="dxa"/>
          </w:tcPr>
          <w:p w14:paraId="14874431" w14:textId="77777777" w:rsidR="00913BE3" w:rsidRPr="00C851AE" w:rsidRDefault="00913BE3" w:rsidP="005A4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p>
        </w:tc>
      </w:tr>
      <w:tr w:rsidR="00913BE3" w:rsidRPr="0092661C" w14:paraId="1F18B078" w14:textId="77777777" w:rsidTr="005A4B9A">
        <w:trPr>
          <w:trHeight w:val="80"/>
        </w:trPr>
        <w:tc>
          <w:tcPr>
            <w:tcW w:w="1890" w:type="dxa"/>
          </w:tcPr>
          <w:p w14:paraId="303FF84D" w14:textId="1C182B71" w:rsidR="00913BE3" w:rsidRPr="00C851AE"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C851AE">
              <w:rPr>
                <w:rFonts w:ascii="Times New Roman" w:hAnsi="Times New Roman" w:cs="Times New Roman"/>
                <w:sz w:val="22"/>
                <w:szCs w:val="22"/>
              </w:rPr>
              <w:t>12 July 2023</w:t>
            </w:r>
          </w:p>
        </w:tc>
        <w:tc>
          <w:tcPr>
            <w:tcW w:w="2340" w:type="dxa"/>
          </w:tcPr>
          <w:p w14:paraId="21255BE5" w14:textId="7666B723" w:rsidR="00913BE3" w:rsidRPr="00C851AE"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C851AE">
              <w:rPr>
                <w:rFonts w:ascii="Times New Roman" w:hAnsi="Times New Roman"/>
                <w:sz w:val="22"/>
                <w:szCs w:val="22"/>
              </w:rPr>
              <w:t>R E N Korat Energy</w:t>
            </w:r>
          </w:p>
        </w:tc>
        <w:tc>
          <w:tcPr>
            <w:tcW w:w="1710" w:type="dxa"/>
          </w:tcPr>
          <w:p w14:paraId="31432354" w14:textId="2A74EECB" w:rsidR="00913BE3" w:rsidRPr="00C851AE"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pPr>
            <w:r w:rsidRPr="00C851AE">
              <w:rPr>
                <w:rFonts w:cs="Times New Roman"/>
              </w:rPr>
              <w:t>4,270,000</w:t>
            </w:r>
          </w:p>
        </w:tc>
        <w:tc>
          <w:tcPr>
            <w:tcW w:w="1332" w:type="dxa"/>
          </w:tcPr>
          <w:p w14:paraId="77AF1DC3" w14:textId="62F9A1F5" w:rsidR="00913BE3" w:rsidRPr="00C851AE"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pPr>
            <w:r w:rsidRPr="00C851AE">
              <w:rPr>
                <w:rFonts w:cs="Times New Roman"/>
              </w:rPr>
              <w:t>10</w:t>
            </w:r>
          </w:p>
        </w:tc>
        <w:tc>
          <w:tcPr>
            <w:tcW w:w="1818" w:type="dxa"/>
          </w:tcPr>
          <w:p w14:paraId="1415B04A" w14:textId="1DC72765" w:rsidR="00913BE3" w:rsidRPr="00C851AE" w:rsidRDefault="00913BE3" w:rsidP="005A4B9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pPr>
            <w:r w:rsidRPr="00C851AE">
              <w:rPr>
                <w:rFonts w:cs="Times New Roman"/>
              </w:rPr>
              <w:t>42.7</w:t>
            </w:r>
          </w:p>
        </w:tc>
      </w:tr>
      <w:tr w:rsidR="00913BE3" w:rsidRPr="0092661C" w14:paraId="5DBA5A58" w14:textId="77777777" w:rsidTr="00C851AE">
        <w:trPr>
          <w:trHeight w:val="80"/>
        </w:trPr>
        <w:tc>
          <w:tcPr>
            <w:tcW w:w="1890" w:type="dxa"/>
          </w:tcPr>
          <w:p w14:paraId="4BD2D3BE" w14:textId="77777777" w:rsidR="00913BE3" w:rsidRPr="00C851AE"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340" w:type="dxa"/>
          </w:tcPr>
          <w:p w14:paraId="72120B8C" w14:textId="643D9F24" w:rsidR="00913BE3" w:rsidRPr="00C851AE" w:rsidRDefault="006C1CC1"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C851AE">
              <w:rPr>
                <w:rFonts w:ascii="Times New Roman" w:hAnsi="Times New Roman" w:cs="Times New Roman"/>
                <w:sz w:val="20"/>
                <w:szCs w:val="20"/>
              </w:rPr>
              <w:t xml:space="preserve">   Co., Ltd.</w:t>
            </w:r>
          </w:p>
        </w:tc>
        <w:tc>
          <w:tcPr>
            <w:tcW w:w="1710" w:type="dxa"/>
          </w:tcPr>
          <w:p w14:paraId="3951DD71" w14:textId="77777777" w:rsidR="00913BE3" w:rsidRPr="00C851AE"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332" w:type="dxa"/>
          </w:tcPr>
          <w:p w14:paraId="14A8FAF7" w14:textId="77777777" w:rsidR="00913BE3" w:rsidRPr="00C851AE"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818" w:type="dxa"/>
            <w:shd w:val="clear" w:color="auto" w:fill="auto"/>
          </w:tcPr>
          <w:p w14:paraId="31B09113" w14:textId="77777777" w:rsidR="00913BE3" w:rsidRPr="00C851AE" w:rsidRDefault="00913BE3" w:rsidP="0091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r>
    </w:tbl>
    <w:p w14:paraId="461B9B3B" w14:textId="77777777" w:rsidR="006F2498" w:rsidRDefault="006F2498" w:rsidP="006C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47CCCECA" w14:textId="5E1AF1E5" w:rsidR="006F2498" w:rsidRPr="002F4287" w:rsidRDefault="006F2498" w:rsidP="006F2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2F4287">
        <w:rPr>
          <w:rFonts w:ascii="Times New Roman" w:hAnsi="Times New Roman" w:cs="Times New Roman"/>
          <w:sz w:val="22"/>
          <w:szCs w:val="22"/>
        </w:rPr>
        <w:t xml:space="preserve">On 20 July 2023, the Company issued a consent letter to </w:t>
      </w:r>
      <w:r w:rsidRPr="00CD0833">
        <w:rPr>
          <w:rFonts w:ascii="Times New Roman" w:hAnsi="Times New Roman"/>
          <w:sz w:val="22"/>
          <w:szCs w:val="22"/>
        </w:rPr>
        <w:t>R</w:t>
      </w:r>
      <w:r>
        <w:rPr>
          <w:rFonts w:ascii="Times New Roman" w:hAnsi="Times New Roman"/>
          <w:sz w:val="22"/>
          <w:szCs w:val="22"/>
        </w:rPr>
        <w:t xml:space="preserve"> </w:t>
      </w:r>
      <w:r w:rsidRPr="00CD0833">
        <w:rPr>
          <w:rFonts w:ascii="Times New Roman" w:hAnsi="Times New Roman"/>
          <w:sz w:val="22"/>
          <w:szCs w:val="22"/>
        </w:rPr>
        <w:t>E</w:t>
      </w:r>
      <w:r>
        <w:rPr>
          <w:rFonts w:ascii="Times New Roman" w:hAnsi="Times New Roman"/>
          <w:sz w:val="22"/>
          <w:szCs w:val="22"/>
        </w:rPr>
        <w:t xml:space="preserve"> </w:t>
      </w:r>
      <w:r w:rsidRPr="00CD0833">
        <w:rPr>
          <w:rFonts w:ascii="Times New Roman" w:hAnsi="Times New Roman"/>
          <w:sz w:val="22"/>
          <w:szCs w:val="22"/>
        </w:rPr>
        <w:t xml:space="preserve">N </w:t>
      </w:r>
      <w:r w:rsidR="00007243" w:rsidRPr="006A6DC6">
        <w:rPr>
          <w:rFonts w:ascii="Times New Roman" w:hAnsi="Times New Roman"/>
          <w:sz w:val="22"/>
          <w:szCs w:val="22"/>
        </w:rPr>
        <w:t>Korat Energy Company Limited</w:t>
      </w:r>
      <w:r w:rsidR="00007243" w:rsidRPr="002F4287">
        <w:rPr>
          <w:rFonts w:ascii="Times New Roman" w:hAnsi="Times New Roman" w:cs="Times New Roman"/>
          <w:sz w:val="22"/>
          <w:szCs w:val="22"/>
        </w:rPr>
        <w:t xml:space="preserve"> </w:t>
      </w:r>
      <w:r w:rsidR="00007243">
        <w:rPr>
          <w:rFonts w:ascii="Times New Roman" w:hAnsi="Times New Roman" w:cs="Times New Roman"/>
          <w:sz w:val="22"/>
          <w:szCs w:val="22"/>
        </w:rPr>
        <w:br/>
        <w:t>(</w:t>
      </w:r>
      <w:r w:rsidR="00007243">
        <w:rPr>
          <w:rFonts w:ascii="Times New Roman" w:hAnsi="Times New Roman" w:cs="Cordia New"/>
          <w:sz w:val="22"/>
          <w:szCs w:val="22"/>
        </w:rPr>
        <w:t>“</w:t>
      </w:r>
      <w:r w:rsidRPr="002F4287">
        <w:rPr>
          <w:rFonts w:ascii="Times New Roman" w:hAnsi="Times New Roman" w:cs="Times New Roman"/>
          <w:sz w:val="22"/>
          <w:szCs w:val="22"/>
        </w:rPr>
        <w:t>R E N</w:t>
      </w:r>
      <w:r w:rsidR="00007243">
        <w:rPr>
          <w:rFonts w:ascii="Times New Roman" w:hAnsi="Times New Roman" w:cs="Times New Roman"/>
          <w:sz w:val="22"/>
          <w:szCs w:val="22"/>
        </w:rPr>
        <w:t>”)</w:t>
      </w:r>
      <w:r w:rsidRPr="002F4287">
        <w:rPr>
          <w:rFonts w:ascii="Times New Roman" w:hAnsi="Times New Roman" w:cs="Times New Roman"/>
          <w:sz w:val="22"/>
          <w:szCs w:val="22"/>
        </w:rPr>
        <w:t xml:space="preserve"> to use the rights under infrastructure utilisation agreement, transmission lines, pipelines and infrastructure utilisation </w:t>
      </w:r>
      <w:r>
        <w:rPr>
          <w:rFonts w:ascii="Times New Roman" w:hAnsi="Times New Roman" w:cs="Times New Roman"/>
          <w:sz w:val="22"/>
          <w:szCs w:val="22"/>
        </w:rPr>
        <w:t>agreement</w:t>
      </w:r>
      <w:r w:rsidRPr="002F4287">
        <w:rPr>
          <w:rFonts w:ascii="Times New Roman" w:hAnsi="Times New Roman" w:cs="Times New Roman"/>
          <w:sz w:val="22"/>
          <w:szCs w:val="22"/>
        </w:rPr>
        <w:t>, and service agreement between the Company and R E N as business collateral in respect of credit facilities for loans from financial institution for R E N.</w:t>
      </w:r>
    </w:p>
    <w:p w14:paraId="1725E424" w14:textId="77777777" w:rsidR="006F2498" w:rsidRDefault="006F2498" w:rsidP="006F2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23ADFADE" w14:textId="472D317E" w:rsidR="006F2498" w:rsidRPr="00217AA0" w:rsidRDefault="006F2498" w:rsidP="006F2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EC5FA6">
        <w:rPr>
          <w:rFonts w:ascii="Times New Roman" w:hAnsi="Times New Roman" w:cs="Times New Roman"/>
          <w:sz w:val="22"/>
          <w:szCs w:val="22"/>
        </w:rPr>
        <w:t>On 15</w:t>
      </w:r>
      <w:r>
        <w:rPr>
          <w:rFonts w:ascii="Times New Roman" w:hAnsi="Times New Roman" w:cs="Times New Roman"/>
          <w:sz w:val="22"/>
          <w:szCs w:val="22"/>
        </w:rPr>
        <w:t xml:space="preserve"> </w:t>
      </w:r>
      <w:r w:rsidRPr="00EC5FA6">
        <w:rPr>
          <w:rFonts w:ascii="Times New Roman" w:hAnsi="Times New Roman" w:cs="Times New Roman"/>
          <w:sz w:val="22"/>
          <w:szCs w:val="22"/>
        </w:rPr>
        <w:t xml:space="preserve">September 2023, the </w:t>
      </w:r>
      <w:r>
        <w:rPr>
          <w:rFonts w:ascii="Times New Roman" w:hAnsi="Times New Roman" w:cs="Times New Roman"/>
          <w:sz w:val="22"/>
          <w:szCs w:val="22"/>
        </w:rPr>
        <w:t>C</w:t>
      </w:r>
      <w:r w:rsidRPr="00EC5FA6">
        <w:rPr>
          <w:rFonts w:ascii="Times New Roman" w:hAnsi="Times New Roman" w:cs="Times New Roman"/>
          <w:sz w:val="22"/>
          <w:szCs w:val="22"/>
        </w:rPr>
        <w:t>ompany</w:t>
      </w:r>
      <w:r>
        <w:rPr>
          <w:rFonts w:ascii="Times New Roman" w:hAnsi="Times New Roman" w:cs="Cordia New" w:hint="cs"/>
          <w:sz w:val="22"/>
          <w:szCs w:val="22"/>
          <w:cs/>
        </w:rPr>
        <w:t xml:space="preserve"> </w:t>
      </w:r>
      <w:r>
        <w:rPr>
          <w:rFonts w:ascii="Times New Roman" w:hAnsi="Times New Roman" w:cstheme="minorBidi"/>
          <w:sz w:val="22"/>
          <w:szCs w:val="22"/>
        </w:rPr>
        <w:t xml:space="preserve">and R E N’s shareholders </w:t>
      </w:r>
      <w:r w:rsidRPr="00EC5FA6">
        <w:rPr>
          <w:rFonts w:ascii="Times New Roman" w:hAnsi="Times New Roman" w:cs="Times New Roman"/>
          <w:sz w:val="22"/>
          <w:szCs w:val="22"/>
        </w:rPr>
        <w:t xml:space="preserve">entered into a </w:t>
      </w:r>
      <w:r>
        <w:rPr>
          <w:rFonts w:ascii="Times New Roman" w:hAnsi="Times New Roman" w:cs="Times New Roman"/>
          <w:sz w:val="22"/>
          <w:szCs w:val="22"/>
        </w:rPr>
        <w:t xml:space="preserve">shareholder’s </w:t>
      </w:r>
      <w:r w:rsidRPr="00EC5FA6">
        <w:rPr>
          <w:rFonts w:ascii="Times New Roman" w:hAnsi="Times New Roman" w:cs="Times New Roman"/>
          <w:sz w:val="22"/>
          <w:szCs w:val="22"/>
        </w:rPr>
        <w:t>support agreement</w:t>
      </w:r>
      <w:r>
        <w:rPr>
          <w:rFonts w:ascii="Times New Roman" w:hAnsi="Times New Roman" w:cs="Times New Roman"/>
          <w:sz w:val="22"/>
          <w:szCs w:val="22"/>
        </w:rPr>
        <w:t xml:space="preserve"> with a local financial institution.</w:t>
      </w:r>
      <w:r w:rsidRPr="00EC5FA6">
        <w:rPr>
          <w:rFonts w:ascii="Times New Roman" w:hAnsi="Times New Roman" w:cs="Times New Roman"/>
          <w:sz w:val="22"/>
          <w:szCs w:val="22"/>
        </w:rPr>
        <w:t xml:space="preserve"> </w:t>
      </w:r>
      <w:r>
        <w:rPr>
          <w:rFonts w:ascii="Times New Roman" w:hAnsi="Times New Roman"/>
          <w:sz w:val="22"/>
          <w:szCs w:val="22"/>
        </w:rPr>
        <w:t xml:space="preserve">In this regard, </w:t>
      </w:r>
      <w:r w:rsidRPr="00FF5482">
        <w:rPr>
          <w:rFonts w:ascii="Times New Roman" w:hAnsi="Times New Roman"/>
          <w:sz w:val="22"/>
          <w:szCs w:val="22"/>
        </w:rPr>
        <w:t xml:space="preserve">the </w:t>
      </w:r>
      <w:r>
        <w:rPr>
          <w:rFonts w:ascii="Times New Roman" w:hAnsi="Times New Roman"/>
          <w:sz w:val="22"/>
          <w:szCs w:val="22"/>
        </w:rPr>
        <w:t>C</w:t>
      </w:r>
      <w:r w:rsidRPr="00FF5482">
        <w:rPr>
          <w:rFonts w:ascii="Times New Roman" w:hAnsi="Times New Roman"/>
          <w:sz w:val="22"/>
          <w:szCs w:val="22"/>
        </w:rPr>
        <w:t xml:space="preserve">ompany </w:t>
      </w:r>
      <w:r>
        <w:rPr>
          <w:rFonts w:ascii="Times New Roman" w:hAnsi="Times New Roman"/>
          <w:sz w:val="22"/>
          <w:szCs w:val="22"/>
        </w:rPr>
        <w:t xml:space="preserve">pledged deposit as collateral </w:t>
      </w:r>
      <w:r w:rsidRPr="00FF5482">
        <w:rPr>
          <w:rFonts w:ascii="Times New Roman" w:hAnsi="Times New Roman"/>
          <w:sz w:val="22"/>
          <w:szCs w:val="22"/>
        </w:rPr>
        <w:t>of Baht 70.0 million</w:t>
      </w:r>
      <w:r>
        <w:rPr>
          <w:rFonts w:ascii="Times New Roman" w:hAnsi="Times New Roman"/>
          <w:sz w:val="22"/>
          <w:szCs w:val="22"/>
        </w:rPr>
        <w:t xml:space="preserve"> in respect of credit facilities for loans from financial institution to R E N. </w:t>
      </w:r>
    </w:p>
    <w:p w14:paraId="725666F4" w14:textId="77777777" w:rsidR="006F2498" w:rsidRDefault="006F2498" w:rsidP="00D0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sz w:val="22"/>
          <w:szCs w:val="22"/>
        </w:rPr>
      </w:pPr>
    </w:p>
    <w:p w14:paraId="29F154AC" w14:textId="4A18F160" w:rsidR="00F331BE" w:rsidRDefault="00F331BE" w:rsidP="00F33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r w:rsidRPr="004E360B">
        <w:rPr>
          <w:rFonts w:ascii="Times New Roman" w:hAnsi="Times New Roman" w:cs="Times New Roman"/>
          <w:sz w:val="22"/>
          <w:szCs w:val="22"/>
        </w:rPr>
        <w:t xml:space="preserve">If R E N </w:t>
      </w:r>
      <w:r w:rsidR="00CB4CDC">
        <w:rPr>
          <w:rFonts w:ascii="Times New Roman" w:hAnsi="Times New Roman" w:cs="Times New Roman"/>
          <w:sz w:val="22"/>
          <w:szCs w:val="22"/>
        </w:rPr>
        <w:t xml:space="preserve">is </w:t>
      </w:r>
      <w:r w:rsidR="00462996">
        <w:rPr>
          <w:rFonts w:ascii="Times New Roman" w:hAnsi="Times New Roman" w:cs="Times New Roman"/>
          <w:sz w:val="22"/>
          <w:szCs w:val="22"/>
        </w:rPr>
        <w:t xml:space="preserve">unable to </w:t>
      </w:r>
      <w:r>
        <w:rPr>
          <w:rFonts w:ascii="Times New Roman" w:hAnsi="Times New Roman"/>
          <w:sz w:val="22"/>
          <w:szCs w:val="28"/>
        </w:rPr>
        <w:t>re</w:t>
      </w:r>
      <w:r w:rsidRPr="004E360B">
        <w:rPr>
          <w:rFonts w:ascii="Times New Roman" w:hAnsi="Times New Roman" w:cs="Times New Roman"/>
          <w:sz w:val="22"/>
          <w:szCs w:val="22"/>
        </w:rPr>
        <w:t xml:space="preserve">pay the </w:t>
      </w:r>
      <w:r>
        <w:rPr>
          <w:rFonts w:ascii="Times New Roman" w:hAnsi="Times New Roman" w:cs="Times New Roman"/>
          <w:sz w:val="22"/>
          <w:szCs w:val="22"/>
        </w:rPr>
        <w:t>loan</w:t>
      </w:r>
      <w:r w:rsidRPr="004E360B">
        <w:rPr>
          <w:rFonts w:ascii="Times New Roman" w:hAnsi="Times New Roman" w:cs="Times New Roman"/>
          <w:sz w:val="22"/>
          <w:szCs w:val="22"/>
        </w:rPr>
        <w:t xml:space="preserve">. The Company is responsible for the </w:t>
      </w:r>
      <w:r w:rsidR="004A0283">
        <w:rPr>
          <w:rFonts w:ascii="Times New Roman" w:hAnsi="Times New Roman" w:cs="Times New Roman"/>
          <w:sz w:val="22"/>
          <w:szCs w:val="22"/>
        </w:rPr>
        <w:t xml:space="preserve">outstanding </w:t>
      </w:r>
      <w:r w:rsidR="00CB4CDC">
        <w:rPr>
          <w:rFonts w:ascii="Times New Roman" w:hAnsi="Times New Roman" w:cs="Times New Roman"/>
          <w:sz w:val="22"/>
          <w:szCs w:val="22"/>
        </w:rPr>
        <w:t>bala</w:t>
      </w:r>
      <w:r w:rsidR="00FE7FB2">
        <w:rPr>
          <w:rFonts w:ascii="Times New Roman" w:hAnsi="Times New Roman" w:cs="Times New Roman"/>
          <w:sz w:val="22"/>
          <w:szCs w:val="22"/>
        </w:rPr>
        <w:t>nce</w:t>
      </w:r>
      <w:r w:rsidR="00FB7F2A">
        <w:rPr>
          <w:rFonts w:ascii="Times New Roman" w:hAnsi="Times New Roman" w:cs="Cordia New" w:hint="cs"/>
          <w:sz w:val="22"/>
          <w:szCs w:val="22"/>
          <w:cs/>
        </w:rPr>
        <w:t xml:space="preserve"> </w:t>
      </w:r>
      <w:r w:rsidR="00FB7F2A">
        <w:rPr>
          <w:rFonts w:ascii="Times New Roman" w:hAnsi="Times New Roman" w:cs="Cordia New"/>
          <w:sz w:val="22"/>
          <w:szCs w:val="22"/>
        </w:rPr>
        <w:t xml:space="preserve">of loan </w:t>
      </w:r>
      <w:r w:rsidR="00FE7FB2">
        <w:rPr>
          <w:rFonts w:ascii="Times New Roman" w:hAnsi="Times New Roman" w:cs="Cordia New"/>
          <w:sz w:val="22"/>
          <w:szCs w:val="22"/>
        </w:rPr>
        <w:t>from</w:t>
      </w:r>
      <w:r w:rsidR="00FA539D">
        <w:rPr>
          <w:rFonts w:ascii="Times New Roman" w:hAnsi="Times New Roman" w:cs="Cordia New"/>
          <w:sz w:val="22"/>
          <w:szCs w:val="22"/>
        </w:rPr>
        <w:t xml:space="preserve"> financial inst</w:t>
      </w:r>
      <w:r w:rsidR="0015596A">
        <w:rPr>
          <w:rFonts w:ascii="Times New Roman" w:hAnsi="Times New Roman" w:cs="Cordia New"/>
          <w:sz w:val="22"/>
          <w:szCs w:val="22"/>
        </w:rPr>
        <w:t>itution</w:t>
      </w:r>
      <w:r w:rsidR="00E45DF6">
        <w:rPr>
          <w:rFonts w:ascii="Times New Roman" w:hAnsi="Times New Roman" w:cs="Cordia New"/>
          <w:sz w:val="22"/>
          <w:szCs w:val="22"/>
        </w:rPr>
        <w:t>,</w:t>
      </w:r>
      <w:r w:rsidR="000C11D9">
        <w:rPr>
          <w:rFonts w:ascii="Times New Roman" w:hAnsi="Times New Roman" w:cs="Cordia New"/>
          <w:sz w:val="22"/>
          <w:szCs w:val="22"/>
        </w:rPr>
        <w:t xml:space="preserve"> a</w:t>
      </w:r>
      <w:r w:rsidR="001E25D6">
        <w:rPr>
          <w:rFonts w:ascii="Times New Roman" w:hAnsi="Times New Roman" w:cs="Cordia New"/>
          <w:sz w:val="22"/>
          <w:szCs w:val="22"/>
        </w:rPr>
        <w:t>fter deduction</w:t>
      </w:r>
      <w:r w:rsidR="00DF54B5">
        <w:rPr>
          <w:rFonts w:ascii="Times New Roman" w:hAnsi="Times New Roman" w:cs="Cordia New"/>
          <w:sz w:val="22"/>
          <w:szCs w:val="22"/>
        </w:rPr>
        <w:t xml:space="preserve"> of R E N’s assets</w:t>
      </w:r>
      <w:r w:rsidR="0015596A">
        <w:rPr>
          <w:rFonts w:ascii="Times New Roman" w:hAnsi="Times New Roman" w:cs="Cordia New"/>
          <w:sz w:val="22"/>
          <w:szCs w:val="22"/>
        </w:rPr>
        <w:t xml:space="preserve"> in</w:t>
      </w:r>
      <w:r w:rsidR="00DE500F">
        <w:rPr>
          <w:rFonts w:ascii="Times New Roman" w:hAnsi="Times New Roman" w:cs="Cordia New"/>
          <w:sz w:val="22"/>
          <w:szCs w:val="22"/>
        </w:rPr>
        <w:t xml:space="preserve"> the </w:t>
      </w:r>
      <w:r w:rsidRPr="004E360B">
        <w:rPr>
          <w:rFonts w:ascii="Times New Roman" w:hAnsi="Times New Roman" w:cs="Times New Roman"/>
          <w:sz w:val="22"/>
          <w:szCs w:val="22"/>
        </w:rPr>
        <w:t xml:space="preserve">proportion </w:t>
      </w:r>
      <w:r w:rsidR="00800A08">
        <w:rPr>
          <w:rFonts w:ascii="Times New Roman" w:hAnsi="Times New Roman" w:cs="Times New Roman"/>
          <w:sz w:val="22"/>
          <w:szCs w:val="22"/>
        </w:rPr>
        <w:t>of</w:t>
      </w:r>
      <w:r w:rsidRPr="004E360B">
        <w:rPr>
          <w:rFonts w:ascii="Times New Roman" w:hAnsi="Times New Roman" w:cs="Times New Roman"/>
          <w:sz w:val="22"/>
          <w:szCs w:val="22"/>
        </w:rPr>
        <w:t xml:space="preserve"> </w:t>
      </w:r>
      <w:r w:rsidR="008B791D">
        <w:rPr>
          <w:rFonts w:ascii="Times New Roman" w:hAnsi="Times New Roman" w:cs="Times New Roman"/>
          <w:sz w:val="22"/>
          <w:szCs w:val="22"/>
        </w:rPr>
        <w:t>its</w:t>
      </w:r>
      <w:r w:rsidR="001A5D30">
        <w:rPr>
          <w:rFonts w:ascii="Times New Roman" w:hAnsi="Times New Roman" w:cs="Times New Roman"/>
          <w:sz w:val="22"/>
          <w:szCs w:val="22"/>
        </w:rPr>
        <w:t xml:space="preserve"> intere</w:t>
      </w:r>
      <w:r w:rsidR="00687D8B">
        <w:rPr>
          <w:rFonts w:ascii="Times New Roman" w:hAnsi="Times New Roman" w:cs="Times New Roman"/>
          <w:sz w:val="22"/>
          <w:szCs w:val="22"/>
        </w:rPr>
        <w:t>st</w:t>
      </w:r>
      <w:r w:rsidRPr="004E360B">
        <w:rPr>
          <w:rFonts w:ascii="Times New Roman" w:hAnsi="Times New Roman" w:cs="Times New Roman"/>
          <w:sz w:val="22"/>
          <w:szCs w:val="22"/>
        </w:rPr>
        <w:t>.</w:t>
      </w:r>
      <w:r w:rsidR="00AC1BD6">
        <w:rPr>
          <w:rFonts w:ascii="Times New Roman" w:hAnsi="Times New Roman" w:cs="Times New Roman"/>
          <w:sz w:val="22"/>
          <w:szCs w:val="22"/>
        </w:rPr>
        <w:br/>
      </w:r>
      <w:r w:rsidR="007F3709">
        <w:rPr>
          <w:rFonts w:ascii="Times New Roman" w:hAnsi="Times New Roman" w:cs="Times New Roman"/>
          <w:sz w:val="22"/>
          <w:szCs w:val="22"/>
        </w:rPr>
        <w:t>As at 31 December</w:t>
      </w:r>
      <w:r w:rsidR="00D97A67">
        <w:rPr>
          <w:rFonts w:ascii="Times New Roman" w:hAnsi="Times New Roman" w:cs="Times New Roman"/>
          <w:sz w:val="22"/>
          <w:szCs w:val="22"/>
        </w:rPr>
        <w:t xml:space="preserve"> 202</w:t>
      </w:r>
      <w:r w:rsidR="00EA1A2A">
        <w:rPr>
          <w:rFonts w:ascii="Times New Roman" w:hAnsi="Times New Roman" w:cs="Times New Roman"/>
          <w:sz w:val="22"/>
          <w:szCs w:val="22"/>
        </w:rPr>
        <w:t>4</w:t>
      </w:r>
      <w:r w:rsidR="00D97A67">
        <w:rPr>
          <w:rFonts w:ascii="Times New Roman" w:hAnsi="Times New Roman" w:cs="Times New Roman"/>
          <w:sz w:val="22"/>
          <w:szCs w:val="22"/>
        </w:rPr>
        <w:t>, R E N has t</w:t>
      </w:r>
      <w:r w:rsidR="006359C8">
        <w:rPr>
          <w:rFonts w:ascii="Times New Roman" w:hAnsi="Times New Roman" w:cs="Times New Roman"/>
          <w:sz w:val="22"/>
          <w:szCs w:val="22"/>
        </w:rPr>
        <w:t>he o</w:t>
      </w:r>
      <w:r w:rsidR="009A1CF7">
        <w:rPr>
          <w:rFonts w:ascii="Times New Roman" w:hAnsi="Times New Roman" w:cs="Times New Roman"/>
          <w:sz w:val="22"/>
          <w:szCs w:val="22"/>
        </w:rPr>
        <w:t>utstanding balan</w:t>
      </w:r>
      <w:r w:rsidR="0093394F">
        <w:rPr>
          <w:rFonts w:ascii="Times New Roman" w:hAnsi="Times New Roman" w:cs="Times New Roman"/>
          <w:sz w:val="22"/>
          <w:szCs w:val="22"/>
        </w:rPr>
        <w:t xml:space="preserve">ce </w:t>
      </w:r>
      <w:r w:rsidR="002B15B5">
        <w:rPr>
          <w:rFonts w:ascii="Times New Roman" w:hAnsi="Times New Roman" w:cs="Times New Roman"/>
          <w:sz w:val="22"/>
          <w:szCs w:val="22"/>
        </w:rPr>
        <w:t>o</w:t>
      </w:r>
      <w:r w:rsidR="0093394F">
        <w:rPr>
          <w:rFonts w:ascii="Times New Roman" w:hAnsi="Times New Roman" w:cs="Times New Roman"/>
          <w:sz w:val="22"/>
          <w:szCs w:val="22"/>
        </w:rPr>
        <w:t>f</w:t>
      </w:r>
      <w:r w:rsidR="00DF215F">
        <w:rPr>
          <w:rFonts w:ascii="Times New Roman" w:hAnsi="Times New Roman" w:cs="Times New Roman"/>
          <w:sz w:val="22"/>
          <w:szCs w:val="22"/>
        </w:rPr>
        <w:t xml:space="preserve"> </w:t>
      </w:r>
      <w:r w:rsidR="0093394F">
        <w:rPr>
          <w:rFonts w:ascii="Times New Roman" w:hAnsi="Times New Roman" w:cs="Times New Roman"/>
          <w:sz w:val="22"/>
          <w:szCs w:val="22"/>
        </w:rPr>
        <w:t xml:space="preserve">the loan </w:t>
      </w:r>
      <w:r w:rsidR="00D97A67">
        <w:rPr>
          <w:rFonts w:ascii="Times New Roman" w:hAnsi="Times New Roman" w:cs="Times New Roman"/>
          <w:sz w:val="22"/>
          <w:szCs w:val="22"/>
        </w:rPr>
        <w:t xml:space="preserve">from </w:t>
      </w:r>
      <w:r w:rsidR="00F65302">
        <w:rPr>
          <w:rFonts w:ascii="Times New Roman" w:hAnsi="Times New Roman" w:cs="Times New Roman"/>
          <w:sz w:val="22"/>
          <w:szCs w:val="22"/>
        </w:rPr>
        <w:t>financial institution</w:t>
      </w:r>
      <w:r w:rsidR="0093394F">
        <w:rPr>
          <w:rFonts w:ascii="Times New Roman" w:hAnsi="Times New Roman" w:cs="Times New Roman"/>
          <w:sz w:val="22"/>
          <w:szCs w:val="22"/>
        </w:rPr>
        <w:t xml:space="preserve"> </w:t>
      </w:r>
      <w:r w:rsidR="002B15B5">
        <w:rPr>
          <w:rFonts w:ascii="Times New Roman" w:hAnsi="Times New Roman" w:cs="Times New Roman"/>
          <w:sz w:val="22"/>
          <w:szCs w:val="22"/>
        </w:rPr>
        <w:t xml:space="preserve">of Baht </w:t>
      </w:r>
      <w:r w:rsidR="00C851AE">
        <w:rPr>
          <w:rFonts w:ascii="Times New Roman" w:hAnsi="Times New Roman" w:cs="Times New Roman"/>
          <w:sz w:val="22"/>
          <w:szCs w:val="22"/>
        </w:rPr>
        <w:t>1,216</w:t>
      </w:r>
      <w:r w:rsidR="00D262FA">
        <w:rPr>
          <w:rFonts w:ascii="Times New Roman" w:hAnsi="Times New Roman" w:cs="Cordia New" w:hint="cs"/>
          <w:sz w:val="22"/>
          <w:szCs w:val="22"/>
          <w:cs/>
        </w:rPr>
        <w:t xml:space="preserve"> </w:t>
      </w:r>
      <w:r w:rsidR="008353F1">
        <w:rPr>
          <w:rFonts w:ascii="Times New Roman" w:hAnsi="Times New Roman" w:cs="Cordia New"/>
          <w:sz w:val="22"/>
          <w:szCs w:val="22"/>
        </w:rPr>
        <w:t>million</w:t>
      </w:r>
      <w:r w:rsidR="00400F0D">
        <w:rPr>
          <w:rFonts w:ascii="Times New Roman" w:hAnsi="Times New Roman" w:cs="Cordia New"/>
          <w:sz w:val="22"/>
          <w:szCs w:val="22"/>
        </w:rPr>
        <w:t>,</w:t>
      </w:r>
      <w:r w:rsidR="00D262FA">
        <w:rPr>
          <w:rFonts w:ascii="Times New Roman" w:hAnsi="Times New Roman" w:cs="Cordia New"/>
          <w:sz w:val="22"/>
          <w:szCs w:val="22"/>
        </w:rPr>
        <w:t xml:space="preserve"> </w:t>
      </w:r>
      <w:r w:rsidR="00F65302">
        <w:rPr>
          <w:rFonts w:ascii="Times New Roman" w:hAnsi="Times New Roman" w:cs="Cordia New"/>
          <w:sz w:val="22"/>
          <w:szCs w:val="22"/>
        </w:rPr>
        <w:t>under</w:t>
      </w:r>
      <w:r w:rsidR="00D262FA">
        <w:rPr>
          <w:rFonts w:ascii="Times New Roman" w:hAnsi="Times New Roman" w:cs="Cordia New"/>
          <w:sz w:val="22"/>
          <w:szCs w:val="22"/>
        </w:rPr>
        <w:t xml:space="preserve"> the credit </w:t>
      </w:r>
      <w:r w:rsidR="00E64F0C">
        <w:rPr>
          <w:rFonts w:ascii="Times New Roman" w:hAnsi="Times New Roman" w:cs="Cordia New"/>
          <w:sz w:val="22"/>
          <w:szCs w:val="22"/>
        </w:rPr>
        <w:t>facilities</w:t>
      </w:r>
      <w:r w:rsidR="00D262FA">
        <w:rPr>
          <w:rFonts w:ascii="Times New Roman" w:hAnsi="Times New Roman" w:cs="Cordia New"/>
          <w:sz w:val="22"/>
          <w:szCs w:val="22"/>
        </w:rPr>
        <w:t xml:space="preserve"> of </w:t>
      </w:r>
      <w:r w:rsidR="00783B03">
        <w:rPr>
          <w:rFonts w:ascii="Times New Roman" w:hAnsi="Times New Roman" w:cs="Cordia New"/>
          <w:sz w:val="22"/>
          <w:szCs w:val="22"/>
        </w:rPr>
        <w:t xml:space="preserve">Baht </w:t>
      </w:r>
      <w:r w:rsidR="00C851AE">
        <w:rPr>
          <w:rFonts w:ascii="Times New Roman" w:hAnsi="Times New Roman" w:cs="Cordia New"/>
          <w:sz w:val="22"/>
          <w:szCs w:val="22"/>
        </w:rPr>
        <w:t>1,233</w:t>
      </w:r>
      <w:r w:rsidR="00EA1A2A">
        <w:rPr>
          <w:rFonts w:ascii="Times New Roman" w:hAnsi="Times New Roman" w:cs="Cordia New"/>
          <w:sz w:val="22"/>
          <w:szCs w:val="22"/>
        </w:rPr>
        <w:t xml:space="preserve"> </w:t>
      </w:r>
      <w:r w:rsidR="00783B03">
        <w:rPr>
          <w:rFonts w:ascii="Times New Roman" w:hAnsi="Times New Roman" w:cs="Cordia New"/>
          <w:sz w:val="22"/>
          <w:szCs w:val="22"/>
        </w:rPr>
        <w:t>million.</w:t>
      </w:r>
    </w:p>
    <w:p w14:paraId="6B96FD9F" w14:textId="77777777" w:rsidR="00C851AE" w:rsidRDefault="00C851AE" w:rsidP="00F33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p w14:paraId="4281261B" w14:textId="77777777" w:rsidR="00C851AE" w:rsidRDefault="00C851AE" w:rsidP="00C85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p>
    <w:p w14:paraId="7F0E58A4" w14:textId="2BBE299B" w:rsidR="00C851AE" w:rsidRPr="00D262FA" w:rsidRDefault="00C851AE" w:rsidP="00C85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sectPr w:rsidR="00C851AE" w:rsidRPr="00D262FA" w:rsidSect="004D363C">
          <w:headerReference w:type="default" r:id="rId14"/>
          <w:pgSz w:w="11909" w:h="16834" w:code="9"/>
          <w:pgMar w:top="691" w:right="1109" w:bottom="576" w:left="1152" w:header="720" w:footer="720" w:gutter="0"/>
          <w:pgNumType w:start="36"/>
          <w:cols w:space="720"/>
        </w:sectPr>
      </w:pPr>
    </w:p>
    <w:p w14:paraId="574AC384" w14:textId="6E8E9C8A" w:rsidR="0013472D" w:rsidRPr="00265253" w:rsidRDefault="002C227B" w:rsidP="00DE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cs/>
        </w:rPr>
      </w:pPr>
      <w:r w:rsidRPr="00D2205F">
        <w:rPr>
          <w:rFonts w:ascii="Times New Roman" w:hAnsi="Times New Roman"/>
          <w:sz w:val="22"/>
          <w:szCs w:val="22"/>
        </w:rPr>
        <w:lastRenderedPageBreak/>
        <w:t>Investment</w:t>
      </w:r>
      <w:r w:rsidR="00B42770" w:rsidRPr="00D2205F">
        <w:rPr>
          <w:rFonts w:ascii="Times New Roman" w:hAnsi="Times New Roman"/>
          <w:sz w:val="22"/>
          <w:szCs w:val="22"/>
        </w:rPr>
        <w:t>s</w:t>
      </w:r>
      <w:r w:rsidRPr="00D2205F">
        <w:rPr>
          <w:rFonts w:ascii="Times New Roman" w:hAnsi="Times New Roman"/>
          <w:sz w:val="22"/>
          <w:szCs w:val="22"/>
        </w:rPr>
        <w:t xml:space="preserve"> in</w:t>
      </w:r>
      <w:r w:rsidR="00884BCE" w:rsidRPr="00D2205F">
        <w:rPr>
          <w:rFonts w:ascii="Times New Roman" w:hAnsi="Times New Roman"/>
          <w:sz w:val="22"/>
          <w:szCs w:val="22"/>
        </w:rPr>
        <w:t xml:space="preserve"> </w:t>
      </w:r>
      <w:r w:rsidR="00892428" w:rsidRPr="00D2205F">
        <w:rPr>
          <w:rFonts w:ascii="Times New Roman" w:hAnsi="Times New Roman"/>
          <w:sz w:val="22"/>
          <w:szCs w:val="22"/>
        </w:rPr>
        <w:t>joint venture</w:t>
      </w:r>
      <w:r w:rsidR="00CA5510" w:rsidRPr="00D2205F">
        <w:rPr>
          <w:rFonts w:ascii="Times New Roman" w:hAnsi="Times New Roman"/>
          <w:sz w:val="22"/>
          <w:szCs w:val="22"/>
        </w:rPr>
        <w:t>s</w:t>
      </w:r>
      <w:r w:rsidR="0013472D" w:rsidRPr="00D2205F">
        <w:rPr>
          <w:rFonts w:ascii="Times New Roman" w:hAnsi="Times New Roman"/>
          <w:sz w:val="22"/>
          <w:szCs w:val="22"/>
        </w:rPr>
        <w:t xml:space="preserve"> as at 31 December 20</w:t>
      </w:r>
      <w:r w:rsidR="00710455" w:rsidRPr="00D2205F">
        <w:rPr>
          <w:rFonts w:ascii="Times New Roman" w:hAnsi="Times New Roman"/>
          <w:sz w:val="22"/>
          <w:szCs w:val="22"/>
        </w:rPr>
        <w:t>2</w:t>
      </w:r>
      <w:r w:rsidR="00EA1A2A">
        <w:rPr>
          <w:rFonts w:ascii="Times New Roman" w:hAnsi="Times New Roman"/>
          <w:sz w:val="22"/>
          <w:szCs w:val="22"/>
        </w:rPr>
        <w:t>4</w:t>
      </w:r>
      <w:r w:rsidR="00FB1629" w:rsidRPr="00D2205F">
        <w:rPr>
          <w:rFonts w:ascii="Times New Roman" w:hAnsi="Times New Roman"/>
          <w:sz w:val="22"/>
          <w:szCs w:val="22"/>
        </w:rPr>
        <w:t xml:space="preserve"> </w:t>
      </w:r>
      <w:r w:rsidR="0013472D" w:rsidRPr="00D2205F">
        <w:rPr>
          <w:rFonts w:ascii="Times New Roman" w:hAnsi="Times New Roman"/>
          <w:sz w:val="22"/>
          <w:szCs w:val="22"/>
        </w:rPr>
        <w:t>and 20</w:t>
      </w:r>
      <w:r w:rsidR="002B68B9" w:rsidRPr="00D2205F">
        <w:rPr>
          <w:rFonts w:ascii="Times New Roman" w:hAnsi="Times New Roman"/>
          <w:sz w:val="22"/>
          <w:szCs w:val="22"/>
        </w:rPr>
        <w:t>2</w:t>
      </w:r>
      <w:r w:rsidR="00EA1A2A">
        <w:rPr>
          <w:rFonts w:ascii="Times New Roman" w:hAnsi="Times New Roman"/>
          <w:sz w:val="22"/>
          <w:szCs w:val="22"/>
        </w:rPr>
        <w:t>3</w:t>
      </w:r>
      <w:r w:rsidR="00FB1629" w:rsidRPr="00D2205F">
        <w:rPr>
          <w:rFonts w:ascii="Times New Roman" w:hAnsi="Times New Roman"/>
          <w:sz w:val="22"/>
          <w:szCs w:val="22"/>
        </w:rPr>
        <w:t xml:space="preserve"> </w:t>
      </w:r>
      <w:r w:rsidR="0013472D" w:rsidRPr="00D2205F">
        <w:rPr>
          <w:rFonts w:ascii="Times New Roman" w:hAnsi="Times New Roman"/>
          <w:sz w:val="22"/>
          <w:szCs w:val="22"/>
        </w:rPr>
        <w:t>and dividend income for the years</w:t>
      </w:r>
      <w:r w:rsidR="000E112A" w:rsidRPr="00D2205F">
        <w:rPr>
          <w:rFonts w:ascii="Times New Roman" w:hAnsi="Times New Roman"/>
          <w:sz w:val="22"/>
          <w:szCs w:val="22"/>
        </w:rPr>
        <w:t xml:space="preserve"> then </w:t>
      </w:r>
      <w:r w:rsidR="00F1354B" w:rsidRPr="00D2205F">
        <w:rPr>
          <w:rFonts w:ascii="Times New Roman" w:hAnsi="Times New Roman"/>
          <w:sz w:val="22"/>
          <w:szCs w:val="22"/>
        </w:rPr>
        <w:t>ended</w:t>
      </w:r>
      <w:r w:rsidR="0013472D" w:rsidRPr="00D2205F">
        <w:rPr>
          <w:rFonts w:ascii="Times New Roman" w:hAnsi="Times New Roman"/>
          <w:sz w:val="22"/>
          <w:szCs w:val="22"/>
        </w:rPr>
        <w:t xml:space="preserve"> were as follows:</w:t>
      </w:r>
    </w:p>
    <w:p w14:paraId="6A3B8035" w14:textId="77777777" w:rsidR="0013472D" w:rsidRDefault="0013472D" w:rsidP="0013472D">
      <w:pPr>
        <w:rPr>
          <w:rFonts w:ascii="Times New Roman" w:hAnsi="Times New Roman"/>
          <w:sz w:val="22"/>
          <w:szCs w:val="22"/>
        </w:rPr>
      </w:pPr>
    </w:p>
    <w:tbl>
      <w:tblPr>
        <w:tblW w:w="14490" w:type="dxa"/>
        <w:tblInd w:w="450" w:type="dxa"/>
        <w:tblLayout w:type="fixed"/>
        <w:tblLook w:val="01E0" w:firstRow="1" w:lastRow="1" w:firstColumn="1" w:lastColumn="1" w:noHBand="0" w:noVBand="0"/>
      </w:tblPr>
      <w:tblGrid>
        <w:gridCol w:w="1890"/>
        <w:gridCol w:w="1440"/>
        <w:gridCol w:w="990"/>
        <w:gridCol w:w="630"/>
        <w:gridCol w:w="720"/>
        <w:gridCol w:w="900"/>
        <w:gridCol w:w="900"/>
        <w:gridCol w:w="270"/>
        <w:gridCol w:w="900"/>
        <w:gridCol w:w="270"/>
        <w:gridCol w:w="900"/>
        <w:gridCol w:w="270"/>
        <w:gridCol w:w="900"/>
        <w:gridCol w:w="270"/>
        <w:gridCol w:w="900"/>
        <w:gridCol w:w="270"/>
        <w:gridCol w:w="900"/>
        <w:gridCol w:w="270"/>
        <w:gridCol w:w="900"/>
      </w:tblGrid>
      <w:tr w:rsidR="001945D1" w:rsidRPr="00F1354B" w14:paraId="7C44135C" w14:textId="77777777" w:rsidTr="00A17B99">
        <w:trPr>
          <w:trHeight w:val="144"/>
        </w:trPr>
        <w:tc>
          <w:tcPr>
            <w:tcW w:w="1890" w:type="dxa"/>
            <w:vAlign w:val="bottom"/>
          </w:tcPr>
          <w:p w14:paraId="07B2689E"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6264366F"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990" w:type="dxa"/>
          </w:tcPr>
          <w:p w14:paraId="398933A4"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1350" w:type="dxa"/>
            <w:gridSpan w:val="2"/>
            <w:vAlign w:val="bottom"/>
          </w:tcPr>
          <w:p w14:paraId="5F8EE2F5"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p>
        </w:tc>
        <w:tc>
          <w:tcPr>
            <w:tcW w:w="1800" w:type="dxa"/>
            <w:gridSpan w:val="2"/>
            <w:vAlign w:val="bottom"/>
          </w:tcPr>
          <w:p w14:paraId="6D3D0F14" w14:textId="5A7850C0"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p>
        </w:tc>
        <w:tc>
          <w:tcPr>
            <w:tcW w:w="270" w:type="dxa"/>
            <w:vAlign w:val="bottom"/>
          </w:tcPr>
          <w:p w14:paraId="597906E8"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p>
        </w:tc>
        <w:tc>
          <w:tcPr>
            <w:tcW w:w="2340" w:type="dxa"/>
            <w:gridSpan w:val="4"/>
            <w:vAlign w:val="bottom"/>
          </w:tcPr>
          <w:p w14:paraId="7B621F3E" w14:textId="77777777" w:rsidR="001C0490" w:rsidRPr="001C0490" w:rsidRDefault="001C0490" w:rsidP="001C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1C0490">
              <w:rPr>
                <w:rFonts w:ascii="Times New Roman" w:hAnsi="Times New Roman"/>
                <w:b/>
                <w:bCs/>
              </w:rPr>
              <w:t>Consolidated</w:t>
            </w:r>
          </w:p>
          <w:p w14:paraId="76BB31D3" w14:textId="7E559464" w:rsidR="001945D1" w:rsidRPr="00F1354B" w:rsidRDefault="001C0490" w:rsidP="001C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1C0490">
              <w:rPr>
                <w:rFonts w:ascii="Times New Roman" w:hAnsi="Times New Roman"/>
                <w:b/>
                <w:bCs/>
              </w:rPr>
              <w:t>financial statements</w:t>
            </w:r>
          </w:p>
        </w:tc>
        <w:tc>
          <w:tcPr>
            <w:tcW w:w="4410" w:type="dxa"/>
            <w:gridSpan w:val="7"/>
            <w:vAlign w:val="bottom"/>
          </w:tcPr>
          <w:p w14:paraId="07A5BCAE" w14:textId="38E8D179" w:rsidR="001945D1" w:rsidRPr="00F1354B" w:rsidRDefault="001C049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1C0490">
              <w:rPr>
                <w:rFonts w:ascii="Times New Roman" w:hAnsi="Times New Roman"/>
                <w:b/>
                <w:bCs/>
              </w:rPr>
              <w:t>Separate financial statements</w:t>
            </w:r>
          </w:p>
        </w:tc>
      </w:tr>
      <w:tr w:rsidR="00344DA0" w:rsidRPr="00F1354B" w14:paraId="3F164A9B" w14:textId="77777777" w:rsidTr="00A17B99">
        <w:trPr>
          <w:trHeight w:val="144"/>
        </w:trPr>
        <w:tc>
          <w:tcPr>
            <w:tcW w:w="1890" w:type="dxa"/>
            <w:vAlign w:val="bottom"/>
          </w:tcPr>
          <w:p w14:paraId="5AA79A72"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6ADCE226"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 xml:space="preserve">Type of </w:t>
            </w:r>
          </w:p>
          <w:p w14:paraId="36DCCABC"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business</w:t>
            </w:r>
          </w:p>
        </w:tc>
        <w:tc>
          <w:tcPr>
            <w:tcW w:w="990" w:type="dxa"/>
          </w:tcPr>
          <w:p w14:paraId="4F5A5CB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rPr>
              <w:t>Country of operation</w:t>
            </w:r>
          </w:p>
        </w:tc>
        <w:tc>
          <w:tcPr>
            <w:tcW w:w="1350" w:type="dxa"/>
            <w:gridSpan w:val="2"/>
            <w:vAlign w:val="bottom"/>
          </w:tcPr>
          <w:p w14:paraId="58A4EC0B"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Ownership interest</w:t>
            </w:r>
          </w:p>
        </w:tc>
        <w:tc>
          <w:tcPr>
            <w:tcW w:w="1800" w:type="dxa"/>
            <w:gridSpan w:val="2"/>
          </w:tcPr>
          <w:p w14:paraId="4A0047F9"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07D5FD78"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1354B">
              <w:rPr>
                <w:rFonts w:ascii="Times New Roman" w:hAnsi="Times New Roman" w:cs="Times New Roman"/>
              </w:rPr>
              <w:t>Paid-up capital</w:t>
            </w:r>
          </w:p>
        </w:tc>
        <w:tc>
          <w:tcPr>
            <w:tcW w:w="270" w:type="dxa"/>
          </w:tcPr>
          <w:p w14:paraId="3769882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070" w:type="dxa"/>
            <w:gridSpan w:val="3"/>
          </w:tcPr>
          <w:p w14:paraId="669A57A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14:paraId="4A208C30" w14:textId="218832DD" w:rsidR="00344DA0" w:rsidRPr="00F1354B" w:rsidRDefault="001C049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1C0490">
              <w:rPr>
                <w:rFonts w:ascii="Times New Roman" w:hAnsi="Times New Roman" w:cs="Times New Roman"/>
              </w:rPr>
              <w:t>At equity method</w:t>
            </w:r>
          </w:p>
        </w:tc>
        <w:tc>
          <w:tcPr>
            <w:tcW w:w="270" w:type="dxa"/>
          </w:tcPr>
          <w:p w14:paraId="5DAED8F7"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070" w:type="dxa"/>
            <w:gridSpan w:val="3"/>
            <w:vAlign w:val="bottom"/>
          </w:tcPr>
          <w:p w14:paraId="17C6592B" w14:textId="2FB9663B" w:rsidR="00344DA0" w:rsidRPr="00F1354B" w:rsidRDefault="00F626E1" w:rsidP="00B3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8" w:right="-108"/>
              <w:jc w:val="center"/>
              <w:rPr>
                <w:rFonts w:ascii="Times New Roman" w:hAnsi="Times New Roman" w:cs="Times New Roman"/>
                <w:b/>
                <w:bCs/>
              </w:rPr>
            </w:pPr>
            <w:r>
              <w:rPr>
                <w:rFonts w:ascii="Times New Roman" w:hAnsi="Times New Roman" w:cs="Times New Roman"/>
              </w:rPr>
              <w:t>Cost</w:t>
            </w:r>
          </w:p>
        </w:tc>
        <w:tc>
          <w:tcPr>
            <w:tcW w:w="270" w:type="dxa"/>
            <w:vAlign w:val="bottom"/>
          </w:tcPr>
          <w:p w14:paraId="2F578D81"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rPr>
            </w:pPr>
          </w:p>
        </w:tc>
        <w:tc>
          <w:tcPr>
            <w:tcW w:w="2070" w:type="dxa"/>
            <w:gridSpan w:val="3"/>
            <w:vAlign w:val="bottom"/>
          </w:tcPr>
          <w:p w14:paraId="4CDC6142" w14:textId="77777777" w:rsidR="00860447" w:rsidRPr="00860447" w:rsidRDefault="00860447" w:rsidP="0086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860447">
              <w:rPr>
                <w:rFonts w:ascii="Times New Roman" w:hAnsi="Times New Roman" w:cs="Times New Roman"/>
              </w:rPr>
              <w:t>Dividend income</w:t>
            </w:r>
          </w:p>
          <w:p w14:paraId="3D8C012F" w14:textId="77777777" w:rsidR="00344DA0" w:rsidRPr="00F1354B" w:rsidRDefault="00860447" w:rsidP="0086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b/>
                <w:bCs/>
              </w:rPr>
            </w:pPr>
            <w:r w:rsidRPr="00860447">
              <w:rPr>
                <w:rFonts w:ascii="Times New Roman" w:hAnsi="Times New Roman" w:cs="Times New Roman"/>
              </w:rPr>
              <w:t>for the year</w:t>
            </w:r>
          </w:p>
        </w:tc>
      </w:tr>
      <w:tr w:rsidR="00344DA0" w:rsidRPr="00F1354B" w14:paraId="15AEDB57" w14:textId="77777777" w:rsidTr="00A17B99">
        <w:trPr>
          <w:trHeight w:val="144"/>
        </w:trPr>
        <w:tc>
          <w:tcPr>
            <w:tcW w:w="1890" w:type="dxa"/>
            <w:vAlign w:val="bottom"/>
          </w:tcPr>
          <w:p w14:paraId="5538F0A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04760AEC"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90" w:type="dxa"/>
          </w:tcPr>
          <w:p w14:paraId="3F8DACB1"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630" w:type="dxa"/>
            <w:vAlign w:val="bottom"/>
          </w:tcPr>
          <w:p w14:paraId="3926DB8B" w14:textId="6DD90ED2"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EA1A2A">
              <w:rPr>
                <w:rFonts w:ascii="Times New Roman" w:hAnsi="Times New Roman" w:cs="Cordia New"/>
              </w:rPr>
              <w:t>4</w:t>
            </w:r>
          </w:p>
        </w:tc>
        <w:tc>
          <w:tcPr>
            <w:tcW w:w="720" w:type="dxa"/>
            <w:vAlign w:val="bottom"/>
          </w:tcPr>
          <w:p w14:paraId="22C123C9" w14:textId="0094FAAB"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w:t>
            </w:r>
            <w:r w:rsidR="00EA1A2A">
              <w:rPr>
                <w:rFonts w:ascii="Times New Roman" w:hAnsi="Times New Roman" w:cs="Times New Roman"/>
              </w:rPr>
              <w:t>3</w:t>
            </w:r>
          </w:p>
        </w:tc>
        <w:tc>
          <w:tcPr>
            <w:tcW w:w="900" w:type="dxa"/>
            <w:vAlign w:val="bottom"/>
          </w:tcPr>
          <w:p w14:paraId="6686AA03" w14:textId="1FDDD0E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EA1A2A">
              <w:rPr>
                <w:rFonts w:ascii="Times New Roman" w:hAnsi="Times New Roman" w:cs="Cordia New"/>
              </w:rPr>
              <w:t>4</w:t>
            </w:r>
          </w:p>
        </w:tc>
        <w:tc>
          <w:tcPr>
            <w:tcW w:w="900" w:type="dxa"/>
            <w:vAlign w:val="bottom"/>
          </w:tcPr>
          <w:p w14:paraId="573526AE" w14:textId="7DCD7A8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w:t>
            </w:r>
            <w:r w:rsidR="00EA1A2A">
              <w:rPr>
                <w:rFonts w:ascii="Times New Roman" w:hAnsi="Times New Roman" w:cs="Times New Roman"/>
              </w:rPr>
              <w:t>3</w:t>
            </w:r>
          </w:p>
        </w:tc>
        <w:tc>
          <w:tcPr>
            <w:tcW w:w="270" w:type="dxa"/>
          </w:tcPr>
          <w:p w14:paraId="2D19C923"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vAlign w:val="bottom"/>
          </w:tcPr>
          <w:p w14:paraId="51461B15" w14:textId="611B609E"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EA1A2A">
              <w:rPr>
                <w:rFonts w:ascii="Times New Roman" w:hAnsi="Times New Roman" w:cs="Cordia New"/>
              </w:rPr>
              <w:t>4</w:t>
            </w:r>
          </w:p>
        </w:tc>
        <w:tc>
          <w:tcPr>
            <w:tcW w:w="270" w:type="dxa"/>
            <w:vAlign w:val="bottom"/>
          </w:tcPr>
          <w:p w14:paraId="0989C687"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vAlign w:val="bottom"/>
          </w:tcPr>
          <w:p w14:paraId="0591F0FA" w14:textId="7CE505BA"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w:t>
            </w:r>
            <w:r w:rsidR="00EA1A2A">
              <w:rPr>
                <w:rFonts w:ascii="Times New Roman" w:hAnsi="Times New Roman" w:cs="Times New Roman"/>
              </w:rPr>
              <w:t>3</w:t>
            </w:r>
          </w:p>
        </w:tc>
        <w:tc>
          <w:tcPr>
            <w:tcW w:w="270" w:type="dxa"/>
          </w:tcPr>
          <w:p w14:paraId="4AD668A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vAlign w:val="bottom"/>
          </w:tcPr>
          <w:p w14:paraId="1E7ACE74" w14:textId="6909F466"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EA1A2A">
              <w:rPr>
                <w:rFonts w:ascii="Times New Roman" w:hAnsi="Times New Roman" w:cs="Cordia New"/>
              </w:rPr>
              <w:t>4</w:t>
            </w:r>
          </w:p>
        </w:tc>
        <w:tc>
          <w:tcPr>
            <w:tcW w:w="270" w:type="dxa"/>
          </w:tcPr>
          <w:p w14:paraId="684EF98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900" w:type="dxa"/>
            <w:vAlign w:val="bottom"/>
          </w:tcPr>
          <w:p w14:paraId="38C88604" w14:textId="03C35EB0"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w:t>
            </w:r>
            <w:r w:rsidR="00EA1A2A">
              <w:rPr>
                <w:rFonts w:ascii="Times New Roman" w:hAnsi="Times New Roman" w:cs="Times New Roman"/>
              </w:rPr>
              <w:t>3</w:t>
            </w:r>
          </w:p>
        </w:tc>
        <w:tc>
          <w:tcPr>
            <w:tcW w:w="270" w:type="dxa"/>
            <w:vAlign w:val="bottom"/>
          </w:tcPr>
          <w:p w14:paraId="7FCA2197"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900" w:type="dxa"/>
            <w:vAlign w:val="bottom"/>
          </w:tcPr>
          <w:p w14:paraId="08778B68" w14:textId="19B194C0"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w:t>
            </w:r>
            <w:r w:rsidR="00EA1A2A">
              <w:rPr>
                <w:rFonts w:ascii="Times New Roman" w:hAnsi="Times New Roman" w:cs="Cordia New"/>
              </w:rPr>
              <w:t>4</w:t>
            </w:r>
          </w:p>
        </w:tc>
        <w:tc>
          <w:tcPr>
            <w:tcW w:w="270" w:type="dxa"/>
          </w:tcPr>
          <w:p w14:paraId="6D2BB778"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900" w:type="dxa"/>
            <w:vAlign w:val="bottom"/>
          </w:tcPr>
          <w:p w14:paraId="412A7A9E" w14:textId="53E4AAB5"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w:t>
            </w:r>
            <w:r w:rsidR="002B68B9">
              <w:rPr>
                <w:rFonts w:ascii="Times New Roman" w:hAnsi="Times New Roman" w:cs="Times New Roman"/>
              </w:rPr>
              <w:t>2</w:t>
            </w:r>
            <w:r w:rsidR="00EA1A2A">
              <w:rPr>
                <w:rFonts w:ascii="Times New Roman" w:hAnsi="Times New Roman" w:cs="Times New Roman"/>
              </w:rPr>
              <w:t>3</w:t>
            </w:r>
          </w:p>
        </w:tc>
      </w:tr>
      <w:tr w:rsidR="00344DA0" w:rsidRPr="00F1354B" w14:paraId="4CAA23BB" w14:textId="77777777" w:rsidTr="00A17B99">
        <w:trPr>
          <w:trHeight w:val="144"/>
        </w:trPr>
        <w:tc>
          <w:tcPr>
            <w:tcW w:w="1890" w:type="dxa"/>
            <w:vAlign w:val="bottom"/>
          </w:tcPr>
          <w:p w14:paraId="70214735"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47B5BBB5"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90" w:type="dxa"/>
          </w:tcPr>
          <w:p w14:paraId="21EEE78C"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350" w:type="dxa"/>
            <w:gridSpan w:val="2"/>
            <w:vAlign w:val="bottom"/>
          </w:tcPr>
          <w:p w14:paraId="6535A2B3"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F1354B">
              <w:rPr>
                <w:rFonts w:ascii="Times New Roman" w:hAnsi="Times New Roman" w:cs="Times New Roman"/>
                <w:i/>
                <w:iCs/>
              </w:rPr>
              <w:t>(%)</w:t>
            </w:r>
          </w:p>
        </w:tc>
        <w:tc>
          <w:tcPr>
            <w:tcW w:w="8820" w:type="dxa"/>
            <w:gridSpan w:val="14"/>
          </w:tcPr>
          <w:p w14:paraId="55AF99B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rPr>
            </w:pPr>
            <w:r w:rsidRPr="00F1354B">
              <w:rPr>
                <w:rFonts w:ascii="Times New Roman" w:hAnsi="Times New Roman" w:cs="Times New Roman"/>
                <w:i/>
                <w:iCs/>
              </w:rPr>
              <w:t>(in thousand Baht)</w:t>
            </w:r>
          </w:p>
        </w:tc>
      </w:tr>
      <w:tr w:rsidR="00344DA0" w:rsidRPr="00F1354B" w14:paraId="5AA96221" w14:textId="77777777" w:rsidTr="00A17B99">
        <w:trPr>
          <w:trHeight w:val="144"/>
        </w:trPr>
        <w:tc>
          <w:tcPr>
            <w:tcW w:w="1890" w:type="dxa"/>
            <w:vAlign w:val="bottom"/>
          </w:tcPr>
          <w:p w14:paraId="362993A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74114108" w14:textId="77777777" w:rsidR="00344DA0" w:rsidRPr="00F1354B" w:rsidRDefault="00344DA0" w:rsidP="004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2"/>
              <w:jc w:val="center"/>
              <w:rPr>
                <w:rFonts w:ascii="Times New Roman" w:hAnsi="Times New Roman" w:cs="Times New Roman"/>
                <w:i/>
                <w:iCs/>
              </w:rPr>
            </w:pPr>
          </w:p>
        </w:tc>
        <w:tc>
          <w:tcPr>
            <w:tcW w:w="990" w:type="dxa"/>
          </w:tcPr>
          <w:p w14:paraId="54F8BCED"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350" w:type="dxa"/>
            <w:gridSpan w:val="2"/>
            <w:vAlign w:val="bottom"/>
          </w:tcPr>
          <w:p w14:paraId="6574B506"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8820" w:type="dxa"/>
            <w:gridSpan w:val="14"/>
          </w:tcPr>
          <w:p w14:paraId="49519AB8"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3B101C" w:rsidRPr="00F1354B" w14:paraId="6D53F569" w14:textId="77777777" w:rsidTr="00F06B5F">
        <w:trPr>
          <w:trHeight w:val="144"/>
        </w:trPr>
        <w:tc>
          <w:tcPr>
            <w:tcW w:w="1890" w:type="dxa"/>
            <w:vAlign w:val="bottom"/>
          </w:tcPr>
          <w:p w14:paraId="2F266B4C"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r w:rsidRPr="00F1354B">
              <w:rPr>
                <w:rFonts w:ascii="Times New Roman" w:hAnsi="Times New Roman"/>
              </w:rPr>
              <w:t xml:space="preserve">Nava Nakorn </w:t>
            </w:r>
          </w:p>
        </w:tc>
        <w:tc>
          <w:tcPr>
            <w:tcW w:w="1440" w:type="dxa"/>
            <w:vAlign w:val="bottom"/>
          </w:tcPr>
          <w:p w14:paraId="6FEF1E3E"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90" w:type="dxa"/>
          </w:tcPr>
          <w:p w14:paraId="43683658"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tcPr>
          <w:p w14:paraId="0FF9B7B2" w14:textId="599FF87B"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3B101C">
              <w:rPr>
                <w:rFonts w:ascii="Times New Roman" w:hAnsi="Times New Roman" w:cs="Times New Roman"/>
              </w:rPr>
              <w:t>29.99</w:t>
            </w:r>
          </w:p>
        </w:tc>
        <w:tc>
          <w:tcPr>
            <w:tcW w:w="720" w:type="dxa"/>
          </w:tcPr>
          <w:p w14:paraId="7A08E673"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3B101C">
              <w:rPr>
                <w:rFonts w:ascii="Times New Roman" w:hAnsi="Times New Roman" w:cs="Times New Roman"/>
              </w:rPr>
              <w:t>29.99</w:t>
            </w:r>
          </w:p>
        </w:tc>
        <w:tc>
          <w:tcPr>
            <w:tcW w:w="900" w:type="dxa"/>
          </w:tcPr>
          <w:p w14:paraId="427DD239" w14:textId="698576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sidRPr="003B101C">
              <w:rPr>
                <w:rFonts w:ascii="Times New Roman" w:hAnsi="Times New Roman" w:cs="Times New Roman"/>
              </w:rPr>
              <w:t>2,050,000</w:t>
            </w:r>
          </w:p>
        </w:tc>
        <w:tc>
          <w:tcPr>
            <w:tcW w:w="900" w:type="dxa"/>
          </w:tcPr>
          <w:p w14:paraId="6FF6A5B4" w14:textId="09FD4903"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3B101C">
              <w:rPr>
                <w:rFonts w:ascii="Times New Roman" w:hAnsi="Times New Roman" w:cs="Times New Roman"/>
              </w:rPr>
              <w:t>2,050,000</w:t>
            </w:r>
          </w:p>
        </w:tc>
        <w:tc>
          <w:tcPr>
            <w:tcW w:w="270" w:type="dxa"/>
          </w:tcPr>
          <w:p w14:paraId="643FD1CA"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7F6025B2" w14:textId="3FAED6E8"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rPr>
            </w:pPr>
            <w:r w:rsidRPr="003B101C">
              <w:rPr>
                <w:rFonts w:ascii="Times New Roman" w:hAnsi="Times New Roman" w:cs="Times New Roman"/>
              </w:rPr>
              <w:t>858,752</w:t>
            </w:r>
          </w:p>
        </w:tc>
        <w:tc>
          <w:tcPr>
            <w:tcW w:w="270" w:type="dxa"/>
          </w:tcPr>
          <w:p w14:paraId="26930C69"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Pr>
          <w:p w14:paraId="724FDD9A" w14:textId="781B56C6"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3B101C">
              <w:rPr>
                <w:rFonts w:ascii="Times New Roman" w:hAnsi="Times New Roman" w:cs="Times New Roman"/>
              </w:rPr>
              <w:t>741,818</w:t>
            </w:r>
          </w:p>
        </w:tc>
        <w:tc>
          <w:tcPr>
            <w:tcW w:w="270" w:type="dxa"/>
          </w:tcPr>
          <w:p w14:paraId="7CF54564"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6874159F" w14:textId="10ACA75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r w:rsidRPr="003B101C">
              <w:rPr>
                <w:rFonts w:ascii="Times New Roman" w:hAnsi="Times New Roman" w:cs="Times New Roman"/>
              </w:rPr>
              <w:t>614,938</w:t>
            </w:r>
          </w:p>
        </w:tc>
        <w:tc>
          <w:tcPr>
            <w:tcW w:w="270" w:type="dxa"/>
          </w:tcPr>
          <w:p w14:paraId="486E5E30"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900" w:type="dxa"/>
          </w:tcPr>
          <w:p w14:paraId="4D2020B8" w14:textId="1B0D47F8"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r w:rsidRPr="003B101C">
              <w:rPr>
                <w:rFonts w:ascii="Times New Roman" w:hAnsi="Times New Roman" w:cs="Times New Roman"/>
              </w:rPr>
              <w:t>614,938</w:t>
            </w:r>
          </w:p>
        </w:tc>
        <w:tc>
          <w:tcPr>
            <w:tcW w:w="270" w:type="dxa"/>
          </w:tcPr>
          <w:p w14:paraId="6493FF0B"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1CAC3EC9" w14:textId="72FA1F0E"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3B101C">
              <w:rPr>
                <w:rFonts w:ascii="Times New Roman" w:hAnsi="Times New Roman" w:cs="Times New Roman"/>
              </w:rPr>
              <w:t>-</w:t>
            </w:r>
          </w:p>
        </w:tc>
        <w:tc>
          <w:tcPr>
            <w:tcW w:w="270" w:type="dxa"/>
          </w:tcPr>
          <w:p w14:paraId="16F16D2E"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46F62E1D" w14:textId="38F23B4E"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rPr>
            </w:pPr>
            <w:r w:rsidRPr="003B101C">
              <w:rPr>
                <w:rFonts w:ascii="Times New Roman" w:hAnsi="Times New Roman" w:cs="Times New Roman"/>
              </w:rPr>
              <w:t>-</w:t>
            </w:r>
          </w:p>
        </w:tc>
      </w:tr>
      <w:tr w:rsidR="003B101C" w:rsidRPr="00F1354B" w14:paraId="5DBF9227" w14:textId="77777777" w:rsidTr="00F06B5F">
        <w:trPr>
          <w:trHeight w:val="101"/>
        </w:trPr>
        <w:tc>
          <w:tcPr>
            <w:tcW w:w="1890" w:type="dxa"/>
            <w:vAlign w:val="bottom"/>
          </w:tcPr>
          <w:p w14:paraId="48FAA60B" w14:textId="1D904B9C"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4"/>
              <w:rPr>
                <w:rFonts w:ascii="Times New Roman" w:hAnsi="Times New Roman" w:cs="Times New Roman"/>
              </w:rPr>
            </w:pPr>
            <w:r>
              <w:t xml:space="preserve">   </w:t>
            </w:r>
            <w:r w:rsidRPr="00F1354B">
              <w:rPr>
                <w:rFonts w:ascii="Times New Roman" w:hAnsi="Times New Roman"/>
              </w:rPr>
              <w:t>Electricity</w:t>
            </w:r>
            <w:r w:rsidRPr="00F1354B">
              <w:rPr>
                <w:rFonts w:ascii="Times New Roman" w:hAnsi="Times New Roman" w:cs="Times New Roman"/>
              </w:rPr>
              <w:t xml:space="preserve"> </w:t>
            </w:r>
            <w:r w:rsidRPr="004538C2">
              <w:rPr>
                <w:rFonts w:ascii="Times New Roman" w:hAnsi="Times New Roman"/>
              </w:rPr>
              <w:t>Generating</w:t>
            </w:r>
            <w:r w:rsidRPr="00F1354B">
              <w:rPr>
                <w:rFonts w:ascii="Times New Roman" w:hAnsi="Times New Roman" w:cs="Times New Roman"/>
              </w:rPr>
              <w:t xml:space="preserve"> </w:t>
            </w:r>
          </w:p>
        </w:tc>
        <w:tc>
          <w:tcPr>
            <w:tcW w:w="1440" w:type="dxa"/>
            <w:vAlign w:val="bottom"/>
          </w:tcPr>
          <w:p w14:paraId="52C0D939"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90" w:type="dxa"/>
          </w:tcPr>
          <w:p w14:paraId="4B5A48C2"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tcPr>
          <w:p w14:paraId="61A60747"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tcPr>
          <w:p w14:paraId="39720F9A"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67CD547E"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rPr>
                <w:rFonts w:ascii="Times New Roman" w:hAnsi="Times New Roman" w:cs="Times New Roman"/>
              </w:rPr>
            </w:pPr>
          </w:p>
        </w:tc>
        <w:tc>
          <w:tcPr>
            <w:tcW w:w="900" w:type="dxa"/>
          </w:tcPr>
          <w:p w14:paraId="4B2F65E7"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7465199E"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6594C645"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70" w:type="dxa"/>
          </w:tcPr>
          <w:p w14:paraId="17873948"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Pr>
          <w:p w14:paraId="39AD4E6E"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48A6B28B"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3E1C5D81"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decimal" w:pos="686"/>
              </w:tabs>
              <w:ind w:left="-36" w:right="-108"/>
              <w:rPr>
                <w:rFonts w:ascii="Times New Roman" w:hAnsi="Times New Roman" w:cs="Times New Roman"/>
              </w:rPr>
            </w:pPr>
          </w:p>
        </w:tc>
        <w:tc>
          <w:tcPr>
            <w:tcW w:w="270" w:type="dxa"/>
          </w:tcPr>
          <w:p w14:paraId="613C03FD"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900" w:type="dxa"/>
          </w:tcPr>
          <w:p w14:paraId="5671F0DA"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tcPr>
          <w:p w14:paraId="6C31C345"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4C1D135E"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tcPr>
          <w:p w14:paraId="127CED2B"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5DA3534D"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rPr>
            </w:pPr>
          </w:p>
        </w:tc>
      </w:tr>
      <w:tr w:rsidR="003B101C" w:rsidRPr="00F1354B" w14:paraId="7FC09447" w14:textId="77777777" w:rsidTr="00F06B5F">
        <w:trPr>
          <w:trHeight w:val="101"/>
        </w:trPr>
        <w:tc>
          <w:tcPr>
            <w:tcW w:w="1890" w:type="dxa"/>
            <w:vAlign w:val="bottom"/>
          </w:tcPr>
          <w:p w14:paraId="1956D290" w14:textId="43B15638"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pPr>
            <w:r w:rsidRPr="00F1354B">
              <w:rPr>
                <w:rFonts w:ascii="Times New Roman" w:hAnsi="Times New Roman"/>
              </w:rPr>
              <w:t xml:space="preserve">  </w:t>
            </w:r>
            <w:r>
              <w:rPr>
                <w:rFonts w:ascii="Times New Roman" w:hAnsi="Times New Roman"/>
              </w:rPr>
              <w:t xml:space="preserve"> </w:t>
            </w:r>
            <w:r w:rsidRPr="00F1354B">
              <w:rPr>
                <w:rFonts w:ascii="Times New Roman" w:hAnsi="Times New Roman"/>
              </w:rPr>
              <w:t>Company</w:t>
            </w:r>
            <w:r w:rsidRPr="00F1354B">
              <w:rPr>
                <w:rFonts w:ascii="Times New Roman" w:hAnsi="Times New Roman" w:cs="Times New Roman"/>
              </w:rPr>
              <w:t xml:space="preserve"> Limited</w:t>
            </w:r>
          </w:p>
        </w:tc>
        <w:tc>
          <w:tcPr>
            <w:tcW w:w="1440" w:type="dxa"/>
            <w:vAlign w:val="bottom"/>
          </w:tcPr>
          <w:p w14:paraId="32D8A379"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and stream energy</w:t>
            </w:r>
          </w:p>
        </w:tc>
        <w:tc>
          <w:tcPr>
            <w:tcW w:w="990" w:type="dxa"/>
          </w:tcPr>
          <w:p w14:paraId="3C042589"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tcPr>
          <w:p w14:paraId="0620C4AD"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tcPr>
          <w:p w14:paraId="3225D466"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705225B1"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rPr>
                <w:rFonts w:ascii="Times New Roman" w:hAnsi="Times New Roman" w:cs="Times New Roman"/>
              </w:rPr>
            </w:pPr>
          </w:p>
        </w:tc>
        <w:tc>
          <w:tcPr>
            <w:tcW w:w="900" w:type="dxa"/>
          </w:tcPr>
          <w:p w14:paraId="1A7CF2EF"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46808993"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4C2AA292"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1AAB9089"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Pr>
          <w:p w14:paraId="42D494E9"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706190DF"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69FFC03B"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 w:val="decimal" w:pos="792"/>
              </w:tabs>
              <w:ind w:left="-36" w:right="-108"/>
              <w:rPr>
                <w:rFonts w:ascii="Times New Roman" w:hAnsi="Times New Roman" w:cs="Times New Roman"/>
              </w:rPr>
            </w:pPr>
          </w:p>
        </w:tc>
        <w:tc>
          <w:tcPr>
            <w:tcW w:w="270" w:type="dxa"/>
          </w:tcPr>
          <w:p w14:paraId="137E9624"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900" w:type="dxa"/>
          </w:tcPr>
          <w:p w14:paraId="7A529C78"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270" w:type="dxa"/>
          </w:tcPr>
          <w:p w14:paraId="4E49AD0A"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7B8045CD"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tcPr>
          <w:p w14:paraId="0302BC44"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1AFD3AAC"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rPr>
            </w:pPr>
          </w:p>
        </w:tc>
      </w:tr>
      <w:tr w:rsidR="003B101C" w:rsidRPr="00F1354B" w14:paraId="6935FE0C" w14:textId="77777777" w:rsidTr="00F06B5F">
        <w:trPr>
          <w:trHeight w:val="101"/>
        </w:trPr>
        <w:tc>
          <w:tcPr>
            <w:tcW w:w="1890" w:type="dxa"/>
            <w:vAlign w:val="bottom"/>
          </w:tcPr>
          <w:p w14:paraId="1A0556B1"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rPr>
                <w:rFonts w:ascii="Times New Roman" w:hAnsi="Times New Roman" w:cs="Times New Roman"/>
              </w:rPr>
              <w:t xml:space="preserve">Thai Thanan </w:t>
            </w:r>
          </w:p>
        </w:tc>
        <w:tc>
          <w:tcPr>
            <w:tcW w:w="1440" w:type="dxa"/>
            <w:vAlign w:val="bottom"/>
          </w:tcPr>
          <w:p w14:paraId="59DB712E"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Telecommunication</w:t>
            </w:r>
          </w:p>
        </w:tc>
        <w:tc>
          <w:tcPr>
            <w:tcW w:w="990" w:type="dxa"/>
          </w:tcPr>
          <w:p w14:paraId="5291EA58"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tcPr>
          <w:p w14:paraId="42D81CBE" w14:textId="33C833F1"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3B101C">
              <w:rPr>
                <w:rFonts w:ascii="Times New Roman" w:hAnsi="Times New Roman" w:cs="Times New Roman"/>
              </w:rPr>
              <w:t>51.00</w:t>
            </w:r>
          </w:p>
        </w:tc>
        <w:tc>
          <w:tcPr>
            <w:tcW w:w="720" w:type="dxa"/>
          </w:tcPr>
          <w:p w14:paraId="77D378A4"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rPr>
            </w:pPr>
            <w:r w:rsidRPr="003B101C">
              <w:rPr>
                <w:rFonts w:ascii="Times New Roman" w:hAnsi="Times New Roman" w:cs="Times New Roman"/>
              </w:rPr>
              <w:t>51.00</w:t>
            </w:r>
          </w:p>
        </w:tc>
        <w:tc>
          <w:tcPr>
            <w:tcW w:w="900" w:type="dxa"/>
          </w:tcPr>
          <w:p w14:paraId="06C820B2" w14:textId="0D7EE5E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sidRPr="003B101C">
              <w:rPr>
                <w:rFonts w:ascii="Times New Roman" w:hAnsi="Times New Roman" w:cs="Times New Roman"/>
              </w:rPr>
              <w:t>2,500</w:t>
            </w:r>
          </w:p>
        </w:tc>
        <w:tc>
          <w:tcPr>
            <w:tcW w:w="900" w:type="dxa"/>
          </w:tcPr>
          <w:p w14:paraId="469AFC8B" w14:textId="32A0D0B5"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3B101C">
              <w:rPr>
                <w:rFonts w:ascii="Times New Roman" w:hAnsi="Times New Roman" w:cs="Times New Roman"/>
              </w:rPr>
              <w:t>2,500</w:t>
            </w:r>
          </w:p>
        </w:tc>
        <w:tc>
          <w:tcPr>
            <w:tcW w:w="270" w:type="dxa"/>
          </w:tcPr>
          <w:p w14:paraId="42D73CF5"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564A6263" w14:textId="14CB5929"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rPr>
            </w:pPr>
            <w:r w:rsidRPr="003B101C">
              <w:rPr>
                <w:rFonts w:ascii="Times New Roman" w:hAnsi="Times New Roman" w:cs="Times New Roman"/>
              </w:rPr>
              <w:t>2,614</w:t>
            </w:r>
          </w:p>
        </w:tc>
        <w:tc>
          <w:tcPr>
            <w:tcW w:w="270" w:type="dxa"/>
          </w:tcPr>
          <w:p w14:paraId="7EAD5291"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Pr>
          <w:p w14:paraId="5A458660" w14:textId="71ADB319"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3B101C">
              <w:rPr>
                <w:rFonts w:ascii="Times New Roman" w:hAnsi="Times New Roman" w:cs="Times New Roman"/>
              </w:rPr>
              <w:t>1,744</w:t>
            </w:r>
          </w:p>
        </w:tc>
        <w:tc>
          <w:tcPr>
            <w:tcW w:w="270" w:type="dxa"/>
          </w:tcPr>
          <w:p w14:paraId="3840FAE6"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2FE62438" w14:textId="4D895924"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r w:rsidRPr="003B101C">
              <w:rPr>
                <w:rFonts w:ascii="Times New Roman" w:hAnsi="Times New Roman" w:cs="Times New Roman"/>
              </w:rPr>
              <w:t>992</w:t>
            </w:r>
          </w:p>
        </w:tc>
        <w:tc>
          <w:tcPr>
            <w:tcW w:w="270" w:type="dxa"/>
          </w:tcPr>
          <w:p w14:paraId="2B0849F1"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900" w:type="dxa"/>
          </w:tcPr>
          <w:p w14:paraId="780974F8" w14:textId="6A555323"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r w:rsidRPr="003B101C">
              <w:rPr>
                <w:rFonts w:ascii="Times New Roman" w:hAnsi="Times New Roman" w:cs="Times New Roman"/>
              </w:rPr>
              <w:t>992</w:t>
            </w:r>
          </w:p>
        </w:tc>
        <w:tc>
          <w:tcPr>
            <w:tcW w:w="270" w:type="dxa"/>
          </w:tcPr>
          <w:p w14:paraId="1DD946CE"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shd w:val="clear" w:color="auto" w:fill="auto"/>
          </w:tcPr>
          <w:p w14:paraId="337E184A" w14:textId="3D1F3999"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3B101C">
              <w:rPr>
                <w:rFonts w:ascii="Times New Roman" w:hAnsi="Times New Roman" w:cs="Times New Roman"/>
              </w:rPr>
              <w:t>-</w:t>
            </w:r>
          </w:p>
        </w:tc>
        <w:tc>
          <w:tcPr>
            <w:tcW w:w="270" w:type="dxa"/>
          </w:tcPr>
          <w:p w14:paraId="0776A55B"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6DB238B2" w14:textId="27E8941B"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rPr>
            </w:pPr>
            <w:r w:rsidRPr="003B101C">
              <w:rPr>
                <w:rFonts w:ascii="Times New Roman" w:hAnsi="Times New Roman" w:cs="Times New Roman"/>
              </w:rPr>
              <w:t>-</w:t>
            </w:r>
          </w:p>
        </w:tc>
      </w:tr>
      <w:tr w:rsidR="003B101C" w:rsidRPr="00F1354B" w14:paraId="11B41C97" w14:textId="77777777" w:rsidTr="00F06B5F">
        <w:trPr>
          <w:trHeight w:val="101"/>
        </w:trPr>
        <w:tc>
          <w:tcPr>
            <w:tcW w:w="1890" w:type="dxa"/>
            <w:vAlign w:val="bottom"/>
          </w:tcPr>
          <w:p w14:paraId="575FF616"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Company Limited</w:t>
            </w:r>
          </w:p>
        </w:tc>
        <w:tc>
          <w:tcPr>
            <w:tcW w:w="1440" w:type="dxa"/>
            <w:vAlign w:val="bottom"/>
          </w:tcPr>
          <w:p w14:paraId="1770A122"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pacing w:val="-6"/>
                <w:cs/>
              </w:rPr>
            </w:pPr>
          </w:p>
        </w:tc>
        <w:tc>
          <w:tcPr>
            <w:tcW w:w="990" w:type="dxa"/>
          </w:tcPr>
          <w:p w14:paraId="56E2417C"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p>
        </w:tc>
        <w:tc>
          <w:tcPr>
            <w:tcW w:w="630" w:type="dxa"/>
          </w:tcPr>
          <w:p w14:paraId="40F70B5D"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tcPr>
          <w:p w14:paraId="607BB60A"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050393E0"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rPr>
                <w:rFonts w:ascii="Times New Roman" w:hAnsi="Times New Roman" w:cs="Times New Roman"/>
              </w:rPr>
            </w:pPr>
          </w:p>
        </w:tc>
        <w:tc>
          <w:tcPr>
            <w:tcW w:w="900" w:type="dxa"/>
          </w:tcPr>
          <w:p w14:paraId="754C9D9D"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17477471"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2B4AD5D0"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70F96054"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Pr>
          <w:p w14:paraId="29F17991"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14:paraId="2FD17DAD"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12CF3310"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p>
        </w:tc>
        <w:tc>
          <w:tcPr>
            <w:tcW w:w="270" w:type="dxa"/>
          </w:tcPr>
          <w:p w14:paraId="31E69ECA"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900" w:type="dxa"/>
          </w:tcPr>
          <w:p w14:paraId="77668B23"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p>
        </w:tc>
        <w:tc>
          <w:tcPr>
            <w:tcW w:w="270" w:type="dxa"/>
          </w:tcPr>
          <w:p w14:paraId="33F4C32A"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4FEFE910"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tcPr>
          <w:p w14:paraId="41CCFD9A"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7029E146"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rPr>
            </w:pPr>
          </w:p>
        </w:tc>
      </w:tr>
      <w:tr w:rsidR="003B101C" w:rsidRPr="00F1354B" w14:paraId="65410DF0" w14:textId="77777777" w:rsidTr="00F06B5F">
        <w:trPr>
          <w:trHeight w:val="101"/>
        </w:trPr>
        <w:tc>
          <w:tcPr>
            <w:tcW w:w="1890" w:type="dxa"/>
            <w:vAlign w:val="bottom"/>
          </w:tcPr>
          <w:p w14:paraId="45B97E88"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R E N Korat Energy</w:t>
            </w:r>
          </w:p>
        </w:tc>
        <w:tc>
          <w:tcPr>
            <w:tcW w:w="1440" w:type="dxa"/>
            <w:vAlign w:val="bottom"/>
          </w:tcPr>
          <w:p w14:paraId="783811A7"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90" w:type="dxa"/>
          </w:tcPr>
          <w:p w14:paraId="1A0A233D"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tcPr>
          <w:p w14:paraId="11F6A079" w14:textId="6FD9F844"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3B101C">
              <w:rPr>
                <w:rFonts w:ascii="Times New Roman" w:hAnsi="Times New Roman" w:cs="Times New Roman"/>
              </w:rPr>
              <w:t>35.00</w:t>
            </w:r>
          </w:p>
        </w:tc>
        <w:tc>
          <w:tcPr>
            <w:tcW w:w="720" w:type="dxa"/>
          </w:tcPr>
          <w:p w14:paraId="3D76F61C" w14:textId="02C4C3F4"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3B101C">
              <w:rPr>
                <w:rFonts w:ascii="Times New Roman" w:hAnsi="Times New Roman" w:cs="Times New Roman"/>
              </w:rPr>
              <w:t>35.00</w:t>
            </w:r>
          </w:p>
        </w:tc>
        <w:tc>
          <w:tcPr>
            <w:tcW w:w="900" w:type="dxa"/>
          </w:tcPr>
          <w:p w14:paraId="17CC53D6" w14:textId="1B53823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sidRPr="003B101C">
              <w:rPr>
                <w:rFonts w:ascii="Times New Roman" w:hAnsi="Times New Roman" w:cs="Times New Roman"/>
              </w:rPr>
              <w:t>822,000</w:t>
            </w:r>
          </w:p>
        </w:tc>
        <w:tc>
          <w:tcPr>
            <w:tcW w:w="900" w:type="dxa"/>
          </w:tcPr>
          <w:p w14:paraId="14B8ED0C" w14:textId="10A36735"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rPr>
                <w:rFonts w:ascii="Times New Roman" w:hAnsi="Times New Roman" w:cs="Times New Roman"/>
              </w:rPr>
            </w:pPr>
            <w:r w:rsidRPr="003B101C">
              <w:rPr>
                <w:rFonts w:ascii="Times New Roman" w:hAnsi="Times New Roman" w:cs="Times New Roman"/>
              </w:rPr>
              <w:t>822,000</w:t>
            </w:r>
          </w:p>
        </w:tc>
        <w:tc>
          <w:tcPr>
            <w:tcW w:w="270" w:type="dxa"/>
          </w:tcPr>
          <w:p w14:paraId="156A9099"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3439E9A4" w14:textId="17EB6750"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rPr>
            </w:pPr>
            <w:r w:rsidRPr="003B101C">
              <w:rPr>
                <w:rFonts w:ascii="Times New Roman" w:hAnsi="Times New Roman" w:cs="Times New Roman"/>
              </w:rPr>
              <w:t>209,195</w:t>
            </w:r>
          </w:p>
        </w:tc>
        <w:tc>
          <w:tcPr>
            <w:tcW w:w="270" w:type="dxa"/>
          </w:tcPr>
          <w:p w14:paraId="2CC50AED"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Pr>
          <w:p w14:paraId="1E40F17A" w14:textId="7640E529"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3B101C">
              <w:rPr>
                <w:rFonts w:ascii="Times New Roman" w:hAnsi="Times New Roman" w:cs="Times New Roman"/>
              </w:rPr>
              <w:t>250,762</w:t>
            </w:r>
          </w:p>
        </w:tc>
        <w:tc>
          <w:tcPr>
            <w:tcW w:w="270" w:type="dxa"/>
          </w:tcPr>
          <w:p w14:paraId="3C7CA4D2"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14CBDB6B" w14:textId="090B27EC"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r w:rsidRPr="003B101C">
              <w:rPr>
                <w:rFonts w:ascii="Times New Roman" w:hAnsi="Times New Roman" w:cs="Times New Roman"/>
              </w:rPr>
              <w:t>287,700</w:t>
            </w:r>
          </w:p>
        </w:tc>
        <w:tc>
          <w:tcPr>
            <w:tcW w:w="270" w:type="dxa"/>
          </w:tcPr>
          <w:p w14:paraId="6BAD4427"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900" w:type="dxa"/>
          </w:tcPr>
          <w:p w14:paraId="711C736B" w14:textId="09367480"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r w:rsidRPr="003B101C">
              <w:rPr>
                <w:rFonts w:ascii="Times New Roman" w:hAnsi="Times New Roman" w:cs="Times New Roman"/>
              </w:rPr>
              <w:t>287,700</w:t>
            </w:r>
          </w:p>
        </w:tc>
        <w:tc>
          <w:tcPr>
            <w:tcW w:w="270" w:type="dxa"/>
          </w:tcPr>
          <w:p w14:paraId="6B84B566"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5D2FE8B0" w14:textId="5944AC9A"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3B101C">
              <w:rPr>
                <w:rFonts w:ascii="Times New Roman" w:hAnsi="Times New Roman" w:cs="Times New Roman"/>
              </w:rPr>
              <w:t>-</w:t>
            </w:r>
          </w:p>
        </w:tc>
        <w:tc>
          <w:tcPr>
            <w:tcW w:w="270" w:type="dxa"/>
          </w:tcPr>
          <w:p w14:paraId="11FE91AA"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6E26E58C" w14:textId="67EDC512"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rPr>
            </w:pPr>
            <w:r w:rsidRPr="003B101C">
              <w:rPr>
                <w:rFonts w:ascii="Times New Roman" w:hAnsi="Times New Roman" w:cs="Times New Roman"/>
              </w:rPr>
              <w:t>-</w:t>
            </w:r>
          </w:p>
        </w:tc>
      </w:tr>
      <w:tr w:rsidR="003B101C" w:rsidRPr="00F1354B" w14:paraId="70C8CC32" w14:textId="77777777" w:rsidTr="00F06B5F">
        <w:trPr>
          <w:trHeight w:val="101"/>
        </w:trPr>
        <w:tc>
          <w:tcPr>
            <w:tcW w:w="1890" w:type="dxa"/>
            <w:vAlign w:val="bottom"/>
          </w:tcPr>
          <w:p w14:paraId="0BC0A78D"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Pr>
                <w:rFonts w:ascii="Times New Roman" w:hAnsi="Times New Roman" w:cs="Times New Roman"/>
              </w:rPr>
              <w:t>Company Limited</w:t>
            </w:r>
          </w:p>
        </w:tc>
        <w:tc>
          <w:tcPr>
            <w:tcW w:w="1440" w:type="dxa"/>
            <w:vAlign w:val="bottom"/>
          </w:tcPr>
          <w:p w14:paraId="78E88D42"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90" w:type="dxa"/>
          </w:tcPr>
          <w:p w14:paraId="0C80104B"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tcPr>
          <w:p w14:paraId="27FDD5B4"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tcPr>
          <w:p w14:paraId="4FFC26AB"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17644484"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00" w:type="dxa"/>
          </w:tcPr>
          <w:p w14:paraId="7CA53FFC"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6A94A40D"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63666A27"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rPr>
            </w:pPr>
          </w:p>
        </w:tc>
        <w:tc>
          <w:tcPr>
            <w:tcW w:w="270" w:type="dxa"/>
          </w:tcPr>
          <w:p w14:paraId="6B03356E"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Pr>
          <w:p w14:paraId="75259FF0"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14:paraId="3F75B871"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2231A371"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p>
        </w:tc>
        <w:tc>
          <w:tcPr>
            <w:tcW w:w="270" w:type="dxa"/>
          </w:tcPr>
          <w:p w14:paraId="6557D81A"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900" w:type="dxa"/>
          </w:tcPr>
          <w:p w14:paraId="760A442B"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p>
        </w:tc>
        <w:tc>
          <w:tcPr>
            <w:tcW w:w="270" w:type="dxa"/>
          </w:tcPr>
          <w:p w14:paraId="02E626F4"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5270FF89"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tcPr>
          <w:p w14:paraId="5407FAA5"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51276E8C"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rPr>
            </w:pPr>
          </w:p>
        </w:tc>
      </w:tr>
      <w:tr w:rsidR="003B101C" w:rsidRPr="00F1354B" w14:paraId="494134DE" w14:textId="77777777" w:rsidTr="00F06B5F">
        <w:trPr>
          <w:trHeight w:val="101"/>
        </w:trPr>
        <w:tc>
          <w:tcPr>
            <w:tcW w:w="1890" w:type="dxa"/>
          </w:tcPr>
          <w:p w14:paraId="5B5B6850" w14:textId="721E8847" w:rsidR="003B101C"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C851AE">
              <w:rPr>
                <w:rFonts w:ascii="Times New Roman" w:hAnsi="Times New Roman" w:cs="Times New Roman"/>
              </w:rPr>
              <w:t>9 Petro and service</w:t>
            </w:r>
          </w:p>
        </w:tc>
        <w:tc>
          <w:tcPr>
            <w:tcW w:w="1440" w:type="dxa"/>
          </w:tcPr>
          <w:p w14:paraId="5CBD9C94" w14:textId="185F081A"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C851AE">
              <w:rPr>
                <w:rFonts w:ascii="Times New Roman" w:hAnsi="Times New Roman"/>
                <w:spacing w:val="-6"/>
              </w:rPr>
              <w:t xml:space="preserve">Retail sale of </w:t>
            </w:r>
          </w:p>
        </w:tc>
        <w:tc>
          <w:tcPr>
            <w:tcW w:w="990" w:type="dxa"/>
          </w:tcPr>
          <w:p w14:paraId="712CB999" w14:textId="1D88C030"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C851AE">
              <w:rPr>
                <w:rFonts w:ascii="Times New Roman" w:hAnsi="Times New Roman" w:cs="Times New Roman"/>
              </w:rPr>
              <w:t>Thailand</w:t>
            </w:r>
          </w:p>
        </w:tc>
        <w:tc>
          <w:tcPr>
            <w:tcW w:w="630" w:type="dxa"/>
          </w:tcPr>
          <w:p w14:paraId="5BD908A2" w14:textId="427FBCEC"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3B101C">
              <w:rPr>
                <w:rFonts w:ascii="Times New Roman" w:hAnsi="Times New Roman" w:cs="Times New Roman"/>
              </w:rPr>
              <w:t>50.00</w:t>
            </w:r>
          </w:p>
        </w:tc>
        <w:tc>
          <w:tcPr>
            <w:tcW w:w="720" w:type="dxa"/>
          </w:tcPr>
          <w:p w14:paraId="302D17FA" w14:textId="397F8466"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cs="Times New Roman"/>
              </w:rPr>
            </w:pPr>
            <w:r w:rsidRPr="003B101C">
              <w:rPr>
                <w:rFonts w:ascii="Times New Roman" w:hAnsi="Times New Roman" w:cs="Times New Roman"/>
              </w:rPr>
              <w:t>-</w:t>
            </w:r>
          </w:p>
        </w:tc>
        <w:tc>
          <w:tcPr>
            <w:tcW w:w="900" w:type="dxa"/>
          </w:tcPr>
          <w:p w14:paraId="4CFDA597" w14:textId="1631CCCC"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sidRPr="003B101C">
              <w:rPr>
                <w:rFonts w:ascii="Times New Roman" w:hAnsi="Times New Roman" w:cs="Times New Roman"/>
              </w:rPr>
              <w:t>66,000</w:t>
            </w:r>
          </w:p>
        </w:tc>
        <w:tc>
          <w:tcPr>
            <w:tcW w:w="900" w:type="dxa"/>
          </w:tcPr>
          <w:p w14:paraId="39C66E8B" w14:textId="0F8A79B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3B101C">
              <w:rPr>
                <w:rFonts w:ascii="Times New Roman" w:hAnsi="Times New Roman" w:cs="Times New Roman"/>
              </w:rPr>
              <w:t>-</w:t>
            </w:r>
          </w:p>
        </w:tc>
        <w:tc>
          <w:tcPr>
            <w:tcW w:w="270" w:type="dxa"/>
          </w:tcPr>
          <w:p w14:paraId="0C8B986D"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62633D7A" w14:textId="56CBD1D4"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rPr>
            </w:pPr>
            <w:r w:rsidRPr="003B101C">
              <w:rPr>
                <w:rFonts w:ascii="Times New Roman" w:hAnsi="Times New Roman" w:cs="Times New Roman"/>
              </w:rPr>
              <w:t>32,330</w:t>
            </w:r>
          </w:p>
        </w:tc>
        <w:tc>
          <w:tcPr>
            <w:tcW w:w="270" w:type="dxa"/>
          </w:tcPr>
          <w:p w14:paraId="143A4DC9"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Pr>
          <w:p w14:paraId="1BC6D10B" w14:textId="643D96DE"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3B101C">
              <w:rPr>
                <w:rFonts w:ascii="Times New Roman" w:hAnsi="Times New Roman" w:cs="Times New Roman"/>
              </w:rPr>
              <w:t>-</w:t>
            </w:r>
          </w:p>
        </w:tc>
        <w:tc>
          <w:tcPr>
            <w:tcW w:w="270" w:type="dxa"/>
          </w:tcPr>
          <w:p w14:paraId="354E4F3D"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1842B280" w14:textId="331C5D81"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r w:rsidRPr="003B101C">
              <w:rPr>
                <w:rFonts w:ascii="Times New Roman" w:hAnsi="Times New Roman" w:cs="Times New Roman"/>
              </w:rPr>
              <w:t>33,000</w:t>
            </w:r>
          </w:p>
        </w:tc>
        <w:tc>
          <w:tcPr>
            <w:tcW w:w="270" w:type="dxa"/>
          </w:tcPr>
          <w:p w14:paraId="51C69C16"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900" w:type="dxa"/>
          </w:tcPr>
          <w:p w14:paraId="4B5ECBB0" w14:textId="292DAAC6"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r w:rsidRPr="003B101C">
              <w:rPr>
                <w:rFonts w:ascii="Times New Roman" w:hAnsi="Times New Roman" w:cs="Times New Roman"/>
              </w:rPr>
              <w:t>-</w:t>
            </w:r>
          </w:p>
        </w:tc>
        <w:tc>
          <w:tcPr>
            <w:tcW w:w="270" w:type="dxa"/>
          </w:tcPr>
          <w:p w14:paraId="0EB8F4A9"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688EA313" w14:textId="6A58952C"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3B101C">
              <w:rPr>
                <w:rFonts w:ascii="Times New Roman" w:hAnsi="Times New Roman" w:cs="Times New Roman"/>
              </w:rPr>
              <w:t>-</w:t>
            </w:r>
          </w:p>
        </w:tc>
        <w:tc>
          <w:tcPr>
            <w:tcW w:w="270" w:type="dxa"/>
          </w:tcPr>
          <w:p w14:paraId="43130C22"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4CC55456" w14:textId="5418A22F"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rPr>
            </w:pPr>
            <w:r w:rsidRPr="003B101C">
              <w:rPr>
                <w:rFonts w:ascii="Times New Roman" w:hAnsi="Times New Roman" w:cs="Times New Roman"/>
                <w:cs/>
              </w:rPr>
              <w:t>-</w:t>
            </w:r>
          </w:p>
        </w:tc>
      </w:tr>
      <w:tr w:rsidR="003B101C" w:rsidRPr="00F1354B" w14:paraId="648356E0" w14:textId="77777777" w:rsidTr="00F06B5F">
        <w:trPr>
          <w:trHeight w:val="101"/>
        </w:trPr>
        <w:tc>
          <w:tcPr>
            <w:tcW w:w="1890" w:type="dxa"/>
          </w:tcPr>
          <w:p w14:paraId="67BF7658" w14:textId="7FBBF9C5" w:rsidR="003B101C"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Pr>
                <w:rFonts w:ascii="Times New Roman" w:hAnsi="Times New Roman" w:cs="Times New Roman"/>
              </w:rPr>
              <w:t>Company Limited</w:t>
            </w:r>
          </w:p>
        </w:tc>
        <w:tc>
          <w:tcPr>
            <w:tcW w:w="1440" w:type="dxa"/>
          </w:tcPr>
          <w:p w14:paraId="372BF705" w14:textId="2C4698A5"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C851AE">
              <w:rPr>
                <w:rFonts w:ascii="Times New Roman" w:hAnsi="Times New Roman"/>
                <w:spacing w:val="-6"/>
              </w:rPr>
              <w:t>automotive fuel</w:t>
            </w:r>
          </w:p>
        </w:tc>
        <w:tc>
          <w:tcPr>
            <w:tcW w:w="990" w:type="dxa"/>
          </w:tcPr>
          <w:p w14:paraId="2CB0479F" w14:textId="77777777" w:rsidR="003B101C" w:rsidRPr="00F1354B"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p>
        </w:tc>
        <w:tc>
          <w:tcPr>
            <w:tcW w:w="630" w:type="dxa"/>
          </w:tcPr>
          <w:p w14:paraId="01B85936"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tcPr>
          <w:p w14:paraId="184313CF"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605B9F9A"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00" w:type="dxa"/>
          </w:tcPr>
          <w:p w14:paraId="3606B8A7"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3AE6B31D"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Borders>
              <w:bottom w:val="single" w:sz="4" w:space="0" w:color="auto"/>
            </w:tcBorders>
          </w:tcPr>
          <w:p w14:paraId="3F722E36"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rPr>
            </w:pPr>
          </w:p>
        </w:tc>
        <w:tc>
          <w:tcPr>
            <w:tcW w:w="270" w:type="dxa"/>
          </w:tcPr>
          <w:p w14:paraId="1A639CD2"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Borders>
              <w:bottom w:val="single" w:sz="4" w:space="0" w:color="auto"/>
            </w:tcBorders>
          </w:tcPr>
          <w:p w14:paraId="7A83D789"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14:paraId="2EF0AC44"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Borders>
              <w:bottom w:val="single" w:sz="4" w:space="0" w:color="auto"/>
            </w:tcBorders>
          </w:tcPr>
          <w:p w14:paraId="620D6C2A"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p>
        </w:tc>
        <w:tc>
          <w:tcPr>
            <w:tcW w:w="270" w:type="dxa"/>
          </w:tcPr>
          <w:p w14:paraId="37FB81B1"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900" w:type="dxa"/>
            <w:tcBorders>
              <w:bottom w:val="single" w:sz="4" w:space="0" w:color="auto"/>
            </w:tcBorders>
          </w:tcPr>
          <w:p w14:paraId="46AB357F"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p>
        </w:tc>
        <w:tc>
          <w:tcPr>
            <w:tcW w:w="270" w:type="dxa"/>
          </w:tcPr>
          <w:p w14:paraId="31302CF1"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Borders>
              <w:bottom w:val="single" w:sz="4" w:space="0" w:color="auto"/>
            </w:tcBorders>
          </w:tcPr>
          <w:p w14:paraId="2038F14B" w14:textId="69DA5A1C"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tcPr>
          <w:p w14:paraId="438D989F"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Borders>
              <w:bottom w:val="single" w:sz="4" w:space="0" w:color="auto"/>
            </w:tcBorders>
          </w:tcPr>
          <w:p w14:paraId="2A24E574" w14:textId="77777777" w:rsidR="003B101C"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rPr>
            </w:pPr>
          </w:p>
        </w:tc>
      </w:tr>
      <w:tr w:rsidR="00660011" w:rsidRPr="00F1354B" w14:paraId="217FA39A" w14:textId="77777777" w:rsidTr="00F06B5F">
        <w:trPr>
          <w:trHeight w:val="144"/>
        </w:trPr>
        <w:tc>
          <w:tcPr>
            <w:tcW w:w="1890" w:type="dxa"/>
            <w:vAlign w:val="bottom"/>
          </w:tcPr>
          <w:p w14:paraId="624E841C" w14:textId="77777777" w:rsidR="00660011" w:rsidRPr="00F1354B" w:rsidRDefault="00660011" w:rsidP="0066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F1354B">
              <w:rPr>
                <w:rFonts w:ascii="Times New Roman" w:hAnsi="Times New Roman" w:cs="Times New Roman"/>
                <w:b/>
                <w:bCs/>
              </w:rPr>
              <w:t>Total</w:t>
            </w:r>
          </w:p>
        </w:tc>
        <w:tc>
          <w:tcPr>
            <w:tcW w:w="1440" w:type="dxa"/>
          </w:tcPr>
          <w:p w14:paraId="792F2060" w14:textId="77777777" w:rsidR="00660011" w:rsidRPr="00F1354B" w:rsidRDefault="00660011" w:rsidP="0066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990" w:type="dxa"/>
          </w:tcPr>
          <w:p w14:paraId="1FFA0CE5" w14:textId="77777777" w:rsidR="00660011" w:rsidRPr="00F1354B" w:rsidRDefault="00660011" w:rsidP="0066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630" w:type="dxa"/>
          </w:tcPr>
          <w:p w14:paraId="56CD7725" w14:textId="77777777" w:rsidR="00660011" w:rsidRPr="00F1354B" w:rsidRDefault="00660011"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720" w:type="dxa"/>
          </w:tcPr>
          <w:p w14:paraId="2360AAFF" w14:textId="77777777" w:rsidR="00660011" w:rsidRPr="00F1354B" w:rsidRDefault="00660011"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rPr>
            </w:pPr>
          </w:p>
        </w:tc>
        <w:tc>
          <w:tcPr>
            <w:tcW w:w="900" w:type="dxa"/>
          </w:tcPr>
          <w:p w14:paraId="4E8CC955" w14:textId="77777777" w:rsidR="00660011" w:rsidRPr="00F1354B" w:rsidRDefault="00660011"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900" w:type="dxa"/>
          </w:tcPr>
          <w:p w14:paraId="0A14B3C6" w14:textId="77777777" w:rsidR="00660011" w:rsidRPr="00F1354B" w:rsidRDefault="00660011"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57416A00" w14:textId="77777777" w:rsidR="00660011" w:rsidRPr="00F1354B" w:rsidRDefault="00660011"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900" w:type="dxa"/>
            <w:tcBorders>
              <w:top w:val="single" w:sz="4" w:space="0" w:color="auto"/>
              <w:bottom w:val="double" w:sz="4" w:space="0" w:color="auto"/>
            </w:tcBorders>
          </w:tcPr>
          <w:p w14:paraId="038C6F40" w14:textId="077D1376" w:rsidR="00660011" w:rsidRPr="003B101C" w:rsidRDefault="00266FB4"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ight="-108"/>
              <w:rPr>
                <w:rFonts w:ascii="Times New Roman" w:hAnsi="Times New Roman" w:cs="Times New Roman"/>
                <w:b/>
                <w:bCs/>
              </w:rPr>
            </w:pPr>
            <w:r w:rsidRPr="003B101C">
              <w:rPr>
                <w:rFonts w:ascii="Times New Roman" w:hAnsi="Times New Roman" w:cs="Times New Roman"/>
                <w:b/>
                <w:bCs/>
              </w:rPr>
              <w:t>1,102,891</w:t>
            </w:r>
          </w:p>
        </w:tc>
        <w:tc>
          <w:tcPr>
            <w:tcW w:w="270" w:type="dxa"/>
          </w:tcPr>
          <w:p w14:paraId="3D949748" w14:textId="77777777" w:rsidR="00660011" w:rsidRPr="003B101C" w:rsidRDefault="00660011"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900" w:type="dxa"/>
            <w:tcBorders>
              <w:top w:val="single" w:sz="4" w:space="0" w:color="auto"/>
              <w:bottom w:val="double" w:sz="4" w:space="0" w:color="auto"/>
            </w:tcBorders>
          </w:tcPr>
          <w:p w14:paraId="087C855E" w14:textId="637F864F" w:rsidR="00660011" w:rsidRPr="003B101C" w:rsidRDefault="00660011"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b/>
                <w:bCs/>
              </w:rPr>
            </w:pPr>
            <w:r w:rsidRPr="003B101C">
              <w:rPr>
                <w:rFonts w:ascii="Times New Roman" w:hAnsi="Times New Roman" w:cs="Times New Roman"/>
                <w:b/>
                <w:bCs/>
              </w:rPr>
              <w:t>994,324</w:t>
            </w:r>
          </w:p>
        </w:tc>
        <w:tc>
          <w:tcPr>
            <w:tcW w:w="270" w:type="dxa"/>
          </w:tcPr>
          <w:p w14:paraId="2C152351" w14:textId="77777777" w:rsidR="00660011" w:rsidRPr="003B101C" w:rsidRDefault="00660011"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rPr>
            </w:pPr>
          </w:p>
        </w:tc>
        <w:tc>
          <w:tcPr>
            <w:tcW w:w="900" w:type="dxa"/>
            <w:tcBorders>
              <w:top w:val="single" w:sz="4" w:space="0" w:color="auto"/>
              <w:bottom w:val="double" w:sz="4" w:space="0" w:color="auto"/>
            </w:tcBorders>
          </w:tcPr>
          <w:p w14:paraId="41F8AECC" w14:textId="77CB3FE9" w:rsidR="00660011" w:rsidRPr="003B101C" w:rsidRDefault="00C851AE"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b/>
                <w:bCs/>
              </w:rPr>
            </w:pPr>
            <w:r w:rsidRPr="003B101C">
              <w:rPr>
                <w:rFonts w:ascii="Times New Roman" w:hAnsi="Times New Roman" w:cs="Times New Roman"/>
                <w:b/>
                <w:bCs/>
              </w:rPr>
              <w:t>936,630</w:t>
            </w:r>
          </w:p>
        </w:tc>
        <w:tc>
          <w:tcPr>
            <w:tcW w:w="270" w:type="dxa"/>
          </w:tcPr>
          <w:p w14:paraId="7C568FD0" w14:textId="77777777" w:rsidR="00660011" w:rsidRPr="003B101C" w:rsidRDefault="00660011"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tcBorders>
              <w:top w:val="single" w:sz="4" w:space="0" w:color="auto"/>
              <w:bottom w:val="double" w:sz="4" w:space="0" w:color="auto"/>
            </w:tcBorders>
          </w:tcPr>
          <w:p w14:paraId="1FD81840" w14:textId="2FB1358A" w:rsidR="00660011" w:rsidRPr="003B101C" w:rsidRDefault="00660011"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b/>
                <w:bCs/>
              </w:rPr>
            </w:pPr>
            <w:r w:rsidRPr="003B101C">
              <w:rPr>
                <w:rFonts w:ascii="Times New Roman" w:hAnsi="Times New Roman" w:cs="Times New Roman"/>
                <w:b/>
                <w:bCs/>
              </w:rPr>
              <w:t>903,630</w:t>
            </w:r>
          </w:p>
        </w:tc>
        <w:tc>
          <w:tcPr>
            <w:tcW w:w="270" w:type="dxa"/>
          </w:tcPr>
          <w:p w14:paraId="40270220" w14:textId="77777777" w:rsidR="00660011" w:rsidRPr="003B101C" w:rsidRDefault="00660011"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tcBorders>
              <w:top w:val="single" w:sz="4" w:space="0" w:color="auto"/>
              <w:bottom w:val="double" w:sz="4" w:space="0" w:color="auto"/>
            </w:tcBorders>
          </w:tcPr>
          <w:p w14:paraId="33896C47" w14:textId="317413CA" w:rsidR="00660011" w:rsidRPr="003B101C" w:rsidRDefault="003B101C"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b/>
                <w:bCs/>
                <w:szCs w:val="22"/>
              </w:rPr>
            </w:pPr>
            <w:r w:rsidRPr="003B101C">
              <w:rPr>
                <w:rFonts w:ascii="Times New Roman" w:hAnsi="Times New Roman"/>
                <w:b/>
                <w:bCs/>
                <w:szCs w:val="22"/>
              </w:rPr>
              <w:t>-</w:t>
            </w:r>
          </w:p>
        </w:tc>
        <w:tc>
          <w:tcPr>
            <w:tcW w:w="270" w:type="dxa"/>
          </w:tcPr>
          <w:p w14:paraId="3A0BB3CA" w14:textId="77777777" w:rsidR="00660011" w:rsidRPr="003B101C" w:rsidRDefault="00660011"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tcBorders>
              <w:top w:val="single" w:sz="4" w:space="0" w:color="auto"/>
              <w:bottom w:val="double" w:sz="4" w:space="0" w:color="auto"/>
            </w:tcBorders>
          </w:tcPr>
          <w:p w14:paraId="6DFD179C" w14:textId="61AC15BD" w:rsidR="00660011" w:rsidRPr="003B101C" w:rsidRDefault="00660011"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b/>
                <w:bCs/>
              </w:rPr>
            </w:pPr>
            <w:r w:rsidRPr="003B101C">
              <w:rPr>
                <w:rFonts w:ascii="Times New Roman" w:hAnsi="Times New Roman" w:cs="Times New Roman"/>
                <w:b/>
                <w:bCs/>
              </w:rPr>
              <w:t>-</w:t>
            </w:r>
          </w:p>
        </w:tc>
      </w:tr>
    </w:tbl>
    <w:p w14:paraId="38B3FC06" w14:textId="77777777" w:rsidR="00344DA0" w:rsidRDefault="00344DA0" w:rsidP="0013472D">
      <w:pPr>
        <w:rPr>
          <w:rFonts w:ascii="Times New Roman" w:hAnsi="Times New Roman"/>
          <w:sz w:val="22"/>
          <w:szCs w:val="22"/>
        </w:rPr>
      </w:pPr>
    </w:p>
    <w:p w14:paraId="7DB3A805" w14:textId="77777777" w:rsidR="00111E8D" w:rsidRDefault="00DE7AE5" w:rsidP="00366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8"/>
        <w:rPr>
          <w:rFonts w:ascii="Times New Roman" w:hAnsi="Times New Roman"/>
          <w:sz w:val="22"/>
          <w:szCs w:val="22"/>
        </w:rPr>
      </w:pPr>
      <w:r w:rsidRPr="00DE7AE5">
        <w:rPr>
          <w:rFonts w:ascii="Times New Roman" w:hAnsi="Times New Roman"/>
          <w:sz w:val="22"/>
          <w:szCs w:val="22"/>
        </w:rPr>
        <w:tab/>
      </w:r>
      <w:r w:rsidRPr="00DE7AE5">
        <w:rPr>
          <w:rFonts w:ascii="Times New Roman" w:hAnsi="Times New Roman"/>
          <w:sz w:val="22"/>
          <w:szCs w:val="22"/>
        </w:rPr>
        <w:tab/>
        <w:t>None of the equity-accounted investees are publicly listed and consequently do not have published price quotations.</w:t>
      </w:r>
    </w:p>
    <w:p w14:paraId="752086CE" w14:textId="7FFFEBBE" w:rsidR="003B101C" w:rsidRDefault="003B101C" w:rsidP="00366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8"/>
        <w:rPr>
          <w:rFonts w:ascii="Times New Roman" w:hAnsi="Times New Roman"/>
          <w:sz w:val="22"/>
          <w:szCs w:val="22"/>
        </w:rPr>
      </w:pPr>
      <w:r>
        <w:rPr>
          <w:rFonts w:ascii="Times New Roman" w:hAnsi="Times New Roman"/>
          <w:sz w:val="22"/>
          <w:szCs w:val="22"/>
        </w:rPr>
        <w:br w:type="page"/>
      </w:r>
    </w:p>
    <w:p w14:paraId="734DBA7A" w14:textId="77777777" w:rsidR="003B101C" w:rsidRPr="003B101C"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8"/>
        <w:rPr>
          <w:rFonts w:ascii="Times New Roman" w:hAnsi="Times New Roman"/>
          <w:i/>
          <w:iCs/>
          <w:sz w:val="22"/>
          <w:szCs w:val="22"/>
        </w:rPr>
      </w:pPr>
      <w:r w:rsidRPr="003B101C">
        <w:rPr>
          <w:rFonts w:ascii="Times New Roman" w:hAnsi="Times New Roman"/>
          <w:i/>
          <w:iCs/>
          <w:sz w:val="22"/>
          <w:szCs w:val="22"/>
        </w:rPr>
        <w:lastRenderedPageBreak/>
        <w:t>Joint ventures</w:t>
      </w:r>
    </w:p>
    <w:p w14:paraId="07F7E278" w14:textId="77777777" w:rsidR="003B101C" w:rsidRPr="003B101C"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8"/>
        <w:rPr>
          <w:rFonts w:ascii="Times New Roman" w:hAnsi="Times New Roman"/>
          <w:sz w:val="22"/>
          <w:szCs w:val="22"/>
        </w:rPr>
      </w:pPr>
    </w:p>
    <w:p w14:paraId="1803E557" w14:textId="4BB7CAB8" w:rsidR="003B101C" w:rsidRDefault="003B101C" w:rsidP="00430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10"/>
        <w:jc w:val="thaiDistribute"/>
        <w:rPr>
          <w:rFonts w:ascii="Times New Roman" w:hAnsi="Times New Roman"/>
          <w:sz w:val="22"/>
          <w:szCs w:val="22"/>
        </w:rPr>
      </w:pPr>
      <w:r w:rsidRPr="003B101C">
        <w:rPr>
          <w:rFonts w:ascii="Times New Roman" w:hAnsi="Times New Roman"/>
          <w:sz w:val="22"/>
          <w:szCs w:val="22"/>
        </w:rPr>
        <w:t>The following table summarises the financial information of the joint ventures as included in their own financial statements, adjusted for differences in accounting policies. The table also reconciles the summarised financial information to the carrying amount of the Group’s interest in these Companies.</w:t>
      </w:r>
    </w:p>
    <w:p w14:paraId="71DA1B94" w14:textId="77777777" w:rsidR="003B101C" w:rsidRDefault="003B101C" w:rsidP="00366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8"/>
        <w:rPr>
          <w:rFonts w:ascii="Times New Roman" w:hAnsi="Times New Roman"/>
          <w:sz w:val="22"/>
          <w:szCs w:val="22"/>
        </w:rPr>
      </w:pPr>
    </w:p>
    <w:tbl>
      <w:tblPr>
        <w:tblW w:w="14490" w:type="dxa"/>
        <w:tblInd w:w="450" w:type="dxa"/>
        <w:tblLayout w:type="fixed"/>
        <w:tblLook w:val="01E0" w:firstRow="1" w:lastRow="1" w:firstColumn="1" w:lastColumn="1" w:noHBand="0" w:noVBand="0"/>
      </w:tblPr>
      <w:tblGrid>
        <w:gridCol w:w="3960"/>
        <w:gridCol w:w="1080"/>
        <w:gridCol w:w="270"/>
        <w:gridCol w:w="1080"/>
        <w:gridCol w:w="270"/>
        <w:gridCol w:w="1080"/>
        <w:gridCol w:w="270"/>
        <w:gridCol w:w="1080"/>
        <w:gridCol w:w="270"/>
        <w:gridCol w:w="1080"/>
        <w:gridCol w:w="270"/>
        <w:gridCol w:w="1080"/>
        <w:gridCol w:w="270"/>
        <w:gridCol w:w="1080"/>
        <w:gridCol w:w="270"/>
        <w:gridCol w:w="1080"/>
      </w:tblGrid>
      <w:tr w:rsidR="00A17B99" w:rsidRPr="00F1354B" w14:paraId="5D320BEF" w14:textId="77777777" w:rsidTr="00A17B99">
        <w:trPr>
          <w:trHeight w:val="144"/>
        </w:trPr>
        <w:tc>
          <w:tcPr>
            <w:tcW w:w="3960" w:type="dxa"/>
            <w:vAlign w:val="bottom"/>
          </w:tcPr>
          <w:p w14:paraId="47D7EC50"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2430" w:type="dxa"/>
            <w:gridSpan w:val="3"/>
          </w:tcPr>
          <w:p w14:paraId="141E5C15" w14:textId="77777777" w:rsidR="00A17B99" w:rsidRDefault="00A17B99"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8" w:right="-108"/>
              <w:jc w:val="center"/>
              <w:rPr>
                <w:rFonts w:ascii="Times New Roman" w:hAnsi="Times New Roman" w:cs="Cordia New"/>
              </w:rPr>
            </w:pPr>
            <w:r w:rsidRPr="008838AB">
              <w:rPr>
                <w:rFonts w:ascii="Times New Roman" w:hAnsi="Times New Roman" w:cs="Times New Roman"/>
              </w:rPr>
              <w:t xml:space="preserve">Nava Nakorn </w:t>
            </w:r>
          </w:p>
          <w:p w14:paraId="7978B91F" w14:textId="638F8641" w:rsidR="00A17B99" w:rsidRPr="00FA5F5B" w:rsidRDefault="00A17B99"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8" w:right="-108"/>
              <w:jc w:val="center"/>
              <w:rPr>
                <w:rFonts w:ascii="Times New Roman" w:hAnsi="Times New Roman" w:cs="Cordia New"/>
              </w:rPr>
            </w:pPr>
            <w:r w:rsidRPr="008838AB">
              <w:rPr>
                <w:rFonts w:ascii="Times New Roman" w:hAnsi="Times New Roman" w:cs="Times New Roman"/>
              </w:rPr>
              <w:t>Electricity Generating Company Limited</w:t>
            </w:r>
          </w:p>
        </w:tc>
        <w:tc>
          <w:tcPr>
            <w:tcW w:w="270" w:type="dxa"/>
          </w:tcPr>
          <w:p w14:paraId="2762C184"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430" w:type="dxa"/>
            <w:gridSpan w:val="3"/>
            <w:vAlign w:val="bottom"/>
          </w:tcPr>
          <w:p w14:paraId="072415A4" w14:textId="77777777" w:rsidR="00A17B99" w:rsidRPr="008838AB" w:rsidRDefault="00A17B99"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8" w:right="-108"/>
              <w:jc w:val="center"/>
              <w:rPr>
                <w:rFonts w:ascii="Times New Roman" w:hAnsi="Times New Roman" w:cs="Times New Roman"/>
              </w:rPr>
            </w:pPr>
            <w:r w:rsidRPr="008838AB">
              <w:rPr>
                <w:rFonts w:ascii="Times New Roman" w:hAnsi="Times New Roman" w:cs="Times New Roman"/>
              </w:rPr>
              <w:t>Thai Thanan</w:t>
            </w:r>
          </w:p>
          <w:p w14:paraId="1DF2F176" w14:textId="0E5EED74" w:rsidR="00A17B99" w:rsidRPr="00F1354B" w:rsidRDefault="00A17B99"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 w:val="decimal" w:pos="225"/>
              </w:tabs>
              <w:ind w:left="-108" w:right="-108"/>
              <w:jc w:val="center"/>
              <w:rPr>
                <w:rFonts w:ascii="Times New Roman" w:hAnsi="Times New Roman" w:cs="Times New Roman"/>
              </w:rPr>
            </w:pPr>
            <w:r w:rsidRPr="008838AB">
              <w:rPr>
                <w:rFonts w:ascii="Times New Roman" w:hAnsi="Times New Roman" w:cs="Times New Roman"/>
              </w:rPr>
              <w:t>Company Limited</w:t>
            </w:r>
          </w:p>
        </w:tc>
        <w:tc>
          <w:tcPr>
            <w:tcW w:w="270" w:type="dxa"/>
          </w:tcPr>
          <w:p w14:paraId="0C25F830"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430" w:type="dxa"/>
            <w:gridSpan w:val="3"/>
            <w:vAlign w:val="bottom"/>
          </w:tcPr>
          <w:p w14:paraId="27AF0562" w14:textId="412CD691"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8" w:right="-108"/>
              <w:jc w:val="center"/>
              <w:rPr>
                <w:rFonts w:ascii="Times New Roman" w:hAnsi="Times New Roman" w:cs="Times New Roman"/>
                <w:b/>
                <w:bCs/>
              </w:rPr>
            </w:pPr>
            <w:r>
              <w:rPr>
                <w:rFonts w:ascii="Times New Roman" w:hAnsi="Times New Roman" w:cs="Times New Roman"/>
              </w:rPr>
              <w:t>R E N Korat Energy Company Limited</w:t>
            </w:r>
          </w:p>
        </w:tc>
        <w:tc>
          <w:tcPr>
            <w:tcW w:w="270" w:type="dxa"/>
            <w:vAlign w:val="bottom"/>
          </w:tcPr>
          <w:p w14:paraId="006E4012"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rPr>
            </w:pPr>
          </w:p>
        </w:tc>
        <w:tc>
          <w:tcPr>
            <w:tcW w:w="2430" w:type="dxa"/>
            <w:gridSpan w:val="3"/>
            <w:vAlign w:val="bottom"/>
          </w:tcPr>
          <w:p w14:paraId="33BC6316" w14:textId="693E638A" w:rsidR="00A17B99" w:rsidRPr="003B101C" w:rsidRDefault="00A17B99"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8" w:right="-108"/>
              <w:jc w:val="center"/>
              <w:rPr>
                <w:rFonts w:ascii="Times New Roman" w:hAnsi="Times New Roman" w:cs="Cordia New"/>
              </w:rPr>
            </w:pPr>
            <w:r w:rsidRPr="00C851AE">
              <w:rPr>
                <w:rFonts w:ascii="Times New Roman" w:hAnsi="Times New Roman" w:cs="Times New Roman"/>
              </w:rPr>
              <w:t>9 Petro and service</w:t>
            </w:r>
            <w:r>
              <w:rPr>
                <w:rFonts w:ascii="Times New Roman" w:hAnsi="Times New Roman" w:cs="Cordia New" w:hint="cs"/>
                <w:cs/>
              </w:rPr>
              <w:t xml:space="preserve"> </w:t>
            </w:r>
            <w:r>
              <w:rPr>
                <w:rFonts w:ascii="Times New Roman" w:hAnsi="Times New Roman" w:cs="Times New Roman"/>
              </w:rPr>
              <w:t>Company Limited</w:t>
            </w:r>
          </w:p>
        </w:tc>
      </w:tr>
      <w:tr w:rsidR="00A17B99" w:rsidRPr="00F1354B" w14:paraId="19732DAB" w14:textId="77777777" w:rsidTr="00A17B99">
        <w:trPr>
          <w:trHeight w:val="144"/>
        </w:trPr>
        <w:tc>
          <w:tcPr>
            <w:tcW w:w="3960" w:type="dxa"/>
            <w:vAlign w:val="bottom"/>
          </w:tcPr>
          <w:p w14:paraId="6400B636"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080" w:type="dxa"/>
            <w:vAlign w:val="bottom"/>
          </w:tcPr>
          <w:p w14:paraId="4C5711E6"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2024</w:t>
            </w:r>
          </w:p>
        </w:tc>
        <w:tc>
          <w:tcPr>
            <w:tcW w:w="270" w:type="dxa"/>
          </w:tcPr>
          <w:p w14:paraId="23160E07" w14:textId="77777777" w:rsidR="00A17B99"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vAlign w:val="bottom"/>
          </w:tcPr>
          <w:p w14:paraId="4356952C" w14:textId="6732CE02"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2023</w:t>
            </w:r>
          </w:p>
        </w:tc>
        <w:tc>
          <w:tcPr>
            <w:tcW w:w="270" w:type="dxa"/>
          </w:tcPr>
          <w:p w14:paraId="6BA5930C"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vAlign w:val="bottom"/>
          </w:tcPr>
          <w:p w14:paraId="4A0719F0"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2024</w:t>
            </w:r>
          </w:p>
        </w:tc>
        <w:tc>
          <w:tcPr>
            <w:tcW w:w="270" w:type="dxa"/>
            <w:vAlign w:val="bottom"/>
          </w:tcPr>
          <w:p w14:paraId="0D7AD94B"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vAlign w:val="bottom"/>
          </w:tcPr>
          <w:p w14:paraId="3CEEC233"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2023</w:t>
            </w:r>
          </w:p>
        </w:tc>
        <w:tc>
          <w:tcPr>
            <w:tcW w:w="270" w:type="dxa"/>
          </w:tcPr>
          <w:p w14:paraId="2E9D01F5"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vAlign w:val="bottom"/>
          </w:tcPr>
          <w:p w14:paraId="5860EF44"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2024</w:t>
            </w:r>
          </w:p>
        </w:tc>
        <w:tc>
          <w:tcPr>
            <w:tcW w:w="270" w:type="dxa"/>
          </w:tcPr>
          <w:p w14:paraId="19C7E6B0"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1080" w:type="dxa"/>
            <w:vAlign w:val="bottom"/>
          </w:tcPr>
          <w:p w14:paraId="24E99F64"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2023</w:t>
            </w:r>
          </w:p>
        </w:tc>
        <w:tc>
          <w:tcPr>
            <w:tcW w:w="270" w:type="dxa"/>
            <w:vAlign w:val="bottom"/>
          </w:tcPr>
          <w:p w14:paraId="319494AC"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1080" w:type="dxa"/>
            <w:vAlign w:val="bottom"/>
          </w:tcPr>
          <w:p w14:paraId="2C18600E"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2024</w:t>
            </w:r>
          </w:p>
        </w:tc>
        <w:tc>
          <w:tcPr>
            <w:tcW w:w="270" w:type="dxa"/>
          </w:tcPr>
          <w:p w14:paraId="3E29BD32"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1080" w:type="dxa"/>
            <w:vAlign w:val="bottom"/>
          </w:tcPr>
          <w:p w14:paraId="624C0546"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2023</w:t>
            </w:r>
          </w:p>
        </w:tc>
      </w:tr>
      <w:tr w:rsidR="00A17B99" w:rsidRPr="00F1354B" w14:paraId="1167C200" w14:textId="77777777" w:rsidTr="00A17B99">
        <w:trPr>
          <w:trHeight w:val="144"/>
        </w:trPr>
        <w:tc>
          <w:tcPr>
            <w:tcW w:w="3960" w:type="dxa"/>
            <w:vAlign w:val="bottom"/>
          </w:tcPr>
          <w:p w14:paraId="36F09961"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2430" w:type="dxa"/>
            <w:gridSpan w:val="3"/>
            <w:vAlign w:val="bottom"/>
          </w:tcPr>
          <w:p w14:paraId="7AF48415" w14:textId="5131CE96" w:rsidR="00A17B99"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8838AB">
              <w:rPr>
                <w:rFonts w:ascii="Times New Roman" w:hAnsi="Times New Roman" w:cs="Times New Roman"/>
                <w:i/>
                <w:iCs/>
              </w:rPr>
              <w:t>(in thousand Baht)</w:t>
            </w:r>
          </w:p>
        </w:tc>
        <w:tc>
          <w:tcPr>
            <w:tcW w:w="270" w:type="dxa"/>
          </w:tcPr>
          <w:p w14:paraId="117C18C9"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430" w:type="dxa"/>
            <w:gridSpan w:val="3"/>
            <w:vAlign w:val="bottom"/>
          </w:tcPr>
          <w:p w14:paraId="28712BD0" w14:textId="7ECF2156" w:rsidR="00A17B99"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8838AB">
              <w:rPr>
                <w:rFonts w:ascii="Times New Roman" w:hAnsi="Times New Roman" w:cs="Times New Roman"/>
                <w:i/>
                <w:iCs/>
              </w:rPr>
              <w:t>(in thousand Baht)</w:t>
            </w:r>
          </w:p>
        </w:tc>
        <w:tc>
          <w:tcPr>
            <w:tcW w:w="270" w:type="dxa"/>
          </w:tcPr>
          <w:p w14:paraId="18AAA1A2"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430" w:type="dxa"/>
            <w:gridSpan w:val="3"/>
            <w:vAlign w:val="bottom"/>
          </w:tcPr>
          <w:p w14:paraId="7CD0521B" w14:textId="6B3EE011" w:rsidR="00A17B99"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8838AB">
              <w:rPr>
                <w:rFonts w:ascii="Times New Roman" w:hAnsi="Times New Roman" w:cs="Times New Roman"/>
                <w:i/>
                <w:iCs/>
              </w:rPr>
              <w:t>(in thousand Baht)</w:t>
            </w:r>
          </w:p>
        </w:tc>
        <w:tc>
          <w:tcPr>
            <w:tcW w:w="270" w:type="dxa"/>
            <w:vAlign w:val="bottom"/>
          </w:tcPr>
          <w:p w14:paraId="5EEAD735"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2430" w:type="dxa"/>
            <w:gridSpan w:val="3"/>
            <w:vAlign w:val="bottom"/>
          </w:tcPr>
          <w:p w14:paraId="537A2EF1" w14:textId="6626E7E1" w:rsidR="00A17B99"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8838AB">
              <w:rPr>
                <w:rFonts w:ascii="Times New Roman" w:hAnsi="Times New Roman" w:cs="Times New Roman"/>
                <w:i/>
                <w:iCs/>
              </w:rPr>
              <w:t>(in thousand Baht)</w:t>
            </w:r>
          </w:p>
        </w:tc>
      </w:tr>
      <w:tr w:rsidR="00A17B99" w:rsidRPr="00F1354B" w14:paraId="069EE97C" w14:textId="77777777" w:rsidTr="00A17B99">
        <w:trPr>
          <w:trHeight w:val="144"/>
        </w:trPr>
        <w:tc>
          <w:tcPr>
            <w:tcW w:w="3960" w:type="dxa"/>
            <w:vAlign w:val="bottom"/>
          </w:tcPr>
          <w:p w14:paraId="43B5AA70"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080" w:type="dxa"/>
            <w:vAlign w:val="bottom"/>
          </w:tcPr>
          <w:p w14:paraId="60BF4103" w14:textId="77777777" w:rsidR="00A17B99"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p>
        </w:tc>
        <w:tc>
          <w:tcPr>
            <w:tcW w:w="270" w:type="dxa"/>
          </w:tcPr>
          <w:p w14:paraId="18E9DD0E" w14:textId="77777777" w:rsidR="00A17B99"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vAlign w:val="bottom"/>
          </w:tcPr>
          <w:p w14:paraId="242E07E7" w14:textId="2AE471AE" w:rsidR="00A17B99"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70" w:type="dxa"/>
          </w:tcPr>
          <w:p w14:paraId="14F1ED68"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vAlign w:val="bottom"/>
          </w:tcPr>
          <w:p w14:paraId="202D6302" w14:textId="77777777" w:rsidR="00A17B99"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p>
        </w:tc>
        <w:tc>
          <w:tcPr>
            <w:tcW w:w="270" w:type="dxa"/>
            <w:vAlign w:val="bottom"/>
          </w:tcPr>
          <w:p w14:paraId="083C0E5C"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vAlign w:val="bottom"/>
          </w:tcPr>
          <w:p w14:paraId="02FF8F9B" w14:textId="77777777" w:rsidR="00A17B99"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70" w:type="dxa"/>
          </w:tcPr>
          <w:p w14:paraId="2134D8EB"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vAlign w:val="bottom"/>
          </w:tcPr>
          <w:p w14:paraId="03727E47" w14:textId="77777777" w:rsidR="00A17B99"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p>
        </w:tc>
        <w:tc>
          <w:tcPr>
            <w:tcW w:w="270" w:type="dxa"/>
          </w:tcPr>
          <w:p w14:paraId="5A63182C"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1080" w:type="dxa"/>
            <w:vAlign w:val="bottom"/>
          </w:tcPr>
          <w:p w14:paraId="26A33A89" w14:textId="77777777" w:rsidR="00A17B99"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70" w:type="dxa"/>
            <w:vAlign w:val="bottom"/>
          </w:tcPr>
          <w:p w14:paraId="5F09587C"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1080" w:type="dxa"/>
            <w:vAlign w:val="bottom"/>
          </w:tcPr>
          <w:p w14:paraId="0494682A" w14:textId="77777777" w:rsidR="00A17B99"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p>
        </w:tc>
        <w:tc>
          <w:tcPr>
            <w:tcW w:w="270" w:type="dxa"/>
          </w:tcPr>
          <w:p w14:paraId="4C6CC1F0" w14:textId="77777777" w:rsidR="00A17B99" w:rsidRPr="00F1354B"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1080" w:type="dxa"/>
            <w:vAlign w:val="bottom"/>
          </w:tcPr>
          <w:p w14:paraId="0358F440" w14:textId="77777777" w:rsidR="00A17B99" w:rsidRDefault="00A17B99" w:rsidP="00C1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r>
      <w:tr w:rsidR="00A17B99" w:rsidRPr="00F1354B" w14:paraId="6370F5CD" w14:textId="77777777" w:rsidTr="00F06B5F">
        <w:trPr>
          <w:trHeight w:val="144"/>
        </w:trPr>
        <w:tc>
          <w:tcPr>
            <w:tcW w:w="3960" w:type="dxa"/>
          </w:tcPr>
          <w:p w14:paraId="194AD9CB" w14:textId="642230A2" w:rsidR="00A17B99" w:rsidRPr="00F1354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r w:rsidRPr="009A14B6">
              <w:rPr>
                <w:rFonts w:ascii="Times New Roman" w:hAnsi="Times New Roman"/>
              </w:rPr>
              <w:t>Revenue</w:t>
            </w:r>
          </w:p>
        </w:tc>
        <w:tc>
          <w:tcPr>
            <w:tcW w:w="1080" w:type="dxa"/>
          </w:tcPr>
          <w:p w14:paraId="614F9C51" w14:textId="76299561"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sidRPr="00FA5F5B">
              <w:rPr>
                <w:rFonts w:ascii="Times New Roman" w:hAnsi="Times New Roman" w:cs="Times New Roman"/>
              </w:rPr>
              <w:t>4,358,426</w:t>
            </w:r>
          </w:p>
        </w:tc>
        <w:tc>
          <w:tcPr>
            <w:tcW w:w="270" w:type="dxa"/>
          </w:tcPr>
          <w:p w14:paraId="3F666665"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462CC0DE" w14:textId="34548F3F"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FA5F5B">
              <w:rPr>
                <w:rFonts w:ascii="Times New Roman" w:hAnsi="Times New Roman" w:cs="Times New Roman"/>
              </w:rPr>
              <w:t>5,021,127</w:t>
            </w:r>
          </w:p>
        </w:tc>
        <w:tc>
          <w:tcPr>
            <w:tcW w:w="270" w:type="dxa"/>
          </w:tcPr>
          <w:p w14:paraId="3DEFDEA3"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363CF2D3" w14:textId="2B0828BF"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FA5F5B">
              <w:rPr>
                <w:rFonts w:ascii="Times New Roman" w:hAnsi="Times New Roman" w:cs="Times New Roman"/>
              </w:rPr>
              <w:t>9,178</w:t>
            </w:r>
          </w:p>
        </w:tc>
        <w:tc>
          <w:tcPr>
            <w:tcW w:w="270" w:type="dxa"/>
          </w:tcPr>
          <w:p w14:paraId="5B3C59CC"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354DDC73" w14:textId="730FFE73"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FA5F5B">
              <w:rPr>
                <w:rFonts w:ascii="Times New Roman" w:hAnsi="Times New Roman" w:cs="Times New Roman"/>
              </w:rPr>
              <w:t>9,283</w:t>
            </w:r>
          </w:p>
        </w:tc>
        <w:tc>
          <w:tcPr>
            <w:tcW w:w="270" w:type="dxa"/>
          </w:tcPr>
          <w:p w14:paraId="070EEC7E"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6293408A" w14:textId="47A1848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FA5F5B">
              <w:rPr>
                <w:rFonts w:ascii="Times New Roman" w:hAnsi="Times New Roman" w:cs="Times New Roman"/>
              </w:rPr>
              <w:t>218,572</w:t>
            </w:r>
          </w:p>
        </w:tc>
        <w:tc>
          <w:tcPr>
            <w:tcW w:w="270" w:type="dxa"/>
          </w:tcPr>
          <w:p w14:paraId="461FD2C3"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4DE55A81" w14:textId="1A660789"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FA5F5B">
              <w:rPr>
                <w:rFonts w:ascii="Times New Roman" w:hAnsi="Times New Roman" w:cs="Times New Roman"/>
              </w:rPr>
              <w:t>215,454</w:t>
            </w:r>
          </w:p>
        </w:tc>
        <w:tc>
          <w:tcPr>
            <w:tcW w:w="270" w:type="dxa"/>
          </w:tcPr>
          <w:p w14:paraId="72CDF4A1"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622EC8A9" w14:textId="573BDA1A"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FA5F5B">
              <w:rPr>
                <w:rFonts w:ascii="Times New Roman" w:hAnsi="Times New Roman" w:cs="Times New Roman"/>
              </w:rPr>
              <w:t>33,060</w:t>
            </w:r>
          </w:p>
        </w:tc>
        <w:tc>
          <w:tcPr>
            <w:tcW w:w="270" w:type="dxa"/>
          </w:tcPr>
          <w:p w14:paraId="37D4E51F"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7D66950C" w14:textId="2E2AEE4A"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FA5F5B">
              <w:rPr>
                <w:rFonts w:ascii="Times New Roman" w:hAnsi="Times New Roman" w:cs="Times New Roman"/>
              </w:rPr>
              <w:t>-</w:t>
            </w:r>
          </w:p>
        </w:tc>
      </w:tr>
      <w:tr w:rsidR="00A17B99" w:rsidRPr="00F1354B" w14:paraId="363947AF" w14:textId="77777777" w:rsidTr="00F06B5F">
        <w:trPr>
          <w:trHeight w:val="101"/>
        </w:trPr>
        <w:tc>
          <w:tcPr>
            <w:tcW w:w="3960" w:type="dxa"/>
          </w:tcPr>
          <w:p w14:paraId="7F92B0D4" w14:textId="15AE2A4D" w:rsidR="00A17B99" w:rsidRPr="00F1354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4"/>
              <w:rPr>
                <w:rFonts w:ascii="Times New Roman" w:hAnsi="Times New Roman" w:cs="Times New Roman"/>
              </w:rPr>
            </w:pPr>
            <w:r w:rsidRPr="009A14B6">
              <w:rPr>
                <w:rFonts w:ascii="Times New Roman" w:hAnsi="Times New Roman" w:cs="Times New Roman"/>
              </w:rPr>
              <w:t>Profit (loss) from continuing operations</w:t>
            </w:r>
          </w:p>
        </w:tc>
        <w:tc>
          <w:tcPr>
            <w:tcW w:w="1080" w:type="dxa"/>
            <w:tcBorders>
              <w:bottom w:val="single" w:sz="4" w:space="0" w:color="auto"/>
            </w:tcBorders>
          </w:tcPr>
          <w:p w14:paraId="7A000F34" w14:textId="1C96963D"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sidRPr="00FA5F5B">
              <w:rPr>
                <w:rFonts w:ascii="Times New Roman" w:hAnsi="Times New Roman" w:cs="Times New Roman"/>
              </w:rPr>
              <w:t>385,298</w:t>
            </w:r>
            <w:r w:rsidRPr="00FA5F5B">
              <w:rPr>
                <w:rFonts w:ascii="Times New Roman" w:hAnsi="Times New Roman" w:cs="Times New Roman"/>
                <w:vertAlign w:val="superscript"/>
              </w:rPr>
              <w:t>a</w:t>
            </w:r>
          </w:p>
        </w:tc>
        <w:tc>
          <w:tcPr>
            <w:tcW w:w="270" w:type="dxa"/>
          </w:tcPr>
          <w:p w14:paraId="15EF1A83"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Borders>
              <w:bottom w:val="single" w:sz="4" w:space="0" w:color="auto"/>
            </w:tcBorders>
          </w:tcPr>
          <w:p w14:paraId="6F5427E9" w14:textId="7D306C0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FA5F5B">
              <w:rPr>
                <w:rFonts w:ascii="Times New Roman" w:hAnsi="Times New Roman" w:cs="Times New Roman"/>
              </w:rPr>
              <w:t>404,93</w:t>
            </w:r>
            <w:r>
              <w:rPr>
                <w:rFonts w:ascii="Times New Roman" w:hAnsi="Times New Roman" w:cs="Times New Roman"/>
              </w:rPr>
              <w:t>0</w:t>
            </w:r>
            <w:r w:rsidRPr="00FA5F5B">
              <w:rPr>
                <w:rFonts w:ascii="Times New Roman" w:hAnsi="Times New Roman" w:cs="Times New Roman"/>
                <w:vertAlign w:val="superscript"/>
              </w:rPr>
              <w:t>a</w:t>
            </w:r>
          </w:p>
        </w:tc>
        <w:tc>
          <w:tcPr>
            <w:tcW w:w="270" w:type="dxa"/>
          </w:tcPr>
          <w:p w14:paraId="0A8C16C0"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bottom w:val="single" w:sz="4" w:space="0" w:color="auto"/>
            </w:tcBorders>
          </w:tcPr>
          <w:p w14:paraId="3B517607" w14:textId="55610610"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FA5F5B">
              <w:rPr>
                <w:rFonts w:ascii="Times New Roman" w:hAnsi="Times New Roman" w:cs="Times New Roman"/>
              </w:rPr>
              <w:t>1,514</w:t>
            </w:r>
            <w:r w:rsidRPr="00FA5F5B">
              <w:rPr>
                <w:rFonts w:ascii="Times New Roman" w:hAnsi="Times New Roman" w:cs="Times New Roman"/>
                <w:vertAlign w:val="superscript"/>
              </w:rPr>
              <w:t>a</w:t>
            </w:r>
          </w:p>
        </w:tc>
        <w:tc>
          <w:tcPr>
            <w:tcW w:w="270" w:type="dxa"/>
          </w:tcPr>
          <w:p w14:paraId="3F29BFD0"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Borders>
              <w:bottom w:val="single" w:sz="4" w:space="0" w:color="auto"/>
            </w:tcBorders>
          </w:tcPr>
          <w:p w14:paraId="3FB05D2A" w14:textId="3500B9E9"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FA5F5B">
              <w:rPr>
                <w:rFonts w:ascii="Times New Roman" w:hAnsi="Times New Roman" w:cs="Times New Roman"/>
              </w:rPr>
              <w:t>95</w:t>
            </w:r>
            <w:r>
              <w:rPr>
                <w:rFonts w:ascii="Times New Roman" w:hAnsi="Times New Roman" w:cs="Times New Roman"/>
              </w:rPr>
              <w:t>6</w:t>
            </w:r>
            <w:r w:rsidRPr="00FA5F5B">
              <w:rPr>
                <w:rFonts w:ascii="Times New Roman" w:hAnsi="Times New Roman" w:cs="Times New Roman"/>
                <w:vertAlign w:val="superscript"/>
              </w:rPr>
              <w:t>a</w:t>
            </w:r>
          </w:p>
        </w:tc>
        <w:tc>
          <w:tcPr>
            <w:tcW w:w="270" w:type="dxa"/>
          </w:tcPr>
          <w:p w14:paraId="6BF2DC7D"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bottom w:val="single" w:sz="4" w:space="0" w:color="auto"/>
            </w:tcBorders>
          </w:tcPr>
          <w:p w14:paraId="5F018525" w14:textId="16DFB322"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FA5F5B">
              <w:rPr>
                <w:rFonts w:ascii="Times New Roman" w:hAnsi="Times New Roman" w:cs="Times New Roman"/>
                <w:cs/>
              </w:rPr>
              <w:t>(</w:t>
            </w:r>
            <w:r w:rsidRPr="00FA5F5B">
              <w:rPr>
                <w:rFonts w:ascii="Times New Roman" w:hAnsi="Times New Roman" w:cs="Times New Roman"/>
              </w:rPr>
              <w:t>118,759</w:t>
            </w:r>
            <w:r>
              <w:rPr>
                <w:rFonts w:ascii="Times New Roman" w:hAnsi="Times New Roman" w:cs="Times New Roman"/>
              </w:rPr>
              <w:t>)</w:t>
            </w:r>
            <w:r w:rsidRPr="00FA5F5B">
              <w:rPr>
                <w:rFonts w:ascii="Times New Roman" w:hAnsi="Times New Roman" w:cs="Times New Roman"/>
                <w:vertAlign w:val="superscript"/>
              </w:rPr>
              <w:t>a</w:t>
            </w:r>
          </w:p>
        </w:tc>
        <w:tc>
          <w:tcPr>
            <w:tcW w:w="270" w:type="dxa"/>
          </w:tcPr>
          <w:p w14:paraId="585DBF45"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Borders>
              <w:bottom w:val="single" w:sz="4" w:space="0" w:color="auto"/>
            </w:tcBorders>
          </w:tcPr>
          <w:p w14:paraId="1F7FAA50" w14:textId="559969A1"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FA5F5B">
              <w:rPr>
                <w:rFonts w:ascii="Times New Roman" w:hAnsi="Times New Roman" w:cs="Times New Roman"/>
              </w:rPr>
              <w:t>49,19</w:t>
            </w:r>
            <w:r>
              <w:rPr>
                <w:rFonts w:ascii="Times New Roman" w:hAnsi="Times New Roman" w:cs="Times New Roman"/>
              </w:rPr>
              <w:t>4</w:t>
            </w:r>
            <w:r w:rsidRPr="00FA5F5B">
              <w:rPr>
                <w:rFonts w:ascii="Times New Roman" w:hAnsi="Times New Roman" w:cs="Times New Roman"/>
                <w:vertAlign w:val="superscript"/>
              </w:rPr>
              <w:t>a</w:t>
            </w:r>
          </w:p>
        </w:tc>
        <w:tc>
          <w:tcPr>
            <w:tcW w:w="270" w:type="dxa"/>
          </w:tcPr>
          <w:p w14:paraId="7FB57648"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bottom w:val="single" w:sz="4" w:space="0" w:color="auto"/>
            </w:tcBorders>
          </w:tcPr>
          <w:p w14:paraId="6F87A356" w14:textId="44FC09E9"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FA5F5B">
              <w:rPr>
                <w:rFonts w:ascii="Times New Roman" w:hAnsi="Times New Roman" w:cs="Times New Roman"/>
                <w:cs/>
              </w:rPr>
              <w:t>(</w:t>
            </w:r>
            <w:r w:rsidRPr="00FA5F5B">
              <w:rPr>
                <w:rFonts w:ascii="Times New Roman" w:hAnsi="Times New Roman" w:cs="Times New Roman"/>
              </w:rPr>
              <w:t>3,715</w:t>
            </w:r>
            <w:r>
              <w:rPr>
                <w:rFonts w:ascii="Times New Roman" w:hAnsi="Times New Roman" w:cs="Times New Roman"/>
              </w:rPr>
              <w:t>)</w:t>
            </w:r>
            <w:r w:rsidRPr="00FA5F5B">
              <w:rPr>
                <w:rFonts w:ascii="Times New Roman" w:hAnsi="Times New Roman" w:cs="Times New Roman"/>
                <w:vertAlign w:val="superscript"/>
              </w:rPr>
              <w:t>a</w:t>
            </w:r>
          </w:p>
        </w:tc>
        <w:tc>
          <w:tcPr>
            <w:tcW w:w="270" w:type="dxa"/>
          </w:tcPr>
          <w:p w14:paraId="41920BC2"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bottom w:val="single" w:sz="4" w:space="0" w:color="auto"/>
            </w:tcBorders>
          </w:tcPr>
          <w:p w14:paraId="1AD9F283" w14:textId="57C2BA7B"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FA5F5B">
              <w:rPr>
                <w:rFonts w:ascii="Times New Roman" w:hAnsi="Times New Roman" w:cs="Times New Roman"/>
                <w:cs/>
              </w:rPr>
              <w:t>-</w:t>
            </w:r>
          </w:p>
        </w:tc>
      </w:tr>
      <w:tr w:rsidR="00A17B99" w:rsidRPr="00F1354B" w14:paraId="73FF14A0" w14:textId="77777777" w:rsidTr="00F06B5F">
        <w:trPr>
          <w:trHeight w:val="101"/>
        </w:trPr>
        <w:tc>
          <w:tcPr>
            <w:tcW w:w="3960" w:type="dxa"/>
          </w:tcPr>
          <w:p w14:paraId="4E7FD1F9" w14:textId="65CE3AF6" w:rsidR="00A17B99" w:rsidRPr="00D87F8D"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4"/>
              <w:rPr>
                <w:rFonts w:ascii="Times New Roman" w:hAnsi="Times New Roman" w:cs="Times New Roman"/>
                <w:b/>
                <w:bCs/>
              </w:rPr>
            </w:pPr>
            <w:r w:rsidRPr="00D87F8D">
              <w:rPr>
                <w:rFonts w:ascii="Times New Roman" w:hAnsi="Times New Roman" w:cs="Times New Roman"/>
                <w:b/>
                <w:bCs/>
              </w:rPr>
              <w:t>Total comprehensive income (</w:t>
            </w:r>
            <w:r w:rsidRPr="00D87F8D">
              <w:rPr>
                <w:rFonts w:ascii="Times New Roman" w:hAnsi="Times New Roman" w:cs="Times New Roman"/>
                <w:b/>
                <w:bCs/>
                <w:cs/>
              </w:rPr>
              <w:t>100%)</w:t>
            </w:r>
          </w:p>
        </w:tc>
        <w:tc>
          <w:tcPr>
            <w:tcW w:w="1080" w:type="dxa"/>
            <w:tcBorders>
              <w:top w:val="single" w:sz="4" w:space="0" w:color="auto"/>
              <w:bottom w:val="single" w:sz="4" w:space="0" w:color="auto"/>
            </w:tcBorders>
          </w:tcPr>
          <w:p w14:paraId="14CF52AC" w14:textId="6478E263" w:rsidR="00A17B99" w:rsidRPr="00D87F8D"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b/>
                <w:bCs/>
              </w:rPr>
            </w:pPr>
            <w:r w:rsidRPr="00D87F8D">
              <w:rPr>
                <w:rFonts w:ascii="Times New Roman" w:hAnsi="Times New Roman" w:cs="Times New Roman"/>
                <w:b/>
                <w:bCs/>
              </w:rPr>
              <w:t>385,298</w:t>
            </w:r>
          </w:p>
        </w:tc>
        <w:tc>
          <w:tcPr>
            <w:tcW w:w="270" w:type="dxa"/>
          </w:tcPr>
          <w:p w14:paraId="6A3987BD" w14:textId="77777777" w:rsidR="00A17B99" w:rsidRPr="00D87F8D"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rPr>
            </w:pPr>
          </w:p>
        </w:tc>
        <w:tc>
          <w:tcPr>
            <w:tcW w:w="1080" w:type="dxa"/>
            <w:tcBorders>
              <w:top w:val="single" w:sz="4" w:space="0" w:color="auto"/>
              <w:bottom w:val="single" w:sz="4" w:space="0" w:color="auto"/>
            </w:tcBorders>
          </w:tcPr>
          <w:p w14:paraId="70A346F4" w14:textId="0C91EAC7" w:rsidR="00A17B99" w:rsidRPr="00D87F8D"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D87F8D">
              <w:rPr>
                <w:rFonts w:ascii="Times New Roman" w:hAnsi="Times New Roman" w:cs="Times New Roman"/>
                <w:b/>
                <w:bCs/>
              </w:rPr>
              <w:t>404,930</w:t>
            </w:r>
          </w:p>
        </w:tc>
        <w:tc>
          <w:tcPr>
            <w:tcW w:w="270" w:type="dxa"/>
          </w:tcPr>
          <w:p w14:paraId="42E600DE" w14:textId="77777777" w:rsidR="00A17B99" w:rsidRPr="00D87F8D"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highlight w:val="green"/>
              </w:rPr>
            </w:pPr>
          </w:p>
        </w:tc>
        <w:tc>
          <w:tcPr>
            <w:tcW w:w="1080" w:type="dxa"/>
            <w:tcBorders>
              <w:top w:val="single" w:sz="4" w:space="0" w:color="auto"/>
              <w:bottom w:val="single" w:sz="4" w:space="0" w:color="auto"/>
            </w:tcBorders>
          </w:tcPr>
          <w:p w14:paraId="0CBC12CD" w14:textId="54E87C9A" w:rsidR="00A17B99" w:rsidRPr="00D87F8D"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r w:rsidRPr="00D87F8D">
              <w:rPr>
                <w:rFonts w:ascii="Times New Roman" w:hAnsi="Times New Roman" w:cs="Times New Roman"/>
                <w:b/>
                <w:bCs/>
              </w:rPr>
              <w:t>1,514</w:t>
            </w:r>
          </w:p>
        </w:tc>
        <w:tc>
          <w:tcPr>
            <w:tcW w:w="270" w:type="dxa"/>
          </w:tcPr>
          <w:p w14:paraId="262A0742" w14:textId="77777777" w:rsidR="00A17B99" w:rsidRPr="00D87F8D"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highlight w:val="green"/>
              </w:rPr>
            </w:pPr>
          </w:p>
        </w:tc>
        <w:tc>
          <w:tcPr>
            <w:tcW w:w="1080" w:type="dxa"/>
            <w:tcBorders>
              <w:top w:val="single" w:sz="4" w:space="0" w:color="auto"/>
              <w:bottom w:val="single" w:sz="4" w:space="0" w:color="auto"/>
            </w:tcBorders>
          </w:tcPr>
          <w:p w14:paraId="35653F13" w14:textId="76011581" w:rsidR="00A17B99" w:rsidRPr="00D87F8D"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D87F8D">
              <w:rPr>
                <w:rFonts w:ascii="Times New Roman" w:hAnsi="Times New Roman" w:cs="Times New Roman"/>
                <w:b/>
                <w:bCs/>
              </w:rPr>
              <w:t>956</w:t>
            </w:r>
          </w:p>
        </w:tc>
        <w:tc>
          <w:tcPr>
            <w:tcW w:w="270" w:type="dxa"/>
          </w:tcPr>
          <w:p w14:paraId="08319C6A" w14:textId="77777777" w:rsidR="00A17B99" w:rsidRPr="00D87F8D"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highlight w:val="green"/>
              </w:rPr>
            </w:pPr>
          </w:p>
        </w:tc>
        <w:tc>
          <w:tcPr>
            <w:tcW w:w="1080" w:type="dxa"/>
            <w:tcBorders>
              <w:top w:val="single" w:sz="4" w:space="0" w:color="auto"/>
              <w:bottom w:val="single" w:sz="4" w:space="0" w:color="auto"/>
            </w:tcBorders>
          </w:tcPr>
          <w:p w14:paraId="724A402F" w14:textId="22A2F5D8" w:rsidR="00A17B99" w:rsidRPr="00D87F8D"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b/>
                <w:bCs/>
              </w:rPr>
            </w:pPr>
            <w:r w:rsidRPr="00D87F8D">
              <w:rPr>
                <w:rFonts w:ascii="Times New Roman" w:hAnsi="Times New Roman" w:cs="Times New Roman"/>
                <w:b/>
                <w:bCs/>
              </w:rPr>
              <w:t>(118,579)</w:t>
            </w:r>
          </w:p>
        </w:tc>
        <w:tc>
          <w:tcPr>
            <w:tcW w:w="270" w:type="dxa"/>
          </w:tcPr>
          <w:p w14:paraId="258D3553" w14:textId="77777777" w:rsidR="00A17B99" w:rsidRPr="00D87F8D"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1080" w:type="dxa"/>
            <w:tcBorders>
              <w:top w:val="single" w:sz="4" w:space="0" w:color="auto"/>
              <w:bottom w:val="single" w:sz="4" w:space="0" w:color="auto"/>
            </w:tcBorders>
          </w:tcPr>
          <w:p w14:paraId="35437A82" w14:textId="60BE1C3C" w:rsidR="00A17B99" w:rsidRPr="00D87F8D"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D87F8D">
              <w:rPr>
                <w:rFonts w:ascii="Times New Roman" w:hAnsi="Times New Roman" w:cs="Times New Roman"/>
                <w:b/>
                <w:bCs/>
              </w:rPr>
              <w:t>(49,194)</w:t>
            </w:r>
          </w:p>
        </w:tc>
        <w:tc>
          <w:tcPr>
            <w:tcW w:w="270" w:type="dxa"/>
          </w:tcPr>
          <w:p w14:paraId="78BFA065" w14:textId="77777777" w:rsidR="00A17B99" w:rsidRPr="00D87F8D"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1080" w:type="dxa"/>
            <w:tcBorders>
              <w:top w:val="single" w:sz="4" w:space="0" w:color="auto"/>
              <w:bottom w:val="single" w:sz="4" w:space="0" w:color="auto"/>
            </w:tcBorders>
          </w:tcPr>
          <w:p w14:paraId="6A79345B" w14:textId="784E0F8C" w:rsidR="00A17B99" w:rsidRPr="00D87F8D"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b/>
                <w:bCs/>
              </w:rPr>
            </w:pPr>
            <w:r w:rsidRPr="00D87F8D">
              <w:rPr>
                <w:rFonts w:ascii="Times New Roman" w:hAnsi="Times New Roman" w:cs="Times New Roman"/>
                <w:b/>
                <w:bCs/>
              </w:rPr>
              <w:t>(3,715)</w:t>
            </w:r>
          </w:p>
        </w:tc>
        <w:tc>
          <w:tcPr>
            <w:tcW w:w="270" w:type="dxa"/>
          </w:tcPr>
          <w:p w14:paraId="46DA7607" w14:textId="77777777" w:rsidR="00A17B99" w:rsidRPr="00D87F8D"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1080" w:type="dxa"/>
            <w:tcBorders>
              <w:top w:val="single" w:sz="4" w:space="0" w:color="auto"/>
              <w:bottom w:val="single" w:sz="4" w:space="0" w:color="auto"/>
            </w:tcBorders>
          </w:tcPr>
          <w:p w14:paraId="45EEC4C2" w14:textId="65B76152" w:rsidR="00A17B99" w:rsidRPr="00D87F8D"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D87F8D">
              <w:rPr>
                <w:rFonts w:ascii="Times New Roman" w:hAnsi="Times New Roman" w:cs="Times New Roman"/>
                <w:b/>
                <w:bCs/>
              </w:rPr>
              <w:t>-</w:t>
            </w:r>
          </w:p>
        </w:tc>
      </w:tr>
      <w:tr w:rsidR="00A17B99" w:rsidRPr="00F1354B" w14:paraId="5C5956F2" w14:textId="77777777" w:rsidTr="00F06B5F">
        <w:trPr>
          <w:trHeight w:val="101"/>
        </w:trPr>
        <w:tc>
          <w:tcPr>
            <w:tcW w:w="3960" w:type="dxa"/>
          </w:tcPr>
          <w:p w14:paraId="1BC72946" w14:textId="3334EA4B" w:rsidR="00A17B99" w:rsidRPr="00F1354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080" w:type="dxa"/>
            <w:tcBorders>
              <w:top w:val="single" w:sz="4" w:space="0" w:color="auto"/>
            </w:tcBorders>
          </w:tcPr>
          <w:p w14:paraId="2CB096CD" w14:textId="77953C3D"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p>
        </w:tc>
        <w:tc>
          <w:tcPr>
            <w:tcW w:w="270" w:type="dxa"/>
          </w:tcPr>
          <w:p w14:paraId="31419AD7"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Borders>
              <w:top w:val="single" w:sz="4" w:space="0" w:color="auto"/>
            </w:tcBorders>
          </w:tcPr>
          <w:p w14:paraId="0D95F8DD" w14:textId="3C194A3B"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4D78E736"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top w:val="single" w:sz="4" w:space="0" w:color="auto"/>
            </w:tcBorders>
          </w:tcPr>
          <w:p w14:paraId="324AF3E9" w14:textId="04106F9C"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007BFDB3"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Borders>
              <w:top w:val="single" w:sz="4" w:space="0" w:color="auto"/>
            </w:tcBorders>
          </w:tcPr>
          <w:p w14:paraId="2FC07D84" w14:textId="1CF1D1F5"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069C015B"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top w:val="single" w:sz="4" w:space="0" w:color="auto"/>
            </w:tcBorders>
          </w:tcPr>
          <w:p w14:paraId="29ECBB37" w14:textId="266C1F19"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79D7032F"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Borders>
              <w:top w:val="single" w:sz="4" w:space="0" w:color="auto"/>
            </w:tcBorders>
          </w:tcPr>
          <w:p w14:paraId="48A20E3C" w14:textId="1A0AABC3"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0C08E21A"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top w:val="single" w:sz="4" w:space="0" w:color="auto"/>
            </w:tcBorders>
            <w:shd w:val="clear" w:color="auto" w:fill="auto"/>
          </w:tcPr>
          <w:p w14:paraId="4BD6ABCD" w14:textId="13C8D11B"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0589C5B2"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top w:val="single" w:sz="4" w:space="0" w:color="auto"/>
            </w:tcBorders>
          </w:tcPr>
          <w:p w14:paraId="1171F890" w14:textId="5DF17956"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r>
      <w:tr w:rsidR="00A17B99" w:rsidRPr="00F1354B" w14:paraId="6F7A52BA" w14:textId="77777777" w:rsidTr="00F06B5F">
        <w:trPr>
          <w:trHeight w:val="101"/>
        </w:trPr>
        <w:tc>
          <w:tcPr>
            <w:tcW w:w="3960" w:type="dxa"/>
          </w:tcPr>
          <w:p w14:paraId="6A696950" w14:textId="02085A80"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4"/>
              <w:rPr>
                <w:rFonts w:ascii="Times New Roman" w:hAnsi="Times New Roman" w:cs="Cordia New"/>
                <w:b/>
                <w:bCs/>
                <w:cs/>
              </w:rPr>
            </w:pPr>
            <w:r w:rsidRPr="00A17B99">
              <w:rPr>
                <w:rFonts w:ascii="Times New Roman" w:hAnsi="Times New Roman" w:cs="Times New Roman"/>
                <w:b/>
                <w:bCs/>
              </w:rPr>
              <w:t>Total comprehensive income</w:t>
            </w:r>
            <w:r w:rsidRPr="00A17B99">
              <w:rPr>
                <w:rFonts w:ascii="Times New Roman" w:hAnsi="Times New Roman" w:cs="Cordia New" w:hint="cs"/>
                <w:b/>
                <w:bCs/>
                <w:cs/>
              </w:rPr>
              <w:t xml:space="preserve"> </w:t>
            </w:r>
          </w:p>
        </w:tc>
        <w:tc>
          <w:tcPr>
            <w:tcW w:w="1080" w:type="dxa"/>
          </w:tcPr>
          <w:p w14:paraId="4EC2F0BF"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p>
        </w:tc>
        <w:tc>
          <w:tcPr>
            <w:tcW w:w="270" w:type="dxa"/>
          </w:tcPr>
          <w:p w14:paraId="2D0DA3CB"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279AAA0D" w14:textId="3CDE090A"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737A8651"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3E7FCA36"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477D4BF7"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2CD80E1C"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77A217AB"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2072F09C"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74856351"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3C4001AD"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7E8D2F5F"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095F5470"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29370928"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3F670D69"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r>
      <w:tr w:rsidR="00A17B99" w:rsidRPr="00F1354B" w14:paraId="7C6FBE46" w14:textId="77777777" w:rsidTr="00F06B5F">
        <w:trPr>
          <w:trHeight w:val="101"/>
        </w:trPr>
        <w:tc>
          <w:tcPr>
            <w:tcW w:w="3960" w:type="dxa"/>
          </w:tcPr>
          <w:p w14:paraId="60756261" w14:textId="4CB15818"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4"/>
              <w:rPr>
                <w:rFonts w:ascii="Times New Roman" w:hAnsi="Times New Roman" w:cs="Times New Roman"/>
                <w:b/>
                <w:bCs/>
              </w:rPr>
            </w:pPr>
            <w:r w:rsidRPr="00A17B99">
              <w:rPr>
                <w:rFonts w:ascii="Times New Roman" w:hAnsi="Times New Roman" w:cs="Cordia New" w:hint="cs"/>
                <w:b/>
                <w:bCs/>
                <w:cs/>
              </w:rPr>
              <w:t xml:space="preserve">   </w:t>
            </w:r>
            <w:r w:rsidRPr="00A17B99">
              <w:rPr>
                <w:rFonts w:ascii="Times New Roman" w:hAnsi="Times New Roman" w:cs="Times New Roman"/>
                <w:b/>
                <w:bCs/>
              </w:rPr>
              <w:t>of the Company’s interest</w:t>
            </w:r>
          </w:p>
        </w:tc>
        <w:tc>
          <w:tcPr>
            <w:tcW w:w="1080" w:type="dxa"/>
            <w:tcBorders>
              <w:bottom w:val="single" w:sz="4" w:space="0" w:color="auto"/>
            </w:tcBorders>
          </w:tcPr>
          <w:p w14:paraId="0AEA9AE7" w14:textId="1933A3FD"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b/>
                <w:bCs/>
              </w:rPr>
            </w:pPr>
            <w:r w:rsidRPr="00A17B99">
              <w:rPr>
                <w:rFonts w:ascii="Times New Roman" w:hAnsi="Times New Roman" w:cs="Times New Roman"/>
                <w:b/>
                <w:bCs/>
              </w:rPr>
              <w:t>116,934</w:t>
            </w:r>
          </w:p>
        </w:tc>
        <w:tc>
          <w:tcPr>
            <w:tcW w:w="270" w:type="dxa"/>
          </w:tcPr>
          <w:p w14:paraId="7253AD1D"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rPr>
            </w:pPr>
          </w:p>
        </w:tc>
        <w:tc>
          <w:tcPr>
            <w:tcW w:w="1080" w:type="dxa"/>
            <w:tcBorders>
              <w:bottom w:val="single" w:sz="4" w:space="0" w:color="auto"/>
            </w:tcBorders>
          </w:tcPr>
          <w:p w14:paraId="65454B56" w14:textId="6D26DD86"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121,467</w:t>
            </w:r>
          </w:p>
        </w:tc>
        <w:tc>
          <w:tcPr>
            <w:tcW w:w="270" w:type="dxa"/>
          </w:tcPr>
          <w:p w14:paraId="2E67FDA8"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highlight w:val="green"/>
              </w:rPr>
            </w:pPr>
          </w:p>
        </w:tc>
        <w:tc>
          <w:tcPr>
            <w:tcW w:w="1080" w:type="dxa"/>
            <w:tcBorders>
              <w:bottom w:val="single" w:sz="4" w:space="0" w:color="auto"/>
            </w:tcBorders>
          </w:tcPr>
          <w:p w14:paraId="667AE095" w14:textId="070D5BDD"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r w:rsidRPr="00A17B99">
              <w:rPr>
                <w:rFonts w:ascii="Times New Roman" w:hAnsi="Times New Roman" w:cs="Times New Roman"/>
                <w:b/>
                <w:bCs/>
              </w:rPr>
              <w:t>870</w:t>
            </w:r>
          </w:p>
        </w:tc>
        <w:tc>
          <w:tcPr>
            <w:tcW w:w="270" w:type="dxa"/>
          </w:tcPr>
          <w:p w14:paraId="1306AA12"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highlight w:val="green"/>
              </w:rPr>
            </w:pPr>
          </w:p>
        </w:tc>
        <w:tc>
          <w:tcPr>
            <w:tcW w:w="1080" w:type="dxa"/>
            <w:tcBorders>
              <w:bottom w:val="single" w:sz="4" w:space="0" w:color="auto"/>
            </w:tcBorders>
          </w:tcPr>
          <w:p w14:paraId="01B72446" w14:textId="2689DC44"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488</w:t>
            </w:r>
          </w:p>
        </w:tc>
        <w:tc>
          <w:tcPr>
            <w:tcW w:w="270" w:type="dxa"/>
          </w:tcPr>
          <w:p w14:paraId="69F73997"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highlight w:val="green"/>
              </w:rPr>
            </w:pPr>
          </w:p>
        </w:tc>
        <w:tc>
          <w:tcPr>
            <w:tcW w:w="1080" w:type="dxa"/>
            <w:tcBorders>
              <w:bottom w:val="single" w:sz="4" w:space="0" w:color="auto"/>
            </w:tcBorders>
          </w:tcPr>
          <w:p w14:paraId="4C693D7C" w14:textId="11D3F246"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b/>
                <w:bCs/>
              </w:rPr>
            </w:pPr>
            <w:r w:rsidRPr="00A17B99">
              <w:rPr>
                <w:rFonts w:ascii="Times New Roman" w:hAnsi="Times New Roman" w:cs="Times New Roman"/>
                <w:b/>
                <w:bCs/>
              </w:rPr>
              <w:t>(41,566)</w:t>
            </w:r>
          </w:p>
        </w:tc>
        <w:tc>
          <w:tcPr>
            <w:tcW w:w="270" w:type="dxa"/>
          </w:tcPr>
          <w:p w14:paraId="7C68908A"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1080" w:type="dxa"/>
            <w:tcBorders>
              <w:bottom w:val="single" w:sz="4" w:space="0" w:color="auto"/>
            </w:tcBorders>
          </w:tcPr>
          <w:p w14:paraId="527DFDCF" w14:textId="0B022B8B"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(17,218)</w:t>
            </w:r>
          </w:p>
        </w:tc>
        <w:tc>
          <w:tcPr>
            <w:tcW w:w="270" w:type="dxa"/>
          </w:tcPr>
          <w:p w14:paraId="467EDBD2"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1080" w:type="dxa"/>
            <w:tcBorders>
              <w:bottom w:val="single" w:sz="4" w:space="0" w:color="auto"/>
            </w:tcBorders>
          </w:tcPr>
          <w:p w14:paraId="0BC3D72B" w14:textId="6D4D2B3E"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b/>
                <w:bCs/>
              </w:rPr>
            </w:pPr>
            <w:r w:rsidRPr="00A17B99">
              <w:rPr>
                <w:rFonts w:ascii="Times New Roman" w:hAnsi="Times New Roman" w:cs="Times New Roman"/>
                <w:b/>
                <w:bCs/>
              </w:rPr>
              <w:t>(500)</w:t>
            </w:r>
          </w:p>
        </w:tc>
        <w:tc>
          <w:tcPr>
            <w:tcW w:w="270" w:type="dxa"/>
          </w:tcPr>
          <w:p w14:paraId="732231DC"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1080" w:type="dxa"/>
            <w:tcBorders>
              <w:bottom w:val="single" w:sz="4" w:space="0" w:color="auto"/>
            </w:tcBorders>
          </w:tcPr>
          <w:p w14:paraId="01DFA954" w14:textId="4480C8C2"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w:t>
            </w:r>
          </w:p>
        </w:tc>
      </w:tr>
      <w:tr w:rsidR="00A17B99" w:rsidRPr="00F1354B" w14:paraId="48B1D5A5" w14:textId="77777777" w:rsidTr="00F06B5F">
        <w:trPr>
          <w:trHeight w:val="101"/>
        </w:trPr>
        <w:tc>
          <w:tcPr>
            <w:tcW w:w="3960" w:type="dxa"/>
          </w:tcPr>
          <w:p w14:paraId="42C4A4C1" w14:textId="30329770" w:rsidR="00A17B99" w:rsidRPr="00F1354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080" w:type="dxa"/>
            <w:tcBorders>
              <w:top w:val="single" w:sz="4" w:space="0" w:color="auto"/>
            </w:tcBorders>
          </w:tcPr>
          <w:p w14:paraId="51EB0694" w14:textId="449C032C"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p>
        </w:tc>
        <w:tc>
          <w:tcPr>
            <w:tcW w:w="270" w:type="dxa"/>
          </w:tcPr>
          <w:p w14:paraId="1D7119C2"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Borders>
              <w:top w:val="single" w:sz="4" w:space="0" w:color="auto"/>
            </w:tcBorders>
          </w:tcPr>
          <w:p w14:paraId="4068323C" w14:textId="0F251A5D"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785BF2CC"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top w:val="single" w:sz="4" w:space="0" w:color="auto"/>
            </w:tcBorders>
          </w:tcPr>
          <w:p w14:paraId="7A7E757D" w14:textId="2D286193"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606E4680"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Borders>
              <w:top w:val="single" w:sz="4" w:space="0" w:color="auto"/>
            </w:tcBorders>
          </w:tcPr>
          <w:p w14:paraId="019393B7" w14:textId="4AD6CAA1"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15968696"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top w:val="single" w:sz="4" w:space="0" w:color="auto"/>
            </w:tcBorders>
          </w:tcPr>
          <w:p w14:paraId="4AB5D753" w14:textId="46FF4A6B"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3D125E49"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Borders>
              <w:top w:val="single" w:sz="4" w:space="0" w:color="auto"/>
            </w:tcBorders>
          </w:tcPr>
          <w:p w14:paraId="04B7F17D" w14:textId="1B167125"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1FB7E928"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top w:val="single" w:sz="4" w:space="0" w:color="auto"/>
            </w:tcBorders>
          </w:tcPr>
          <w:p w14:paraId="6D786577" w14:textId="7C0D08C5"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3ED98070"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top w:val="single" w:sz="4" w:space="0" w:color="auto"/>
            </w:tcBorders>
          </w:tcPr>
          <w:p w14:paraId="39212C6B" w14:textId="61FB2D7D"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r>
      <w:tr w:rsidR="00A17B99" w:rsidRPr="00F1354B" w14:paraId="70FD7FC8" w14:textId="77777777" w:rsidTr="00F06B5F">
        <w:trPr>
          <w:trHeight w:val="101"/>
        </w:trPr>
        <w:tc>
          <w:tcPr>
            <w:tcW w:w="3960" w:type="dxa"/>
          </w:tcPr>
          <w:p w14:paraId="38FD4DEA" w14:textId="01069A96" w:rsidR="00A17B99" w:rsidRPr="00F1354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A14B6">
              <w:rPr>
                <w:rFonts w:ascii="Times New Roman" w:hAnsi="Times New Roman" w:cs="Times New Roman"/>
              </w:rPr>
              <w:t>Current assets</w:t>
            </w:r>
          </w:p>
        </w:tc>
        <w:tc>
          <w:tcPr>
            <w:tcW w:w="1080" w:type="dxa"/>
          </w:tcPr>
          <w:p w14:paraId="4CC0E55B" w14:textId="394B9378"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sidRPr="00A17B99">
              <w:rPr>
                <w:rFonts w:ascii="Times New Roman" w:hAnsi="Times New Roman" w:cs="Times New Roman"/>
              </w:rPr>
              <w:t>1,778,22</w:t>
            </w:r>
            <w:r>
              <w:rPr>
                <w:rFonts w:ascii="Times New Roman" w:hAnsi="Times New Roman" w:cs="Times New Roman"/>
              </w:rPr>
              <w:t>9</w:t>
            </w:r>
            <w:r w:rsidRPr="00A17B99">
              <w:rPr>
                <w:rFonts w:ascii="Times New Roman" w:hAnsi="Times New Roman" w:cs="Times New Roman"/>
                <w:vertAlign w:val="superscript"/>
              </w:rPr>
              <w:t>b</w:t>
            </w:r>
          </w:p>
        </w:tc>
        <w:tc>
          <w:tcPr>
            <w:tcW w:w="270" w:type="dxa"/>
          </w:tcPr>
          <w:p w14:paraId="74CE86EB"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1F2BB65E" w14:textId="39F7297E"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2,638,913</w:t>
            </w:r>
            <w:r w:rsidRPr="00A17B99">
              <w:rPr>
                <w:rFonts w:ascii="Times New Roman" w:hAnsi="Times New Roman" w:cs="Times New Roman"/>
                <w:vertAlign w:val="superscript"/>
              </w:rPr>
              <w:t>b</w:t>
            </w:r>
          </w:p>
        </w:tc>
        <w:tc>
          <w:tcPr>
            <w:tcW w:w="270" w:type="dxa"/>
          </w:tcPr>
          <w:p w14:paraId="6AFFF39C"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7831A21A" w14:textId="37AC737A"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A17B99">
              <w:rPr>
                <w:rFonts w:ascii="Times New Roman" w:hAnsi="Times New Roman" w:cs="Times New Roman"/>
              </w:rPr>
              <w:t>10,011</w:t>
            </w:r>
            <w:r w:rsidRPr="00A17B99">
              <w:rPr>
                <w:rFonts w:ascii="Times New Roman" w:hAnsi="Times New Roman" w:cs="Times New Roman"/>
                <w:vertAlign w:val="superscript"/>
              </w:rPr>
              <w:t>b</w:t>
            </w:r>
          </w:p>
        </w:tc>
        <w:tc>
          <w:tcPr>
            <w:tcW w:w="270" w:type="dxa"/>
          </w:tcPr>
          <w:p w14:paraId="2324B828"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52B9A1FC" w14:textId="0B185645"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6,571</w:t>
            </w:r>
            <w:r w:rsidRPr="00A17B99">
              <w:rPr>
                <w:rFonts w:ascii="Times New Roman" w:hAnsi="Times New Roman" w:cs="Times New Roman"/>
                <w:vertAlign w:val="superscript"/>
              </w:rPr>
              <w:t>b</w:t>
            </w:r>
          </w:p>
        </w:tc>
        <w:tc>
          <w:tcPr>
            <w:tcW w:w="270" w:type="dxa"/>
          </w:tcPr>
          <w:p w14:paraId="36881704"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1DE7BF75" w14:textId="11AEF55C"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A17B99">
              <w:rPr>
                <w:rFonts w:ascii="Times New Roman" w:hAnsi="Times New Roman" w:cs="Times New Roman"/>
              </w:rPr>
              <w:t>373,141</w:t>
            </w:r>
            <w:r w:rsidRPr="00A17B99">
              <w:rPr>
                <w:rFonts w:ascii="Times New Roman" w:hAnsi="Times New Roman" w:cs="Times New Roman"/>
                <w:vertAlign w:val="superscript"/>
              </w:rPr>
              <w:t>b</w:t>
            </w:r>
          </w:p>
        </w:tc>
        <w:tc>
          <w:tcPr>
            <w:tcW w:w="270" w:type="dxa"/>
          </w:tcPr>
          <w:p w14:paraId="5EA8BE86"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0AA1FE6A" w14:textId="6614A0FA"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507,132</w:t>
            </w:r>
            <w:r w:rsidRPr="00A17B99">
              <w:rPr>
                <w:rFonts w:ascii="Times New Roman" w:hAnsi="Times New Roman" w:cs="Times New Roman"/>
                <w:vertAlign w:val="superscript"/>
              </w:rPr>
              <w:t>b</w:t>
            </w:r>
          </w:p>
        </w:tc>
        <w:tc>
          <w:tcPr>
            <w:tcW w:w="270" w:type="dxa"/>
          </w:tcPr>
          <w:p w14:paraId="03A9D2EC"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250D53DE" w14:textId="6547F44F"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A17B99">
              <w:rPr>
                <w:rFonts w:ascii="Times New Roman" w:hAnsi="Times New Roman" w:cs="Times New Roman"/>
              </w:rPr>
              <w:t>9,941</w:t>
            </w:r>
            <w:r w:rsidRPr="00A17B99">
              <w:rPr>
                <w:rFonts w:ascii="Times New Roman" w:hAnsi="Times New Roman" w:cs="Times New Roman"/>
                <w:vertAlign w:val="superscript"/>
              </w:rPr>
              <w:t>b</w:t>
            </w:r>
          </w:p>
        </w:tc>
        <w:tc>
          <w:tcPr>
            <w:tcW w:w="270" w:type="dxa"/>
          </w:tcPr>
          <w:p w14:paraId="0B5744F7"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2DFD7EFD" w14:textId="30DE89F8"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cs/>
              </w:rPr>
              <w:t>-</w:t>
            </w:r>
          </w:p>
        </w:tc>
      </w:tr>
      <w:tr w:rsidR="00A17B99" w:rsidRPr="00F1354B" w14:paraId="5CE5DF57" w14:textId="77777777" w:rsidTr="00F06B5F">
        <w:trPr>
          <w:trHeight w:val="101"/>
        </w:trPr>
        <w:tc>
          <w:tcPr>
            <w:tcW w:w="3960" w:type="dxa"/>
          </w:tcPr>
          <w:p w14:paraId="603C9DC8" w14:textId="076A2734" w:rsidR="00A17B99" w:rsidRPr="00F1354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A14B6">
              <w:rPr>
                <w:rFonts w:ascii="Times New Roman" w:hAnsi="Times New Roman" w:cs="Times New Roman"/>
              </w:rPr>
              <w:t>Non-current assets</w:t>
            </w:r>
          </w:p>
        </w:tc>
        <w:tc>
          <w:tcPr>
            <w:tcW w:w="1080" w:type="dxa"/>
          </w:tcPr>
          <w:p w14:paraId="4A2348BC" w14:textId="645FB47A"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sidRPr="00A17B99">
              <w:rPr>
                <w:rFonts w:ascii="Times New Roman" w:hAnsi="Times New Roman" w:cs="Times New Roman"/>
              </w:rPr>
              <w:t>6,952,279</w:t>
            </w:r>
          </w:p>
        </w:tc>
        <w:tc>
          <w:tcPr>
            <w:tcW w:w="270" w:type="dxa"/>
          </w:tcPr>
          <w:p w14:paraId="48C71989"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46AA3B79" w14:textId="469B8DCD"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6,579,538</w:t>
            </w:r>
          </w:p>
        </w:tc>
        <w:tc>
          <w:tcPr>
            <w:tcW w:w="270" w:type="dxa"/>
          </w:tcPr>
          <w:p w14:paraId="0BB86F5F"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3D953DE5" w14:textId="589BD760"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A17B99">
              <w:rPr>
                <w:rFonts w:ascii="Times New Roman" w:hAnsi="Times New Roman" w:cs="Times New Roman"/>
              </w:rPr>
              <w:t>11,013</w:t>
            </w:r>
          </w:p>
        </w:tc>
        <w:tc>
          <w:tcPr>
            <w:tcW w:w="270" w:type="dxa"/>
          </w:tcPr>
          <w:p w14:paraId="21743E61"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0389CDF5" w14:textId="6DA258E9"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12,929</w:t>
            </w:r>
          </w:p>
        </w:tc>
        <w:tc>
          <w:tcPr>
            <w:tcW w:w="270" w:type="dxa"/>
          </w:tcPr>
          <w:p w14:paraId="58AEE4C1"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488A9528" w14:textId="0839D716"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A17B99">
              <w:rPr>
                <w:rFonts w:ascii="Times New Roman" w:hAnsi="Times New Roman" w:cs="Times New Roman"/>
              </w:rPr>
              <w:t>1,566,844</w:t>
            </w:r>
          </w:p>
        </w:tc>
        <w:tc>
          <w:tcPr>
            <w:tcW w:w="270" w:type="dxa"/>
          </w:tcPr>
          <w:p w14:paraId="0788FF98"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2DC21873" w14:textId="2DFD24F6"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1,204,505</w:t>
            </w:r>
          </w:p>
        </w:tc>
        <w:tc>
          <w:tcPr>
            <w:tcW w:w="270" w:type="dxa"/>
          </w:tcPr>
          <w:p w14:paraId="0A30D064"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0DB7534A" w14:textId="637FAD28"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A17B99">
              <w:rPr>
                <w:rFonts w:ascii="Times New Roman" w:hAnsi="Times New Roman" w:cs="Times New Roman"/>
              </w:rPr>
              <w:t>55,442</w:t>
            </w:r>
          </w:p>
        </w:tc>
        <w:tc>
          <w:tcPr>
            <w:tcW w:w="270" w:type="dxa"/>
          </w:tcPr>
          <w:p w14:paraId="4D02F1E2"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05064731" w14:textId="3422D5C9"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w:t>
            </w:r>
          </w:p>
        </w:tc>
      </w:tr>
      <w:tr w:rsidR="00A17B99" w:rsidRPr="00F1354B" w14:paraId="53560121" w14:textId="77777777" w:rsidTr="00F06B5F">
        <w:trPr>
          <w:trHeight w:val="101"/>
        </w:trPr>
        <w:tc>
          <w:tcPr>
            <w:tcW w:w="3960" w:type="dxa"/>
          </w:tcPr>
          <w:p w14:paraId="203C74E6" w14:textId="06130309" w:rsidR="00A17B99" w:rsidRPr="00F1354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A14B6">
              <w:rPr>
                <w:rFonts w:ascii="Times New Roman" w:hAnsi="Times New Roman" w:cs="Times New Roman"/>
              </w:rPr>
              <w:t>Current liabilities</w:t>
            </w:r>
          </w:p>
        </w:tc>
        <w:tc>
          <w:tcPr>
            <w:tcW w:w="1080" w:type="dxa"/>
          </w:tcPr>
          <w:p w14:paraId="7BEF5212" w14:textId="37705C55"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sidRPr="00A17B99">
              <w:rPr>
                <w:rFonts w:ascii="Times New Roman" w:hAnsi="Times New Roman" w:cs="Times New Roman"/>
              </w:rPr>
              <w:t>(984,593)</w:t>
            </w:r>
          </w:p>
        </w:tc>
        <w:tc>
          <w:tcPr>
            <w:tcW w:w="270" w:type="dxa"/>
          </w:tcPr>
          <w:p w14:paraId="35D0950F"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272C7673" w14:textId="6C92FA53"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(1,306,209)</w:t>
            </w:r>
          </w:p>
        </w:tc>
        <w:tc>
          <w:tcPr>
            <w:tcW w:w="270" w:type="dxa"/>
          </w:tcPr>
          <w:p w14:paraId="6FC8E1A2"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0884E51D" w14:textId="5D9A2D00"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A17B99">
              <w:rPr>
                <w:rFonts w:ascii="Times New Roman" w:hAnsi="Times New Roman" w:cs="Times New Roman"/>
              </w:rPr>
              <w:t>(14,574)</w:t>
            </w:r>
          </w:p>
        </w:tc>
        <w:tc>
          <w:tcPr>
            <w:tcW w:w="270" w:type="dxa"/>
          </w:tcPr>
          <w:p w14:paraId="6D563451"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1F21FCC4" w14:textId="7EBD33BC"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(14,755)</w:t>
            </w:r>
          </w:p>
        </w:tc>
        <w:tc>
          <w:tcPr>
            <w:tcW w:w="270" w:type="dxa"/>
          </w:tcPr>
          <w:p w14:paraId="75EAB00F"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47712CE1" w14:textId="3B76B23A"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A17B99">
              <w:rPr>
                <w:rFonts w:ascii="Times New Roman" w:hAnsi="Times New Roman" w:cs="Times New Roman"/>
              </w:rPr>
              <w:t>(144,376)</w:t>
            </w:r>
          </w:p>
        </w:tc>
        <w:tc>
          <w:tcPr>
            <w:tcW w:w="270" w:type="dxa"/>
          </w:tcPr>
          <w:p w14:paraId="5BD39046"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5E52B3C8" w14:textId="53A02985"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(112,592)</w:t>
            </w:r>
          </w:p>
        </w:tc>
        <w:tc>
          <w:tcPr>
            <w:tcW w:w="270" w:type="dxa"/>
          </w:tcPr>
          <w:p w14:paraId="25C7DE25"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7FA1E6C9" w14:textId="4265B3F9"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A17B99">
              <w:rPr>
                <w:rFonts w:ascii="Times New Roman" w:hAnsi="Times New Roman" w:cs="Times New Roman"/>
              </w:rPr>
              <w:t>(3,166)</w:t>
            </w:r>
          </w:p>
        </w:tc>
        <w:tc>
          <w:tcPr>
            <w:tcW w:w="270" w:type="dxa"/>
          </w:tcPr>
          <w:p w14:paraId="011FB9D0"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39281FBA" w14:textId="52B63D6F"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w:t>
            </w:r>
          </w:p>
        </w:tc>
      </w:tr>
      <w:tr w:rsidR="00A17B99" w:rsidRPr="00F1354B" w14:paraId="702A20A8" w14:textId="77777777" w:rsidTr="00F06B5F">
        <w:trPr>
          <w:trHeight w:val="101"/>
        </w:trPr>
        <w:tc>
          <w:tcPr>
            <w:tcW w:w="3960" w:type="dxa"/>
          </w:tcPr>
          <w:p w14:paraId="695DED6F" w14:textId="52B95D2A" w:rsidR="00A17B99" w:rsidRPr="00F1354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A14B6">
              <w:rPr>
                <w:rFonts w:ascii="Times New Roman" w:hAnsi="Times New Roman" w:cs="Times New Roman"/>
              </w:rPr>
              <w:t>Non-current liabilities</w:t>
            </w:r>
          </w:p>
        </w:tc>
        <w:tc>
          <w:tcPr>
            <w:tcW w:w="1080" w:type="dxa"/>
            <w:tcBorders>
              <w:bottom w:val="single" w:sz="4" w:space="0" w:color="auto"/>
            </w:tcBorders>
          </w:tcPr>
          <w:p w14:paraId="59E4D554" w14:textId="345FAD55"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sidRPr="00A17B99">
              <w:rPr>
                <w:rFonts w:ascii="Times New Roman" w:hAnsi="Times New Roman" w:cs="Times New Roman"/>
              </w:rPr>
              <w:t>(4,883,120)</w:t>
            </w:r>
          </w:p>
        </w:tc>
        <w:tc>
          <w:tcPr>
            <w:tcW w:w="270" w:type="dxa"/>
          </w:tcPr>
          <w:p w14:paraId="132A876F"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Borders>
              <w:bottom w:val="single" w:sz="4" w:space="0" w:color="auto"/>
            </w:tcBorders>
          </w:tcPr>
          <w:p w14:paraId="3AD8E0A4" w14:textId="55895FD5"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(5,456,743)</w:t>
            </w:r>
          </w:p>
        </w:tc>
        <w:tc>
          <w:tcPr>
            <w:tcW w:w="270" w:type="dxa"/>
          </w:tcPr>
          <w:p w14:paraId="2D2EC759"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bottom w:val="single" w:sz="4" w:space="0" w:color="auto"/>
            </w:tcBorders>
          </w:tcPr>
          <w:p w14:paraId="76A27E04" w14:textId="122E52F0"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A17B99">
              <w:rPr>
                <w:rFonts w:ascii="Times New Roman" w:hAnsi="Times New Roman" w:cs="Times New Roman"/>
              </w:rPr>
              <w:t>(1,325)</w:t>
            </w:r>
          </w:p>
        </w:tc>
        <w:tc>
          <w:tcPr>
            <w:tcW w:w="270" w:type="dxa"/>
          </w:tcPr>
          <w:p w14:paraId="52C953BE"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Borders>
              <w:bottom w:val="single" w:sz="4" w:space="0" w:color="auto"/>
            </w:tcBorders>
          </w:tcPr>
          <w:p w14:paraId="109E7645" w14:textId="16306B86"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(1,325)</w:t>
            </w:r>
          </w:p>
        </w:tc>
        <w:tc>
          <w:tcPr>
            <w:tcW w:w="270" w:type="dxa"/>
          </w:tcPr>
          <w:p w14:paraId="2A2BEB2B"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bottom w:val="single" w:sz="4" w:space="0" w:color="auto"/>
            </w:tcBorders>
          </w:tcPr>
          <w:p w14:paraId="71E989A4" w14:textId="5A99BF35"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A17B99">
              <w:rPr>
                <w:rFonts w:ascii="Times New Roman" w:hAnsi="Times New Roman" w:cs="Times New Roman"/>
              </w:rPr>
              <w:t>(1,197,908)</w:t>
            </w:r>
          </w:p>
        </w:tc>
        <w:tc>
          <w:tcPr>
            <w:tcW w:w="270" w:type="dxa"/>
          </w:tcPr>
          <w:p w14:paraId="27523B30"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Borders>
              <w:bottom w:val="single" w:sz="4" w:space="0" w:color="auto"/>
            </w:tcBorders>
          </w:tcPr>
          <w:p w14:paraId="18B5556A" w14:textId="574931B0"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(882,584)</w:t>
            </w:r>
          </w:p>
        </w:tc>
        <w:tc>
          <w:tcPr>
            <w:tcW w:w="270" w:type="dxa"/>
          </w:tcPr>
          <w:p w14:paraId="7F9A8717"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bottom w:val="single" w:sz="4" w:space="0" w:color="auto"/>
            </w:tcBorders>
          </w:tcPr>
          <w:p w14:paraId="663D7769" w14:textId="2E041A2F"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A17B99">
              <w:rPr>
                <w:rFonts w:ascii="Times New Roman" w:hAnsi="Times New Roman" w:cs="Times New Roman"/>
              </w:rPr>
              <w:t>-</w:t>
            </w:r>
          </w:p>
        </w:tc>
        <w:tc>
          <w:tcPr>
            <w:tcW w:w="270" w:type="dxa"/>
          </w:tcPr>
          <w:p w14:paraId="5F1AF34D"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bottom w:val="single" w:sz="4" w:space="0" w:color="auto"/>
            </w:tcBorders>
          </w:tcPr>
          <w:p w14:paraId="27F4A9FD" w14:textId="6E6D5078"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w:t>
            </w:r>
          </w:p>
        </w:tc>
      </w:tr>
      <w:tr w:rsidR="00A17B99" w:rsidRPr="00F1354B" w14:paraId="17647C72" w14:textId="77777777" w:rsidTr="00F06B5F">
        <w:trPr>
          <w:trHeight w:val="101"/>
        </w:trPr>
        <w:tc>
          <w:tcPr>
            <w:tcW w:w="3960" w:type="dxa"/>
          </w:tcPr>
          <w:p w14:paraId="1B33AD64" w14:textId="66C873A0" w:rsidR="00A17B99" w:rsidRPr="009A14B6"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9A14B6">
              <w:rPr>
                <w:rFonts w:ascii="Times New Roman" w:hAnsi="Times New Roman" w:cs="Times New Roman"/>
                <w:b/>
                <w:bCs/>
              </w:rPr>
              <w:t>Net assets (</w:t>
            </w:r>
            <w:r w:rsidRPr="009A14B6">
              <w:rPr>
                <w:rFonts w:ascii="Times New Roman" w:hAnsi="Times New Roman" w:cs="Times New Roman"/>
                <w:b/>
                <w:bCs/>
                <w:cs/>
              </w:rPr>
              <w:t>100%)</w:t>
            </w:r>
          </w:p>
        </w:tc>
        <w:tc>
          <w:tcPr>
            <w:tcW w:w="1080" w:type="dxa"/>
            <w:tcBorders>
              <w:top w:val="single" w:sz="4" w:space="0" w:color="auto"/>
              <w:bottom w:val="single" w:sz="4" w:space="0" w:color="auto"/>
            </w:tcBorders>
          </w:tcPr>
          <w:p w14:paraId="2D4DA10E" w14:textId="72B4EBCD"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b/>
                <w:bCs/>
              </w:rPr>
            </w:pPr>
            <w:r w:rsidRPr="00A17B99">
              <w:rPr>
                <w:rFonts w:ascii="Times New Roman" w:hAnsi="Times New Roman" w:cs="Times New Roman"/>
                <w:b/>
                <w:bCs/>
              </w:rPr>
              <w:t>2,862,795</w:t>
            </w:r>
          </w:p>
        </w:tc>
        <w:tc>
          <w:tcPr>
            <w:tcW w:w="270" w:type="dxa"/>
          </w:tcPr>
          <w:p w14:paraId="7C0478AF"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rPr>
            </w:pPr>
          </w:p>
        </w:tc>
        <w:tc>
          <w:tcPr>
            <w:tcW w:w="1080" w:type="dxa"/>
            <w:tcBorders>
              <w:top w:val="single" w:sz="4" w:space="0" w:color="auto"/>
              <w:bottom w:val="single" w:sz="4" w:space="0" w:color="auto"/>
            </w:tcBorders>
          </w:tcPr>
          <w:p w14:paraId="16285747" w14:textId="21C6FA01"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2,455,499</w:t>
            </w:r>
          </w:p>
        </w:tc>
        <w:tc>
          <w:tcPr>
            <w:tcW w:w="270" w:type="dxa"/>
          </w:tcPr>
          <w:p w14:paraId="24A8F352"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highlight w:val="green"/>
              </w:rPr>
            </w:pPr>
          </w:p>
        </w:tc>
        <w:tc>
          <w:tcPr>
            <w:tcW w:w="1080" w:type="dxa"/>
            <w:tcBorders>
              <w:top w:val="single" w:sz="4" w:space="0" w:color="auto"/>
              <w:bottom w:val="single" w:sz="4" w:space="0" w:color="auto"/>
            </w:tcBorders>
          </w:tcPr>
          <w:p w14:paraId="008B50EF" w14:textId="6971CCCE"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r w:rsidRPr="00A17B99">
              <w:rPr>
                <w:rFonts w:ascii="Times New Roman" w:hAnsi="Times New Roman" w:cs="Times New Roman"/>
                <w:b/>
                <w:bCs/>
              </w:rPr>
              <w:t>5,125</w:t>
            </w:r>
          </w:p>
        </w:tc>
        <w:tc>
          <w:tcPr>
            <w:tcW w:w="270" w:type="dxa"/>
          </w:tcPr>
          <w:p w14:paraId="7BAC8084"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highlight w:val="green"/>
              </w:rPr>
            </w:pPr>
          </w:p>
        </w:tc>
        <w:tc>
          <w:tcPr>
            <w:tcW w:w="1080" w:type="dxa"/>
            <w:tcBorders>
              <w:top w:val="single" w:sz="4" w:space="0" w:color="auto"/>
              <w:bottom w:val="single" w:sz="4" w:space="0" w:color="auto"/>
            </w:tcBorders>
          </w:tcPr>
          <w:p w14:paraId="23CB41CA" w14:textId="4DCAEFE0"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3,420</w:t>
            </w:r>
          </w:p>
        </w:tc>
        <w:tc>
          <w:tcPr>
            <w:tcW w:w="270" w:type="dxa"/>
          </w:tcPr>
          <w:p w14:paraId="47A7AEBC"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highlight w:val="green"/>
              </w:rPr>
            </w:pPr>
          </w:p>
        </w:tc>
        <w:tc>
          <w:tcPr>
            <w:tcW w:w="1080" w:type="dxa"/>
            <w:tcBorders>
              <w:top w:val="single" w:sz="4" w:space="0" w:color="auto"/>
              <w:bottom w:val="single" w:sz="4" w:space="0" w:color="auto"/>
            </w:tcBorders>
          </w:tcPr>
          <w:p w14:paraId="06E73FA9" w14:textId="7D613392"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b/>
                <w:bCs/>
              </w:rPr>
            </w:pPr>
            <w:r w:rsidRPr="00A17B99">
              <w:rPr>
                <w:rFonts w:ascii="Times New Roman" w:hAnsi="Times New Roman" w:cs="Times New Roman"/>
                <w:b/>
                <w:bCs/>
              </w:rPr>
              <w:t>597,701</w:t>
            </w:r>
          </w:p>
        </w:tc>
        <w:tc>
          <w:tcPr>
            <w:tcW w:w="270" w:type="dxa"/>
          </w:tcPr>
          <w:p w14:paraId="7081F64E"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1080" w:type="dxa"/>
            <w:tcBorders>
              <w:top w:val="single" w:sz="4" w:space="0" w:color="auto"/>
              <w:bottom w:val="single" w:sz="4" w:space="0" w:color="auto"/>
            </w:tcBorders>
          </w:tcPr>
          <w:p w14:paraId="44D30C37" w14:textId="15046805"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716,461</w:t>
            </w:r>
          </w:p>
        </w:tc>
        <w:tc>
          <w:tcPr>
            <w:tcW w:w="270" w:type="dxa"/>
          </w:tcPr>
          <w:p w14:paraId="6F8879D0"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1080" w:type="dxa"/>
            <w:tcBorders>
              <w:top w:val="single" w:sz="4" w:space="0" w:color="auto"/>
              <w:bottom w:val="single" w:sz="4" w:space="0" w:color="auto"/>
            </w:tcBorders>
          </w:tcPr>
          <w:p w14:paraId="61B6069D" w14:textId="65174495"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b/>
                <w:bCs/>
              </w:rPr>
            </w:pPr>
            <w:r w:rsidRPr="00A17B99">
              <w:rPr>
                <w:rFonts w:ascii="Times New Roman" w:hAnsi="Times New Roman" w:cs="Times New Roman"/>
                <w:b/>
                <w:bCs/>
              </w:rPr>
              <w:t>62,217</w:t>
            </w:r>
          </w:p>
        </w:tc>
        <w:tc>
          <w:tcPr>
            <w:tcW w:w="270" w:type="dxa"/>
          </w:tcPr>
          <w:p w14:paraId="1F289E29"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1080" w:type="dxa"/>
            <w:tcBorders>
              <w:top w:val="single" w:sz="4" w:space="0" w:color="auto"/>
              <w:bottom w:val="single" w:sz="4" w:space="0" w:color="auto"/>
            </w:tcBorders>
          </w:tcPr>
          <w:p w14:paraId="74485EA9" w14:textId="48AEEDE2"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w:t>
            </w:r>
          </w:p>
        </w:tc>
      </w:tr>
      <w:tr w:rsidR="00A17B99" w:rsidRPr="00F1354B" w14:paraId="2FB5A0A5" w14:textId="77777777" w:rsidTr="00F06B5F">
        <w:trPr>
          <w:trHeight w:val="101"/>
        </w:trPr>
        <w:tc>
          <w:tcPr>
            <w:tcW w:w="3960" w:type="dxa"/>
          </w:tcPr>
          <w:p w14:paraId="249456A6" w14:textId="77777777" w:rsidR="00A17B99" w:rsidRPr="009A14B6"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c>
        <w:tc>
          <w:tcPr>
            <w:tcW w:w="1080" w:type="dxa"/>
            <w:tcBorders>
              <w:top w:val="single" w:sz="4" w:space="0" w:color="auto"/>
            </w:tcBorders>
          </w:tcPr>
          <w:p w14:paraId="71DAD45A"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p>
        </w:tc>
        <w:tc>
          <w:tcPr>
            <w:tcW w:w="270" w:type="dxa"/>
          </w:tcPr>
          <w:p w14:paraId="7C0692F9"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Borders>
              <w:top w:val="single" w:sz="4" w:space="0" w:color="auto"/>
            </w:tcBorders>
          </w:tcPr>
          <w:p w14:paraId="73116E63" w14:textId="5296BE12"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7EC4C92B"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top w:val="single" w:sz="4" w:space="0" w:color="auto"/>
            </w:tcBorders>
          </w:tcPr>
          <w:p w14:paraId="5E66648A"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192BEDF5"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Borders>
              <w:top w:val="single" w:sz="4" w:space="0" w:color="auto"/>
            </w:tcBorders>
          </w:tcPr>
          <w:p w14:paraId="45549217"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58755E23"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top w:val="single" w:sz="4" w:space="0" w:color="auto"/>
            </w:tcBorders>
          </w:tcPr>
          <w:p w14:paraId="29A94021"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5D0DFC8A"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Borders>
              <w:top w:val="single" w:sz="4" w:space="0" w:color="auto"/>
            </w:tcBorders>
          </w:tcPr>
          <w:p w14:paraId="7C9E3011"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5BA6F8A1"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top w:val="single" w:sz="4" w:space="0" w:color="auto"/>
            </w:tcBorders>
          </w:tcPr>
          <w:p w14:paraId="2F9D2D74"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3BE5835F"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top w:val="single" w:sz="4" w:space="0" w:color="auto"/>
            </w:tcBorders>
          </w:tcPr>
          <w:p w14:paraId="6EEDB13F"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r>
      <w:tr w:rsidR="00A17B99" w:rsidRPr="00F1354B" w14:paraId="7A7F29CE" w14:textId="77777777" w:rsidTr="00F06B5F">
        <w:trPr>
          <w:trHeight w:val="101"/>
        </w:trPr>
        <w:tc>
          <w:tcPr>
            <w:tcW w:w="3960" w:type="dxa"/>
          </w:tcPr>
          <w:p w14:paraId="5D2EBCC5" w14:textId="691AF201"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A17B99">
              <w:rPr>
                <w:rFonts w:ascii="Times New Roman" w:hAnsi="Times New Roman" w:cs="Times New Roman"/>
              </w:rPr>
              <w:t>Company’s share of net assets</w:t>
            </w:r>
          </w:p>
        </w:tc>
        <w:tc>
          <w:tcPr>
            <w:tcW w:w="1080" w:type="dxa"/>
            <w:tcBorders>
              <w:bottom w:val="single" w:sz="4" w:space="0" w:color="auto"/>
            </w:tcBorders>
          </w:tcPr>
          <w:p w14:paraId="3568804E" w14:textId="4AE18D30"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sidRPr="00A17B99">
              <w:rPr>
                <w:rFonts w:ascii="Times New Roman" w:hAnsi="Times New Roman" w:cs="Times New Roman"/>
              </w:rPr>
              <w:t>858,752</w:t>
            </w:r>
          </w:p>
        </w:tc>
        <w:tc>
          <w:tcPr>
            <w:tcW w:w="270" w:type="dxa"/>
          </w:tcPr>
          <w:p w14:paraId="1EA16750"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Borders>
              <w:bottom w:val="single" w:sz="4" w:space="0" w:color="auto"/>
            </w:tcBorders>
          </w:tcPr>
          <w:p w14:paraId="050EEF48" w14:textId="49F234EA"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741,818</w:t>
            </w:r>
          </w:p>
        </w:tc>
        <w:tc>
          <w:tcPr>
            <w:tcW w:w="270" w:type="dxa"/>
          </w:tcPr>
          <w:p w14:paraId="28FE4073"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bottom w:val="single" w:sz="4" w:space="0" w:color="auto"/>
            </w:tcBorders>
          </w:tcPr>
          <w:p w14:paraId="3CFB4475" w14:textId="6BE4E3F9"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A17B99">
              <w:rPr>
                <w:rFonts w:ascii="Times New Roman" w:hAnsi="Times New Roman" w:cs="Times New Roman"/>
              </w:rPr>
              <w:t>2,614</w:t>
            </w:r>
          </w:p>
        </w:tc>
        <w:tc>
          <w:tcPr>
            <w:tcW w:w="270" w:type="dxa"/>
          </w:tcPr>
          <w:p w14:paraId="0E7E1DB0"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Borders>
              <w:bottom w:val="single" w:sz="4" w:space="0" w:color="auto"/>
            </w:tcBorders>
          </w:tcPr>
          <w:p w14:paraId="1745B2F8" w14:textId="470AC809"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1,744</w:t>
            </w:r>
          </w:p>
        </w:tc>
        <w:tc>
          <w:tcPr>
            <w:tcW w:w="270" w:type="dxa"/>
          </w:tcPr>
          <w:p w14:paraId="67EF9940"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bottom w:val="single" w:sz="4" w:space="0" w:color="auto"/>
            </w:tcBorders>
          </w:tcPr>
          <w:p w14:paraId="6DD71F30" w14:textId="03A8CF6C"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A17B99">
              <w:rPr>
                <w:rFonts w:ascii="Times New Roman" w:hAnsi="Times New Roman" w:cs="Times New Roman"/>
              </w:rPr>
              <w:t>209,195</w:t>
            </w:r>
          </w:p>
        </w:tc>
        <w:tc>
          <w:tcPr>
            <w:tcW w:w="270" w:type="dxa"/>
          </w:tcPr>
          <w:p w14:paraId="70D466B3"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Borders>
              <w:bottom w:val="single" w:sz="4" w:space="0" w:color="auto"/>
            </w:tcBorders>
          </w:tcPr>
          <w:p w14:paraId="1F74E162" w14:textId="7E2A2704"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250,762</w:t>
            </w:r>
          </w:p>
        </w:tc>
        <w:tc>
          <w:tcPr>
            <w:tcW w:w="270" w:type="dxa"/>
          </w:tcPr>
          <w:p w14:paraId="61F725EC"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bottom w:val="single" w:sz="4" w:space="0" w:color="auto"/>
            </w:tcBorders>
          </w:tcPr>
          <w:p w14:paraId="6176A6D9" w14:textId="3227BAEA"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A17B99">
              <w:rPr>
                <w:rFonts w:ascii="Times New Roman" w:hAnsi="Times New Roman" w:cs="Times New Roman"/>
              </w:rPr>
              <w:t>32,330</w:t>
            </w:r>
          </w:p>
        </w:tc>
        <w:tc>
          <w:tcPr>
            <w:tcW w:w="270" w:type="dxa"/>
          </w:tcPr>
          <w:p w14:paraId="1FEBC40D"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bottom w:val="single" w:sz="4" w:space="0" w:color="auto"/>
            </w:tcBorders>
          </w:tcPr>
          <w:p w14:paraId="32CCEBCF" w14:textId="393A839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w:t>
            </w:r>
          </w:p>
        </w:tc>
      </w:tr>
      <w:tr w:rsidR="00A17B99" w:rsidRPr="00F1354B" w14:paraId="6526EE54" w14:textId="77777777" w:rsidTr="00F06B5F">
        <w:trPr>
          <w:trHeight w:val="101"/>
        </w:trPr>
        <w:tc>
          <w:tcPr>
            <w:tcW w:w="3960" w:type="dxa"/>
          </w:tcPr>
          <w:p w14:paraId="73C739A8" w14:textId="4B817B1E" w:rsidR="00A17B99" w:rsidRPr="009A14B6"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9A14B6">
              <w:rPr>
                <w:rFonts w:ascii="Times New Roman" w:hAnsi="Times New Roman" w:cs="Times New Roman"/>
                <w:b/>
                <w:bCs/>
              </w:rPr>
              <w:t>Carrying amount of interest</w:t>
            </w:r>
            <w:r>
              <w:rPr>
                <w:rFonts w:ascii="Times New Roman" w:hAnsi="Times New Roman" w:cs="Times New Roman"/>
                <w:b/>
                <w:bCs/>
              </w:rPr>
              <w:t xml:space="preserve"> </w:t>
            </w:r>
            <w:r w:rsidRPr="009A14B6">
              <w:rPr>
                <w:rFonts w:ascii="Times New Roman" w:hAnsi="Times New Roman" w:cs="Cordia New"/>
                <w:b/>
                <w:bCs/>
              </w:rPr>
              <w:t>in joint ventures</w:t>
            </w:r>
          </w:p>
        </w:tc>
        <w:tc>
          <w:tcPr>
            <w:tcW w:w="1080" w:type="dxa"/>
            <w:tcBorders>
              <w:top w:val="single" w:sz="4" w:space="0" w:color="auto"/>
              <w:bottom w:val="double" w:sz="4" w:space="0" w:color="auto"/>
            </w:tcBorders>
          </w:tcPr>
          <w:p w14:paraId="233A820B" w14:textId="14D716DE"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b/>
                <w:bCs/>
              </w:rPr>
            </w:pPr>
            <w:r w:rsidRPr="00A17B99">
              <w:rPr>
                <w:rFonts w:ascii="Times New Roman" w:hAnsi="Times New Roman" w:cs="Times New Roman"/>
                <w:b/>
                <w:bCs/>
              </w:rPr>
              <w:t>858,752</w:t>
            </w:r>
          </w:p>
        </w:tc>
        <w:tc>
          <w:tcPr>
            <w:tcW w:w="270" w:type="dxa"/>
          </w:tcPr>
          <w:p w14:paraId="2CCA65A0"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rPr>
            </w:pPr>
          </w:p>
        </w:tc>
        <w:tc>
          <w:tcPr>
            <w:tcW w:w="1080" w:type="dxa"/>
            <w:tcBorders>
              <w:top w:val="single" w:sz="4" w:space="0" w:color="auto"/>
              <w:bottom w:val="double" w:sz="4" w:space="0" w:color="auto"/>
            </w:tcBorders>
          </w:tcPr>
          <w:p w14:paraId="169BB079" w14:textId="1A95026A"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741,818</w:t>
            </w:r>
          </w:p>
        </w:tc>
        <w:tc>
          <w:tcPr>
            <w:tcW w:w="270" w:type="dxa"/>
          </w:tcPr>
          <w:p w14:paraId="6DCDC894"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highlight w:val="green"/>
              </w:rPr>
            </w:pPr>
          </w:p>
        </w:tc>
        <w:tc>
          <w:tcPr>
            <w:tcW w:w="1080" w:type="dxa"/>
            <w:tcBorders>
              <w:top w:val="single" w:sz="4" w:space="0" w:color="auto"/>
              <w:bottom w:val="double" w:sz="4" w:space="0" w:color="auto"/>
            </w:tcBorders>
          </w:tcPr>
          <w:p w14:paraId="0A94BF91" w14:textId="618A6616"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r w:rsidRPr="00A17B99">
              <w:rPr>
                <w:rFonts w:ascii="Times New Roman" w:hAnsi="Times New Roman" w:cs="Times New Roman"/>
                <w:b/>
                <w:bCs/>
              </w:rPr>
              <w:t>2,614</w:t>
            </w:r>
          </w:p>
        </w:tc>
        <w:tc>
          <w:tcPr>
            <w:tcW w:w="270" w:type="dxa"/>
          </w:tcPr>
          <w:p w14:paraId="0785E370"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highlight w:val="green"/>
              </w:rPr>
            </w:pPr>
          </w:p>
        </w:tc>
        <w:tc>
          <w:tcPr>
            <w:tcW w:w="1080" w:type="dxa"/>
            <w:tcBorders>
              <w:top w:val="single" w:sz="4" w:space="0" w:color="auto"/>
              <w:bottom w:val="double" w:sz="4" w:space="0" w:color="auto"/>
            </w:tcBorders>
          </w:tcPr>
          <w:p w14:paraId="3672F749" w14:textId="157B4212"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1,744</w:t>
            </w:r>
          </w:p>
        </w:tc>
        <w:tc>
          <w:tcPr>
            <w:tcW w:w="270" w:type="dxa"/>
          </w:tcPr>
          <w:p w14:paraId="73857CD0"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highlight w:val="green"/>
              </w:rPr>
            </w:pPr>
          </w:p>
        </w:tc>
        <w:tc>
          <w:tcPr>
            <w:tcW w:w="1080" w:type="dxa"/>
            <w:tcBorders>
              <w:top w:val="single" w:sz="4" w:space="0" w:color="auto"/>
              <w:bottom w:val="double" w:sz="4" w:space="0" w:color="auto"/>
            </w:tcBorders>
          </w:tcPr>
          <w:p w14:paraId="63123AD6" w14:textId="34A26B7B"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b/>
                <w:bCs/>
              </w:rPr>
            </w:pPr>
            <w:r w:rsidRPr="00A17B99">
              <w:rPr>
                <w:rFonts w:ascii="Times New Roman" w:hAnsi="Times New Roman" w:cs="Times New Roman"/>
                <w:b/>
                <w:bCs/>
              </w:rPr>
              <w:t>209,195</w:t>
            </w:r>
          </w:p>
        </w:tc>
        <w:tc>
          <w:tcPr>
            <w:tcW w:w="270" w:type="dxa"/>
          </w:tcPr>
          <w:p w14:paraId="4D680692"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1080" w:type="dxa"/>
            <w:tcBorders>
              <w:top w:val="single" w:sz="4" w:space="0" w:color="auto"/>
              <w:bottom w:val="double" w:sz="4" w:space="0" w:color="auto"/>
            </w:tcBorders>
          </w:tcPr>
          <w:p w14:paraId="2AD0FF49" w14:textId="56021756"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250,762</w:t>
            </w:r>
          </w:p>
        </w:tc>
        <w:tc>
          <w:tcPr>
            <w:tcW w:w="270" w:type="dxa"/>
          </w:tcPr>
          <w:p w14:paraId="2EDE4ABE"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1080" w:type="dxa"/>
            <w:tcBorders>
              <w:top w:val="single" w:sz="4" w:space="0" w:color="auto"/>
              <w:bottom w:val="double" w:sz="4" w:space="0" w:color="auto"/>
            </w:tcBorders>
          </w:tcPr>
          <w:p w14:paraId="20E62FD8" w14:textId="29462D4A"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b/>
                <w:bCs/>
              </w:rPr>
            </w:pPr>
            <w:r w:rsidRPr="00A17B99">
              <w:rPr>
                <w:rFonts w:ascii="Times New Roman" w:hAnsi="Times New Roman" w:cs="Times New Roman"/>
                <w:b/>
                <w:bCs/>
              </w:rPr>
              <w:t>32,330</w:t>
            </w:r>
          </w:p>
        </w:tc>
        <w:tc>
          <w:tcPr>
            <w:tcW w:w="270" w:type="dxa"/>
          </w:tcPr>
          <w:p w14:paraId="39C63C9F" w14:textId="77777777"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1080" w:type="dxa"/>
            <w:tcBorders>
              <w:top w:val="single" w:sz="4" w:space="0" w:color="auto"/>
              <w:bottom w:val="double" w:sz="4" w:space="0" w:color="auto"/>
            </w:tcBorders>
          </w:tcPr>
          <w:p w14:paraId="051080B9" w14:textId="04442AB5" w:rsidR="00A17B99" w:rsidRPr="00A17B99"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w:t>
            </w:r>
          </w:p>
        </w:tc>
      </w:tr>
      <w:tr w:rsidR="00A17B99" w:rsidRPr="00F1354B" w14:paraId="59A36AF8" w14:textId="77777777" w:rsidTr="00F06B5F">
        <w:trPr>
          <w:trHeight w:val="101"/>
        </w:trPr>
        <w:tc>
          <w:tcPr>
            <w:tcW w:w="3960" w:type="dxa"/>
          </w:tcPr>
          <w:p w14:paraId="53753826" w14:textId="77777777" w:rsidR="00A17B99" w:rsidRPr="009A14B6"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c>
        <w:tc>
          <w:tcPr>
            <w:tcW w:w="1080" w:type="dxa"/>
            <w:tcBorders>
              <w:top w:val="double" w:sz="4" w:space="0" w:color="auto"/>
            </w:tcBorders>
          </w:tcPr>
          <w:p w14:paraId="0C99EEF6"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p>
        </w:tc>
        <w:tc>
          <w:tcPr>
            <w:tcW w:w="270" w:type="dxa"/>
          </w:tcPr>
          <w:p w14:paraId="557B39FD"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Borders>
              <w:top w:val="double" w:sz="4" w:space="0" w:color="auto"/>
            </w:tcBorders>
          </w:tcPr>
          <w:p w14:paraId="0870F9CF" w14:textId="30700BA3"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712C34A4"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top w:val="double" w:sz="4" w:space="0" w:color="auto"/>
            </w:tcBorders>
          </w:tcPr>
          <w:p w14:paraId="47EC6B7E"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53E49A9D"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Borders>
              <w:top w:val="double" w:sz="4" w:space="0" w:color="auto"/>
            </w:tcBorders>
          </w:tcPr>
          <w:p w14:paraId="040C4AB6"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669ADB24"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top w:val="double" w:sz="4" w:space="0" w:color="auto"/>
            </w:tcBorders>
          </w:tcPr>
          <w:p w14:paraId="5DD5E8AA"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724BB3DF"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Borders>
              <w:top w:val="double" w:sz="4" w:space="0" w:color="auto"/>
            </w:tcBorders>
          </w:tcPr>
          <w:p w14:paraId="5D40645A"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0A56B1BB"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top w:val="double" w:sz="4" w:space="0" w:color="auto"/>
            </w:tcBorders>
          </w:tcPr>
          <w:p w14:paraId="3AED0F07"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33664CF2"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top w:val="double" w:sz="4" w:space="0" w:color="auto"/>
            </w:tcBorders>
          </w:tcPr>
          <w:p w14:paraId="76A2ABBD"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r>
      <w:tr w:rsidR="00A17B99" w:rsidRPr="00F1354B" w14:paraId="24CBC249" w14:textId="77777777" w:rsidTr="00F06B5F">
        <w:trPr>
          <w:trHeight w:val="101"/>
        </w:trPr>
        <w:tc>
          <w:tcPr>
            <w:tcW w:w="3960" w:type="dxa"/>
          </w:tcPr>
          <w:p w14:paraId="33AD9AF8" w14:textId="76A638B4" w:rsidR="00A17B99" w:rsidRPr="009A14B6"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A14B6">
              <w:rPr>
                <w:rFonts w:ascii="Times New Roman" w:hAnsi="Times New Roman" w:cs="Times New Roman"/>
              </w:rPr>
              <w:t>Remark:</w:t>
            </w:r>
          </w:p>
        </w:tc>
        <w:tc>
          <w:tcPr>
            <w:tcW w:w="1080" w:type="dxa"/>
          </w:tcPr>
          <w:p w14:paraId="0CDEE2B9"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p>
        </w:tc>
        <w:tc>
          <w:tcPr>
            <w:tcW w:w="270" w:type="dxa"/>
          </w:tcPr>
          <w:p w14:paraId="26804B79"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5DAC93DE" w14:textId="736C8D94"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40B1A27C"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79B34C08"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6E78B8B4"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2852BD84"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093D28A1"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0A4C5A65"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2E34871F"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30306D1B"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4CD66B2A"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58DA199A"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4214FFA3"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3A9FF020"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r>
      <w:tr w:rsidR="00A17B99" w:rsidRPr="00F1354B" w14:paraId="036F1B57" w14:textId="77777777" w:rsidTr="00F06B5F">
        <w:trPr>
          <w:trHeight w:val="101"/>
        </w:trPr>
        <w:tc>
          <w:tcPr>
            <w:tcW w:w="3960" w:type="dxa"/>
          </w:tcPr>
          <w:p w14:paraId="36F2E681" w14:textId="57DC1FEC" w:rsidR="00A17B99" w:rsidRPr="009A14B6"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rPr>
                <w:rFonts w:ascii="Times New Roman" w:hAnsi="Times New Roman" w:cs="Times New Roman"/>
              </w:rPr>
            </w:pPr>
            <w:r w:rsidRPr="009A14B6">
              <w:rPr>
                <w:rFonts w:ascii="Times New Roman" w:hAnsi="Times New Roman" w:cs="Times New Roman"/>
              </w:rPr>
              <w:t xml:space="preserve">a.  </w:t>
            </w:r>
            <w:r w:rsidRPr="009A14B6">
              <w:rPr>
                <w:rFonts w:ascii="Times New Roman" w:hAnsi="Times New Roman" w:cs="Times New Roman"/>
              </w:rPr>
              <w:tab/>
              <w:t>Includes:</w:t>
            </w:r>
          </w:p>
        </w:tc>
        <w:tc>
          <w:tcPr>
            <w:tcW w:w="1080" w:type="dxa"/>
          </w:tcPr>
          <w:p w14:paraId="4B90A0D6"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p>
        </w:tc>
        <w:tc>
          <w:tcPr>
            <w:tcW w:w="270" w:type="dxa"/>
          </w:tcPr>
          <w:p w14:paraId="70C0AFB7"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0676FF86" w14:textId="22DC193B"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1E3559A0"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7FBC0D76"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6C5D6CDD"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57264402"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720BE5F4"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4D81AAB1"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027E1542"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3A0226FF"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7F9EC9F2"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09B63A6F"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2EEC6EFF"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3F6AE8BB" w14:textId="77777777" w:rsidR="00A17B99" w:rsidRPr="00FA5F5B" w:rsidRDefault="00A17B99"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r>
      <w:tr w:rsidR="00430A56" w:rsidRPr="00F1354B" w14:paraId="61ABA789" w14:textId="77777777" w:rsidTr="00F06B5F">
        <w:trPr>
          <w:trHeight w:val="101"/>
        </w:trPr>
        <w:tc>
          <w:tcPr>
            <w:tcW w:w="3960" w:type="dxa"/>
          </w:tcPr>
          <w:p w14:paraId="6BDD4D41" w14:textId="3BE5A497" w:rsid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rPr>
                <w:rFonts w:ascii="Times New Roman" w:hAnsi="Times New Roman" w:cs="Times New Roman"/>
              </w:rPr>
            </w:pPr>
            <w:r>
              <w:rPr>
                <w:rFonts w:ascii="Times New Roman" w:hAnsi="Times New Roman"/>
                <w:cs/>
              </w:rPr>
              <w:tab/>
            </w:r>
            <w:r w:rsidRPr="009A14B6">
              <w:rPr>
                <w:rFonts w:ascii="Times New Roman" w:hAnsi="Times New Roman"/>
                <w:cs/>
              </w:rPr>
              <w:t xml:space="preserve">- </w:t>
            </w:r>
            <w:r w:rsidRPr="009A14B6">
              <w:rPr>
                <w:rFonts w:ascii="Times New Roman" w:hAnsi="Times New Roman" w:cs="Times New Roman"/>
              </w:rPr>
              <w:t>depreciation and amortisation</w:t>
            </w:r>
          </w:p>
        </w:tc>
        <w:tc>
          <w:tcPr>
            <w:tcW w:w="1080" w:type="dxa"/>
          </w:tcPr>
          <w:p w14:paraId="53741728" w14:textId="1BDFB1A3"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sidRPr="00430A56">
              <w:rPr>
                <w:rFonts w:ascii="Times New Roman" w:hAnsi="Times New Roman" w:cs="Times New Roman"/>
              </w:rPr>
              <w:t>397,387</w:t>
            </w:r>
          </w:p>
        </w:tc>
        <w:tc>
          <w:tcPr>
            <w:tcW w:w="270" w:type="dxa"/>
          </w:tcPr>
          <w:p w14:paraId="530166D2"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27A94EDF" w14:textId="6FAE8B23"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396,471</w:t>
            </w:r>
          </w:p>
        </w:tc>
        <w:tc>
          <w:tcPr>
            <w:tcW w:w="270" w:type="dxa"/>
          </w:tcPr>
          <w:p w14:paraId="254385B9"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2A6DD357" w14:textId="161C9E2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430A56">
              <w:rPr>
                <w:rFonts w:ascii="Times New Roman" w:hAnsi="Times New Roman" w:cs="Times New Roman"/>
              </w:rPr>
              <w:t>2,181</w:t>
            </w:r>
          </w:p>
        </w:tc>
        <w:tc>
          <w:tcPr>
            <w:tcW w:w="270" w:type="dxa"/>
          </w:tcPr>
          <w:p w14:paraId="52516EDF"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191738AE" w14:textId="62EBE8F3"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2,161</w:t>
            </w:r>
          </w:p>
        </w:tc>
        <w:tc>
          <w:tcPr>
            <w:tcW w:w="270" w:type="dxa"/>
          </w:tcPr>
          <w:p w14:paraId="2AE6329F"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5C30B535" w14:textId="0F54A79E"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430A56">
              <w:rPr>
                <w:rFonts w:ascii="Times New Roman" w:hAnsi="Times New Roman" w:cs="Times New Roman"/>
              </w:rPr>
              <w:t>48,388</w:t>
            </w:r>
          </w:p>
        </w:tc>
        <w:tc>
          <w:tcPr>
            <w:tcW w:w="270" w:type="dxa"/>
          </w:tcPr>
          <w:p w14:paraId="53A49BFA"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6D00AAF9" w14:textId="3DAF1D1C"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8,383</w:t>
            </w:r>
          </w:p>
        </w:tc>
        <w:tc>
          <w:tcPr>
            <w:tcW w:w="270" w:type="dxa"/>
          </w:tcPr>
          <w:p w14:paraId="4DABF48A"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58D12321" w14:textId="01FC844E"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430A56">
              <w:rPr>
                <w:rFonts w:ascii="Times New Roman" w:hAnsi="Times New Roman" w:cs="Times New Roman"/>
              </w:rPr>
              <w:t>80</w:t>
            </w:r>
          </w:p>
        </w:tc>
        <w:tc>
          <w:tcPr>
            <w:tcW w:w="270" w:type="dxa"/>
          </w:tcPr>
          <w:p w14:paraId="6A3D9063"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56D91947" w14:textId="0C0F859E"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w:t>
            </w:r>
          </w:p>
        </w:tc>
      </w:tr>
      <w:tr w:rsidR="00430A56" w:rsidRPr="00F1354B" w14:paraId="78810494" w14:textId="77777777" w:rsidTr="00F06B5F">
        <w:trPr>
          <w:trHeight w:val="101"/>
        </w:trPr>
        <w:tc>
          <w:tcPr>
            <w:tcW w:w="3960" w:type="dxa"/>
          </w:tcPr>
          <w:p w14:paraId="3696F829" w14:textId="4B5BDE81" w:rsidR="00430A56" w:rsidRPr="009A14B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rPr>
                <w:rFonts w:ascii="Times New Roman" w:hAnsi="Times New Roman"/>
              </w:rPr>
            </w:pPr>
            <w:r>
              <w:rPr>
                <w:rFonts w:ascii="Times New Roman" w:hAnsi="Times New Roman"/>
                <w:cs/>
              </w:rPr>
              <w:tab/>
            </w:r>
            <w:r w:rsidRPr="009A14B6">
              <w:rPr>
                <w:rFonts w:ascii="Times New Roman" w:hAnsi="Times New Roman"/>
                <w:cs/>
              </w:rPr>
              <w:t xml:space="preserve">- </w:t>
            </w:r>
            <w:r w:rsidRPr="009A14B6">
              <w:rPr>
                <w:rFonts w:ascii="Times New Roman" w:hAnsi="Times New Roman"/>
              </w:rPr>
              <w:t>finance costs</w:t>
            </w:r>
          </w:p>
        </w:tc>
        <w:tc>
          <w:tcPr>
            <w:tcW w:w="1080" w:type="dxa"/>
          </w:tcPr>
          <w:p w14:paraId="1B10CB3B" w14:textId="4A85B672"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sidRPr="00430A56">
              <w:rPr>
                <w:rFonts w:ascii="Times New Roman" w:hAnsi="Times New Roman" w:cs="Times New Roman"/>
              </w:rPr>
              <w:t>207,243</w:t>
            </w:r>
          </w:p>
        </w:tc>
        <w:tc>
          <w:tcPr>
            <w:tcW w:w="270" w:type="dxa"/>
          </w:tcPr>
          <w:p w14:paraId="5C6587AB"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6E516362" w14:textId="06B50829"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224,577</w:t>
            </w:r>
          </w:p>
        </w:tc>
        <w:tc>
          <w:tcPr>
            <w:tcW w:w="270" w:type="dxa"/>
          </w:tcPr>
          <w:p w14:paraId="435E9559"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1E943CCB" w14:textId="6A06D114"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430A56">
              <w:rPr>
                <w:rFonts w:ascii="Times New Roman" w:hAnsi="Times New Roman" w:cs="Times New Roman"/>
              </w:rPr>
              <w:t>712</w:t>
            </w:r>
          </w:p>
        </w:tc>
        <w:tc>
          <w:tcPr>
            <w:tcW w:w="270" w:type="dxa"/>
          </w:tcPr>
          <w:p w14:paraId="37ECF9D5"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1939422A" w14:textId="228FD159"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903</w:t>
            </w:r>
          </w:p>
        </w:tc>
        <w:tc>
          <w:tcPr>
            <w:tcW w:w="270" w:type="dxa"/>
          </w:tcPr>
          <w:p w14:paraId="44ABFA4F"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14AE7341" w14:textId="025EF816"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430A56">
              <w:rPr>
                <w:rFonts w:ascii="Times New Roman" w:hAnsi="Times New Roman" w:cs="Times New Roman"/>
              </w:rPr>
              <w:t>47,910</w:t>
            </w:r>
          </w:p>
        </w:tc>
        <w:tc>
          <w:tcPr>
            <w:tcW w:w="270" w:type="dxa"/>
          </w:tcPr>
          <w:p w14:paraId="03885431"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20128B88" w14:textId="106012AD"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4,601</w:t>
            </w:r>
          </w:p>
        </w:tc>
        <w:tc>
          <w:tcPr>
            <w:tcW w:w="270" w:type="dxa"/>
          </w:tcPr>
          <w:p w14:paraId="027FAEEF"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7766C815" w14:textId="50B9308B"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430A56">
              <w:rPr>
                <w:rFonts w:ascii="Times New Roman" w:hAnsi="Times New Roman" w:cs="Times New Roman"/>
              </w:rPr>
              <w:t>214</w:t>
            </w:r>
          </w:p>
        </w:tc>
        <w:tc>
          <w:tcPr>
            <w:tcW w:w="270" w:type="dxa"/>
          </w:tcPr>
          <w:p w14:paraId="3D16D5DA"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3016DF4B" w14:textId="6B88301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w:t>
            </w:r>
          </w:p>
        </w:tc>
      </w:tr>
      <w:tr w:rsidR="00430A56" w:rsidRPr="00F1354B" w14:paraId="5B25A04A" w14:textId="77777777" w:rsidTr="00F06B5F">
        <w:trPr>
          <w:trHeight w:val="101"/>
        </w:trPr>
        <w:tc>
          <w:tcPr>
            <w:tcW w:w="3960" w:type="dxa"/>
          </w:tcPr>
          <w:p w14:paraId="007C50FC" w14:textId="1B0974C3" w:rsid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rPr>
                <w:rFonts w:ascii="Times New Roman" w:hAnsi="Times New Roman" w:cs="Times New Roman"/>
              </w:rPr>
            </w:pPr>
            <w:r w:rsidRPr="009A14B6">
              <w:rPr>
                <w:rFonts w:ascii="Times New Roman" w:hAnsi="Times New Roman" w:cs="Times New Roman"/>
              </w:rPr>
              <w:t xml:space="preserve">b. </w:t>
            </w:r>
            <w:r>
              <w:rPr>
                <w:rFonts w:ascii="Times New Roman" w:hAnsi="Times New Roman" w:cs="Cordia New"/>
                <w:cs/>
              </w:rPr>
              <w:tab/>
            </w:r>
            <w:r w:rsidRPr="009A14B6">
              <w:rPr>
                <w:rFonts w:ascii="Times New Roman" w:hAnsi="Times New Roman" w:cs="Times New Roman"/>
              </w:rPr>
              <w:t>Includes cash and cash equivalents</w:t>
            </w:r>
          </w:p>
        </w:tc>
        <w:tc>
          <w:tcPr>
            <w:tcW w:w="1080" w:type="dxa"/>
          </w:tcPr>
          <w:p w14:paraId="4FDDA3B3" w14:textId="62A9DC43"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sidRPr="00430A56">
              <w:rPr>
                <w:rFonts w:ascii="Times New Roman" w:hAnsi="Times New Roman" w:cs="Times New Roman"/>
              </w:rPr>
              <w:t>153,123</w:t>
            </w:r>
          </w:p>
        </w:tc>
        <w:tc>
          <w:tcPr>
            <w:tcW w:w="270" w:type="dxa"/>
          </w:tcPr>
          <w:p w14:paraId="695B0DD4"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04DDF9D3" w14:textId="2973E490"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414,177</w:t>
            </w:r>
          </w:p>
        </w:tc>
        <w:tc>
          <w:tcPr>
            <w:tcW w:w="270" w:type="dxa"/>
          </w:tcPr>
          <w:p w14:paraId="52C5C76D"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08808E26" w14:textId="5E142334"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430A56">
              <w:rPr>
                <w:rFonts w:ascii="Times New Roman" w:hAnsi="Times New Roman" w:cs="Times New Roman"/>
              </w:rPr>
              <w:t>7,523</w:t>
            </w:r>
          </w:p>
        </w:tc>
        <w:tc>
          <w:tcPr>
            <w:tcW w:w="270" w:type="dxa"/>
          </w:tcPr>
          <w:p w14:paraId="46D9EA59"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3100280F" w14:textId="45977940"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4,833</w:t>
            </w:r>
          </w:p>
        </w:tc>
        <w:tc>
          <w:tcPr>
            <w:tcW w:w="270" w:type="dxa"/>
          </w:tcPr>
          <w:p w14:paraId="6E0D851D"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17B8962F" w14:textId="5F1373A6"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430A56">
              <w:rPr>
                <w:rFonts w:ascii="Times New Roman" w:hAnsi="Times New Roman" w:cs="Times New Roman"/>
              </w:rPr>
              <w:t>318,939</w:t>
            </w:r>
          </w:p>
        </w:tc>
        <w:tc>
          <w:tcPr>
            <w:tcW w:w="270" w:type="dxa"/>
          </w:tcPr>
          <w:p w14:paraId="1F664B3D"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3261258C" w14:textId="08489AA0"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398,959</w:t>
            </w:r>
          </w:p>
        </w:tc>
        <w:tc>
          <w:tcPr>
            <w:tcW w:w="270" w:type="dxa"/>
          </w:tcPr>
          <w:p w14:paraId="53EA4326"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5D1EFA18" w14:textId="64608E24"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430A56">
              <w:rPr>
                <w:rFonts w:ascii="Times New Roman" w:hAnsi="Times New Roman" w:cs="Times New Roman"/>
              </w:rPr>
              <w:t>3,870</w:t>
            </w:r>
          </w:p>
        </w:tc>
        <w:tc>
          <w:tcPr>
            <w:tcW w:w="270" w:type="dxa"/>
          </w:tcPr>
          <w:p w14:paraId="086D5D23" w14:textId="77777777"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669AC933" w14:textId="6739E6BF" w:rsidR="00430A56" w:rsidRPr="00430A56" w:rsidRDefault="00430A56" w:rsidP="00F06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w:t>
            </w:r>
          </w:p>
        </w:tc>
      </w:tr>
    </w:tbl>
    <w:p w14:paraId="4791E9CF" w14:textId="77777777" w:rsidR="00FE1171" w:rsidRDefault="00FE1171" w:rsidP="0087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8"/>
        <w:rPr>
          <w:rFonts w:ascii="Times New Roman" w:hAnsi="Times New Roman"/>
          <w:sz w:val="22"/>
          <w:szCs w:val="22"/>
        </w:rPr>
      </w:pPr>
    </w:p>
    <w:p w14:paraId="208A2157" w14:textId="77777777" w:rsidR="00430A56" w:rsidRDefault="00430A56" w:rsidP="0087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8"/>
        <w:rPr>
          <w:rFonts w:ascii="Times New Roman" w:hAnsi="Times New Roman"/>
          <w:sz w:val="22"/>
          <w:szCs w:val="22"/>
        </w:rPr>
      </w:pPr>
    </w:p>
    <w:p w14:paraId="7041B2E3" w14:textId="77777777" w:rsidR="003B101C" w:rsidRPr="00E36435" w:rsidRDefault="003B101C" w:rsidP="0087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8"/>
        <w:rPr>
          <w:rFonts w:ascii="Times New Roman" w:hAnsi="Times New Roman"/>
          <w:sz w:val="22"/>
          <w:szCs w:val="22"/>
        </w:rPr>
        <w:sectPr w:rsidR="003B101C" w:rsidRPr="00E36435" w:rsidSect="00783073">
          <w:headerReference w:type="default" r:id="rId15"/>
          <w:pgSz w:w="16834" w:h="11909" w:orient="landscape" w:code="9"/>
          <w:pgMar w:top="691" w:right="1152" w:bottom="576" w:left="1152" w:header="720" w:footer="720" w:gutter="0"/>
          <w:cols w:space="720"/>
        </w:sectPr>
      </w:pPr>
    </w:p>
    <w:p w14:paraId="19410BC7" w14:textId="2C7BFB96" w:rsidR="007C63FD" w:rsidRPr="007C63FD" w:rsidRDefault="002374EA" w:rsidP="008C5B8D">
      <w:pPr>
        <w:pStyle w:val="Heading1"/>
        <w:keepLines/>
        <w:numPr>
          <w:ilvl w:val="0"/>
          <w:numId w:val="47"/>
        </w:numPr>
        <w:shd w:val="clear" w:color="auto" w:fill="auto"/>
        <w:ind w:left="540" w:hanging="540"/>
        <w:jc w:val="thaiDistribute"/>
        <w:rPr>
          <w:rFonts w:ascii="Times New Roman" w:hAnsi="Times New Roman"/>
          <w:sz w:val="24"/>
          <w:szCs w:val="24"/>
          <w:u w:val="none"/>
        </w:rPr>
      </w:pPr>
      <w:r w:rsidRPr="00494EE8">
        <w:rPr>
          <w:rFonts w:ascii="Times New Roman" w:hAnsi="Times New Roman"/>
          <w:sz w:val="24"/>
          <w:szCs w:val="24"/>
          <w:u w:val="none"/>
        </w:rPr>
        <w:lastRenderedPageBreak/>
        <w:tab/>
      </w:r>
      <w:r w:rsidR="004B402A" w:rsidRPr="00494EE8">
        <w:rPr>
          <w:rFonts w:ascii="Times New Roman" w:hAnsi="Times New Roman"/>
          <w:sz w:val="24"/>
          <w:szCs w:val="24"/>
          <w:u w:val="none"/>
        </w:rPr>
        <w:t>Investment properties</w:t>
      </w:r>
    </w:p>
    <w:p w14:paraId="6F6D8D02" w14:textId="77777777" w:rsidR="00BC67DC" w:rsidRPr="00E25654" w:rsidRDefault="00BC67DC" w:rsidP="00BC67DC">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4521F3" w:rsidRPr="000D1F45" w14:paraId="07FE3839" w14:textId="77777777" w:rsidTr="00F90487">
        <w:trPr>
          <w:cantSplit/>
        </w:trPr>
        <w:tc>
          <w:tcPr>
            <w:tcW w:w="3870" w:type="dxa"/>
          </w:tcPr>
          <w:p w14:paraId="6E608144" w14:textId="77777777" w:rsidR="004521F3" w:rsidRPr="009D3180"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610" w:type="dxa"/>
            <w:gridSpan w:val="3"/>
          </w:tcPr>
          <w:p w14:paraId="468BCB70" w14:textId="4201BC41" w:rsidR="004521F3" w:rsidRPr="003363BF"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7C086B90" w14:textId="77777777" w:rsidR="004521F3" w:rsidRPr="003363BF"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A137862" w14:textId="77777777" w:rsidR="004521F3" w:rsidRPr="000F3207" w:rsidRDefault="004521F3" w:rsidP="003B15E6">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4521F3" w:rsidRPr="000D1F45" w14:paraId="6238234C" w14:textId="77777777" w:rsidTr="00F90487">
        <w:trPr>
          <w:cantSplit/>
        </w:trPr>
        <w:tc>
          <w:tcPr>
            <w:tcW w:w="3870" w:type="dxa"/>
          </w:tcPr>
          <w:p w14:paraId="3EBF9668" w14:textId="77777777" w:rsidR="004521F3" w:rsidRPr="009D3180"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610" w:type="dxa"/>
            <w:gridSpan w:val="3"/>
          </w:tcPr>
          <w:p w14:paraId="43E1D320" w14:textId="54F8D97A" w:rsidR="004521F3" w:rsidRPr="003363BF"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 xml:space="preserve">financial statement </w:t>
            </w:r>
          </w:p>
        </w:tc>
        <w:tc>
          <w:tcPr>
            <w:tcW w:w="180" w:type="dxa"/>
          </w:tcPr>
          <w:p w14:paraId="496D5A2D" w14:textId="77777777" w:rsidR="004521F3" w:rsidRPr="003363BF"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03294B3D" w14:textId="77777777" w:rsidR="004521F3" w:rsidRPr="003363BF" w:rsidRDefault="004521F3"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3B15E6" w:rsidRPr="000D1F45" w14:paraId="69249EB4" w14:textId="77777777" w:rsidTr="003B15E6">
        <w:trPr>
          <w:cantSplit/>
        </w:trPr>
        <w:tc>
          <w:tcPr>
            <w:tcW w:w="3870" w:type="dxa"/>
          </w:tcPr>
          <w:p w14:paraId="1EAF0709" w14:textId="77777777" w:rsidR="003B15E6" w:rsidRPr="009D3180"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3BADA861" w14:textId="373C4FEA"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660011">
              <w:rPr>
                <w:rFonts w:cs="Times New Roman"/>
              </w:rPr>
              <w:t>4</w:t>
            </w:r>
          </w:p>
        </w:tc>
        <w:tc>
          <w:tcPr>
            <w:tcW w:w="180" w:type="dxa"/>
          </w:tcPr>
          <w:p w14:paraId="10216F5A" w14:textId="77777777" w:rsidR="003B15E6" w:rsidRPr="000A529C" w:rsidRDefault="003B15E6"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6DB98890" w14:textId="6F7F8E2C"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660011">
              <w:rPr>
                <w:rFonts w:cs="Times New Roman"/>
              </w:rPr>
              <w:t>3</w:t>
            </w:r>
          </w:p>
        </w:tc>
        <w:tc>
          <w:tcPr>
            <w:tcW w:w="180" w:type="dxa"/>
          </w:tcPr>
          <w:p w14:paraId="01B8F759" w14:textId="77777777"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2FF5CEB3" w14:textId="0068D417"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sidR="00660011">
              <w:rPr>
                <w:rFonts w:cs="Times New Roman"/>
              </w:rPr>
              <w:t>4</w:t>
            </w:r>
          </w:p>
        </w:tc>
        <w:tc>
          <w:tcPr>
            <w:tcW w:w="180" w:type="dxa"/>
          </w:tcPr>
          <w:p w14:paraId="040779CE" w14:textId="77777777" w:rsidR="003B15E6" w:rsidRPr="000A529C" w:rsidRDefault="003B15E6"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DD896F9" w14:textId="358EE241" w:rsidR="003B15E6" w:rsidRPr="000A529C" w:rsidRDefault="003B15E6"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sidR="004B3AF6">
              <w:rPr>
                <w:rFonts w:cs="Times New Roman"/>
              </w:rPr>
              <w:t>2</w:t>
            </w:r>
            <w:r w:rsidR="00660011">
              <w:rPr>
                <w:rFonts w:cs="Times New Roman"/>
              </w:rPr>
              <w:t>3</w:t>
            </w:r>
          </w:p>
        </w:tc>
      </w:tr>
      <w:tr w:rsidR="007C63FD" w:rsidRPr="000D1F45" w14:paraId="27DBCB22" w14:textId="77777777" w:rsidTr="007C63FD">
        <w:trPr>
          <w:cantSplit/>
        </w:trPr>
        <w:tc>
          <w:tcPr>
            <w:tcW w:w="3870" w:type="dxa"/>
          </w:tcPr>
          <w:p w14:paraId="3CE94DD6" w14:textId="77777777" w:rsidR="007C63FD" w:rsidRPr="009D3180"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5D5BDA8A" w14:textId="77777777" w:rsidR="007C63FD" w:rsidRPr="00D675DD"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C63FD" w:rsidRPr="000D1F45" w14:paraId="2E4123E6" w14:textId="77777777" w:rsidTr="007C63FD">
        <w:trPr>
          <w:cantSplit/>
        </w:trPr>
        <w:tc>
          <w:tcPr>
            <w:tcW w:w="3870" w:type="dxa"/>
          </w:tcPr>
          <w:p w14:paraId="360C9984" w14:textId="77777777" w:rsidR="007C63FD" w:rsidRPr="009D3180" w:rsidRDefault="007C63FD" w:rsidP="007C63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i/>
                <w:iCs/>
              </w:rPr>
              <w:t>Cost</w:t>
            </w:r>
          </w:p>
        </w:tc>
        <w:tc>
          <w:tcPr>
            <w:tcW w:w="5310" w:type="dxa"/>
            <w:gridSpan w:val="7"/>
          </w:tcPr>
          <w:p w14:paraId="1C6A1F58" w14:textId="77777777" w:rsidR="007C63FD" w:rsidRPr="00D675DD" w:rsidRDefault="007C63FD"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660011" w:rsidRPr="000D1F45" w14:paraId="7C3D0C10" w14:textId="77777777" w:rsidTr="003B15E6">
        <w:trPr>
          <w:cantSplit/>
        </w:trPr>
        <w:tc>
          <w:tcPr>
            <w:tcW w:w="3870" w:type="dxa"/>
          </w:tcPr>
          <w:p w14:paraId="140AF97C"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E9578E">
              <w:t>At 1 January</w:t>
            </w:r>
          </w:p>
        </w:tc>
        <w:tc>
          <w:tcPr>
            <w:tcW w:w="1260" w:type="dxa"/>
          </w:tcPr>
          <w:p w14:paraId="0411D61A" w14:textId="36791725" w:rsidR="00660011" w:rsidRPr="00E176E1" w:rsidRDefault="00C4745E"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470,945</w:t>
            </w:r>
          </w:p>
        </w:tc>
        <w:tc>
          <w:tcPr>
            <w:tcW w:w="180" w:type="dxa"/>
          </w:tcPr>
          <w:p w14:paraId="3B4F64EF" w14:textId="77777777" w:rsidR="00660011" w:rsidRPr="00E176E1"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FDFF538" w14:textId="6C474D35" w:rsidR="00660011" w:rsidRPr="00E176E1" w:rsidRDefault="00660011" w:rsidP="00A802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r w:rsidRPr="00E176E1">
              <w:rPr>
                <w:szCs w:val="28"/>
              </w:rPr>
              <w:t>424,316</w:t>
            </w:r>
          </w:p>
        </w:tc>
        <w:tc>
          <w:tcPr>
            <w:tcW w:w="180" w:type="dxa"/>
          </w:tcPr>
          <w:p w14:paraId="7DCF61B9" w14:textId="77777777" w:rsidR="00660011" w:rsidRPr="00E176E1"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7E4E421" w14:textId="7BF3744E" w:rsidR="00660011" w:rsidRPr="00E176E1" w:rsidRDefault="00C4745E" w:rsidP="00A802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470,945</w:t>
            </w:r>
          </w:p>
        </w:tc>
        <w:tc>
          <w:tcPr>
            <w:tcW w:w="180" w:type="dxa"/>
          </w:tcPr>
          <w:p w14:paraId="43108B72"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CC27CDD" w14:textId="2888DE40" w:rsidR="00660011" w:rsidRPr="00B42CE9" w:rsidRDefault="00660011" w:rsidP="00A802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E176E1">
              <w:rPr>
                <w:rFonts w:cs="Times New Roman"/>
              </w:rPr>
              <w:t>424,316</w:t>
            </w:r>
          </w:p>
        </w:tc>
      </w:tr>
      <w:tr w:rsidR="00660011" w:rsidRPr="000D1F45" w14:paraId="342B956B" w14:textId="77777777" w:rsidTr="003B15E6">
        <w:trPr>
          <w:cantSplit/>
        </w:trPr>
        <w:tc>
          <w:tcPr>
            <w:tcW w:w="3870" w:type="dxa"/>
          </w:tcPr>
          <w:p w14:paraId="4D04C3AA" w14:textId="77777777" w:rsidR="00660011" w:rsidRPr="00E9578E" w:rsidRDefault="00660011" w:rsidP="00660011">
            <w:pPr>
              <w:rPr>
                <w:rFonts w:ascii="Times New Roman" w:hAnsi="Times New Roman"/>
                <w:sz w:val="22"/>
                <w:szCs w:val="22"/>
              </w:rPr>
            </w:pPr>
            <w:r>
              <w:rPr>
                <w:rFonts w:ascii="Times New Roman" w:hAnsi="Times New Roman"/>
                <w:sz w:val="22"/>
                <w:szCs w:val="22"/>
              </w:rPr>
              <w:t>Additions</w:t>
            </w:r>
          </w:p>
        </w:tc>
        <w:tc>
          <w:tcPr>
            <w:tcW w:w="1260" w:type="dxa"/>
          </w:tcPr>
          <w:p w14:paraId="4AD3225B" w14:textId="6607BB69" w:rsidR="00660011" w:rsidRPr="00B42CE9"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A2171A">
              <w:rPr>
                <w:szCs w:val="28"/>
              </w:rPr>
              <w:t>12,414</w:t>
            </w:r>
          </w:p>
        </w:tc>
        <w:tc>
          <w:tcPr>
            <w:tcW w:w="180" w:type="dxa"/>
          </w:tcPr>
          <w:p w14:paraId="20D9CF7B"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EF97407" w14:textId="24DF0416"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r>
              <w:rPr>
                <w:szCs w:val="28"/>
              </w:rPr>
              <w:t>42,541</w:t>
            </w:r>
          </w:p>
        </w:tc>
        <w:tc>
          <w:tcPr>
            <w:tcW w:w="180" w:type="dxa"/>
          </w:tcPr>
          <w:p w14:paraId="22E52249"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B611A05" w14:textId="29733DE1" w:rsidR="00660011" w:rsidRPr="00B42CE9" w:rsidRDefault="00031D96"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9,753</w:t>
            </w:r>
          </w:p>
        </w:tc>
        <w:tc>
          <w:tcPr>
            <w:tcW w:w="180" w:type="dxa"/>
          </w:tcPr>
          <w:p w14:paraId="673000F0"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A0F033" w14:textId="4326BAE8"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42,541</w:t>
            </w:r>
          </w:p>
        </w:tc>
      </w:tr>
      <w:tr w:rsidR="00660011" w:rsidRPr="000D1F45" w14:paraId="416B571F" w14:textId="77777777" w:rsidTr="003B15E6">
        <w:trPr>
          <w:cantSplit/>
        </w:trPr>
        <w:tc>
          <w:tcPr>
            <w:tcW w:w="3870" w:type="dxa"/>
          </w:tcPr>
          <w:p w14:paraId="167F6123" w14:textId="2450E35C" w:rsidR="00660011" w:rsidRDefault="00660011" w:rsidP="00660011">
            <w:pPr>
              <w:rPr>
                <w:rFonts w:ascii="Times New Roman" w:hAnsi="Times New Roman"/>
                <w:sz w:val="22"/>
                <w:szCs w:val="22"/>
              </w:rPr>
            </w:pPr>
            <w:r>
              <w:rPr>
                <w:rFonts w:ascii="Times New Roman" w:hAnsi="Times New Roman"/>
                <w:sz w:val="22"/>
                <w:szCs w:val="22"/>
              </w:rPr>
              <w:t>Transfer from real estate development</w:t>
            </w:r>
          </w:p>
        </w:tc>
        <w:tc>
          <w:tcPr>
            <w:tcW w:w="1260" w:type="dxa"/>
          </w:tcPr>
          <w:p w14:paraId="2FBE364F" w14:textId="77777777" w:rsidR="00660011"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2F365030"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AF12F5" w14:textId="77777777" w:rsidR="00660011"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p>
        </w:tc>
        <w:tc>
          <w:tcPr>
            <w:tcW w:w="180" w:type="dxa"/>
          </w:tcPr>
          <w:p w14:paraId="447732D2"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BE578C2" w14:textId="77777777" w:rsidR="00660011"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1D56757B"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8E5C2B5" w14:textId="77777777" w:rsidR="00660011"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660011" w:rsidRPr="000D1F45" w14:paraId="4BD06D48" w14:textId="77777777" w:rsidTr="003B15E6">
        <w:trPr>
          <w:cantSplit/>
        </w:trPr>
        <w:tc>
          <w:tcPr>
            <w:tcW w:w="3870" w:type="dxa"/>
          </w:tcPr>
          <w:p w14:paraId="71C7F806" w14:textId="0E4D4624" w:rsidR="00660011" w:rsidRDefault="00660011" w:rsidP="00660011">
            <w:pPr>
              <w:ind w:left="190"/>
              <w:rPr>
                <w:rFonts w:ascii="Times New Roman" w:hAnsi="Times New Roman"/>
                <w:sz w:val="22"/>
                <w:szCs w:val="22"/>
              </w:rPr>
            </w:pPr>
            <w:r>
              <w:rPr>
                <w:rFonts w:ascii="Times New Roman" w:hAnsi="Times New Roman"/>
                <w:sz w:val="22"/>
                <w:szCs w:val="22"/>
              </w:rPr>
              <w:t>for sale</w:t>
            </w:r>
          </w:p>
        </w:tc>
        <w:tc>
          <w:tcPr>
            <w:tcW w:w="1260" w:type="dxa"/>
          </w:tcPr>
          <w:p w14:paraId="1F82E55C" w14:textId="575A8A0F" w:rsidR="00660011"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A2171A">
              <w:rPr>
                <w:szCs w:val="28"/>
              </w:rPr>
              <w:t>173,697</w:t>
            </w:r>
          </w:p>
        </w:tc>
        <w:tc>
          <w:tcPr>
            <w:tcW w:w="180" w:type="dxa"/>
          </w:tcPr>
          <w:p w14:paraId="7BA5B28A"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EBF5A36" w14:textId="664F2352" w:rsidR="00660011"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r>
              <w:rPr>
                <w:szCs w:val="28"/>
              </w:rPr>
              <w:t>-</w:t>
            </w:r>
          </w:p>
        </w:tc>
        <w:tc>
          <w:tcPr>
            <w:tcW w:w="180" w:type="dxa"/>
          </w:tcPr>
          <w:p w14:paraId="2DF489AF"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952BDAB" w14:textId="6A60D9EF" w:rsidR="00660011"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A2171A">
              <w:rPr>
                <w:rFonts w:cs="Times New Roman"/>
              </w:rPr>
              <w:t>173,697</w:t>
            </w:r>
          </w:p>
        </w:tc>
        <w:tc>
          <w:tcPr>
            <w:tcW w:w="180" w:type="dxa"/>
          </w:tcPr>
          <w:p w14:paraId="1642FA5A"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28B0F23" w14:textId="21F6992C" w:rsidR="00660011"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w:t>
            </w:r>
          </w:p>
        </w:tc>
      </w:tr>
      <w:tr w:rsidR="00660011" w:rsidRPr="000D1F45" w14:paraId="469FC18C" w14:textId="77777777" w:rsidTr="003B15E6">
        <w:trPr>
          <w:cantSplit/>
        </w:trPr>
        <w:tc>
          <w:tcPr>
            <w:tcW w:w="3870" w:type="dxa"/>
          </w:tcPr>
          <w:p w14:paraId="070FE8E4" w14:textId="3564EEF3" w:rsidR="00660011" w:rsidRPr="00E9578E" w:rsidRDefault="00660011" w:rsidP="0066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0" w:hanging="190"/>
              <w:rPr>
                <w:rFonts w:ascii="Times New Roman" w:hAnsi="Times New Roman"/>
                <w:sz w:val="22"/>
                <w:szCs w:val="22"/>
              </w:rPr>
            </w:pPr>
            <w:r>
              <w:rPr>
                <w:rFonts w:ascii="Times New Roman" w:hAnsi="Times New Roman"/>
                <w:sz w:val="22"/>
                <w:szCs w:val="22"/>
              </w:rPr>
              <w:t xml:space="preserve">Transfer from property, plant and </w:t>
            </w:r>
          </w:p>
        </w:tc>
        <w:tc>
          <w:tcPr>
            <w:tcW w:w="1260" w:type="dxa"/>
          </w:tcPr>
          <w:p w14:paraId="5076BFEA" w14:textId="53DB0D06"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tc>
        <w:tc>
          <w:tcPr>
            <w:tcW w:w="180" w:type="dxa"/>
          </w:tcPr>
          <w:p w14:paraId="76AD5590"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69B7C11" w14:textId="3C2E05F9"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right="-108"/>
              <w:rPr>
                <w:szCs w:val="28"/>
              </w:rPr>
            </w:pPr>
          </w:p>
        </w:tc>
        <w:tc>
          <w:tcPr>
            <w:tcW w:w="180" w:type="dxa"/>
          </w:tcPr>
          <w:p w14:paraId="35F36DAB"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62E085C" w14:textId="580DB642"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08"/>
              <w:rPr>
                <w:rFonts w:cs="Times New Roman"/>
              </w:rPr>
            </w:pPr>
          </w:p>
        </w:tc>
        <w:tc>
          <w:tcPr>
            <w:tcW w:w="180" w:type="dxa"/>
          </w:tcPr>
          <w:p w14:paraId="7F0369EA"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3044A36" w14:textId="31EB2021"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tc>
      </w:tr>
      <w:tr w:rsidR="00660011" w:rsidRPr="000D1F45" w14:paraId="775CCB7D" w14:textId="77777777" w:rsidTr="003B15E6">
        <w:trPr>
          <w:cantSplit/>
        </w:trPr>
        <w:tc>
          <w:tcPr>
            <w:tcW w:w="3870" w:type="dxa"/>
          </w:tcPr>
          <w:p w14:paraId="18116A23" w14:textId="565CFA6C" w:rsidR="00660011" w:rsidRDefault="00660011" w:rsidP="00660011">
            <w:pPr>
              <w:ind w:left="190"/>
              <w:rPr>
                <w:rFonts w:ascii="Times New Roman" w:hAnsi="Times New Roman"/>
                <w:sz w:val="22"/>
                <w:szCs w:val="22"/>
              </w:rPr>
            </w:pPr>
            <w:r>
              <w:rPr>
                <w:rFonts w:ascii="Times New Roman" w:hAnsi="Times New Roman"/>
                <w:sz w:val="22"/>
                <w:szCs w:val="22"/>
              </w:rPr>
              <w:t>equipment</w:t>
            </w:r>
          </w:p>
        </w:tc>
        <w:tc>
          <w:tcPr>
            <w:tcW w:w="1260" w:type="dxa"/>
          </w:tcPr>
          <w:p w14:paraId="6F216E6B" w14:textId="2312E5A3" w:rsidR="00660011"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w:t>
            </w:r>
          </w:p>
        </w:tc>
        <w:tc>
          <w:tcPr>
            <w:tcW w:w="180" w:type="dxa"/>
          </w:tcPr>
          <w:p w14:paraId="7095F76E"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4421AD7" w14:textId="11B64782" w:rsidR="00660011"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right="-108"/>
              <w:rPr>
                <w:szCs w:val="28"/>
              </w:rPr>
            </w:pPr>
            <w:r>
              <w:rPr>
                <w:szCs w:val="28"/>
              </w:rPr>
              <w:t>4,088</w:t>
            </w:r>
          </w:p>
        </w:tc>
        <w:tc>
          <w:tcPr>
            <w:tcW w:w="180" w:type="dxa"/>
          </w:tcPr>
          <w:p w14:paraId="370C88E4"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6EC640C" w14:textId="6D8FBD0F" w:rsidR="00660011"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08"/>
              <w:rPr>
                <w:rFonts w:cs="Times New Roman"/>
              </w:rPr>
            </w:pPr>
            <w:r>
              <w:rPr>
                <w:rFonts w:cs="Times New Roman"/>
              </w:rPr>
              <w:t>-</w:t>
            </w:r>
          </w:p>
        </w:tc>
        <w:tc>
          <w:tcPr>
            <w:tcW w:w="180" w:type="dxa"/>
          </w:tcPr>
          <w:p w14:paraId="65C71CAA"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2A38CC9" w14:textId="2F9C379E" w:rsidR="00660011"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4,088</w:t>
            </w:r>
          </w:p>
        </w:tc>
      </w:tr>
      <w:tr w:rsidR="00E25654" w:rsidRPr="000D1F45" w14:paraId="1788E768" w14:textId="77777777" w:rsidTr="003B15E6">
        <w:trPr>
          <w:cantSplit/>
        </w:trPr>
        <w:tc>
          <w:tcPr>
            <w:tcW w:w="3870" w:type="dxa"/>
          </w:tcPr>
          <w:p w14:paraId="19139B2D" w14:textId="703DBF3E" w:rsidR="00E25654" w:rsidRDefault="00E25654" w:rsidP="00E25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0" w:hanging="190"/>
              <w:rPr>
                <w:rFonts w:ascii="Times New Roman" w:hAnsi="Times New Roman"/>
                <w:sz w:val="22"/>
                <w:szCs w:val="22"/>
              </w:rPr>
            </w:pPr>
            <w:r w:rsidRPr="00E25654">
              <w:rPr>
                <w:rFonts w:ascii="Times New Roman" w:hAnsi="Times New Roman"/>
                <w:sz w:val="22"/>
                <w:szCs w:val="22"/>
              </w:rPr>
              <w:t xml:space="preserve">Decrease from the disposal of </w:t>
            </w:r>
            <w:r w:rsidR="00213A0C">
              <w:rPr>
                <w:rFonts w:ascii="Times New Roman" w:hAnsi="Times New Roman"/>
                <w:sz w:val="22"/>
                <w:szCs w:val="22"/>
              </w:rPr>
              <w:t>i</w:t>
            </w:r>
            <w:r w:rsidRPr="00E25654">
              <w:rPr>
                <w:rFonts w:ascii="Times New Roman" w:hAnsi="Times New Roman"/>
                <w:sz w:val="22"/>
                <w:szCs w:val="22"/>
              </w:rPr>
              <w:t>nvestment</w:t>
            </w:r>
          </w:p>
        </w:tc>
        <w:tc>
          <w:tcPr>
            <w:tcW w:w="1260" w:type="dxa"/>
          </w:tcPr>
          <w:p w14:paraId="2034BC41" w14:textId="77777777" w:rsidR="00E25654" w:rsidRDefault="00E25654"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tc>
        <w:tc>
          <w:tcPr>
            <w:tcW w:w="180" w:type="dxa"/>
          </w:tcPr>
          <w:p w14:paraId="2226D837" w14:textId="77777777" w:rsidR="00E25654" w:rsidRPr="00B42CE9" w:rsidRDefault="00E25654"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7417E36" w14:textId="77777777" w:rsidR="00E25654" w:rsidRDefault="00E25654"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right="-108"/>
              <w:rPr>
                <w:szCs w:val="28"/>
              </w:rPr>
            </w:pPr>
          </w:p>
        </w:tc>
        <w:tc>
          <w:tcPr>
            <w:tcW w:w="180" w:type="dxa"/>
          </w:tcPr>
          <w:p w14:paraId="3693BB5A" w14:textId="77777777" w:rsidR="00E25654" w:rsidRPr="00B42CE9" w:rsidRDefault="00E25654"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C874E73" w14:textId="77777777" w:rsidR="00E25654" w:rsidRDefault="00E25654"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08"/>
              <w:rPr>
                <w:rFonts w:cs="Times New Roman"/>
              </w:rPr>
            </w:pPr>
          </w:p>
        </w:tc>
        <w:tc>
          <w:tcPr>
            <w:tcW w:w="180" w:type="dxa"/>
          </w:tcPr>
          <w:p w14:paraId="4DD97B0D" w14:textId="77777777" w:rsidR="00E25654" w:rsidRPr="00B42CE9" w:rsidRDefault="00E25654"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B52836E" w14:textId="77777777" w:rsidR="00E25654" w:rsidRDefault="00E25654"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r>
      <w:tr w:rsidR="00A2171A" w:rsidRPr="000D1F45" w14:paraId="778848E9" w14:textId="77777777" w:rsidTr="003B15E6">
        <w:trPr>
          <w:cantSplit/>
        </w:trPr>
        <w:tc>
          <w:tcPr>
            <w:tcW w:w="3870" w:type="dxa"/>
          </w:tcPr>
          <w:p w14:paraId="6202FA2F" w14:textId="01B33FB0" w:rsidR="00A2171A" w:rsidRPr="00A2171A" w:rsidRDefault="00E25654" w:rsidP="00E25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0" w:firstLine="2"/>
              <w:rPr>
                <w:rFonts w:ascii="Times New Roman" w:hAnsi="Times New Roman" w:cs="Times New Roman"/>
                <w:sz w:val="22"/>
                <w:szCs w:val="22"/>
              </w:rPr>
            </w:pPr>
            <w:r w:rsidRPr="00E25654">
              <w:rPr>
                <w:rFonts w:ascii="Times New Roman" w:hAnsi="Times New Roman" w:cs="Times New Roman"/>
                <w:sz w:val="22"/>
                <w:szCs w:val="22"/>
              </w:rPr>
              <w:t xml:space="preserve">in a </w:t>
            </w:r>
            <w:r w:rsidR="00213A0C">
              <w:rPr>
                <w:rFonts w:ascii="Times New Roman" w:hAnsi="Times New Roman" w:cs="Times New Roman"/>
                <w:sz w:val="22"/>
                <w:szCs w:val="22"/>
              </w:rPr>
              <w:t>s</w:t>
            </w:r>
            <w:r w:rsidRPr="00E25654">
              <w:rPr>
                <w:rFonts w:ascii="Times New Roman" w:hAnsi="Times New Roman" w:cs="Times New Roman"/>
                <w:sz w:val="22"/>
                <w:szCs w:val="22"/>
              </w:rPr>
              <w:t>ubsidiary</w:t>
            </w:r>
          </w:p>
        </w:tc>
        <w:tc>
          <w:tcPr>
            <w:tcW w:w="1260" w:type="dxa"/>
          </w:tcPr>
          <w:p w14:paraId="2744C155" w14:textId="2BC22BA6" w:rsidR="00A2171A" w:rsidRPr="00A2171A"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rFonts w:cs="Times New Roman"/>
              </w:rPr>
            </w:pPr>
            <w:r w:rsidRPr="00A2171A">
              <w:rPr>
                <w:rFonts w:cs="Times New Roman"/>
                <w:cs/>
              </w:rPr>
              <w:t>(2</w:t>
            </w:r>
            <w:r w:rsidRPr="00A2171A">
              <w:rPr>
                <w:rFonts w:cs="Times New Roman"/>
              </w:rPr>
              <w:t>,</w:t>
            </w:r>
            <w:r w:rsidRPr="00A2171A">
              <w:rPr>
                <w:rFonts w:cs="Times New Roman"/>
                <w:cs/>
              </w:rPr>
              <w:t>661)</w:t>
            </w:r>
          </w:p>
        </w:tc>
        <w:tc>
          <w:tcPr>
            <w:tcW w:w="180" w:type="dxa"/>
          </w:tcPr>
          <w:p w14:paraId="13B98EB5" w14:textId="77777777" w:rsidR="00A2171A" w:rsidRPr="00A2171A"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0A46B67" w14:textId="72FCF6AA" w:rsidR="00A2171A" w:rsidRPr="00A2171A"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right="-108"/>
              <w:rPr>
                <w:szCs w:val="28"/>
              </w:rPr>
            </w:pPr>
            <w:r>
              <w:rPr>
                <w:szCs w:val="28"/>
              </w:rPr>
              <w:t>-</w:t>
            </w:r>
          </w:p>
        </w:tc>
        <w:tc>
          <w:tcPr>
            <w:tcW w:w="180" w:type="dxa"/>
          </w:tcPr>
          <w:p w14:paraId="4EB92A5B" w14:textId="77777777" w:rsidR="00A2171A" w:rsidRPr="00A2171A"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09ABA07" w14:textId="3E54D878" w:rsidR="00A2171A" w:rsidRPr="00A2171A"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08"/>
              <w:rPr>
                <w:rFonts w:cs="Times New Roman"/>
              </w:rPr>
            </w:pPr>
            <w:r>
              <w:rPr>
                <w:rFonts w:cs="Times New Roman"/>
              </w:rPr>
              <w:t>-</w:t>
            </w:r>
          </w:p>
        </w:tc>
        <w:tc>
          <w:tcPr>
            <w:tcW w:w="180" w:type="dxa"/>
          </w:tcPr>
          <w:p w14:paraId="3ADF77A2" w14:textId="77777777" w:rsidR="00A2171A" w:rsidRPr="00A2171A"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9FD5A91" w14:textId="58013C59" w:rsidR="00A2171A" w:rsidRPr="00A2171A"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w:t>
            </w:r>
          </w:p>
        </w:tc>
      </w:tr>
      <w:tr w:rsidR="00660011" w:rsidRPr="000D1F45" w14:paraId="0E8C2F71" w14:textId="77777777" w:rsidTr="003B15E6">
        <w:trPr>
          <w:cantSplit/>
        </w:trPr>
        <w:tc>
          <w:tcPr>
            <w:tcW w:w="3870" w:type="dxa"/>
          </w:tcPr>
          <w:p w14:paraId="37905634" w14:textId="77777777" w:rsidR="00660011" w:rsidRPr="00E9578E" w:rsidRDefault="00660011" w:rsidP="00660011">
            <w:pPr>
              <w:rPr>
                <w:rFonts w:ascii="Times New Roman" w:hAnsi="Times New Roman"/>
                <w:b/>
                <w:bCs/>
                <w:sz w:val="22"/>
                <w:szCs w:val="22"/>
              </w:rPr>
            </w:pPr>
            <w:r w:rsidRPr="00E9578E">
              <w:rPr>
                <w:rFonts w:ascii="Times New Roman" w:hAnsi="Times New Roman"/>
                <w:b/>
                <w:bCs/>
                <w:sz w:val="22"/>
                <w:szCs w:val="22"/>
              </w:rPr>
              <w:t xml:space="preserve">At </w:t>
            </w:r>
            <w:r>
              <w:rPr>
                <w:rFonts w:ascii="Times New Roman" w:hAnsi="Times New Roman"/>
                <w:b/>
                <w:bCs/>
                <w:sz w:val="22"/>
                <w:szCs w:val="22"/>
              </w:rPr>
              <w:t>31 December</w:t>
            </w:r>
          </w:p>
        </w:tc>
        <w:tc>
          <w:tcPr>
            <w:tcW w:w="1260" w:type="dxa"/>
            <w:tcBorders>
              <w:top w:val="single" w:sz="4" w:space="0" w:color="auto"/>
              <w:bottom w:val="single" w:sz="4" w:space="0" w:color="auto"/>
            </w:tcBorders>
          </w:tcPr>
          <w:p w14:paraId="3747E308" w14:textId="176BE50F" w:rsidR="00660011" w:rsidRPr="007C63FD"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A2171A">
              <w:rPr>
                <w:b/>
                <w:bCs/>
                <w:szCs w:val="28"/>
              </w:rPr>
              <w:t>654,395</w:t>
            </w:r>
          </w:p>
        </w:tc>
        <w:tc>
          <w:tcPr>
            <w:tcW w:w="180" w:type="dxa"/>
          </w:tcPr>
          <w:p w14:paraId="5BDD7116" w14:textId="77777777" w:rsidR="00660011" w:rsidRPr="007C63FD"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59484842" w14:textId="33B337D8" w:rsidR="00660011" w:rsidRPr="007C63FD"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b/>
                <w:bCs/>
                <w:szCs w:val="28"/>
              </w:rPr>
            </w:pPr>
            <w:r>
              <w:rPr>
                <w:b/>
                <w:bCs/>
                <w:szCs w:val="28"/>
              </w:rPr>
              <w:t>470,945</w:t>
            </w:r>
          </w:p>
        </w:tc>
        <w:tc>
          <w:tcPr>
            <w:tcW w:w="180" w:type="dxa"/>
          </w:tcPr>
          <w:p w14:paraId="45090210" w14:textId="77777777" w:rsidR="00660011" w:rsidRPr="007C63FD"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05A103D8" w14:textId="01E8F903" w:rsidR="00660011" w:rsidRPr="007146E7"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A2171A">
              <w:rPr>
                <w:rFonts w:cs="Times New Roman"/>
                <w:b/>
                <w:bCs/>
              </w:rPr>
              <w:t>654,395</w:t>
            </w:r>
          </w:p>
        </w:tc>
        <w:tc>
          <w:tcPr>
            <w:tcW w:w="180" w:type="dxa"/>
          </w:tcPr>
          <w:p w14:paraId="0D1D3BC1" w14:textId="77777777" w:rsidR="00660011" w:rsidRPr="007C63FD"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358A1D20" w14:textId="20376BE6" w:rsidR="00660011" w:rsidRPr="007146E7"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470,945</w:t>
            </w:r>
          </w:p>
        </w:tc>
      </w:tr>
      <w:tr w:rsidR="00660011" w:rsidRPr="000D1F45" w14:paraId="30FA5F2A" w14:textId="77777777" w:rsidTr="003B15E6">
        <w:trPr>
          <w:cantSplit/>
        </w:trPr>
        <w:tc>
          <w:tcPr>
            <w:tcW w:w="3870" w:type="dxa"/>
          </w:tcPr>
          <w:p w14:paraId="3304BB39" w14:textId="77777777" w:rsidR="00660011" w:rsidRPr="00E25654"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tcBorders>
          </w:tcPr>
          <w:p w14:paraId="578F43E3" w14:textId="77777777" w:rsidR="00660011" w:rsidRPr="00E25654"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p>
        </w:tc>
        <w:tc>
          <w:tcPr>
            <w:tcW w:w="180" w:type="dxa"/>
          </w:tcPr>
          <w:p w14:paraId="2E2C2E90" w14:textId="77777777" w:rsidR="00660011" w:rsidRPr="00E25654"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70030EA5" w14:textId="77777777" w:rsidR="00660011" w:rsidRPr="00E25654"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b/>
                <w:bCs/>
              </w:rPr>
            </w:pPr>
          </w:p>
        </w:tc>
        <w:tc>
          <w:tcPr>
            <w:tcW w:w="180" w:type="dxa"/>
          </w:tcPr>
          <w:p w14:paraId="4055C2F5" w14:textId="77777777" w:rsidR="00660011" w:rsidRPr="00E25654"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352503F3" w14:textId="77777777" w:rsidR="00660011" w:rsidRPr="00E25654"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80" w:type="dxa"/>
          </w:tcPr>
          <w:p w14:paraId="68155E09" w14:textId="77777777" w:rsidR="00660011" w:rsidRPr="00E25654"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16C57A88" w14:textId="77777777" w:rsidR="00660011" w:rsidRPr="00E25654"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pPr>
          </w:p>
        </w:tc>
      </w:tr>
      <w:tr w:rsidR="00660011" w:rsidRPr="000D1F45" w14:paraId="0E469657" w14:textId="77777777" w:rsidTr="003B15E6">
        <w:trPr>
          <w:cantSplit/>
        </w:trPr>
        <w:tc>
          <w:tcPr>
            <w:tcW w:w="3870" w:type="dxa"/>
          </w:tcPr>
          <w:p w14:paraId="1021AB19" w14:textId="77777777" w:rsidR="00660011" w:rsidRPr="009D3180"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Pr>
                <w:b/>
                <w:bCs/>
                <w:i/>
                <w:iCs/>
              </w:rPr>
              <w:t>Accumulated d</w:t>
            </w:r>
            <w:r w:rsidRPr="00E9578E">
              <w:rPr>
                <w:b/>
                <w:bCs/>
                <w:i/>
                <w:iCs/>
              </w:rPr>
              <w:t>epreciation</w:t>
            </w:r>
          </w:p>
        </w:tc>
        <w:tc>
          <w:tcPr>
            <w:tcW w:w="1260" w:type="dxa"/>
          </w:tcPr>
          <w:p w14:paraId="76AD9394"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0" w:type="dxa"/>
          </w:tcPr>
          <w:p w14:paraId="7C038920"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2EB09447"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b/>
                <w:bCs/>
                <w:szCs w:val="28"/>
              </w:rPr>
            </w:pPr>
          </w:p>
        </w:tc>
        <w:tc>
          <w:tcPr>
            <w:tcW w:w="180" w:type="dxa"/>
          </w:tcPr>
          <w:p w14:paraId="473520D0"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5C38AE2B"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80" w:type="dxa"/>
          </w:tcPr>
          <w:p w14:paraId="057E82F6"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6172DAF3" w14:textId="77777777" w:rsidR="00660011" w:rsidRPr="007146E7"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660011" w:rsidRPr="000D1F45" w14:paraId="1305ABF3" w14:textId="77777777" w:rsidTr="003B15E6">
        <w:trPr>
          <w:cantSplit/>
        </w:trPr>
        <w:tc>
          <w:tcPr>
            <w:tcW w:w="3870" w:type="dxa"/>
          </w:tcPr>
          <w:p w14:paraId="450236F6" w14:textId="77777777" w:rsidR="00660011" w:rsidRPr="009D3180"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t>At 1 January</w:t>
            </w:r>
          </w:p>
        </w:tc>
        <w:tc>
          <w:tcPr>
            <w:tcW w:w="1260" w:type="dxa"/>
          </w:tcPr>
          <w:p w14:paraId="01034D6B" w14:textId="5DFA9D06" w:rsidR="00660011" w:rsidRPr="00A802B7" w:rsidRDefault="00C4745E" w:rsidP="00A802B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cs/>
              </w:rPr>
            </w:pPr>
            <w:r w:rsidRPr="00E176E1">
              <w:rPr>
                <w:szCs w:val="28"/>
              </w:rPr>
              <w:t>(</w:t>
            </w:r>
            <w:r>
              <w:rPr>
                <w:szCs w:val="28"/>
              </w:rPr>
              <w:t>106,686</w:t>
            </w:r>
            <w:r w:rsidRPr="00E176E1">
              <w:rPr>
                <w:szCs w:val="28"/>
              </w:rPr>
              <w:t>)</w:t>
            </w:r>
          </w:p>
        </w:tc>
        <w:tc>
          <w:tcPr>
            <w:tcW w:w="180" w:type="dxa"/>
          </w:tcPr>
          <w:p w14:paraId="76BDB15F" w14:textId="77777777" w:rsidR="00660011" w:rsidRPr="00E176E1"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64A8FDB" w14:textId="1EBD2B2E" w:rsidR="00660011" w:rsidRPr="006A2191"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E176E1">
              <w:rPr>
                <w:szCs w:val="28"/>
              </w:rPr>
              <w:t>(97,444)</w:t>
            </w:r>
          </w:p>
        </w:tc>
        <w:tc>
          <w:tcPr>
            <w:tcW w:w="180" w:type="dxa"/>
          </w:tcPr>
          <w:p w14:paraId="557DC429" w14:textId="77777777" w:rsidR="00660011" w:rsidRPr="00E176E1"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4DB3F8C" w14:textId="2C10C6C8" w:rsidR="00660011" w:rsidRPr="00E176E1" w:rsidRDefault="00C4745E"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E176E1">
              <w:rPr>
                <w:szCs w:val="28"/>
              </w:rPr>
              <w:t>(</w:t>
            </w:r>
            <w:r>
              <w:rPr>
                <w:szCs w:val="28"/>
              </w:rPr>
              <w:t>106,686</w:t>
            </w:r>
            <w:r w:rsidRPr="00E176E1">
              <w:rPr>
                <w:szCs w:val="28"/>
              </w:rPr>
              <w:t>)</w:t>
            </w:r>
          </w:p>
        </w:tc>
        <w:tc>
          <w:tcPr>
            <w:tcW w:w="180" w:type="dxa"/>
          </w:tcPr>
          <w:p w14:paraId="7A21B1DA" w14:textId="77777777" w:rsidR="00660011" w:rsidRPr="001A7D9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9B0E9C9" w14:textId="07CC72CC" w:rsidR="00660011" w:rsidRPr="001A7D9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E176E1">
              <w:rPr>
                <w:rFonts w:cs="Times New Roman"/>
              </w:rPr>
              <w:t>(97,444)</w:t>
            </w:r>
          </w:p>
        </w:tc>
      </w:tr>
      <w:tr w:rsidR="00660011" w:rsidRPr="000D1F45" w14:paraId="1B7EC539" w14:textId="77777777" w:rsidTr="003B15E6">
        <w:trPr>
          <w:cantSplit/>
        </w:trPr>
        <w:tc>
          <w:tcPr>
            <w:tcW w:w="3870" w:type="dxa"/>
          </w:tcPr>
          <w:p w14:paraId="5BA23A5B" w14:textId="77777777" w:rsidR="00660011" w:rsidRPr="009D3180"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t xml:space="preserve">Depreciation charge for the </w:t>
            </w:r>
            <w:r>
              <w:t>year</w:t>
            </w:r>
          </w:p>
        </w:tc>
        <w:tc>
          <w:tcPr>
            <w:tcW w:w="1260" w:type="dxa"/>
          </w:tcPr>
          <w:p w14:paraId="79A58DEC" w14:textId="1F4F571F" w:rsidR="00660011" w:rsidRPr="001A7D99"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A2171A">
              <w:rPr>
                <w:szCs w:val="28"/>
              </w:rPr>
              <w:t>(13,374)</w:t>
            </w:r>
          </w:p>
        </w:tc>
        <w:tc>
          <w:tcPr>
            <w:tcW w:w="180" w:type="dxa"/>
          </w:tcPr>
          <w:p w14:paraId="5F4280E8" w14:textId="77777777" w:rsidR="00660011" w:rsidRPr="001A7D9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5582CF6" w14:textId="3A86786B" w:rsidR="00660011" w:rsidRPr="006A2191"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Pr>
                <w:szCs w:val="28"/>
              </w:rPr>
              <w:t>(9,242)</w:t>
            </w:r>
          </w:p>
        </w:tc>
        <w:tc>
          <w:tcPr>
            <w:tcW w:w="180" w:type="dxa"/>
          </w:tcPr>
          <w:p w14:paraId="72C18353" w14:textId="77777777" w:rsidR="00660011" w:rsidRPr="001A7D9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4D7FC92" w14:textId="01657FB7" w:rsidR="00660011" w:rsidRPr="001A7D99"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A2171A">
              <w:rPr>
                <w:rFonts w:cs="Times New Roman"/>
              </w:rPr>
              <w:t>(13,349)</w:t>
            </w:r>
          </w:p>
        </w:tc>
        <w:tc>
          <w:tcPr>
            <w:tcW w:w="180" w:type="dxa"/>
          </w:tcPr>
          <w:p w14:paraId="6D01126D" w14:textId="77777777" w:rsidR="00660011" w:rsidRPr="001A7D9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D2CD1F0" w14:textId="01369CC9" w:rsidR="00660011" w:rsidRPr="001A7D9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(9,242)</w:t>
            </w:r>
          </w:p>
        </w:tc>
      </w:tr>
      <w:tr w:rsidR="00E25654" w:rsidRPr="000D1F45" w14:paraId="07D155E8" w14:textId="77777777" w:rsidTr="003B15E6">
        <w:trPr>
          <w:cantSplit/>
        </w:trPr>
        <w:tc>
          <w:tcPr>
            <w:tcW w:w="3870" w:type="dxa"/>
          </w:tcPr>
          <w:p w14:paraId="4050A9F2" w14:textId="486E5565" w:rsidR="00E25654" w:rsidRPr="00E9578E" w:rsidRDefault="00E25654"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E25654">
              <w:t xml:space="preserve">Decrease from the disposal of </w:t>
            </w:r>
            <w:r w:rsidR="00213A0C">
              <w:t>i</w:t>
            </w:r>
            <w:r w:rsidRPr="00E25654">
              <w:t>nvestment</w:t>
            </w:r>
          </w:p>
        </w:tc>
        <w:tc>
          <w:tcPr>
            <w:tcW w:w="1260" w:type="dxa"/>
          </w:tcPr>
          <w:p w14:paraId="719485E6" w14:textId="77777777" w:rsidR="00E25654" w:rsidRPr="00A2171A" w:rsidRDefault="00E25654"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69E1B25A" w14:textId="77777777" w:rsidR="00E25654" w:rsidRPr="001A7D99" w:rsidRDefault="00E25654"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8412D2" w14:textId="77777777" w:rsidR="00E25654" w:rsidRDefault="00E25654"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p>
        </w:tc>
        <w:tc>
          <w:tcPr>
            <w:tcW w:w="180" w:type="dxa"/>
          </w:tcPr>
          <w:p w14:paraId="6FD2B9E2" w14:textId="77777777" w:rsidR="00E25654" w:rsidRPr="001A7D99" w:rsidRDefault="00E25654"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2320AC4" w14:textId="77777777" w:rsidR="00E25654" w:rsidRPr="00A2171A" w:rsidRDefault="00E25654"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54D3B7D3" w14:textId="77777777" w:rsidR="00E25654" w:rsidRPr="001A7D99" w:rsidRDefault="00E25654"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9400374" w14:textId="77777777" w:rsidR="00E25654" w:rsidRDefault="00E25654"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E25654" w:rsidRPr="000D1F45" w14:paraId="03A35BD9" w14:textId="77777777" w:rsidTr="003B15E6">
        <w:trPr>
          <w:cantSplit/>
        </w:trPr>
        <w:tc>
          <w:tcPr>
            <w:tcW w:w="3870" w:type="dxa"/>
          </w:tcPr>
          <w:p w14:paraId="00812B61" w14:textId="69363043" w:rsidR="00E25654" w:rsidRPr="00E9578E" w:rsidRDefault="00E25654"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2"/>
            </w:pPr>
            <w:r w:rsidRPr="00E25654">
              <w:rPr>
                <w:rFonts w:cs="Times New Roman"/>
              </w:rPr>
              <w:t xml:space="preserve">in a </w:t>
            </w:r>
            <w:r w:rsidR="00213A0C">
              <w:rPr>
                <w:rFonts w:cs="Times New Roman"/>
              </w:rPr>
              <w:t>s</w:t>
            </w:r>
            <w:r w:rsidRPr="00E25654">
              <w:rPr>
                <w:rFonts w:cs="Times New Roman"/>
              </w:rPr>
              <w:t>ubsidiary</w:t>
            </w:r>
          </w:p>
        </w:tc>
        <w:tc>
          <w:tcPr>
            <w:tcW w:w="1260" w:type="dxa"/>
          </w:tcPr>
          <w:p w14:paraId="7669EB5F" w14:textId="26F7D402" w:rsidR="00E25654" w:rsidRPr="00A2171A" w:rsidRDefault="00E25654"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A2171A">
              <w:rPr>
                <w:szCs w:val="28"/>
              </w:rPr>
              <w:t>25</w:t>
            </w:r>
          </w:p>
        </w:tc>
        <w:tc>
          <w:tcPr>
            <w:tcW w:w="180" w:type="dxa"/>
          </w:tcPr>
          <w:p w14:paraId="58779220" w14:textId="77777777" w:rsidR="00E25654" w:rsidRPr="001A7D99" w:rsidRDefault="00E25654"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E2DA951" w14:textId="3960AD49" w:rsidR="00E25654" w:rsidRDefault="00E25654"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r>
              <w:rPr>
                <w:szCs w:val="28"/>
              </w:rPr>
              <w:t>-</w:t>
            </w:r>
          </w:p>
        </w:tc>
        <w:tc>
          <w:tcPr>
            <w:tcW w:w="180" w:type="dxa"/>
          </w:tcPr>
          <w:p w14:paraId="38C58482" w14:textId="77777777" w:rsidR="00E25654" w:rsidRPr="001A7D99" w:rsidRDefault="00E25654"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C794147" w14:textId="0C8D2ADE" w:rsidR="00E25654" w:rsidRPr="00A2171A" w:rsidRDefault="00E25654"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w:t>
            </w:r>
          </w:p>
        </w:tc>
        <w:tc>
          <w:tcPr>
            <w:tcW w:w="180" w:type="dxa"/>
          </w:tcPr>
          <w:p w14:paraId="22C9F04D" w14:textId="77777777" w:rsidR="00E25654" w:rsidRPr="001A7D99" w:rsidRDefault="00E25654"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8147398" w14:textId="1EB24DD5" w:rsidR="00E25654" w:rsidRDefault="00E25654"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w:t>
            </w:r>
          </w:p>
        </w:tc>
      </w:tr>
      <w:tr w:rsidR="00F06B5F" w:rsidRPr="000D1F45" w14:paraId="06346D41" w14:textId="77777777" w:rsidTr="003B15E6">
        <w:trPr>
          <w:cantSplit/>
        </w:trPr>
        <w:tc>
          <w:tcPr>
            <w:tcW w:w="3870" w:type="dxa"/>
          </w:tcPr>
          <w:p w14:paraId="0AF74E9C" w14:textId="77777777" w:rsidR="00F06B5F" w:rsidRPr="009D3180" w:rsidRDefault="00F06B5F" w:rsidP="00F06B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rPr>
              <w:t xml:space="preserve">At </w:t>
            </w:r>
            <w:r>
              <w:rPr>
                <w:b/>
                <w:bCs/>
              </w:rPr>
              <w:t>31 December</w:t>
            </w:r>
          </w:p>
        </w:tc>
        <w:tc>
          <w:tcPr>
            <w:tcW w:w="1260" w:type="dxa"/>
            <w:tcBorders>
              <w:top w:val="single" w:sz="4" w:space="0" w:color="auto"/>
              <w:bottom w:val="single" w:sz="4" w:space="0" w:color="auto"/>
            </w:tcBorders>
          </w:tcPr>
          <w:p w14:paraId="4C8F6A35" w14:textId="653136C8" w:rsidR="00F06B5F" w:rsidRPr="00F06B5F" w:rsidRDefault="00F06B5F" w:rsidP="00F06B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F06B5F">
              <w:rPr>
                <w:b/>
                <w:bCs/>
              </w:rPr>
              <w:t>(120,035)</w:t>
            </w:r>
          </w:p>
        </w:tc>
        <w:tc>
          <w:tcPr>
            <w:tcW w:w="180" w:type="dxa"/>
          </w:tcPr>
          <w:p w14:paraId="34EA4460" w14:textId="77777777" w:rsidR="00F06B5F" w:rsidRPr="00F06B5F" w:rsidRDefault="00F06B5F" w:rsidP="00F06B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1A4DDE6F" w14:textId="6A412871" w:rsidR="00F06B5F" w:rsidRPr="00F06B5F" w:rsidRDefault="00F06B5F" w:rsidP="00F06B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b/>
                <w:bCs/>
              </w:rPr>
            </w:pPr>
            <w:r w:rsidRPr="00F06B5F">
              <w:rPr>
                <w:b/>
                <w:bCs/>
              </w:rPr>
              <w:t>(106,686)</w:t>
            </w:r>
          </w:p>
        </w:tc>
        <w:tc>
          <w:tcPr>
            <w:tcW w:w="180" w:type="dxa"/>
          </w:tcPr>
          <w:p w14:paraId="385B0DB5" w14:textId="77777777" w:rsidR="00F06B5F" w:rsidRPr="00F06B5F" w:rsidRDefault="00F06B5F" w:rsidP="00F06B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1829BA3D" w14:textId="60B95B61" w:rsidR="00F06B5F" w:rsidRPr="00F06B5F" w:rsidRDefault="00F06B5F" w:rsidP="00F06B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F06B5F">
              <w:rPr>
                <w:b/>
                <w:bCs/>
              </w:rPr>
              <w:t>(120,035)</w:t>
            </w:r>
          </w:p>
        </w:tc>
        <w:tc>
          <w:tcPr>
            <w:tcW w:w="180" w:type="dxa"/>
          </w:tcPr>
          <w:p w14:paraId="13DA75B4" w14:textId="77777777" w:rsidR="00F06B5F" w:rsidRPr="00F06B5F" w:rsidRDefault="00F06B5F" w:rsidP="00F06B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3EE22F11" w14:textId="34AB4C95" w:rsidR="00F06B5F" w:rsidRPr="00F06B5F" w:rsidRDefault="00F06B5F" w:rsidP="00F06B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F06B5F">
              <w:rPr>
                <w:b/>
                <w:bCs/>
              </w:rPr>
              <w:t>(106,686)</w:t>
            </w:r>
          </w:p>
        </w:tc>
      </w:tr>
      <w:tr w:rsidR="00660011" w:rsidRPr="000D1F45" w14:paraId="3D69DD49" w14:textId="77777777" w:rsidTr="003B15E6">
        <w:trPr>
          <w:cantSplit/>
        </w:trPr>
        <w:tc>
          <w:tcPr>
            <w:tcW w:w="3870" w:type="dxa"/>
          </w:tcPr>
          <w:p w14:paraId="2450146E" w14:textId="77777777" w:rsidR="00660011" w:rsidRPr="00E25654"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
        </w:tc>
        <w:tc>
          <w:tcPr>
            <w:tcW w:w="1260" w:type="dxa"/>
            <w:tcBorders>
              <w:top w:val="single" w:sz="4" w:space="0" w:color="auto"/>
            </w:tcBorders>
          </w:tcPr>
          <w:p w14:paraId="2F2C942F" w14:textId="77777777" w:rsidR="00660011" w:rsidRPr="00E25654"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0" w:type="dxa"/>
          </w:tcPr>
          <w:p w14:paraId="5C3D88D8" w14:textId="77777777" w:rsidR="00660011" w:rsidRPr="00E25654"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3FB7A208" w14:textId="77777777" w:rsidR="00660011" w:rsidRPr="00E25654"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pPr>
          </w:p>
        </w:tc>
        <w:tc>
          <w:tcPr>
            <w:tcW w:w="180" w:type="dxa"/>
          </w:tcPr>
          <w:p w14:paraId="02CFE567" w14:textId="77777777" w:rsidR="00660011" w:rsidRPr="00E25654"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7CA04162" w14:textId="77777777" w:rsidR="00660011" w:rsidRPr="00E25654"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2AF949D0" w14:textId="77777777" w:rsidR="00660011" w:rsidRPr="00E25654"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389168AF" w14:textId="77777777" w:rsidR="00660011" w:rsidRPr="00E25654"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pPr>
          </w:p>
        </w:tc>
      </w:tr>
      <w:tr w:rsidR="00660011" w:rsidRPr="000D1F45" w14:paraId="1C9A5F52" w14:textId="77777777" w:rsidTr="003B15E6">
        <w:trPr>
          <w:cantSplit/>
        </w:trPr>
        <w:tc>
          <w:tcPr>
            <w:tcW w:w="3870" w:type="dxa"/>
          </w:tcPr>
          <w:p w14:paraId="215B1FF3"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Pr>
                <w:b/>
                <w:bCs/>
                <w:i/>
                <w:iCs/>
              </w:rPr>
              <w:t>Allowance for i</w:t>
            </w:r>
            <w:r w:rsidRPr="00C17EBE">
              <w:rPr>
                <w:b/>
                <w:bCs/>
                <w:i/>
                <w:iCs/>
              </w:rPr>
              <w:t>mpairment losses</w:t>
            </w:r>
          </w:p>
        </w:tc>
        <w:tc>
          <w:tcPr>
            <w:tcW w:w="1260" w:type="dxa"/>
          </w:tcPr>
          <w:p w14:paraId="3FE56C5E"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5F7B29BD"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FD1E77"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p>
        </w:tc>
        <w:tc>
          <w:tcPr>
            <w:tcW w:w="180" w:type="dxa"/>
          </w:tcPr>
          <w:p w14:paraId="138676CD"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8885976"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11DCC62F"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DABA308"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660011" w:rsidRPr="000D1F45" w14:paraId="0FB69743" w14:textId="77777777" w:rsidTr="00A2171A">
        <w:trPr>
          <w:cantSplit/>
        </w:trPr>
        <w:tc>
          <w:tcPr>
            <w:tcW w:w="3870" w:type="dxa"/>
          </w:tcPr>
          <w:p w14:paraId="69479877"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C17EBE">
              <w:t>At 1 January</w:t>
            </w:r>
          </w:p>
        </w:tc>
        <w:tc>
          <w:tcPr>
            <w:tcW w:w="1260" w:type="dxa"/>
          </w:tcPr>
          <w:p w14:paraId="7AB0F899" w14:textId="11EF937D" w:rsidR="00660011" w:rsidRPr="00E176E1" w:rsidRDefault="00C4745E"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E176E1">
              <w:rPr>
                <w:szCs w:val="28"/>
              </w:rPr>
              <w:t>(</w:t>
            </w:r>
            <w:r>
              <w:rPr>
                <w:szCs w:val="28"/>
              </w:rPr>
              <w:t>166,505</w:t>
            </w:r>
            <w:r w:rsidRPr="00E176E1">
              <w:rPr>
                <w:szCs w:val="28"/>
              </w:rPr>
              <w:t>)</w:t>
            </w:r>
          </w:p>
        </w:tc>
        <w:tc>
          <w:tcPr>
            <w:tcW w:w="180" w:type="dxa"/>
          </w:tcPr>
          <w:p w14:paraId="723E10F2" w14:textId="77777777" w:rsidR="00660011" w:rsidRPr="00E176E1"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21D0E6C" w14:textId="6EDFCC53" w:rsidR="00660011" w:rsidRPr="006A2191"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E176E1">
              <w:rPr>
                <w:szCs w:val="28"/>
              </w:rPr>
              <w:t>(166,505)</w:t>
            </w:r>
          </w:p>
        </w:tc>
        <w:tc>
          <w:tcPr>
            <w:tcW w:w="180" w:type="dxa"/>
          </w:tcPr>
          <w:p w14:paraId="3FBF1E79" w14:textId="77777777" w:rsidR="00660011" w:rsidRPr="00E176E1"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200EE9C" w14:textId="339A67FA" w:rsidR="00660011" w:rsidRPr="00E176E1" w:rsidRDefault="00C4745E"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E176E1">
              <w:rPr>
                <w:szCs w:val="28"/>
              </w:rPr>
              <w:t>(</w:t>
            </w:r>
            <w:r>
              <w:rPr>
                <w:szCs w:val="28"/>
              </w:rPr>
              <w:t>166,505</w:t>
            </w:r>
            <w:r w:rsidRPr="00E176E1">
              <w:rPr>
                <w:szCs w:val="28"/>
              </w:rPr>
              <w:t>)</w:t>
            </w:r>
          </w:p>
        </w:tc>
        <w:tc>
          <w:tcPr>
            <w:tcW w:w="180" w:type="dxa"/>
          </w:tcPr>
          <w:p w14:paraId="18CEAAAB"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B762D59" w14:textId="05500D7D"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E176E1">
              <w:rPr>
                <w:rFonts w:cs="Times New Roman"/>
              </w:rPr>
              <w:t>(166,505)</w:t>
            </w:r>
          </w:p>
        </w:tc>
      </w:tr>
      <w:tr w:rsidR="00A2171A" w:rsidRPr="000D1F45" w14:paraId="42DA5F9F" w14:textId="77777777" w:rsidTr="00A2171A">
        <w:trPr>
          <w:cantSplit/>
        </w:trPr>
        <w:tc>
          <w:tcPr>
            <w:tcW w:w="3870" w:type="dxa"/>
          </w:tcPr>
          <w:p w14:paraId="5A767863" w14:textId="6046A7A1" w:rsidR="00A2171A" w:rsidRPr="00C17EBE" w:rsidRDefault="00A2171A" w:rsidP="00A217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Transfer from real estate development</w:t>
            </w:r>
          </w:p>
        </w:tc>
        <w:tc>
          <w:tcPr>
            <w:tcW w:w="1260" w:type="dxa"/>
          </w:tcPr>
          <w:p w14:paraId="0DF564BB" w14:textId="77777777" w:rsidR="00A2171A" w:rsidRPr="00E176E1" w:rsidRDefault="00A2171A" w:rsidP="00A217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1A260997" w14:textId="77777777" w:rsidR="00A2171A" w:rsidRPr="00E176E1" w:rsidRDefault="00A2171A" w:rsidP="00A217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04AAD6A" w14:textId="77777777" w:rsidR="00A2171A" w:rsidRPr="00E176E1" w:rsidRDefault="00A2171A" w:rsidP="00A217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p>
        </w:tc>
        <w:tc>
          <w:tcPr>
            <w:tcW w:w="180" w:type="dxa"/>
          </w:tcPr>
          <w:p w14:paraId="0BEB80E5" w14:textId="77777777" w:rsidR="00A2171A" w:rsidRPr="00E176E1" w:rsidRDefault="00A2171A" w:rsidP="00A217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4BC8C4F" w14:textId="77777777" w:rsidR="00A2171A" w:rsidRPr="00E176E1" w:rsidRDefault="00A2171A" w:rsidP="00A217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p>
        </w:tc>
        <w:tc>
          <w:tcPr>
            <w:tcW w:w="180" w:type="dxa"/>
          </w:tcPr>
          <w:p w14:paraId="305F989A" w14:textId="77777777" w:rsidR="00A2171A" w:rsidRPr="00B42CE9" w:rsidRDefault="00A2171A" w:rsidP="00A217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E6E26FB" w14:textId="77777777" w:rsidR="00A2171A" w:rsidRPr="00E176E1" w:rsidRDefault="00A2171A" w:rsidP="00A217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A2171A" w:rsidRPr="000D1F45" w14:paraId="115C784E" w14:textId="77777777" w:rsidTr="00A2171A">
        <w:trPr>
          <w:cantSplit/>
        </w:trPr>
        <w:tc>
          <w:tcPr>
            <w:tcW w:w="3870" w:type="dxa"/>
          </w:tcPr>
          <w:p w14:paraId="19E37EA2" w14:textId="1199AF5F" w:rsidR="00A2171A" w:rsidRPr="00C17EBE" w:rsidRDefault="00A2171A" w:rsidP="00A217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2"/>
            </w:pPr>
            <w:r>
              <w:t>for sale</w:t>
            </w:r>
          </w:p>
        </w:tc>
        <w:tc>
          <w:tcPr>
            <w:tcW w:w="1260" w:type="dxa"/>
            <w:tcBorders>
              <w:bottom w:val="single" w:sz="4" w:space="0" w:color="auto"/>
            </w:tcBorders>
          </w:tcPr>
          <w:p w14:paraId="477DCB0B" w14:textId="05EC96B3" w:rsidR="00A2171A" w:rsidRPr="00E176E1" w:rsidRDefault="00A2171A" w:rsidP="00A217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A2171A">
              <w:rPr>
                <w:szCs w:val="28"/>
              </w:rPr>
              <w:t>(170,763)</w:t>
            </w:r>
          </w:p>
        </w:tc>
        <w:tc>
          <w:tcPr>
            <w:tcW w:w="180" w:type="dxa"/>
          </w:tcPr>
          <w:p w14:paraId="3FE335B2" w14:textId="77777777" w:rsidR="00A2171A" w:rsidRPr="00E176E1" w:rsidRDefault="00A2171A" w:rsidP="00A217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0A8FB932" w14:textId="63097575" w:rsidR="00A2171A" w:rsidRPr="00E176E1" w:rsidRDefault="00A2171A" w:rsidP="00A217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r>
              <w:rPr>
                <w:szCs w:val="28"/>
              </w:rPr>
              <w:t>-</w:t>
            </w:r>
          </w:p>
        </w:tc>
        <w:tc>
          <w:tcPr>
            <w:tcW w:w="180" w:type="dxa"/>
          </w:tcPr>
          <w:p w14:paraId="46C06A3C" w14:textId="77777777" w:rsidR="00A2171A" w:rsidRPr="00E176E1" w:rsidRDefault="00A2171A" w:rsidP="00A217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EB86D0A" w14:textId="508A41C1" w:rsidR="00A2171A" w:rsidRPr="00E176E1" w:rsidRDefault="00A2171A" w:rsidP="00A217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sidRPr="00A2171A">
              <w:rPr>
                <w:szCs w:val="28"/>
              </w:rPr>
              <w:t>(170,763)</w:t>
            </w:r>
          </w:p>
        </w:tc>
        <w:tc>
          <w:tcPr>
            <w:tcW w:w="180" w:type="dxa"/>
          </w:tcPr>
          <w:p w14:paraId="643C1264" w14:textId="77777777" w:rsidR="00A2171A" w:rsidRPr="00B42CE9" w:rsidRDefault="00A2171A" w:rsidP="00A217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6F9A6689" w14:textId="7CEBFC5E" w:rsidR="00A2171A" w:rsidRPr="00E176E1" w:rsidRDefault="00A2171A" w:rsidP="00A2171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w:t>
            </w:r>
          </w:p>
        </w:tc>
      </w:tr>
      <w:tr w:rsidR="00660011" w:rsidRPr="007146E7" w14:paraId="7AA12C78" w14:textId="77777777" w:rsidTr="00A2171A">
        <w:trPr>
          <w:cantSplit/>
        </w:trPr>
        <w:tc>
          <w:tcPr>
            <w:tcW w:w="3870" w:type="dxa"/>
          </w:tcPr>
          <w:p w14:paraId="6AD59657" w14:textId="77777777" w:rsidR="00660011" w:rsidRPr="009D3180"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C17EBE">
              <w:rPr>
                <w:b/>
                <w:bCs/>
              </w:rPr>
              <w:t>At 31 December</w:t>
            </w:r>
          </w:p>
        </w:tc>
        <w:tc>
          <w:tcPr>
            <w:tcW w:w="1260" w:type="dxa"/>
            <w:tcBorders>
              <w:top w:val="single" w:sz="4" w:space="0" w:color="auto"/>
              <w:bottom w:val="single" w:sz="4" w:space="0" w:color="auto"/>
            </w:tcBorders>
          </w:tcPr>
          <w:p w14:paraId="1EF57FDE" w14:textId="10629552" w:rsidR="00660011" w:rsidRPr="001A7D99"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A2171A">
              <w:rPr>
                <w:b/>
                <w:bCs/>
                <w:szCs w:val="28"/>
              </w:rPr>
              <w:t>(337,268)</w:t>
            </w:r>
          </w:p>
        </w:tc>
        <w:tc>
          <w:tcPr>
            <w:tcW w:w="180" w:type="dxa"/>
          </w:tcPr>
          <w:p w14:paraId="4B372FA7" w14:textId="77777777" w:rsidR="00660011" w:rsidRPr="001A7D9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1F2C08DD" w14:textId="34E99534" w:rsidR="00660011" w:rsidRPr="006A2191"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b/>
                <w:bCs/>
              </w:rPr>
            </w:pPr>
            <w:r>
              <w:rPr>
                <w:b/>
                <w:bCs/>
                <w:szCs w:val="28"/>
              </w:rPr>
              <w:t>(166,505)</w:t>
            </w:r>
          </w:p>
        </w:tc>
        <w:tc>
          <w:tcPr>
            <w:tcW w:w="180" w:type="dxa"/>
          </w:tcPr>
          <w:p w14:paraId="775CCF0A" w14:textId="77777777" w:rsidR="00660011" w:rsidRPr="001A7D9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3E7F9AC9" w14:textId="33C7029B" w:rsidR="00660011" w:rsidRPr="007146E7"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A2171A">
              <w:rPr>
                <w:rFonts w:cs="Times New Roman"/>
                <w:b/>
                <w:bCs/>
              </w:rPr>
              <w:t>(337,268)</w:t>
            </w:r>
          </w:p>
        </w:tc>
        <w:tc>
          <w:tcPr>
            <w:tcW w:w="180" w:type="dxa"/>
          </w:tcPr>
          <w:p w14:paraId="4061D714" w14:textId="77777777" w:rsidR="00660011" w:rsidRPr="007146E7"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0484EDBD" w14:textId="16197B65" w:rsidR="00660011" w:rsidRPr="007146E7"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b/>
                <w:bCs/>
                <w:szCs w:val="28"/>
              </w:rPr>
              <w:t>(166,505)</w:t>
            </w:r>
          </w:p>
        </w:tc>
      </w:tr>
      <w:tr w:rsidR="00A2171A" w:rsidRPr="000D1F45" w14:paraId="6C768870" w14:textId="77777777" w:rsidTr="00E25654">
        <w:trPr>
          <w:cantSplit/>
          <w:trHeight w:val="109"/>
        </w:trPr>
        <w:tc>
          <w:tcPr>
            <w:tcW w:w="3870" w:type="dxa"/>
          </w:tcPr>
          <w:p w14:paraId="33F57D3D" w14:textId="77777777" w:rsidR="00A2171A" w:rsidRPr="00E25654" w:rsidRDefault="00A2171A" w:rsidP="00E25654">
            <w:pPr>
              <w:rPr>
                <w:rFonts w:ascii="Times New Roman" w:hAnsi="Times New Roman" w:cs="Times New Roman"/>
                <w:sz w:val="22"/>
                <w:szCs w:val="22"/>
              </w:rPr>
            </w:pPr>
          </w:p>
        </w:tc>
        <w:tc>
          <w:tcPr>
            <w:tcW w:w="1260" w:type="dxa"/>
            <w:tcBorders>
              <w:top w:val="single" w:sz="4" w:space="0" w:color="auto"/>
            </w:tcBorders>
          </w:tcPr>
          <w:p w14:paraId="6BD264E6" w14:textId="77777777" w:rsidR="00A2171A" w:rsidRPr="00E25654"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0" w:type="dxa"/>
          </w:tcPr>
          <w:p w14:paraId="0175C04C" w14:textId="77777777" w:rsidR="00A2171A" w:rsidRPr="00E25654"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1D5ED716" w14:textId="77777777" w:rsidR="00A2171A" w:rsidRPr="00E25654"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pPr>
          </w:p>
        </w:tc>
        <w:tc>
          <w:tcPr>
            <w:tcW w:w="180" w:type="dxa"/>
          </w:tcPr>
          <w:p w14:paraId="5A6E38AA" w14:textId="77777777" w:rsidR="00A2171A" w:rsidRPr="00E25654"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5180B6A6" w14:textId="77777777" w:rsidR="00A2171A" w:rsidRPr="00E25654"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51EBDB37" w14:textId="77777777" w:rsidR="00A2171A" w:rsidRPr="00E25654"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6045AFCF" w14:textId="77777777" w:rsidR="00A2171A" w:rsidRPr="00E25654"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pPr>
          </w:p>
        </w:tc>
      </w:tr>
      <w:tr w:rsidR="00660011" w:rsidRPr="000D1F45" w14:paraId="21400F21" w14:textId="77777777" w:rsidTr="003B15E6">
        <w:trPr>
          <w:cantSplit/>
        </w:trPr>
        <w:tc>
          <w:tcPr>
            <w:tcW w:w="3870" w:type="dxa"/>
          </w:tcPr>
          <w:p w14:paraId="5CC60C28" w14:textId="77777777" w:rsidR="00660011" w:rsidRPr="009D3180"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i/>
                <w:iCs/>
              </w:rPr>
              <w:t>Net book value</w:t>
            </w:r>
          </w:p>
        </w:tc>
        <w:tc>
          <w:tcPr>
            <w:tcW w:w="1260" w:type="dxa"/>
          </w:tcPr>
          <w:p w14:paraId="34CD3F29"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40FCDF90"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0195EB8"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p>
        </w:tc>
        <w:tc>
          <w:tcPr>
            <w:tcW w:w="180" w:type="dxa"/>
          </w:tcPr>
          <w:p w14:paraId="285396A8"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9C76E65"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62E2D77B"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3716BC4"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660011" w:rsidRPr="000D1F45" w14:paraId="513D8D79" w14:textId="77777777" w:rsidTr="003B15E6">
        <w:trPr>
          <w:cantSplit/>
        </w:trPr>
        <w:tc>
          <w:tcPr>
            <w:tcW w:w="3870" w:type="dxa"/>
          </w:tcPr>
          <w:p w14:paraId="31911F0F" w14:textId="77777777" w:rsidR="00660011" w:rsidRPr="009D3180"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rPr>
              <w:t>At 1 January</w:t>
            </w:r>
          </w:p>
        </w:tc>
        <w:tc>
          <w:tcPr>
            <w:tcW w:w="1260" w:type="dxa"/>
            <w:tcBorders>
              <w:bottom w:val="double" w:sz="4" w:space="0" w:color="auto"/>
            </w:tcBorders>
          </w:tcPr>
          <w:p w14:paraId="27615386" w14:textId="142F8565" w:rsidR="00660011" w:rsidRPr="00D01A43" w:rsidRDefault="00C4745E"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D01A43">
              <w:rPr>
                <w:b/>
                <w:bCs/>
                <w:szCs w:val="28"/>
              </w:rPr>
              <w:t>19</w:t>
            </w:r>
            <w:r w:rsidR="00D87F8D">
              <w:rPr>
                <w:b/>
                <w:bCs/>
                <w:szCs w:val="28"/>
              </w:rPr>
              <w:t>7</w:t>
            </w:r>
            <w:r w:rsidRPr="00D01A43">
              <w:rPr>
                <w:b/>
                <w:bCs/>
                <w:szCs w:val="28"/>
              </w:rPr>
              <w:t>,75</w:t>
            </w:r>
            <w:r w:rsidR="00D87F8D">
              <w:rPr>
                <w:b/>
                <w:bCs/>
                <w:szCs w:val="28"/>
              </w:rPr>
              <w:t>4</w:t>
            </w:r>
          </w:p>
        </w:tc>
        <w:tc>
          <w:tcPr>
            <w:tcW w:w="180" w:type="dxa"/>
          </w:tcPr>
          <w:p w14:paraId="5BCE03AF" w14:textId="77777777" w:rsidR="00660011" w:rsidRPr="00EB48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tcPr>
          <w:p w14:paraId="09703FC5" w14:textId="2A61D460" w:rsidR="00660011" w:rsidRPr="00EB48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b/>
                <w:bCs/>
                <w:szCs w:val="28"/>
              </w:rPr>
            </w:pPr>
            <w:r>
              <w:rPr>
                <w:b/>
                <w:bCs/>
                <w:szCs w:val="28"/>
              </w:rPr>
              <w:t>160,367</w:t>
            </w:r>
          </w:p>
        </w:tc>
        <w:tc>
          <w:tcPr>
            <w:tcW w:w="180" w:type="dxa"/>
          </w:tcPr>
          <w:p w14:paraId="324B3153" w14:textId="77777777" w:rsidR="00660011" w:rsidRPr="00EB48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tcPr>
          <w:p w14:paraId="09AFFEF1" w14:textId="1B9F1A35" w:rsidR="00660011" w:rsidRPr="00D01A43" w:rsidRDefault="00C4745E"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Cordia New"/>
                <w:b/>
                <w:bCs/>
                <w:cs/>
              </w:rPr>
            </w:pPr>
            <w:r w:rsidRPr="00D01A43">
              <w:rPr>
                <w:rFonts w:cs="Times New Roman"/>
                <w:b/>
                <w:bCs/>
              </w:rPr>
              <w:t>197,75</w:t>
            </w:r>
            <w:r w:rsidR="00D87F8D">
              <w:rPr>
                <w:rFonts w:cs="Times New Roman"/>
                <w:b/>
                <w:bCs/>
              </w:rPr>
              <w:t>4</w:t>
            </w:r>
          </w:p>
        </w:tc>
        <w:tc>
          <w:tcPr>
            <w:tcW w:w="180" w:type="dxa"/>
          </w:tcPr>
          <w:p w14:paraId="3FD42976" w14:textId="77777777" w:rsidR="00660011" w:rsidRPr="00EB48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tcPr>
          <w:p w14:paraId="49475967" w14:textId="0399A1BF" w:rsidR="00660011" w:rsidRPr="00EB48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160,367</w:t>
            </w:r>
          </w:p>
        </w:tc>
      </w:tr>
      <w:tr w:rsidR="00660011" w:rsidRPr="000D1F45" w14:paraId="3F2EE069" w14:textId="77777777" w:rsidTr="003B15E6">
        <w:trPr>
          <w:cantSplit/>
        </w:trPr>
        <w:tc>
          <w:tcPr>
            <w:tcW w:w="3870" w:type="dxa"/>
          </w:tcPr>
          <w:p w14:paraId="4169389E" w14:textId="77777777" w:rsidR="00660011" w:rsidRPr="009D3180"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rPr>
              <w:t xml:space="preserve">At </w:t>
            </w:r>
            <w:r>
              <w:rPr>
                <w:b/>
                <w:bCs/>
              </w:rPr>
              <w:t>31 December</w:t>
            </w:r>
          </w:p>
        </w:tc>
        <w:tc>
          <w:tcPr>
            <w:tcW w:w="1260" w:type="dxa"/>
            <w:tcBorders>
              <w:top w:val="double" w:sz="4" w:space="0" w:color="auto"/>
              <w:bottom w:val="double" w:sz="4" w:space="0" w:color="auto"/>
            </w:tcBorders>
          </w:tcPr>
          <w:p w14:paraId="7CADE12F" w14:textId="5B446A53" w:rsidR="00660011" w:rsidRPr="001A7D99"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A2171A">
              <w:rPr>
                <w:b/>
                <w:bCs/>
                <w:szCs w:val="28"/>
              </w:rPr>
              <w:t>197,092</w:t>
            </w:r>
          </w:p>
        </w:tc>
        <w:tc>
          <w:tcPr>
            <w:tcW w:w="180" w:type="dxa"/>
          </w:tcPr>
          <w:p w14:paraId="35A4B578" w14:textId="77777777" w:rsidR="00660011" w:rsidRPr="001A7D9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bottom w:val="double" w:sz="4" w:space="0" w:color="auto"/>
            </w:tcBorders>
          </w:tcPr>
          <w:p w14:paraId="0AD29DEE" w14:textId="4245EDD5" w:rsidR="00660011" w:rsidRPr="001A7D9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b/>
                <w:bCs/>
                <w:szCs w:val="28"/>
              </w:rPr>
            </w:pPr>
            <w:r>
              <w:rPr>
                <w:b/>
                <w:bCs/>
                <w:szCs w:val="28"/>
              </w:rPr>
              <w:t>197,75</w:t>
            </w:r>
            <w:r w:rsidR="00D87F8D">
              <w:rPr>
                <w:b/>
                <w:bCs/>
                <w:szCs w:val="28"/>
              </w:rPr>
              <w:t>4</w:t>
            </w:r>
          </w:p>
        </w:tc>
        <w:tc>
          <w:tcPr>
            <w:tcW w:w="180" w:type="dxa"/>
          </w:tcPr>
          <w:p w14:paraId="4D016510" w14:textId="77777777" w:rsidR="00660011" w:rsidRPr="001A7D9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bottom w:val="double" w:sz="4" w:space="0" w:color="auto"/>
            </w:tcBorders>
          </w:tcPr>
          <w:p w14:paraId="498EFA18" w14:textId="06FCFA7A" w:rsidR="00660011" w:rsidRPr="007146E7" w:rsidRDefault="00A2171A"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A2171A">
              <w:rPr>
                <w:rFonts w:cs="Times New Roman"/>
                <w:b/>
                <w:bCs/>
              </w:rPr>
              <w:t>197,092</w:t>
            </w:r>
          </w:p>
        </w:tc>
        <w:tc>
          <w:tcPr>
            <w:tcW w:w="180" w:type="dxa"/>
          </w:tcPr>
          <w:p w14:paraId="0D1D380C" w14:textId="77777777" w:rsidR="00660011" w:rsidRPr="001A7D9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bottom w:val="double" w:sz="4" w:space="0" w:color="auto"/>
            </w:tcBorders>
          </w:tcPr>
          <w:p w14:paraId="34FBE938" w14:textId="7AC4D859" w:rsidR="00660011" w:rsidRPr="007146E7"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197,754</w:t>
            </w:r>
          </w:p>
        </w:tc>
      </w:tr>
    </w:tbl>
    <w:p w14:paraId="0463F889" w14:textId="77777777" w:rsidR="00F34AD3" w:rsidRPr="00E25654" w:rsidRDefault="00F34AD3" w:rsidP="00E25654">
      <w:pPr>
        <w:rPr>
          <w:rFonts w:ascii="Times New Roman" w:hAnsi="Times New Roman" w:cs="Times New Roman"/>
          <w:sz w:val="22"/>
          <w:szCs w:val="22"/>
        </w:rPr>
      </w:pPr>
    </w:p>
    <w:p w14:paraId="0A4251D3" w14:textId="34F38671" w:rsidR="00CC216C" w:rsidRDefault="00CC216C" w:rsidP="00CC216C">
      <w:pPr>
        <w:spacing w:line="240" w:lineRule="auto"/>
        <w:ind w:left="540"/>
        <w:rPr>
          <w:rFonts w:ascii="Times New Roman" w:hAnsi="Times New Roman" w:cs="Times New Roman"/>
          <w:sz w:val="22"/>
          <w:szCs w:val="22"/>
        </w:rPr>
      </w:pPr>
      <w:r>
        <w:rPr>
          <w:rFonts w:ascii="Times New Roman" w:hAnsi="Times New Roman" w:cs="Times New Roman"/>
          <w:sz w:val="22"/>
          <w:szCs w:val="22"/>
        </w:rPr>
        <w:t>Information relating to leases are disclosed in note 1</w:t>
      </w:r>
      <w:r w:rsidR="00E25654">
        <w:rPr>
          <w:rFonts w:ascii="Times New Roman" w:hAnsi="Times New Roman" w:cs="Cordia New"/>
          <w:sz w:val="22"/>
          <w:szCs w:val="22"/>
        </w:rPr>
        <w:t>4</w:t>
      </w:r>
      <w:r>
        <w:rPr>
          <w:rFonts w:ascii="Times New Roman" w:hAnsi="Times New Roman" w:cs="Times New Roman"/>
          <w:sz w:val="22"/>
          <w:szCs w:val="22"/>
        </w:rPr>
        <w:t xml:space="preserve"> to the financial statements.</w:t>
      </w:r>
    </w:p>
    <w:p w14:paraId="2D49CC04" w14:textId="77777777" w:rsidR="00CC216C" w:rsidRPr="00E25654" w:rsidRDefault="00CC216C" w:rsidP="00E25654">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FB57BC" w:rsidRPr="000D1F45" w14:paraId="37C99C96" w14:textId="77777777" w:rsidTr="00F90487">
        <w:trPr>
          <w:cantSplit/>
        </w:trPr>
        <w:tc>
          <w:tcPr>
            <w:tcW w:w="3870" w:type="dxa"/>
          </w:tcPr>
          <w:p w14:paraId="796FE45C" w14:textId="77777777" w:rsidR="00FB57BC" w:rsidRDefault="00FB57B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2610" w:type="dxa"/>
            <w:gridSpan w:val="3"/>
          </w:tcPr>
          <w:p w14:paraId="59AA2C76" w14:textId="21ED205A" w:rsidR="00FB57BC" w:rsidRPr="003363BF"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70789796" w14:textId="77777777" w:rsidR="00FB57BC" w:rsidRPr="003363BF"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rPr>
            </w:pPr>
          </w:p>
        </w:tc>
        <w:tc>
          <w:tcPr>
            <w:tcW w:w="2520" w:type="dxa"/>
            <w:gridSpan w:val="3"/>
          </w:tcPr>
          <w:p w14:paraId="5D5C44D6" w14:textId="77777777" w:rsidR="00FB57BC" w:rsidRPr="000A529C"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F3207">
              <w:rPr>
                <w:rFonts w:cs="Times New Roman"/>
                <w:b/>
                <w:bCs/>
              </w:rPr>
              <w:t>Separate</w:t>
            </w:r>
          </w:p>
        </w:tc>
      </w:tr>
      <w:tr w:rsidR="00FB57BC" w:rsidRPr="000D1F45" w14:paraId="010F8478" w14:textId="77777777" w:rsidTr="00F90487">
        <w:trPr>
          <w:cantSplit/>
        </w:trPr>
        <w:tc>
          <w:tcPr>
            <w:tcW w:w="3870" w:type="dxa"/>
          </w:tcPr>
          <w:p w14:paraId="4C88EDF9" w14:textId="77777777" w:rsidR="00FB57BC" w:rsidRDefault="00FB57B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2610" w:type="dxa"/>
            <w:gridSpan w:val="3"/>
          </w:tcPr>
          <w:p w14:paraId="7722E394" w14:textId="44A3CB53" w:rsidR="00FB57BC" w:rsidRPr="003363BF"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b/>
                <w:bCs/>
              </w:rPr>
            </w:pPr>
            <w:r>
              <w:rPr>
                <w:rFonts w:cs="Times New Roman"/>
                <w:b/>
                <w:bCs/>
              </w:rPr>
              <w:t>financial statements</w:t>
            </w:r>
          </w:p>
        </w:tc>
        <w:tc>
          <w:tcPr>
            <w:tcW w:w="180" w:type="dxa"/>
          </w:tcPr>
          <w:p w14:paraId="1081A9C4" w14:textId="77777777" w:rsidR="00FB57BC" w:rsidRPr="003363BF"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rPr>
            </w:pPr>
          </w:p>
        </w:tc>
        <w:tc>
          <w:tcPr>
            <w:tcW w:w="2520" w:type="dxa"/>
            <w:gridSpan w:val="3"/>
          </w:tcPr>
          <w:p w14:paraId="595A8790" w14:textId="77777777" w:rsidR="00FB57BC" w:rsidRPr="000A529C"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F3207">
              <w:rPr>
                <w:rFonts w:cs="Times New Roman"/>
                <w:b/>
                <w:bCs/>
              </w:rPr>
              <w:t>financial statements</w:t>
            </w:r>
          </w:p>
        </w:tc>
      </w:tr>
      <w:tr w:rsidR="00660011" w:rsidRPr="000D1F45" w14:paraId="1808F472" w14:textId="77777777" w:rsidTr="00CE596C">
        <w:trPr>
          <w:cantSplit/>
        </w:trPr>
        <w:tc>
          <w:tcPr>
            <w:tcW w:w="3870" w:type="dxa"/>
          </w:tcPr>
          <w:p w14:paraId="4B59AB50" w14:textId="77777777" w:rsidR="00660011"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r>
              <w:rPr>
                <w:b/>
                <w:bCs/>
                <w:i/>
                <w:iCs/>
              </w:rPr>
              <w:t>For the y</w:t>
            </w:r>
            <w:r w:rsidRPr="00F34AD3">
              <w:rPr>
                <w:b/>
                <w:bCs/>
                <w:i/>
                <w:iCs/>
              </w:rPr>
              <w:t>ear ended 31 December</w:t>
            </w:r>
          </w:p>
        </w:tc>
        <w:tc>
          <w:tcPr>
            <w:tcW w:w="1260" w:type="dxa"/>
          </w:tcPr>
          <w:p w14:paraId="4A0DECFC" w14:textId="76BDF332" w:rsidR="00660011" w:rsidRPr="000A529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4</w:t>
            </w:r>
          </w:p>
        </w:tc>
        <w:tc>
          <w:tcPr>
            <w:tcW w:w="180" w:type="dxa"/>
          </w:tcPr>
          <w:p w14:paraId="13496B72" w14:textId="77777777" w:rsidR="00660011" w:rsidRPr="000A529C" w:rsidRDefault="00660011" w:rsidP="0066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02ABBD79" w14:textId="3E4D559B" w:rsidR="00660011" w:rsidRPr="000A529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3</w:t>
            </w:r>
          </w:p>
        </w:tc>
        <w:tc>
          <w:tcPr>
            <w:tcW w:w="180" w:type="dxa"/>
          </w:tcPr>
          <w:p w14:paraId="11908242" w14:textId="77777777" w:rsidR="00660011" w:rsidRPr="000A529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6FE1D366" w14:textId="4D1BD87A" w:rsidR="00660011" w:rsidRPr="000A529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4</w:t>
            </w:r>
          </w:p>
        </w:tc>
        <w:tc>
          <w:tcPr>
            <w:tcW w:w="180" w:type="dxa"/>
          </w:tcPr>
          <w:p w14:paraId="4577F474" w14:textId="77777777" w:rsidR="00660011" w:rsidRPr="000A529C" w:rsidRDefault="00660011" w:rsidP="0066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5E9DE7C" w14:textId="5891883C" w:rsidR="00660011" w:rsidRPr="000A529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3</w:t>
            </w:r>
          </w:p>
        </w:tc>
      </w:tr>
      <w:tr w:rsidR="00660011" w:rsidRPr="000D1F45" w14:paraId="2DB1543D" w14:textId="77777777" w:rsidTr="009260BD">
        <w:trPr>
          <w:cantSplit/>
        </w:trPr>
        <w:tc>
          <w:tcPr>
            <w:tcW w:w="3870" w:type="dxa"/>
          </w:tcPr>
          <w:p w14:paraId="2A967223" w14:textId="77777777" w:rsidR="00660011" w:rsidRPr="009D3180"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68A56F72" w14:textId="77777777" w:rsidR="00660011" w:rsidRPr="00D675DD" w:rsidRDefault="00660011" w:rsidP="0066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660011" w:rsidRPr="000D1F45" w14:paraId="75847F88" w14:textId="77777777" w:rsidTr="009260BD">
        <w:trPr>
          <w:cantSplit/>
        </w:trPr>
        <w:tc>
          <w:tcPr>
            <w:tcW w:w="3870" w:type="dxa"/>
          </w:tcPr>
          <w:p w14:paraId="06F96A40" w14:textId="77777777" w:rsidR="00660011" w:rsidRPr="009D3180"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F34AD3">
              <w:rPr>
                <w:rFonts w:cs="Times New Roman"/>
                <w:b/>
                <w:bCs/>
                <w:i/>
                <w:iCs/>
              </w:rPr>
              <w:t>Amounts recognised in profit or loss</w:t>
            </w:r>
          </w:p>
        </w:tc>
        <w:tc>
          <w:tcPr>
            <w:tcW w:w="5310" w:type="dxa"/>
            <w:gridSpan w:val="7"/>
          </w:tcPr>
          <w:p w14:paraId="296DD4AB" w14:textId="77777777" w:rsidR="00660011" w:rsidRPr="00D675DD" w:rsidRDefault="00660011" w:rsidP="0066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660011" w:rsidRPr="000D1F45" w14:paraId="19D818DB" w14:textId="77777777" w:rsidTr="00F45AF0">
        <w:trPr>
          <w:cantSplit/>
        </w:trPr>
        <w:tc>
          <w:tcPr>
            <w:tcW w:w="3870" w:type="dxa"/>
          </w:tcPr>
          <w:p w14:paraId="771D7552"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1A7D99">
              <w:t>Rental income</w:t>
            </w:r>
          </w:p>
        </w:tc>
        <w:tc>
          <w:tcPr>
            <w:tcW w:w="1260" w:type="dxa"/>
            <w:shd w:val="clear" w:color="auto" w:fill="auto"/>
          </w:tcPr>
          <w:p w14:paraId="402AC0CD" w14:textId="226E5E15" w:rsidR="00660011" w:rsidRPr="00B42CE9" w:rsidRDefault="00E25654"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E25654">
              <w:rPr>
                <w:szCs w:val="28"/>
              </w:rPr>
              <w:t>32,087</w:t>
            </w:r>
          </w:p>
        </w:tc>
        <w:tc>
          <w:tcPr>
            <w:tcW w:w="180" w:type="dxa"/>
            <w:shd w:val="clear" w:color="auto" w:fill="auto"/>
          </w:tcPr>
          <w:p w14:paraId="4333559C"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2368130C" w14:textId="4D5744D5" w:rsidR="00660011" w:rsidRPr="00CC216C" w:rsidRDefault="00660011"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26,436</w:t>
            </w:r>
          </w:p>
        </w:tc>
        <w:tc>
          <w:tcPr>
            <w:tcW w:w="180" w:type="dxa"/>
            <w:shd w:val="clear" w:color="auto" w:fill="auto"/>
          </w:tcPr>
          <w:p w14:paraId="6AAF70E0" w14:textId="77777777" w:rsidR="00660011" w:rsidRPr="00CC21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678A2015" w14:textId="0BCF9323" w:rsidR="00660011" w:rsidRPr="00CC216C" w:rsidRDefault="00E25654"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E25654">
              <w:rPr>
                <w:rFonts w:cs="Times New Roman"/>
              </w:rPr>
              <w:t>32,066</w:t>
            </w:r>
          </w:p>
        </w:tc>
        <w:tc>
          <w:tcPr>
            <w:tcW w:w="180" w:type="dxa"/>
          </w:tcPr>
          <w:p w14:paraId="38FDB63F" w14:textId="77777777" w:rsidR="00660011" w:rsidRPr="00CC21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84568F3" w14:textId="6D74F59A" w:rsidR="00660011" w:rsidRPr="00CC216C" w:rsidRDefault="00660011" w:rsidP="00E25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26,436</w:t>
            </w:r>
          </w:p>
        </w:tc>
      </w:tr>
      <w:tr w:rsidR="00660011" w:rsidRPr="000D1F45" w14:paraId="14E9A142" w14:textId="77777777" w:rsidTr="00CE596C">
        <w:trPr>
          <w:cantSplit/>
        </w:trPr>
        <w:tc>
          <w:tcPr>
            <w:tcW w:w="3870" w:type="dxa"/>
          </w:tcPr>
          <w:p w14:paraId="123E56AA" w14:textId="77777777" w:rsidR="00660011" w:rsidRPr="00E9578E" w:rsidRDefault="00660011" w:rsidP="00660011">
            <w:pPr>
              <w:rPr>
                <w:rFonts w:ascii="Times New Roman" w:hAnsi="Times New Roman"/>
                <w:sz w:val="22"/>
                <w:szCs w:val="22"/>
              </w:rPr>
            </w:pPr>
            <w:r w:rsidRPr="001A7D99">
              <w:rPr>
                <w:rFonts w:ascii="Times New Roman" w:hAnsi="Times New Roman"/>
                <w:sz w:val="22"/>
                <w:szCs w:val="22"/>
              </w:rPr>
              <w:t>Repair and maintenance expenses:</w:t>
            </w:r>
          </w:p>
        </w:tc>
        <w:tc>
          <w:tcPr>
            <w:tcW w:w="1260" w:type="dxa"/>
          </w:tcPr>
          <w:p w14:paraId="7C8F67B5"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248A948D"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3719A32" w14:textId="77777777" w:rsidR="00660011" w:rsidRPr="00CC21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68355A1C" w14:textId="77777777" w:rsidR="00660011" w:rsidRPr="00CC21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1CEDE61" w14:textId="77777777" w:rsidR="00660011" w:rsidRPr="00CC21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0" w:type="dxa"/>
          </w:tcPr>
          <w:p w14:paraId="583612E4" w14:textId="77777777" w:rsidR="00660011" w:rsidRPr="00CC21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D7FA4FF" w14:textId="77777777" w:rsidR="00660011" w:rsidRPr="00CC21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660011" w:rsidRPr="000D1F45" w14:paraId="2332EA0E" w14:textId="77777777" w:rsidTr="001A13CC">
        <w:trPr>
          <w:cantSplit/>
        </w:trPr>
        <w:tc>
          <w:tcPr>
            <w:tcW w:w="3870" w:type="dxa"/>
          </w:tcPr>
          <w:p w14:paraId="61DC138D" w14:textId="77777777" w:rsidR="00660011" w:rsidRPr="00F34AD3" w:rsidRDefault="00660011" w:rsidP="00660011">
            <w:pPr>
              <w:pStyle w:val="ListParagraph"/>
              <w:numPr>
                <w:ilvl w:val="2"/>
                <w:numId w:val="28"/>
              </w:numPr>
              <w:tabs>
                <w:tab w:val="clear" w:pos="1560"/>
              </w:tabs>
              <w:spacing w:line="240" w:lineRule="auto"/>
              <w:ind w:left="261" w:right="-90" w:hanging="250"/>
              <w:rPr>
                <w:szCs w:val="22"/>
              </w:rPr>
            </w:pPr>
            <w:r w:rsidRPr="00F34AD3">
              <w:rPr>
                <w:szCs w:val="22"/>
              </w:rPr>
              <w:t>property that generated rental income</w:t>
            </w:r>
          </w:p>
        </w:tc>
        <w:tc>
          <w:tcPr>
            <w:tcW w:w="1260" w:type="dxa"/>
            <w:shd w:val="clear" w:color="auto" w:fill="auto"/>
          </w:tcPr>
          <w:p w14:paraId="52E6F95D" w14:textId="117EC47D" w:rsidR="00660011" w:rsidRPr="00B42CE9" w:rsidRDefault="00E25654"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E25654">
              <w:rPr>
                <w:szCs w:val="28"/>
              </w:rPr>
              <w:t>18,341</w:t>
            </w:r>
          </w:p>
        </w:tc>
        <w:tc>
          <w:tcPr>
            <w:tcW w:w="180" w:type="dxa"/>
            <w:shd w:val="clear" w:color="auto" w:fill="auto"/>
          </w:tcPr>
          <w:p w14:paraId="01F94945"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537C7F6F" w14:textId="04771230" w:rsidR="00660011" w:rsidRPr="00CC21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11,180</w:t>
            </w:r>
          </w:p>
        </w:tc>
        <w:tc>
          <w:tcPr>
            <w:tcW w:w="180" w:type="dxa"/>
            <w:shd w:val="clear" w:color="auto" w:fill="auto"/>
          </w:tcPr>
          <w:p w14:paraId="6A3194F9" w14:textId="77777777" w:rsidR="00660011" w:rsidRPr="00CC21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0B2D0886" w14:textId="22CF9CE3" w:rsidR="00660011" w:rsidRPr="00CC216C" w:rsidRDefault="00E25654"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E25654">
              <w:rPr>
                <w:rFonts w:cs="Times New Roman"/>
              </w:rPr>
              <w:t>18,316</w:t>
            </w:r>
          </w:p>
        </w:tc>
        <w:tc>
          <w:tcPr>
            <w:tcW w:w="180" w:type="dxa"/>
          </w:tcPr>
          <w:p w14:paraId="59ACBE04" w14:textId="77777777" w:rsidR="00660011" w:rsidRPr="00CC21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3028847" w14:textId="658DB38D" w:rsidR="00660011" w:rsidRPr="00CC21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szCs w:val="28"/>
              </w:rPr>
              <w:t>11,180</w:t>
            </w:r>
          </w:p>
        </w:tc>
      </w:tr>
      <w:tr w:rsidR="00F06B5F" w:rsidRPr="000D1F45" w14:paraId="21B1AB7A" w14:textId="77777777" w:rsidTr="001A13CC">
        <w:trPr>
          <w:cantSplit/>
        </w:trPr>
        <w:tc>
          <w:tcPr>
            <w:tcW w:w="3870" w:type="dxa"/>
          </w:tcPr>
          <w:p w14:paraId="747927A3" w14:textId="037D9D93" w:rsidR="00F06B5F" w:rsidRPr="00F06B5F" w:rsidRDefault="00F06B5F" w:rsidP="00F06B5F">
            <w:pPr>
              <w:pStyle w:val="ListParagraph"/>
              <w:numPr>
                <w:ilvl w:val="2"/>
                <w:numId w:val="28"/>
              </w:numPr>
              <w:tabs>
                <w:tab w:val="clear" w:pos="1560"/>
              </w:tabs>
              <w:spacing w:line="240" w:lineRule="auto"/>
              <w:ind w:left="261" w:right="-90" w:hanging="250"/>
              <w:rPr>
                <w:szCs w:val="22"/>
              </w:rPr>
            </w:pPr>
            <w:r w:rsidRPr="00F34AD3">
              <w:rPr>
                <w:szCs w:val="22"/>
              </w:rPr>
              <w:t xml:space="preserve">property that did not generate </w:t>
            </w:r>
          </w:p>
        </w:tc>
        <w:tc>
          <w:tcPr>
            <w:tcW w:w="1260" w:type="dxa"/>
            <w:shd w:val="clear" w:color="auto" w:fill="auto"/>
          </w:tcPr>
          <w:p w14:paraId="66F28CBA" w14:textId="77777777" w:rsidR="00F06B5F" w:rsidRPr="00E25654" w:rsidRDefault="00F06B5F"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shd w:val="clear" w:color="auto" w:fill="auto"/>
          </w:tcPr>
          <w:p w14:paraId="020DA6CC" w14:textId="77777777" w:rsidR="00F06B5F" w:rsidRPr="00B42CE9" w:rsidRDefault="00F06B5F"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60C490D0" w14:textId="77777777" w:rsidR="00F06B5F" w:rsidRDefault="00F06B5F"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shd w:val="clear" w:color="auto" w:fill="auto"/>
          </w:tcPr>
          <w:p w14:paraId="6FF457F3" w14:textId="77777777" w:rsidR="00F06B5F" w:rsidRPr="00CC216C" w:rsidRDefault="00F06B5F"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tcPr>
          <w:p w14:paraId="0BDEF4B3" w14:textId="77777777" w:rsidR="00F06B5F" w:rsidRPr="00E25654" w:rsidRDefault="00F06B5F"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035E2E67" w14:textId="77777777" w:rsidR="00F06B5F" w:rsidRPr="00CC216C" w:rsidRDefault="00F06B5F"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F26E1CF" w14:textId="77777777" w:rsidR="00F06B5F" w:rsidRDefault="00F06B5F"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660011" w:rsidRPr="000D1F45" w14:paraId="37B02197" w14:textId="77777777" w:rsidTr="00230065">
        <w:trPr>
          <w:cantSplit/>
        </w:trPr>
        <w:tc>
          <w:tcPr>
            <w:tcW w:w="3870" w:type="dxa"/>
          </w:tcPr>
          <w:p w14:paraId="746BDA9E" w14:textId="77777777" w:rsidR="00660011" w:rsidRPr="00F34AD3" w:rsidRDefault="00660011" w:rsidP="00660011">
            <w:pPr>
              <w:pStyle w:val="ListParagraph"/>
              <w:spacing w:line="240" w:lineRule="auto"/>
              <w:ind w:left="460" w:right="-90"/>
              <w:rPr>
                <w:szCs w:val="22"/>
              </w:rPr>
            </w:pPr>
            <w:r w:rsidRPr="00F34AD3">
              <w:rPr>
                <w:szCs w:val="22"/>
              </w:rPr>
              <w:t>rental</w:t>
            </w:r>
            <w:r>
              <w:rPr>
                <w:szCs w:val="22"/>
              </w:rPr>
              <w:t xml:space="preserve"> </w:t>
            </w:r>
            <w:r w:rsidRPr="00F34AD3">
              <w:rPr>
                <w:szCs w:val="22"/>
              </w:rPr>
              <w:t>income</w:t>
            </w:r>
          </w:p>
        </w:tc>
        <w:tc>
          <w:tcPr>
            <w:tcW w:w="1260" w:type="dxa"/>
            <w:shd w:val="clear" w:color="auto" w:fill="auto"/>
            <w:vAlign w:val="bottom"/>
          </w:tcPr>
          <w:p w14:paraId="139798CE" w14:textId="730ABA02" w:rsidR="00660011" w:rsidRPr="00B42CE9" w:rsidRDefault="00E25654"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E25654">
              <w:rPr>
                <w:szCs w:val="28"/>
              </w:rPr>
              <w:t>290</w:t>
            </w:r>
          </w:p>
        </w:tc>
        <w:tc>
          <w:tcPr>
            <w:tcW w:w="180" w:type="dxa"/>
            <w:shd w:val="clear" w:color="auto" w:fill="auto"/>
          </w:tcPr>
          <w:p w14:paraId="39CDCF55" w14:textId="77777777" w:rsidR="00660011" w:rsidRPr="00B42CE9"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vAlign w:val="bottom"/>
          </w:tcPr>
          <w:p w14:paraId="04E32C5D" w14:textId="3F1F80A0" w:rsidR="00660011" w:rsidRPr="00CC21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3,628</w:t>
            </w:r>
          </w:p>
        </w:tc>
        <w:tc>
          <w:tcPr>
            <w:tcW w:w="180" w:type="dxa"/>
            <w:shd w:val="clear" w:color="auto" w:fill="auto"/>
          </w:tcPr>
          <w:p w14:paraId="1A29ACC0" w14:textId="77777777" w:rsidR="00660011" w:rsidRPr="00CC21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shd w:val="clear" w:color="auto" w:fill="auto"/>
            <w:vAlign w:val="bottom"/>
          </w:tcPr>
          <w:p w14:paraId="469683CC" w14:textId="70399AEF" w:rsidR="00660011" w:rsidRPr="00CC216C" w:rsidRDefault="00E25654"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E25654">
              <w:rPr>
                <w:rFonts w:cs="Times New Roman"/>
              </w:rPr>
              <w:t>290</w:t>
            </w:r>
          </w:p>
        </w:tc>
        <w:tc>
          <w:tcPr>
            <w:tcW w:w="180" w:type="dxa"/>
          </w:tcPr>
          <w:p w14:paraId="174B1469" w14:textId="77777777" w:rsidR="00660011" w:rsidRPr="00CC21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514AA531" w14:textId="6BB267B6" w:rsidR="00660011" w:rsidRPr="00CC216C" w:rsidRDefault="00660011" w:rsidP="006600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right="-108"/>
              <w:rPr>
                <w:szCs w:val="28"/>
              </w:rPr>
            </w:pPr>
            <w:r>
              <w:rPr>
                <w:szCs w:val="28"/>
              </w:rPr>
              <w:t>3,628</w:t>
            </w:r>
          </w:p>
        </w:tc>
      </w:tr>
    </w:tbl>
    <w:p w14:paraId="7B05810F" w14:textId="77777777" w:rsidR="00F34AD3" w:rsidRPr="00E25654" w:rsidRDefault="00F34AD3" w:rsidP="00E25654">
      <w:pPr>
        <w:rPr>
          <w:rFonts w:ascii="Times New Roman" w:hAnsi="Times New Roman" w:cs="Times New Roman"/>
          <w:sz w:val="22"/>
          <w:szCs w:val="22"/>
        </w:rPr>
      </w:pPr>
    </w:p>
    <w:p w14:paraId="1D35092C" w14:textId="77777777" w:rsidR="006871BB" w:rsidRDefault="006871BB"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871BB">
        <w:rPr>
          <w:rFonts w:ascii="Times New Roman" w:hAnsi="Times New Roman"/>
          <w:sz w:val="22"/>
          <w:szCs w:val="22"/>
        </w:rPr>
        <w:t xml:space="preserve">Investment properties comprise of land, factories, commercial building and residential </w:t>
      </w:r>
      <w:r w:rsidR="00385E4C">
        <w:rPr>
          <w:rFonts w:ascii="Times New Roman" w:hAnsi="Times New Roman"/>
          <w:sz w:val="22"/>
          <w:szCs w:val="22"/>
        </w:rPr>
        <w:t xml:space="preserve">building </w:t>
      </w:r>
      <w:r w:rsidRPr="006871BB">
        <w:rPr>
          <w:rFonts w:ascii="Times New Roman" w:hAnsi="Times New Roman"/>
          <w:sz w:val="22"/>
          <w:szCs w:val="22"/>
        </w:rPr>
        <w:t xml:space="preserve">for lease. The leases contain an initial non-cancellable period of 1 </w:t>
      </w:r>
      <w:r w:rsidR="008E24A4">
        <w:rPr>
          <w:rFonts w:ascii="Times New Roman" w:hAnsi="Times New Roman"/>
          <w:sz w:val="22"/>
          <w:szCs w:val="22"/>
        </w:rPr>
        <w:t>to</w:t>
      </w:r>
      <w:r w:rsidRPr="006871BB">
        <w:rPr>
          <w:rFonts w:ascii="Times New Roman" w:hAnsi="Times New Roman"/>
          <w:sz w:val="22"/>
          <w:szCs w:val="22"/>
        </w:rPr>
        <w:t xml:space="preserve"> 3 years. </w:t>
      </w:r>
      <w:r w:rsidR="00612760">
        <w:rPr>
          <w:rFonts w:ascii="Times New Roman" w:hAnsi="Times New Roman"/>
          <w:sz w:val="22"/>
          <w:szCs w:val="22"/>
        </w:rPr>
        <w:t>R</w:t>
      </w:r>
      <w:r w:rsidRPr="006871BB">
        <w:rPr>
          <w:rFonts w:ascii="Times New Roman" w:hAnsi="Times New Roman"/>
          <w:sz w:val="22"/>
          <w:szCs w:val="22"/>
        </w:rPr>
        <w:t>enewals are negotiated with the lessee. No contingent rents are charged.</w:t>
      </w:r>
    </w:p>
    <w:p w14:paraId="21F6CD1B" w14:textId="77777777" w:rsidR="00E25654" w:rsidRDefault="00E25654"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6ADA60B" w14:textId="1A56D285" w:rsidR="00E25654" w:rsidRDefault="00E25654" w:rsidP="0068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br w:type="page"/>
      </w:r>
    </w:p>
    <w:p w14:paraId="4AAA9BE2" w14:textId="5DE9BD31" w:rsidR="00FB57BC" w:rsidRDefault="003E12CF" w:rsidP="00A21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B928EB">
        <w:rPr>
          <w:rFonts w:ascii="Times New Roman" w:hAnsi="Times New Roman"/>
          <w:sz w:val="22"/>
          <w:szCs w:val="22"/>
        </w:rPr>
        <w:lastRenderedPageBreak/>
        <w:t xml:space="preserve">As at </w:t>
      </w:r>
      <w:r w:rsidR="00D80E54" w:rsidRPr="00B928EB">
        <w:rPr>
          <w:rFonts w:ascii="Times New Roman" w:hAnsi="Times New Roman"/>
          <w:sz w:val="22"/>
          <w:szCs w:val="22"/>
        </w:rPr>
        <w:t>31 December 20</w:t>
      </w:r>
      <w:r w:rsidR="00D86029" w:rsidRPr="00B928EB">
        <w:rPr>
          <w:rFonts w:ascii="Times New Roman" w:hAnsi="Times New Roman"/>
          <w:sz w:val="22"/>
          <w:szCs w:val="22"/>
        </w:rPr>
        <w:t>2</w:t>
      </w:r>
      <w:r w:rsidR="00660011">
        <w:rPr>
          <w:rFonts w:ascii="Times New Roman" w:hAnsi="Times New Roman"/>
          <w:sz w:val="22"/>
          <w:szCs w:val="22"/>
        </w:rPr>
        <w:t>4</w:t>
      </w:r>
      <w:r w:rsidR="009E3932" w:rsidRPr="00B928EB">
        <w:rPr>
          <w:rFonts w:ascii="Times New Roman" w:hAnsi="Times New Roman"/>
          <w:sz w:val="22"/>
          <w:szCs w:val="22"/>
        </w:rPr>
        <w:t>, commercial building for lease with the cost of Baht</w:t>
      </w:r>
      <w:r w:rsidR="001B298E" w:rsidRPr="00B928EB">
        <w:rPr>
          <w:rFonts w:ascii="Times New Roman" w:hAnsi="Times New Roman"/>
          <w:sz w:val="22"/>
          <w:szCs w:val="22"/>
        </w:rPr>
        <w:t xml:space="preserve"> </w:t>
      </w:r>
      <w:r w:rsidR="00E25654">
        <w:rPr>
          <w:rFonts w:ascii="Times New Roman" w:hAnsi="Times New Roman"/>
          <w:sz w:val="22"/>
          <w:szCs w:val="22"/>
        </w:rPr>
        <w:t>228.65</w:t>
      </w:r>
      <w:r w:rsidR="009E3932" w:rsidRPr="00B928EB">
        <w:rPr>
          <w:rFonts w:ascii="Times New Roman" w:hAnsi="Times New Roman"/>
          <w:sz w:val="22"/>
          <w:szCs w:val="22"/>
        </w:rPr>
        <w:t xml:space="preserve"> million and accumulated depre</w:t>
      </w:r>
      <w:r w:rsidR="008D4582" w:rsidRPr="00B928EB">
        <w:rPr>
          <w:rFonts w:ascii="Times New Roman" w:hAnsi="Times New Roman"/>
          <w:sz w:val="22"/>
          <w:szCs w:val="22"/>
        </w:rPr>
        <w:t xml:space="preserve">ciation of Baht </w:t>
      </w:r>
      <w:r w:rsidR="00E25654">
        <w:rPr>
          <w:rFonts w:ascii="Times New Roman" w:hAnsi="Times New Roman"/>
          <w:sz w:val="22"/>
          <w:szCs w:val="22"/>
        </w:rPr>
        <w:t>60.44</w:t>
      </w:r>
      <w:r w:rsidR="00660011">
        <w:rPr>
          <w:rFonts w:ascii="Times New Roman" w:hAnsi="Times New Roman"/>
          <w:sz w:val="22"/>
          <w:szCs w:val="22"/>
        </w:rPr>
        <w:t xml:space="preserve"> </w:t>
      </w:r>
      <w:r w:rsidR="008D4582" w:rsidRPr="00B928EB">
        <w:rPr>
          <w:rFonts w:ascii="Times New Roman" w:hAnsi="Times New Roman"/>
          <w:sz w:val="22"/>
          <w:szCs w:val="22"/>
        </w:rPr>
        <w:t>million</w:t>
      </w:r>
      <w:r w:rsidR="00B42770" w:rsidRPr="00B928EB">
        <w:rPr>
          <w:rFonts w:ascii="Times New Roman" w:hAnsi="Times New Roman"/>
          <w:sz w:val="22"/>
          <w:szCs w:val="22"/>
        </w:rPr>
        <w:t>,</w:t>
      </w:r>
      <w:r w:rsidR="008D4582" w:rsidRPr="00B928EB">
        <w:rPr>
          <w:rFonts w:ascii="Times New Roman" w:hAnsi="Times New Roman"/>
          <w:sz w:val="22"/>
          <w:szCs w:val="22"/>
        </w:rPr>
        <w:t xml:space="preserve"> and r</w:t>
      </w:r>
      <w:r w:rsidR="009E3932" w:rsidRPr="00B928EB">
        <w:rPr>
          <w:rFonts w:ascii="Times New Roman" w:hAnsi="Times New Roman"/>
          <w:sz w:val="22"/>
          <w:szCs w:val="22"/>
        </w:rPr>
        <w:t>esidential</w:t>
      </w:r>
      <w:r w:rsidR="008D4582" w:rsidRPr="00B928EB">
        <w:rPr>
          <w:rFonts w:ascii="Times New Roman" w:hAnsi="Times New Roman"/>
          <w:sz w:val="22"/>
          <w:szCs w:val="22"/>
        </w:rPr>
        <w:t xml:space="preserve"> building for lease with the cost of Baht </w:t>
      </w:r>
      <w:r w:rsidR="00E25654">
        <w:rPr>
          <w:rFonts w:ascii="Times New Roman" w:hAnsi="Times New Roman"/>
          <w:sz w:val="22"/>
          <w:szCs w:val="22"/>
        </w:rPr>
        <w:t>126.79</w:t>
      </w:r>
      <w:r w:rsidR="008D4582" w:rsidRPr="00B928EB">
        <w:rPr>
          <w:rFonts w:ascii="Times New Roman" w:hAnsi="Times New Roman"/>
          <w:sz w:val="22"/>
          <w:szCs w:val="22"/>
        </w:rPr>
        <w:t xml:space="preserve"> million</w:t>
      </w:r>
      <w:r w:rsidR="009E3932" w:rsidRPr="00B928EB">
        <w:rPr>
          <w:rFonts w:ascii="Times New Roman" w:hAnsi="Times New Roman"/>
          <w:sz w:val="22"/>
          <w:szCs w:val="22"/>
        </w:rPr>
        <w:t xml:space="preserve"> </w:t>
      </w:r>
      <w:r w:rsidR="001B298E" w:rsidRPr="00B928EB">
        <w:rPr>
          <w:rFonts w:ascii="Times New Roman" w:hAnsi="Times New Roman"/>
          <w:sz w:val="22"/>
          <w:szCs w:val="22"/>
        </w:rPr>
        <w:t>and accum</w:t>
      </w:r>
      <w:r w:rsidR="00494EE8" w:rsidRPr="00B928EB">
        <w:rPr>
          <w:rFonts w:ascii="Times New Roman" w:hAnsi="Times New Roman"/>
          <w:sz w:val="22"/>
          <w:szCs w:val="22"/>
        </w:rPr>
        <w:t xml:space="preserve">ulated depreciation of Baht </w:t>
      </w:r>
      <w:r w:rsidR="00E25654">
        <w:rPr>
          <w:rFonts w:ascii="Times New Roman" w:hAnsi="Times New Roman"/>
          <w:sz w:val="22"/>
          <w:szCs w:val="22"/>
        </w:rPr>
        <w:t>25.95</w:t>
      </w:r>
      <w:r w:rsidR="001B298E" w:rsidRPr="00B928EB">
        <w:rPr>
          <w:rFonts w:ascii="Times New Roman" w:hAnsi="Times New Roman"/>
          <w:sz w:val="22"/>
          <w:szCs w:val="22"/>
        </w:rPr>
        <w:t xml:space="preserve"> million</w:t>
      </w:r>
      <w:r w:rsidR="00B42770" w:rsidRPr="00B928EB">
        <w:rPr>
          <w:rFonts w:ascii="Times New Roman" w:hAnsi="Times New Roman"/>
          <w:sz w:val="22"/>
          <w:szCs w:val="22"/>
        </w:rPr>
        <w:t>,</w:t>
      </w:r>
      <w:r w:rsidR="009E3932" w:rsidRPr="00B928EB">
        <w:rPr>
          <w:rFonts w:ascii="Times New Roman" w:hAnsi="Times New Roman"/>
          <w:sz w:val="22"/>
          <w:szCs w:val="22"/>
        </w:rPr>
        <w:t xml:space="preserve"> </w:t>
      </w:r>
      <w:r w:rsidR="008D4582" w:rsidRPr="00B928EB">
        <w:rPr>
          <w:rFonts w:ascii="Times New Roman" w:hAnsi="Times New Roman"/>
          <w:sz w:val="22"/>
          <w:szCs w:val="22"/>
        </w:rPr>
        <w:t>have</w:t>
      </w:r>
      <w:r w:rsidR="009E3932" w:rsidRPr="00B928EB">
        <w:rPr>
          <w:rFonts w:ascii="Times New Roman" w:hAnsi="Times New Roman"/>
          <w:sz w:val="22"/>
          <w:szCs w:val="22"/>
        </w:rPr>
        <w:t xml:space="preserve"> not been fully occupied. This factor is considered as an impairment indicator.</w:t>
      </w:r>
    </w:p>
    <w:p w14:paraId="5114885F" w14:textId="77777777" w:rsidR="00E25654" w:rsidRDefault="00E25654" w:rsidP="00A21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863FB03" w14:textId="1DA3E3F4" w:rsidR="00563486" w:rsidRPr="00E90FF0" w:rsidRDefault="009E3932" w:rsidP="00E90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B4F74">
        <w:rPr>
          <w:rFonts w:ascii="Times New Roman" w:hAnsi="Times New Roman"/>
          <w:sz w:val="22"/>
          <w:szCs w:val="22"/>
        </w:rPr>
        <w:t xml:space="preserve">Management reviewed and tested impairment of certain </w:t>
      </w:r>
      <w:r w:rsidR="003E12CF" w:rsidRPr="00AB4F74">
        <w:rPr>
          <w:rFonts w:ascii="Times New Roman" w:hAnsi="Times New Roman"/>
          <w:sz w:val="22"/>
          <w:szCs w:val="22"/>
        </w:rPr>
        <w:t xml:space="preserve">investment properties </w:t>
      </w:r>
      <w:r w:rsidRPr="00AB4F74">
        <w:rPr>
          <w:rFonts w:ascii="Times New Roman" w:hAnsi="Times New Roman"/>
          <w:sz w:val="22"/>
          <w:szCs w:val="22"/>
        </w:rPr>
        <w:t xml:space="preserve">in which impairment indicator existed by determining recoverable amount </w:t>
      </w:r>
      <w:r w:rsidR="003E12CF" w:rsidRPr="00AB4F74">
        <w:rPr>
          <w:rFonts w:ascii="Times New Roman" w:hAnsi="Times New Roman"/>
          <w:sz w:val="22"/>
          <w:szCs w:val="22"/>
        </w:rPr>
        <w:t>from the value in use</w:t>
      </w:r>
      <w:r w:rsidR="008D4582" w:rsidRPr="00AB4F74">
        <w:rPr>
          <w:rFonts w:ascii="Times New Roman" w:hAnsi="Times New Roman"/>
          <w:sz w:val="22"/>
          <w:szCs w:val="22"/>
        </w:rPr>
        <w:t xml:space="preserve"> of commercial building and residential building for lease</w:t>
      </w:r>
      <w:r w:rsidR="003E12CF" w:rsidRPr="00AB4F74">
        <w:rPr>
          <w:rFonts w:ascii="Times New Roman" w:hAnsi="Times New Roman"/>
          <w:sz w:val="22"/>
          <w:szCs w:val="22"/>
        </w:rPr>
        <w:t xml:space="preserve"> </w:t>
      </w:r>
      <w:r w:rsidR="008D4582" w:rsidRPr="00AB4F74">
        <w:rPr>
          <w:rFonts w:ascii="Times New Roman" w:hAnsi="Times New Roman"/>
          <w:sz w:val="22"/>
          <w:szCs w:val="22"/>
        </w:rPr>
        <w:t>which are</w:t>
      </w:r>
      <w:r w:rsidRPr="00AB4F74">
        <w:rPr>
          <w:rFonts w:ascii="Times New Roman" w:hAnsi="Times New Roman"/>
          <w:sz w:val="22"/>
          <w:szCs w:val="22"/>
        </w:rPr>
        <w:t xml:space="preserve"> cash-generating unit</w:t>
      </w:r>
      <w:r w:rsidR="008D4582" w:rsidRPr="00AB4F74">
        <w:rPr>
          <w:rFonts w:ascii="Times New Roman" w:hAnsi="Times New Roman"/>
          <w:sz w:val="22"/>
          <w:szCs w:val="22"/>
        </w:rPr>
        <w:t>s</w:t>
      </w:r>
      <w:r w:rsidRPr="00AB4F74">
        <w:rPr>
          <w:rFonts w:ascii="Times New Roman" w:hAnsi="Times New Roman"/>
          <w:sz w:val="22"/>
          <w:szCs w:val="22"/>
        </w:rPr>
        <w:t>. The discounted cash flow projections (DCF) have been prepared with reference to forecasted performance results considering historical data adjusted wi</w:t>
      </w:r>
      <w:r w:rsidR="003E12CF" w:rsidRPr="00AB4F74">
        <w:rPr>
          <w:rFonts w:ascii="Times New Roman" w:hAnsi="Times New Roman"/>
          <w:sz w:val="22"/>
          <w:szCs w:val="22"/>
        </w:rPr>
        <w:t xml:space="preserve">th projected revenue growth </w:t>
      </w:r>
      <w:r w:rsidR="00D16449" w:rsidRPr="00AB4F74">
        <w:rPr>
          <w:rFonts w:ascii="Times New Roman" w:hAnsi="Times New Roman"/>
          <w:sz w:val="22"/>
          <w:szCs w:val="22"/>
        </w:rPr>
        <w:t>at 1</w:t>
      </w:r>
      <w:r w:rsidR="00202EAD">
        <w:rPr>
          <w:rFonts w:ascii="Times New Roman" w:hAnsi="Times New Roman"/>
          <w:sz w:val="22"/>
          <w:szCs w:val="22"/>
        </w:rPr>
        <w:t>1</w:t>
      </w:r>
      <w:r w:rsidR="00D16449" w:rsidRPr="00AB4F74">
        <w:rPr>
          <w:rFonts w:ascii="Times New Roman" w:hAnsi="Times New Roman"/>
          <w:sz w:val="22"/>
          <w:szCs w:val="22"/>
        </w:rPr>
        <w:t xml:space="preserve">% discount rate for commercial building for lease and </w:t>
      </w:r>
      <w:r w:rsidR="003E12CF" w:rsidRPr="00AB4F74">
        <w:rPr>
          <w:rFonts w:ascii="Times New Roman" w:hAnsi="Times New Roman"/>
          <w:sz w:val="22"/>
          <w:szCs w:val="22"/>
        </w:rPr>
        <w:t xml:space="preserve">at </w:t>
      </w:r>
      <w:r w:rsidR="00A25555">
        <w:rPr>
          <w:rFonts w:ascii="Times New Roman" w:hAnsi="Times New Roman"/>
          <w:sz w:val="22"/>
          <w:szCs w:val="22"/>
        </w:rPr>
        <w:t>10</w:t>
      </w:r>
      <w:r w:rsidR="001C62C0" w:rsidRPr="00AB4F74">
        <w:rPr>
          <w:rFonts w:ascii="Times New Roman" w:hAnsi="Times New Roman"/>
          <w:sz w:val="22"/>
          <w:szCs w:val="22"/>
        </w:rPr>
        <w:t>%</w:t>
      </w:r>
      <w:r w:rsidR="00E65C65" w:rsidRPr="00AB4F74">
        <w:rPr>
          <w:rFonts w:ascii="Times New Roman" w:hAnsi="Times New Roman"/>
          <w:sz w:val="22"/>
          <w:szCs w:val="22"/>
        </w:rPr>
        <w:t xml:space="preserve"> discount rate for residential building for lease</w:t>
      </w:r>
      <w:r w:rsidRPr="00AB4F74">
        <w:rPr>
          <w:rFonts w:ascii="Times New Roman" w:hAnsi="Times New Roman"/>
          <w:sz w:val="22"/>
          <w:szCs w:val="22"/>
        </w:rPr>
        <w:t>.</w:t>
      </w:r>
      <w:r w:rsidR="003E12CF" w:rsidRPr="00AB4F74">
        <w:rPr>
          <w:rFonts w:ascii="Times New Roman" w:hAnsi="Times New Roman"/>
          <w:sz w:val="22"/>
          <w:szCs w:val="22"/>
        </w:rPr>
        <w:t xml:space="preserve"> </w:t>
      </w:r>
      <w:r w:rsidR="00D80E54" w:rsidRPr="00AB4F74">
        <w:rPr>
          <w:rFonts w:ascii="Times New Roman" w:hAnsi="Times New Roman"/>
          <w:sz w:val="22"/>
          <w:szCs w:val="22"/>
        </w:rPr>
        <w:t>As at 31 December 20</w:t>
      </w:r>
      <w:r w:rsidR="008572B6" w:rsidRPr="00AB4F74">
        <w:rPr>
          <w:rFonts w:ascii="Times New Roman" w:hAnsi="Times New Roman"/>
          <w:sz w:val="22"/>
          <w:szCs w:val="22"/>
        </w:rPr>
        <w:t>2</w:t>
      </w:r>
      <w:r w:rsidR="00660011">
        <w:rPr>
          <w:rFonts w:ascii="Times New Roman" w:hAnsi="Times New Roman"/>
          <w:sz w:val="22"/>
          <w:szCs w:val="22"/>
        </w:rPr>
        <w:t>4</w:t>
      </w:r>
      <w:r w:rsidR="008D4582" w:rsidRPr="00AB4F74">
        <w:rPr>
          <w:rFonts w:ascii="Times New Roman" w:hAnsi="Times New Roman"/>
          <w:sz w:val="22"/>
          <w:szCs w:val="22"/>
        </w:rPr>
        <w:t xml:space="preserve">, the recoverable amount of </w:t>
      </w:r>
      <w:r w:rsidR="00D16449" w:rsidRPr="00AB4F74">
        <w:rPr>
          <w:rFonts w:ascii="Times New Roman" w:hAnsi="Times New Roman"/>
          <w:sz w:val="22"/>
          <w:szCs w:val="22"/>
        </w:rPr>
        <w:t xml:space="preserve">commercial building for lease </w:t>
      </w:r>
      <w:r w:rsidR="00E44C07" w:rsidRPr="00AB4F74">
        <w:rPr>
          <w:rFonts w:ascii="Times New Roman" w:hAnsi="Times New Roman"/>
          <w:sz w:val="22"/>
          <w:szCs w:val="22"/>
        </w:rPr>
        <w:t xml:space="preserve">and </w:t>
      </w:r>
      <w:r w:rsidR="00B860A5" w:rsidRPr="00AB4F74">
        <w:rPr>
          <w:rFonts w:ascii="Times New Roman" w:hAnsi="Times New Roman"/>
          <w:sz w:val="22"/>
          <w:szCs w:val="22"/>
        </w:rPr>
        <w:t xml:space="preserve">residential building for lease </w:t>
      </w:r>
      <w:r w:rsidR="00D16449" w:rsidRPr="00AB4F74">
        <w:rPr>
          <w:rFonts w:ascii="Times New Roman" w:hAnsi="Times New Roman"/>
          <w:sz w:val="22"/>
          <w:szCs w:val="22"/>
        </w:rPr>
        <w:t>w</w:t>
      </w:r>
      <w:r w:rsidR="00B860A5" w:rsidRPr="00AB4F74">
        <w:rPr>
          <w:rFonts w:ascii="Times New Roman" w:hAnsi="Times New Roman"/>
          <w:sz w:val="22"/>
          <w:szCs w:val="22"/>
        </w:rPr>
        <w:t>ere</w:t>
      </w:r>
      <w:r w:rsidR="00D16449" w:rsidRPr="00AB4F74">
        <w:rPr>
          <w:rFonts w:ascii="Times New Roman" w:hAnsi="Times New Roman"/>
          <w:sz w:val="22"/>
          <w:szCs w:val="22"/>
        </w:rPr>
        <w:t xml:space="preserve"> lower than </w:t>
      </w:r>
      <w:r w:rsidR="00B860A5" w:rsidRPr="00AB4F74">
        <w:rPr>
          <w:rFonts w:ascii="Times New Roman" w:hAnsi="Times New Roman"/>
          <w:sz w:val="22"/>
          <w:szCs w:val="22"/>
        </w:rPr>
        <w:t>their</w:t>
      </w:r>
      <w:r w:rsidR="00D16449" w:rsidRPr="00AB4F74">
        <w:rPr>
          <w:rFonts w:ascii="Times New Roman" w:hAnsi="Times New Roman"/>
          <w:sz w:val="22"/>
          <w:szCs w:val="22"/>
        </w:rPr>
        <w:t xml:space="preserve"> carrying amount</w:t>
      </w:r>
      <w:r w:rsidR="00770953" w:rsidRPr="00AB4F74">
        <w:rPr>
          <w:rFonts w:ascii="Times New Roman" w:hAnsi="Times New Roman"/>
          <w:sz w:val="22"/>
          <w:szCs w:val="22"/>
        </w:rPr>
        <w:t>. As a result</w:t>
      </w:r>
      <w:r w:rsidR="00D16449" w:rsidRPr="00AB4F74">
        <w:rPr>
          <w:rFonts w:ascii="Times New Roman" w:hAnsi="Times New Roman"/>
          <w:sz w:val="22"/>
          <w:szCs w:val="22"/>
        </w:rPr>
        <w:t xml:space="preserve">, the Company </w:t>
      </w:r>
      <w:r w:rsidR="00700CBC" w:rsidRPr="00AB4F74">
        <w:rPr>
          <w:rFonts w:ascii="Times New Roman" w:hAnsi="Times New Roman"/>
          <w:sz w:val="22"/>
          <w:szCs w:val="22"/>
        </w:rPr>
        <w:t xml:space="preserve">had </w:t>
      </w:r>
      <w:r w:rsidR="00BF0250" w:rsidRPr="00AB4F74">
        <w:rPr>
          <w:rFonts w:ascii="Times New Roman" w:hAnsi="Times New Roman"/>
          <w:sz w:val="22"/>
          <w:szCs w:val="22"/>
        </w:rPr>
        <w:t xml:space="preserve">allowance for </w:t>
      </w:r>
      <w:r w:rsidR="00D16449" w:rsidRPr="00AB4F74">
        <w:rPr>
          <w:rFonts w:ascii="Times New Roman" w:hAnsi="Times New Roman"/>
          <w:sz w:val="22"/>
          <w:szCs w:val="22"/>
        </w:rPr>
        <w:t>impairment losses in the amount of Baht</w:t>
      </w:r>
      <w:r w:rsidR="00833514">
        <w:rPr>
          <w:rFonts w:ascii="Times New Roman" w:hAnsi="Times New Roman"/>
          <w:sz w:val="22"/>
          <w:szCs w:val="22"/>
        </w:rPr>
        <w:t xml:space="preserve"> </w:t>
      </w:r>
      <w:r w:rsidR="00E25654" w:rsidRPr="00E25654">
        <w:rPr>
          <w:rFonts w:ascii="Times New Roman" w:hAnsi="Times New Roman"/>
          <w:sz w:val="22"/>
          <w:szCs w:val="22"/>
        </w:rPr>
        <w:t>149.51</w:t>
      </w:r>
      <w:r w:rsidR="00D16449" w:rsidRPr="00AB4F74">
        <w:rPr>
          <w:rFonts w:ascii="Times New Roman" w:hAnsi="Times New Roman"/>
          <w:sz w:val="22"/>
          <w:szCs w:val="22"/>
        </w:rPr>
        <w:t xml:space="preserve"> million</w:t>
      </w:r>
      <w:r w:rsidR="00700CBC" w:rsidRPr="00AB4F74">
        <w:rPr>
          <w:rFonts w:ascii="Times New Roman" w:hAnsi="Times New Roman"/>
          <w:sz w:val="22"/>
          <w:szCs w:val="22"/>
        </w:rPr>
        <w:t xml:space="preserve"> </w:t>
      </w:r>
      <w:r w:rsidR="00B860A5" w:rsidRPr="00AB4F74">
        <w:rPr>
          <w:rFonts w:ascii="Times New Roman" w:hAnsi="Times New Roman"/>
          <w:sz w:val="22"/>
          <w:szCs w:val="22"/>
        </w:rPr>
        <w:t>and Baht</w:t>
      </w:r>
      <w:r w:rsidR="00833514">
        <w:rPr>
          <w:rFonts w:ascii="Times New Roman" w:hAnsi="Times New Roman"/>
          <w:sz w:val="22"/>
          <w:szCs w:val="22"/>
        </w:rPr>
        <w:t xml:space="preserve"> </w:t>
      </w:r>
      <w:r w:rsidR="00E25654" w:rsidRPr="00E25654">
        <w:rPr>
          <w:rFonts w:ascii="Times New Roman" w:hAnsi="Times New Roman"/>
          <w:sz w:val="22"/>
          <w:szCs w:val="22"/>
        </w:rPr>
        <w:t>17.00</w:t>
      </w:r>
      <w:r w:rsidR="00660011">
        <w:rPr>
          <w:rFonts w:ascii="Times New Roman" w:hAnsi="Times New Roman"/>
          <w:sz w:val="22"/>
          <w:szCs w:val="22"/>
        </w:rPr>
        <w:t xml:space="preserve"> </w:t>
      </w:r>
      <w:r w:rsidR="00B860A5" w:rsidRPr="00AB4F74">
        <w:rPr>
          <w:rFonts w:ascii="Times New Roman" w:hAnsi="Times New Roman"/>
          <w:sz w:val="22"/>
          <w:szCs w:val="22"/>
        </w:rPr>
        <w:t xml:space="preserve">million, respectively </w:t>
      </w:r>
      <w:r w:rsidR="00700CBC" w:rsidRPr="00AB4F74">
        <w:rPr>
          <w:rFonts w:ascii="Times New Roman" w:hAnsi="Times New Roman"/>
          <w:i/>
          <w:iCs/>
          <w:sz w:val="22"/>
          <w:szCs w:val="22"/>
        </w:rPr>
        <w:t>(20</w:t>
      </w:r>
      <w:r w:rsidR="00BA2A50">
        <w:rPr>
          <w:rFonts w:ascii="Times New Roman" w:hAnsi="Times New Roman"/>
          <w:i/>
          <w:iCs/>
          <w:sz w:val="22"/>
          <w:szCs w:val="22"/>
        </w:rPr>
        <w:t>2</w:t>
      </w:r>
      <w:r w:rsidR="00660011">
        <w:rPr>
          <w:rFonts w:ascii="Times New Roman" w:hAnsi="Times New Roman"/>
          <w:i/>
          <w:iCs/>
          <w:sz w:val="22"/>
          <w:szCs w:val="22"/>
        </w:rPr>
        <w:t>3</w:t>
      </w:r>
      <w:r w:rsidR="00700CBC" w:rsidRPr="00AB4F74">
        <w:rPr>
          <w:rFonts w:ascii="Times New Roman" w:hAnsi="Times New Roman"/>
          <w:i/>
          <w:iCs/>
          <w:sz w:val="22"/>
          <w:szCs w:val="22"/>
        </w:rPr>
        <w:t>: Baht 149.51 million and Baht 17.00 million, respectively)</w:t>
      </w:r>
      <w:r w:rsidR="00700CBC" w:rsidRPr="00AB4F74">
        <w:rPr>
          <w:rFonts w:ascii="Times New Roman" w:hAnsi="Times New Roman"/>
          <w:sz w:val="22"/>
          <w:szCs w:val="22"/>
        </w:rPr>
        <w:t>.</w:t>
      </w:r>
      <w:r w:rsidR="00E8225F" w:rsidRPr="00AB4F74">
        <w:rPr>
          <w:rFonts w:ascii="Times New Roman" w:hAnsi="Times New Roman"/>
          <w:sz w:val="22"/>
          <w:szCs w:val="22"/>
        </w:rPr>
        <w:t xml:space="preserve"> </w:t>
      </w:r>
    </w:p>
    <w:p w14:paraId="03EAD8E1" w14:textId="77777777" w:rsidR="00731816" w:rsidRPr="00B860A5" w:rsidRDefault="00731816" w:rsidP="0056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14:paraId="487EB95A" w14:textId="773B1CE8" w:rsidR="00C05AEC" w:rsidRDefault="00563486" w:rsidP="00C0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05AEC">
        <w:rPr>
          <w:rFonts w:ascii="Times New Roman" w:hAnsi="Times New Roman" w:cs="Times New Roman"/>
          <w:sz w:val="22"/>
          <w:szCs w:val="22"/>
        </w:rPr>
        <w:t xml:space="preserve">The fair value of investment properties </w:t>
      </w:r>
      <w:r w:rsidR="00731816">
        <w:rPr>
          <w:rFonts w:ascii="Times New Roman" w:hAnsi="Times New Roman" w:cs="Times New Roman"/>
          <w:sz w:val="22"/>
          <w:szCs w:val="22"/>
        </w:rPr>
        <w:t>as at 31 December 202</w:t>
      </w:r>
      <w:r w:rsidR="00660011">
        <w:rPr>
          <w:rFonts w:ascii="Times New Roman" w:hAnsi="Times New Roman" w:cs="Times New Roman"/>
          <w:sz w:val="22"/>
          <w:szCs w:val="22"/>
        </w:rPr>
        <w:t>4</w:t>
      </w:r>
      <w:r w:rsidR="00731816">
        <w:rPr>
          <w:rFonts w:ascii="Times New Roman" w:hAnsi="Times New Roman" w:cs="Times New Roman"/>
          <w:sz w:val="22"/>
          <w:szCs w:val="22"/>
        </w:rPr>
        <w:t xml:space="preserve"> of Baht</w:t>
      </w:r>
      <w:r w:rsidR="00061B23">
        <w:rPr>
          <w:rFonts w:ascii="Times New Roman" w:hAnsi="Times New Roman" w:cs="Times New Roman"/>
          <w:sz w:val="22"/>
          <w:szCs w:val="22"/>
        </w:rPr>
        <w:t xml:space="preserve"> </w:t>
      </w:r>
      <w:r w:rsidR="00E25654" w:rsidRPr="00E25654">
        <w:rPr>
          <w:rFonts w:ascii="Times New Roman" w:hAnsi="Times New Roman" w:cs="Times New Roman"/>
          <w:sz w:val="22"/>
          <w:szCs w:val="22"/>
        </w:rPr>
        <w:t>396.81</w:t>
      </w:r>
      <w:r w:rsidR="00061B23">
        <w:rPr>
          <w:rFonts w:ascii="Times New Roman" w:hAnsi="Times New Roman" w:cs="Times New Roman"/>
          <w:sz w:val="22"/>
          <w:szCs w:val="22"/>
        </w:rPr>
        <w:t xml:space="preserve"> </w:t>
      </w:r>
      <w:r w:rsidR="00731816">
        <w:rPr>
          <w:rFonts w:ascii="Times New Roman" w:hAnsi="Times New Roman" w:cs="Times New Roman"/>
          <w:sz w:val="22"/>
          <w:szCs w:val="22"/>
        </w:rPr>
        <w:t>million</w:t>
      </w:r>
      <w:r w:rsidR="00221FB9">
        <w:rPr>
          <w:rFonts w:ascii="Times New Roman" w:hAnsi="Times New Roman" w:cs="Times New Roman"/>
          <w:sz w:val="22"/>
          <w:szCs w:val="22"/>
        </w:rPr>
        <w:t xml:space="preserve">, </w:t>
      </w:r>
      <w:r w:rsidR="00221FB9" w:rsidRPr="008F1442">
        <w:rPr>
          <w:rFonts w:ascii="Times New Roman" w:hAnsi="Times New Roman" w:cs="Times New Roman"/>
          <w:sz w:val="22"/>
          <w:szCs w:val="22"/>
        </w:rPr>
        <w:t xml:space="preserve">excluding </w:t>
      </w:r>
      <w:r w:rsidR="00221FB9" w:rsidRPr="00E64DC2">
        <w:rPr>
          <w:rFonts w:ascii="Times New Roman" w:hAnsi="Times New Roman" w:cs="Times New Roman"/>
          <w:sz w:val="22"/>
          <w:szCs w:val="22"/>
        </w:rPr>
        <w:t xml:space="preserve">investment properties under construction </w:t>
      </w:r>
      <w:r w:rsidR="00BA621F" w:rsidRPr="00E64DC2">
        <w:rPr>
          <w:rFonts w:ascii="Times New Roman" w:hAnsi="Times New Roman" w:cs="Times New Roman"/>
          <w:sz w:val="22"/>
          <w:szCs w:val="22"/>
        </w:rPr>
        <w:t xml:space="preserve">totaling </w:t>
      </w:r>
      <w:r w:rsidR="00221FB9" w:rsidRPr="00E64DC2">
        <w:rPr>
          <w:rFonts w:ascii="Times New Roman" w:hAnsi="Times New Roman"/>
          <w:sz w:val="22"/>
          <w:szCs w:val="28"/>
        </w:rPr>
        <w:t>B</w:t>
      </w:r>
      <w:r w:rsidR="00221FB9" w:rsidRPr="00E64DC2">
        <w:rPr>
          <w:rFonts w:ascii="Times New Roman" w:hAnsi="Times New Roman" w:cs="Times New Roman"/>
          <w:sz w:val="22"/>
          <w:szCs w:val="22"/>
        </w:rPr>
        <w:t xml:space="preserve">aht </w:t>
      </w:r>
      <w:r w:rsidR="001533C2">
        <w:rPr>
          <w:rFonts w:ascii="Times New Roman" w:hAnsi="Times New Roman" w:cs="Times New Roman"/>
          <w:sz w:val="22"/>
          <w:szCs w:val="22"/>
        </w:rPr>
        <w:t>0.81</w:t>
      </w:r>
      <w:r w:rsidR="00221FB9" w:rsidRPr="00E64DC2">
        <w:rPr>
          <w:rFonts w:ascii="Times New Roman" w:hAnsi="Times New Roman" w:cs="Times New Roman"/>
          <w:sz w:val="22"/>
          <w:szCs w:val="22"/>
        </w:rPr>
        <w:t xml:space="preserve"> million</w:t>
      </w:r>
      <w:r w:rsidR="00C02D7A" w:rsidRPr="00E64DC2">
        <w:rPr>
          <w:rFonts w:ascii="Times New Roman" w:hAnsi="Times New Roman" w:cs="Times New Roman"/>
          <w:sz w:val="22"/>
          <w:szCs w:val="22"/>
        </w:rPr>
        <w:t xml:space="preserve"> </w:t>
      </w:r>
      <w:r w:rsidR="00731816" w:rsidRPr="00E64DC2">
        <w:rPr>
          <w:rFonts w:ascii="Times New Roman" w:hAnsi="Times New Roman" w:cs="Times New Roman"/>
          <w:i/>
          <w:iCs/>
          <w:sz w:val="22"/>
          <w:szCs w:val="22"/>
        </w:rPr>
        <w:t>(202</w:t>
      </w:r>
      <w:r w:rsidR="00A0221A">
        <w:rPr>
          <w:rFonts w:ascii="Times New Roman" w:hAnsi="Times New Roman" w:cs="Times New Roman"/>
          <w:i/>
          <w:iCs/>
          <w:sz w:val="22"/>
          <w:szCs w:val="22"/>
        </w:rPr>
        <w:t>3</w:t>
      </w:r>
      <w:r w:rsidR="00731816" w:rsidRPr="00E64DC2">
        <w:rPr>
          <w:rFonts w:ascii="Times New Roman" w:hAnsi="Times New Roman" w:cs="Times New Roman"/>
          <w:i/>
          <w:iCs/>
          <w:sz w:val="22"/>
          <w:szCs w:val="22"/>
        </w:rPr>
        <w:t xml:space="preserve">: Baht </w:t>
      </w:r>
      <w:r w:rsidR="00466539" w:rsidRPr="00E64DC2">
        <w:rPr>
          <w:rFonts w:ascii="Times New Roman" w:hAnsi="Times New Roman" w:cs="Times New Roman"/>
          <w:i/>
          <w:iCs/>
          <w:sz w:val="22"/>
          <w:szCs w:val="22"/>
        </w:rPr>
        <w:t>17</w:t>
      </w:r>
      <w:r w:rsidR="00A0221A">
        <w:rPr>
          <w:rFonts w:ascii="Times New Roman" w:hAnsi="Times New Roman" w:cs="Times New Roman"/>
          <w:i/>
          <w:iCs/>
          <w:sz w:val="22"/>
          <w:szCs w:val="22"/>
        </w:rPr>
        <w:t>9</w:t>
      </w:r>
      <w:r w:rsidR="001B662C" w:rsidRPr="00E64DC2">
        <w:rPr>
          <w:rFonts w:ascii="Times New Roman" w:hAnsi="Times New Roman" w:cs="Times New Roman"/>
          <w:i/>
          <w:iCs/>
          <w:sz w:val="22"/>
          <w:szCs w:val="22"/>
        </w:rPr>
        <w:t xml:space="preserve"> </w:t>
      </w:r>
      <w:r w:rsidR="00731816" w:rsidRPr="00E64DC2">
        <w:rPr>
          <w:rFonts w:ascii="Times New Roman" w:hAnsi="Times New Roman" w:cs="Times New Roman"/>
          <w:i/>
          <w:iCs/>
          <w:sz w:val="22"/>
          <w:szCs w:val="22"/>
        </w:rPr>
        <w:t>million</w:t>
      </w:r>
      <w:r w:rsidR="00660011" w:rsidRPr="00A0221A">
        <w:rPr>
          <w:rFonts w:ascii="Times New Roman" w:hAnsi="Times New Roman" w:cs="Times New Roman"/>
          <w:i/>
          <w:iCs/>
          <w:sz w:val="22"/>
          <w:szCs w:val="22"/>
        </w:rPr>
        <w:t xml:space="preserve">, excluding investment properties under construction totaling </w:t>
      </w:r>
      <w:r w:rsidR="00660011" w:rsidRPr="00A0221A">
        <w:rPr>
          <w:rFonts w:ascii="Times New Roman" w:hAnsi="Times New Roman"/>
          <w:i/>
          <w:iCs/>
          <w:sz w:val="22"/>
          <w:szCs w:val="28"/>
        </w:rPr>
        <w:t>B</w:t>
      </w:r>
      <w:r w:rsidR="00660011" w:rsidRPr="00A0221A">
        <w:rPr>
          <w:rFonts w:ascii="Times New Roman" w:hAnsi="Times New Roman" w:cs="Times New Roman"/>
          <w:i/>
          <w:iCs/>
          <w:sz w:val="22"/>
          <w:szCs w:val="22"/>
        </w:rPr>
        <w:t>aht 42.8 million</w:t>
      </w:r>
      <w:r w:rsidR="00731816" w:rsidRPr="00E64DC2">
        <w:rPr>
          <w:rFonts w:ascii="Times New Roman" w:hAnsi="Times New Roman" w:cs="Times New Roman"/>
          <w:i/>
          <w:iCs/>
          <w:sz w:val="22"/>
          <w:szCs w:val="22"/>
        </w:rPr>
        <w:t>)</w:t>
      </w:r>
      <w:r w:rsidR="00E64DC2">
        <w:rPr>
          <w:rFonts w:ascii="Times New Roman" w:hAnsi="Times New Roman" w:cs="Times New Roman"/>
          <w:i/>
          <w:iCs/>
          <w:sz w:val="22"/>
          <w:szCs w:val="22"/>
        </w:rPr>
        <w:t xml:space="preserve">, </w:t>
      </w:r>
      <w:r w:rsidRPr="00E64DC2">
        <w:rPr>
          <w:rFonts w:ascii="Times New Roman" w:hAnsi="Times New Roman" w:cs="Times New Roman"/>
          <w:sz w:val="22"/>
          <w:szCs w:val="22"/>
        </w:rPr>
        <w:t>was determined by</w:t>
      </w:r>
      <w:r w:rsidR="00E0364C">
        <w:rPr>
          <w:rFonts w:ascii="Times New Roman" w:hAnsi="Times New Roman" w:cs="Times New Roman"/>
          <w:sz w:val="22"/>
          <w:szCs w:val="22"/>
        </w:rPr>
        <w:t xml:space="preserve"> </w:t>
      </w:r>
      <w:r w:rsidRPr="00C05AEC">
        <w:rPr>
          <w:rFonts w:ascii="Times New Roman" w:hAnsi="Times New Roman" w:cs="Times New Roman"/>
          <w:sz w:val="22"/>
          <w:szCs w:val="22"/>
        </w:rPr>
        <w:t>independent property valuer</w:t>
      </w:r>
      <w:r w:rsidR="003A51F0">
        <w:rPr>
          <w:rFonts w:ascii="Times New Roman" w:hAnsi="Times New Roman" w:cs="Times New Roman"/>
          <w:sz w:val="22"/>
          <w:szCs w:val="22"/>
        </w:rPr>
        <w:t>.</w:t>
      </w:r>
    </w:p>
    <w:p w14:paraId="4099804C" w14:textId="77777777" w:rsidR="00C05AEC" w:rsidRPr="00C05AEC" w:rsidRDefault="00C05AEC" w:rsidP="00C0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BDBABD7" w14:textId="77777777" w:rsidR="00A22DF3"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Pr>
          <w:rFonts w:ascii="Times New Roman" w:hAnsi="Times New Roman" w:cs="Times New Roman"/>
          <w:i/>
          <w:iCs/>
          <w:sz w:val="22"/>
          <w:szCs w:val="22"/>
        </w:rPr>
        <w:t>Valuation technique</w:t>
      </w:r>
    </w:p>
    <w:p w14:paraId="155C34D8" w14:textId="77777777" w:rsidR="00A22DF3"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546"/>
      </w:tblGrid>
      <w:tr w:rsidR="0037158C" w14:paraId="222D8ADF" w14:textId="77777777" w:rsidTr="0031496A">
        <w:tc>
          <w:tcPr>
            <w:tcW w:w="4519" w:type="dxa"/>
          </w:tcPr>
          <w:p w14:paraId="0D63FEDD" w14:textId="77777777" w:rsidR="0037158C" w:rsidRPr="0037158C" w:rsidRDefault="0037158C" w:rsidP="0037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7158C">
              <w:rPr>
                <w:rFonts w:ascii="Times New Roman" w:hAnsi="Times New Roman" w:cs="Times New Roman"/>
                <w:b/>
                <w:bCs/>
                <w:sz w:val="22"/>
                <w:szCs w:val="22"/>
              </w:rPr>
              <w:t>Type of Assets</w:t>
            </w:r>
          </w:p>
        </w:tc>
        <w:tc>
          <w:tcPr>
            <w:tcW w:w="4546" w:type="dxa"/>
          </w:tcPr>
          <w:p w14:paraId="50352732" w14:textId="77777777" w:rsidR="0037158C" w:rsidRPr="0037158C" w:rsidRDefault="0037158C" w:rsidP="0037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7158C">
              <w:rPr>
                <w:rFonts w:ascii="Times New Roman" w:hAnsi="Times New Roman" w:cs="Times New Roman"/>
                <w:b/>
                <w:bCs/>
                <w:sz w:val="22"/>
                <w:szCs w:val="22"/>
              </w:rPr>
              <w:t>Valuation technique</w:t>
            </w:r>
          </w:p>
        </w:tc>
      </w:tr>
      <w:tr w:rsidR="0037158C" w14:paraId="6F8977E8" w14:textId="77777777" w:rsidTr="0031496A">
        <w:tc>
          <w:tcPr>
            <w:tcW w:w="4519" w:type="dxa"/>
          </w:tcPr>
          <w:p w14:paraId="48356175" w14:textId="77777777" w:rsidR="0037158C" w:rsidRPr="003F4EE8"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4EE8">
              <w:rPr>
                <w:rFonts w:ascii="Times New Roman" w:hAnsi="Times New Roman" w:cs="Times New Roman"/>
                <w:sz w:val="22"/>
                <w:szCs w:val="22"/>
              </w:rPr>
              <w:t>Land</w:t>
            </w:r>
          </w:p>
        </w:tc>
        <w:tc>
          <w:tcPr>
            <w:tcW w:w="4546" w:type="dxa"/>
          </w:tcPr>
          <w:p w14:paraId="42E8942E" w14:textId="77777777" w:rsidR="0037158C" w:rsidRPr="0037158C"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Market Approach</w:t>
            </w:r>
          </w:p>
        </w:tc>
      </w:tr>
      <w:tr w:rsidR="0037158C" w14:paraId="53BD738F" w14:textId="77777777" w:rsidTr="0031496A">
        <w:tc>
          <w:tcPr>
            <w:tcW w:w="4519" w:type="dxa"/>
          </w:tcPr>
          <w:p w14:paraId="07C9FF43" w14:textId="77777777" w:rsidR="0037158C" w:rsidRPr="003F4EE8"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4EE8">
              <w:rPr>
                <w:rFonts w:ascii="Times New Roman" w:hAnsi="Times New Roman" w:cs="Times New Roman"/>
                <w:sz w:val="22"/>
                <w:szCs w:val="22"/>
              </w:rPr>
              <w:t>Factories for lease</w:t>
            </w:r>
          </w:p>
        </w:tc>
        <w:tc>
          <w:tcPr>
            <w:tcW w:w="4546" w:type="dxa"/>
          </w:tcPr>
          <w:p w14:paraId="6B526A1B" w14:textId="77777777" w:rsidR="00967BD3" w:rsidRPr="0037158C" w:rsidRDefault="003F4EE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hanging="230"/>
              <w:jc w:val="both"/>
              <w:rPr>
                <w:rFonts w:ascii="Times New Roman" w:hAnsi="Times New Roman" w:cs="Times New Roman"/>
                <w:sz w:val="22"/>
                <w:szCs w:val="22"/>
              </w:rPr>
            </w:pPr>
            <w:r>
              <w:rPr>
                <w:rFonts w:ascii="Times New Roman" w:hAnsi="Times New Roman" w:cs="Times New Roman"/>
                <w:sz w:val="22"/>
                <w:szCs w:val="22"/>
              </w:rPr>
              <w:t xml:space="preserve">Replacement cost new approach is to estimate new cost of building a replaced property at present price. And considered </w:t>
            </w:r>
            <w:r w:rsidRPr="003F4EE8">
              <w:rPr>
                <w:rFonts w:ascii="Times New Roman" w:hAnsi="Times New Roman" w:cs="Times New Roman"/>
                <w:sz w:val="22"/>
                <w:szCs w:val="22"/>
              </w:rPr>
              <w:t>of building cost, wage, operation cost and profit and deduct depreciation from age of building, condition and obsolete of used.</w:t>
            </w:r>
          </w:p>
        </w:tc>
      </w:tr>
      <w:tr w:rsidR="00E46493" w14:paraId="109E95DE" w14:textId="77777777" w:rsidTr="00C7316F">
        <w:trPr>
          <w:trHeight w:val="542"/>
        </w:trPr>
        <w:tc>
          <w:tcPr>
            <w:tcW w:w="4519" w:type="dxa"/>
          </w:tcPr>
          <w:p w14:paraId="26072891" w14:textId="77777777" w:rsidR="00E46493" w:rsidRPr="003F4EE8" w:rsidRDefault="00E4649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2"/>
              </w:rPr>
              <w:t>C</w:t>
            </w:r>
            <w:r w:rsidRPr="00C05AEC">
              <w:rPr>
                <w:rFonts w:ascii="Times New Roman" w:hAnsi="Times New Roman"/>
                <w:sz w:val="22"/>
                <w:szCs w:val="22"/>
              </w:rPr>
              <w:t>ommercial building and residential building</w:t>
            </w:r>
          </w:p>
        </w:tc>
        <w:tc>
          <w:tcPr>
            <w:tcW w:w="4546" w:type="dxa"/>
          </w:tcPr>
          <w:p w14:paraId="7BAC0090" w14:textId="77777777" w:rsidR="00E46493" w:rsidRDefault="005E3558"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hanging="230"/>
              <w:jc w:val="both"/>
              <w:rPr>
                <w:rFonts w:ascii="Times New Roman" w:hAnsi="Times New Roman" w:cs="Times New Roman"/>
                <w:sz w:val="22"/>
                <w:szCs w:val="22"/>
              </w:rPr>
            </w:pPr>
            <w:r>
              <w:rPr>
                <w:rFonts w:ascii="Times New Roman" w:hAnsi="Times New Roman" w:cs="Times New Roman"/>
                <w:sz w:val="22"/>
                <w:szCs w:val="22"/>
              </w:rPr>
              <w:t>Income Approach, t</w:t>
            </w:r>
            <w:r w:rsidR="00E46493">
              <w:rPr>
                <w:rFonts w:ascii="Times New Roman" w:hAnsi="Times New Roman" w:cs="Times New Roman"/>
                <w:sz w:val="22"/>
                <w:szCs w:val="22"/>
              </w:rPr>
              <w:t>he present value of net cash flows to be generated from property.</w:t>
            </w:r>
          </w:p>
        </w:tc>
      </w:tr>
    </w:tbl>
    <w:p w14:paraId="2EE81B60" w14:textId="77777777" w:rsidR="00A22DF3" w:rsidRPr="00B72199"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2581996" w14:textId="3FA58987" w:rsidR="00F95181" w:rsidRPr="00B72199" w:rsidRDefault="00D056E4"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790314">
        <w:rPr>
          <w:rFonts w:ascii="Times New Roman" w:hAnsi="Times New Roman"/>
          <w:sz w:val="22"/>
          <w:szCs w:val="22"/>
        </w:rPr>
        <w:t xml:space="preserve">The fair value of investment properties </w:t>
      </w:r>
      <w:r w:rsidRPr="00790314">
        <w:rPr>
          <w:rFonts w:ascii="Times New Roman" w:hAnsi="Times New Roman" w:cs="Times New Roman"/>
          <w:sz w:val="22"/>
          <w:szCs w:val="22"/>
        </w:rPr>
        <w:t>have been categorised as a level 3 fair value</w:t>
      </w:r>
      <w:r>
        <w:rPr>
          <w:rFonts w:ascii="Times New Roman" w:hAnsi="Times New Roman" w:cs="Times New Roman"/>
          <w:sz w:val="22"/>
          <w:szCs w:val="22"/>
        </w:rPr>
        <w:t>.</w:t>
      </w:r>
    </w:p>
    <w:p w14:paraId="196EEE6B" w14:textId="77777777" w:rsidR="00A22DF3" w:rsidRPr="00B860A5"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14:paraId="4FBD4FB8" w14:textId="77777777" w:rsidR="008E166D" w:rsidRPr="00784ED5" w:rsidRDefault="008E166D" w:rsidP="008C7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
        <w:jc w:val="both"/>
        <w:rPr>
          <w:rFonts w:ascii="Times New Roman" w:hAnsi="Times New Roman" w:cs="Times New Roman"/>
          <w:sz w:val="22"/>
          <w:szCs w:val="22"/>
        </w:rPr>
        <w:sectPr w:rsidR="008E166D" w:rsidRPr="00784ED5" w:rsidSect="00783073">
          <w:headerReference w:type="default" r:id="rId16"/>
          <w:pgSz w:w="11909" w:h="16834" w:code="9"/>
          <w:pgMar w:top="691" w:right="1152" w:bottom="576" w:left="1152" w:header="720" w:footer="720" w:gutter="0"/>
          <w:cols w:space="720"/>
          <w:docGrid w:linePitch="245"/>
        </w:sectPr>
      </w:pPr>
    </w:p>
    <w:p w14:paraId="2CA81F4F" w14:textId="2907E74E" w:rsidR="0013472D" w:rsidRPr="0007513D" w:rsidRDefault="0013472D" w:rsidP="008C5B8D">
      <w:pPr>
        <w:pStyle w:val="Heading1"/>
        <w:keepLines/>
        <w:numPr>
          <w:ilvl w:val="0"/>
          <w:numId w:val="47"/>
        </w:numPr>
        <w:shd w:val="clear" w:color="auto" w:fill="auto"/>
        <w:ind w:left="540" w:hanging="540"/>
        <w:jc w:val="thaiDistribute"/>
        <w:rPr>
          <w:rFonts w:ascii="Times New Roman" w:hAnsi="Times New Roman"/>
          <w:sz w:val="24"/>
          <w:szCs w:val="24"/>
          <w:u w:val="none"/>
        </w:rPr>
      </w:pPr>
      <w:r w:rsidRPr="0007513D">
        <w:rPr>
          <w:rFonts w:ascii="Times New Roman" w:hAnsi="Times New Roman"/>
          <w:sz w:val="24"/>
          <w:szCs w:val="24"/>
          <w:u w:val="none"/>
        </w:rPr>
        <w:lastRenderedPageBreak/>
        <w:t>Property, plant and equipment</w:t>
      </w:r>
    </w:p>
    <w:p w14:paraId="48C5EEE4" w14:textId="77777777" w:rsidR="000E0F73" w:rsidRPr="00140B1E" w:rsidRDefault="000E0F73">
      <w:pPr>
        <w:rPr>
          <w:rFonts w:ascii="Times New Roman" w:hAnsi="Times New Roman" w:cs="Times New Roman"/>
          <w:sz w:val="22"/>
          <w:szCs w:val="22"/>
        </w:rPr>
      </w:pPr>
    </w:p>
    <w:tbl>
      <w:tblPr>
        <w:tblW w:w="14562" w:type="dxa"/>
        <w:tblInd w:w="270" w:type="dxa"/>
        <w:tblLayout w:type="fixed"/>
        <w:tblLook w:val="0000" w:firstRow="0" w:lastRow="0" w:firstColumn="0" w:lastColumn="0" w:noHBand="0" w:noVBand="0"/>
      </w:tblPr>
      <w:tblGrid>
        <w:gridCol w:w="2430"/>
        <w:gridCol w:w="810"/>
        <w:gridCol w:w="270"/>
        <w:gridCol w:w="1100"/>
        <w:gridCol w:w="236"/>
        <w:gridCol w:w="1008"/>
        <w:gridCol w:w="236"/>
        <w:gridCol w:w="1008"/>
        <w:gridCol w:w="236"/>
        <w:gridCol w:w="1008"/>
        <w:gridCol w:w="236"/>
        <w:gridCol w:w="1008"/>
        <w:gridCol w:w="236"/>
        <w:gridCol w:w="1008"/>
        <w:gridCol w:w="236"/>
        <w:gridCol w:w="1008"/>
        <w:gridCol w:w="236"/>
        <w:gridCol w:w="1008"/>
        <w:gridCol w:w="236"/>
        <w:gridCol w:w="1008"/>
      </w:tblGrid>
      <w:tr w:rsidR="00E24ECA" w:rsidRPr="004A2C7D" w14:paraId="4E9160CC" w14:textId="77777777" w:rsidTr="00406D13">
        <w:trPr>
          <w:trHeight w:val="20"/>
          <w:tblHeader/>
        </w:trPr>
        <w:tc>
          <w:tcPr>
            <w:tcW w:w="2430" w:type="dxa"/>
          </w:tcPr>
          <w:p w14:paraId="6C6A8ED2"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4EF60101" w14:textId="7C75AA64" w:rsidR="00E24ECA" w:rsidRPr="004A2C7D" w:rsidRDefault="007D3ACA" w:rsidP="00C35EE7">
            <w:pPr>
              <w:pStyle w:val="acctfourfigures"/>
              <w:tabs>
                <w:tab w:val="clear" w:pos="765"/>
              </w:tabs>
              <w:ind w:left="-108" w:right="-108"/>
              <w:jc w:val="center"/>
              <w:rPr>
                <w:b/>
                <w:bCs/>
                <w:sz w:val="18"/>
                <w:szCs w:val="18"/>
              </w:rPr>
            </w:pPr>
            <w:r w:rsidRPr="00C35EE7">
              <w:rPr>
                <w:b/>
                <w:bCs/>
                <w:sz w:val="18"/>
                <w:szCs w:val="18"/>
              </w:rPr>
              <w:t>Consolidated financial statements</w:t>
            </w:r>
          </w:p>
        </w:tc>
      </w:tr>
      <w:tr w:rsidR="00E24ECA" w:rsidRPr="004A2C7D" w14:paraId="554CE0CE" w14:textId="77777777" w:rsidTr="00406D13">
        <w:trPr>
          <w:trHeight w:val="20"/>
          <w:tblHeader/>
        </w:trPr>
        <w:tc>
          <w:tcPr>
            <w:tcW w:w="2430" w:type="dxa"/>
          </w:tcPr>
          <w:p w14:paraId="3A3B5F5B"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12C5F975" w14:textId="77777777" w:rsidR="00E24ECA" w:rsidRPr="004A2C7D" w:rsidRDefault="00E24ECA" w:rsidP="00907FD2">
            <w:pPr>
              <w:pStyle w:val="acctfourfigures"/>
              <w:tabs>
                <w:tab w:val="clear" w:pos="765"/>
                <w:tab w:val="decimal" w:pos="774"/>
              </w:tabs>
              <w:ind w:left="-108" w:right="-108"/>
              <w:jc w:val="center"/>
              <w:rPr>
                <w:sz w:val="18"/>
                <w:szCs w:val="18"/>
              </w:rPr>
            </w:pPr>
          </w:p>
        </w:tc>
        <w:tc>
          <w:tcPr>
            <w:tcW w:w="270" w:type="dxa"/>
          </w:tcPr>
          <w:p w14:paraId="4FFFB759"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2029B3DD"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7AE5F9A7"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63A769BC"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28904B0F"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429C384B"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7E2877C6"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7187E1A9"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Utilities</w:t>
            </w:r>
          </w:p>
        </w:tc>
        <w:tc>
          <w:tcPr>
            <w:tcW w:w="236" w:type="dxa"/>
          </w:tcPr>
          <w:p w14:paraId="04E8FE9E"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797CAE5D"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3F3A241D"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34884FF7"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6C7091FE"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359DA041"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7B19B580"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2454F22D"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69DB79CB"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23DC4B99" w14:textId="77777777" w:rsidR="00E24ECA" w:rsidRPr="004A2C7D" w:rsidRDefault="00E24ECA" w:rsidP="00907FD2">
            <w:pPr>
              <w:pStyle w:val="acctfourfigures"/>
              <w:tabs>
                <w:tab w:val="clear" w:pos="765"/>
              </w:tabs>
              <w:ind w:left="-108" w:right="-108"/>
              <w:jc w:val="center"/>
              <w:rPr>
                <w:sz w:val="18"/>
                <w:szCs w:val="18"/>
              </w:rPr>
            </w:pPr>
          </w:p>
        </w:tc>
      </w:tr>
      <w:tr w:rsidR="000E0F73" w:rsidRPr="004A2C7D" w14:paraId="68C8E389" w14:textId="77777777" w:rsidTr="00406D13">
        <w:trPr>
          <w:trHeight w:val="20"/>
          <w:tblHeader/>
        </w:trPr>
        <w:tc>
          <w:tcPr>
            <w:tcW w:w="2430" w:type="dxa"/>
          </w:tcPr>
          <w:p w14:paraId="01592FD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558CAE8F" w14:textId="77777777" w:rsidR="000E0F73" w:rsidRPr="004A2C7D" w:rsidRDefault="000E0F73" w:rsidP="00907FD2">
            <w:pPr>
              <w:pStyle w:val="acctfourfigures"/>
              <w:tabs>
                <w:tab w:val="clear" w:pos="765"/>
                <w:tab w:val="decimal" w:pos="774"/>
              </w:tabs>
              <w:ind w:left="-108" w:right="-108"/>
              <w:jc w:val="center"/>
              <w:rPr>
                <w:sz w:val="18"/>
                <w:szCs w:val="18"/>
              </w:rPr>
            </w:pPr>
          </w:p>
        </w:tc>
        <w:tc>
          <w:tcPr>
            <w:tcW w:w="270" w:type="dxa"/>
          </w:tcPr>
          <w:p w14:paraId="111175ED"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65E5B919" w14:textId="77777777" w:rsidR="000E0F73" w:rsidRPr="004A2C7D" w:rsidRDefault="003F4EE8" w:rsidP="003F4EE8">
            <w:pPr>
              <w:pStyle w:val="acctfourfigures"/>
              <w:tabs>
                <w:tab w:val="clear" w:pos="765"/>
              </w:tabs>
              <w:ind w:left="-135" w:right="-108"/>
              <w:jc w:val="center"/>
              <w:rPr>
                <w:sz w:val="18"/>
                <w:szCs w:val="18"/>
              </w:rPr>
            </w:pPr>
            <w:r w:rsidRPr="004A2C7D">
              <w:rPr>
                <w:sz w:val="18"/>
                <w:szCs w:val="18"/>
              </w:rPr>
              <w:t>Buildings</w:t>
            </w:r>
          </w:p>
        </w:tc>
        <w:tc>
          <w:tcPr>
            <w:tcW w:w="236" w:type="dxa"/>
          </w:tcPr>
          <w:p w14:paraId="38FAD02B"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0910E488"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681BDFE3"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069074C"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 xml:space="preserve">Water </w:t>
            </w:r>
          </w:p>
        </w:tc>
        <w:tc>
          <w:tcPr>
            <w:tcW w:w="236" w:type="dxa"/>
          </w:tcPr>
          <w:p w14:paraId="28499D71"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B29BFA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systems and</w:t>
            </w:r>
          </w:p>
        </w:tc>
        <w:tc>
          <w:tcPr>
            <w:tcW w:w="236" w:type="dxa"/>
          </w:tcPr>
          <w:p w14:paraId="7BAB68EC"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9E52975"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677453E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4C4B6FC"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Furniture,</w:t>
            </w:r>
          </w:p>
        </w:tc>
        <w:tc>
          <w:tcPr>
            <w:tcW w:w="236" w:type="dxa"/>
          </w:tcPr>
          <w:p w14:paraId="39ACE678"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9126C6D"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12D65B7B"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448034E8"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Assets under</w:t>
            </w:r>
          </w:p>
        </w:tc>
        <w:tc>
          <w:tcPr>
            <w:tcW w:w="236" w:type="dxa"/>
          </w:tcPr>
          <w:p w14:paraId="057A7D1B"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471E1999" w14:textId="77777777" w:rsidR="000E0F73" w:rsidRPr="004A2C7D" w:rsidRDefault="000E0F73" w:rsidP="00907FD2">
            <w:pPr>
              <w:pStyle w:val="acctfourfigures"/>
              <w:tabs>
                <w:tab w:val="clear" w:pos="765"/>
              </w:tabs>
              <w:ind w:left="-108" w:right="-108"/>
              <w:jc w:val="center"/>
              <w:rPr>
                <w:sz w:val="18"/>
                <w:szCs w:val="18"/>
              </w:rPr>
            </w:pPr>
          </w:p>
        </w:tc>
      </w:tr>
      <w:tr w:rsidR="000E0F73" w:rsidRPr="004A2C7D" w14:paraId="1D34B83E" w14:textId="77777777" w:rsidTr="00406D13">
        <w:trPr>
          <w:trHeight w:val="20"/>
          <w:tblHeader/>
        </w:trPr>
        <w:tc>
          <w:tcPr>
            <w:tcW w:w="2430" w:type="dxa"/>
          </w:tcPr>
          <w:p w14:paraId="7DCE009E"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62FAA548" w14:textId="77777777" w:rsidR="000E0F73" w:rsidRPr="004A2C7D" w:rsidRDefault="000E0F73" w:rsidP="00907FD2">
            <w:pPr>
              <w:pStyle w:val="acctfourfigures"/>
              <w:tabs>
                <w:tab w:val="clear" w:pos="765"/>
                <w:tab w:val="decimal" w:pos="774"/>
              </w:tabs>
              <w:ind w:left="-108" w:right="-108"/>
              <w:jc w:val="center"/>
              <w:rPr>
                <w:sz w:val="18"/>
                <w:szCs w:val="18"/>
              </w:rPr>
            </w:pPr>
          </w:p>
        </w:tc>
        <w:tc>
          <w:tcPr>
            <w:tcW w:w="270" w:type="dxa"/>
          </w:tcPr>
          <w:p w14:paraId="44A3ACF9"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62FA2EC" w14:textId="77777777" w:rsidR="000E0F73" w:rsidRPr="004A2C7D" w:rsidRDefault="003F4EE8" w:rsidP="003F4EE8">
            <w:pPr>
              <w:pStyle w:val="acctfourfigures"/>
              <w:tabs>
                <w:tab w:val="clear" w:pos="765"/>
              </w:tabs>
              <w:ind w:left="-135" w:right="-108"/>
              <w:jc w:val="center"/>
              <w:rPr>
                <w:sz w:val="18"/>
                <w:szCs w:val="18"/>
              </w:rPr>
            </w:pPr>
            <w:r w:rsidRPr="003F4EE8">
              <w:rPr>
                <w:sz w:val="18"/>
                <w:szCs w:val="18"/>
              </w:rPr>
              <w:t xml:space="preserve">and </w:t>
            </w:r>
          </w:p>
        </w:tc>
        <w:tc>
          <w:tcPr>
            <w:tcW w:w="236" w:type="dxa"/>
          </w:tcPr>
          <w:p w14:paraId="7C8A2919"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5B579D77"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4B40C1F6"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0E5DCB25"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production</w:t>
            </w:r>
          </w:p>
        </w:tc>
        <w:tc>
          <w:tcPr>
            <w:tcW w:w="236" w:type="dxa"/>
          </w:tcPr>
          <w:p w14:paraId="3F46F693"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06E3EB8" w14:textId="5C81D5FE" w:rsidR="000E0F73" w:rsidRPr="004A2C7D" w:rsidRDefault="00406D1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F</w:t>
            </w:r>
            <w:r w:rsidR="000E0F73" w:rsidRPr="004A2C7D">
              <w:rPr>
                <w:rFonts w:ascii="Times New Roman" w:hAnsi="Times New Roman" w:cs="Times New Roman"/>
                <w:lang w:val="en-GB" w:bidi="ar-SA"/>
              </w:rPr>
              <w:t>lood</w:t>
            </w:r>
          </w:p>
        </w:tc>
        <w:tc>
          <w:tcPr>
            <w:tcW w:w="236" w:type="dxa"/>
          </w:tcPr>
          <w:p w14:paraId="4068E01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26A1552"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Machinery</w:t>
            </w:r>
          </w:p>
        </w:tc>
        <w:tc>
          <w:tcPr>
            <w:tcW w:w="236" w:type="dxa"/>
          </w:tcPr>
          <w:p w14:paraId="0AC0B665"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E21FEBC"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fixtures and</w:t>
            </w:r>
          </w:p>
        </w:tc>
        <w:tc>
          <w:tcPr>
            <w:tcW w:w="236" w:type="dxa"/>
          </w:tcPr>
          <w:p w14:paraId="19363510"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4F9E5438"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0811C509"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CC091D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construction</w:t>
            </w:r>
          </w:p>
        </w:tc>
        <w:tc>
          <w:tcPr>
            <w:tcW w:w="236" w:type="dxa"/>
          </w:tcPr>
          <w:p w14:paraId="72A76E9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C4BA63A" w14:textId="77777777" w:rsidR="000E0F73" w:rsidRPr="004A2C7D" w:rsidRDefault="000E0F73" w:rsidP="00907FD2">
            <w:pPr>
              <w:pStyle w:val="acctfourfigures"/>
              <w:tabs>
                <w:tab w:val="clear" w:pos="765"/>
              </w:tabs>
              <w:ind w:left="-108" w:right="-108"/>
              <w:jc w:val="center"/>
              <w:rPr>
                <w:sz w:val="18"/>
                <w:szCs w:val="18"/>
              </w:rPr>
            </w:pPr>
          </w:p>
        </w:tc>
      </w:tr>
      <w:tr w:rsidR="000E0F73" w:rsidRPr="004A2C7D" w14:paraId="3D76FFCA" w14:textId="77777777" w:rsidTr="00406D13">
        <w:trPr>
          <w:trHeight w:val="20"/>
          <w:tblHeader/>
        </w:trPr>
        <w:tc>
          <w:tcPr>
            <w:tcW w:w="2430" w:type="dxa"/>
          </w:tcPr>
          <w:p w14:paraId="0A8CECB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5B61887C" w14:textId="77777777" w:rsidR="000E0F73" w:rsidRPr="004A2C7D" w:rsidRDefault="000E0F73" w:rsidP="00907FD2">
            <w:pPr>
              <w:pStyle w:val="acctfourfigures"/>
              <w:tabs>
                <w:tab w:val="clear" w:pos="765"/>
                <w:tab w:val="decimal" w:pos="774"/>
              </w:tabs>
              <w:ind w:left="-108" w:right="-108"/>
              <w:jc w:val="center"/>
              <w:rPr>
                <w:sz w:val="18"/>
                <w:szCs w:val="18"/>
              </w:rPr>
            </w:pPr>
          </w:p>
        </w:tc>
        <w:tc>
          <w:tcPr>
            <w:tcW w:w="270" w:type="dxa"/>
          </w:tcPr>
          <w:p w14:paraId="47BDE7B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B705709" w14:textId="77777777" w:rsidR="000E0F73" w:rsidRPr="004A2C7D" w:rsidRDefault="003F4EE8" w:rsidP="003F4EE8">
            <w:pPr>
              <w:pStyle w:val="acctfourfigures"/>
              <w:tabs>
                <w:tab w:val="clear" w:pos="765"/>
              </w:tabs>
              <w:ind w:left="-135" w:right="-108"/>
              <w:jc w:val="center"/>
              <w:rPr>
                <w:sz w:val="18"/>
                <w:szCs w:val="18"/>
              </w:rPr>
            </w:pPr>
            <w:r w:rsidRPr="003F4EE8">
              <w:rPr>
                <w:sz w:val="18"/>
                <w:szCs w:val="18"/>
              </w:rPr>
              <w:t>building</w:t>
            </w:r>
          </w:p>
        </w:tc>
        <w:tc>
          <w:tcPr>
            <w:tcW w:w="236" w:type="dxa"/>
          </w:tcPr>
          <w:p w14:paraId="7FC7ED80"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3EF43A8"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Commercial</w:t>
            </w:r>
          </w:p>
        </w:tc>
        <w:tc>
          <w:tcPr>
            <w:tcW w:w="236" w:type="dxa"/>
          </w:tcPr>
          <w:p w14:paraId="7D035D1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051846FB"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for industry</w:t>
            </w:r>
          </w:p>
        </w:tc>
        <w:tc>
          <w:tcPr>
            <w:tcW w:w="236" w:type="dxa"/>
          </w:tcPr>
          <w:p w14:paraId="0F67C10F"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A6626EE"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protection</w:t>
            </w:r>
          </w:p>
        </w:tc>
        <w:tc>
          <w:tcPr>
            <w:tcW w:w="236" w:type="dxa"/>
          </w:tcPr>
          <w:p w14:paraId="5BF04111"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AFD0364"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4777E17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5D11F07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office</w:t>
            </w:r>
          </w:p>
        </w:tc>
        <w:tc>
          <w:tcPr>
            <w:tcW w:w="236" w:type="dxa"/>
          </w:tcPr>
          <w:p w14:paraId="1442FBB2"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68BE95CE"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7285FE3D"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9775469"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11EE0981"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3EF46AB" w14:textId="77777777" w:rsidR="000E0F73" w:rsidRPr="004A2C7D" w:rsidRDefault="000E0F73" w:rsidP="00907FD2">
            <w:pPr>
              <w:pStyle w:val="acctfourfigures"/>
              <w:tabs>
                <w:tab w:val="clear" w:pos="765"/>
              </w:tabs>
              <w:ind w:left="-108" w:right="-108"/>
              <w:jc w:val="center"/>
              <w:rPr>
                <w:sz w:val="18"/>
                <w:szCs w:val="18"/>
              </w:rPr>
            </w:pPr>
          </w:p>
        </w:tc>
      </w:tr>
      <w:tr w:rsidR="000E0F73" w:rsidRPr="004A2C7D" w14:paraId="01BF6B07" w14:textId="77777777" w:rsidTr="00406D13">
        <w:trPr>
          <w:trHeight w:val="20"/>
          <w:tblHeader/>
        </w:trPr>
        <w:tc>
          <w:tcPr>
            <w:tcW w:w="2430" w:type="dxa"/>
          </w:tcPr>
          <w:p w14:paraId="193FB0FE"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3B75B420" w14:textId="77777777" w:rsidR="000E0F73" w:rsidRPr="004A2C7D" w:rsidRDefault="000E0F73" w:rsidP="00907FD2">
            <w:pPr>
              <w:pStyle w:val="acctfourfigures"/>
              <w:tabs>
                <w:tab w:val="clear" w:pos="765"/>
              </w:tabs>
              <w:ind w:left="-108" w:right="-108"/>
              <w:jc w:val="center"/>
              <w:rPr>
                <w:sz w:val="18"/>
                <w:szCs w:val="18"/>
              </w:rPr>
            </w:pPr>
            <w:r w:rsidRPr="004A2C7D">
              <w:rPr>
                <w:sz w:val="18"/>
                <w:szCs w:val="18"/>
              </w:rPr>
              <w:t>Land</w:t>
            </w:r>
          </w:p>
        </w:tc>
        <w:tc>
          <w:tcPr>
            <w:tcW w:w="270" w:type="dxa"/>
          </w:tcPr>
          <w:p w14:paraId="2D8BFDC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6E938013" w14:textId="77777777" w:rsidR="000E0F73" w:rsidRPr="004A2C7D" w:rsidRDefault="003F4EE8" w:rsidP="00E520B5">
            <w:pPr>
              <w:pStyle w:val="acctfourfigures"/>
              <w:tabs>
                <w:tab w:val="clear" w:pos="765"/>
              </w:tabs>
              <w:ind w:left="-110" w:right="-108"/>
              <w:jc w:val="center"/>
              <w:rPr>
                <w:sz w:val="18"/>
                <w:szCs w:val="18"/>
              </w:rPr>
            </w:pPr>
            <w:r w:rsidRPr="003F4EE8">
              <w:rPr>
                <w:sz w:val="18"/>
                <w:szCs w:val="18"/>
              </w:rPr>
              <w:t>improvements</w:t>
            </w:r>
          </w:p>
        </w:tc>
        <w:tc>
          <w:tcPr>
            <w:tcW w:w="236" w:type="dxa"/>
          </w:tcPr>
          <w:p w14:paraId="2BA54F5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FE2835D"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buildings</w:t>
            </w:r>
          </w:p>
        </w:tc>
        <w:tc>
          <w:tcPr>
            <w:tcW w:w="236" w:type="dxa"/>
          </w:tcPr>
          <w:p w14:paraId="2FD68C29"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54CBC0A8"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system</w:t>
            </w:r>
          </w:p>
        </w:tc>
        <w:tc>
          <w:tcPr>
            <w:tcW w:w="236" w:type="dxa"/>
          </w:tcPr>
          <w:p w14:paraId="27AADCF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60EC2488" w14:textId="75E18226" w:rsidR="000E0F73" w:rsidRPr="004A2C7D" w:rsidRDefault="00406D1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w:t>
            </w:r>
            <w:r w:rsidR="000E0F73" w:rsidRPr="004A2C7D">
              <w:rPr>
                <w:rFonts w:ascii="Times New Roman" w:hAnsi="Times New Roman" w:cs="Times New Roman"/>
                <w:lang w:val="en-GB" w:bidi="ar-SA"/>
              </w:rPr>
              <w:t>ystem</w:t>
            </w:r>
          </w:p>
        </w:tc>
        <w:tc>
          <w:tcPr>
            <w:tcW w:w="236" w:type="dxa"/>
          </w:tcPr>
          <w:p w14:paraId="5E425AB5"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29EC1C6"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0F7C919D"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8EAEEDB"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27DA1197"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3E19303" w14:textId="77777777" w:rsidR="000E0F73" w:rsidRPr="004A2C7D" w:rsidRDefault="000E0F73" w:rsidP="00907FD2">
            <w:pPr>
              <w:pStyle w:val="acctfourfigures"/>
              <w:tabs>
                <w:tab w:val="clear" w:pos="765"/>
              </w:tabs>
              <w:ind w:left="-108" w:right="-108"/>
              <w:jc w:val="center"/>
              <w:rPr>
                <w:sz w:val="18"/>
                <w:szCs w:val="18"/>
              </w:rPr>
            </w:pPr>
            <w:r w:rsidRPr="004A2C7D">
              <w:rPr>
                <w:sz w:val="18"/>
                <w:szCs w:val="18"/>
              </w:rPr>
              <w:t>Vehicles</w:t>
            </w:r>
          </w:p>
        </w:tc>
        <w:tc>
          <w:tcPr>
            <w:tcW w:w="236" w:type="dxa"/>
          </w:tcPr>
          <w:p w14:paraId="2FD1CD08"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EB377F6"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installation</w:t>
            </w:r>
          </w:p>
        </w:tc>
        <w:tc>
          <w:tcPr>
            <w:tcW w:w="236" w:type="dxa"/>
          </w:tcPr>
          <w:p w14:paraId="660DD9D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C6B76F5" w14:textId="77777777" w:rsidR="000E0F73" w:rsidRPr="004A2C7D" w:rsidRDefault="000E0F73" w:rsidP="00907FD2">
            <w:pPr>
              <w:pStyle w:val="acctfourfigures"/>
              <w:tabs>
                <w:tab w:val="clear" w:pos="765"/>
              </w:tabs>
              <w:ind w:left="-108" w:right="-108"/>
              <w:jc w:val="center"/>
              <w:rPr>
                <w:sz w:val="18"/>
                <w:szCs w:val="18"/>
              </w:rPr>
            </w:pPr>
            <w:r w:rsidRPr="004A2C7D">
              <w:rPr>
                <w:sz w:val="18"/>
                <w:szCs w:val="18"/>
              </w:rPr>
              <w:t>Total</w:t>
            </w:r>
          </w:p>
        </w:tc>
      </w:tr>
      <w:tr w:rsidR="000E0F73" w:rsidRPr="004A2C7D" w14:paraId="4157427B" w14:textId="77777777" w:rsidTr="00406D13">
        <w:trPr>
          <w:trHeight w:val="20"/>
          <w:tblHeader/>
        </w:trPr>
        <w:tc>
          <w:tcPr>
            <w:tcW w:w="2430" w:type="dxa"/>
          </w:tcPr>
          <w:p w14:paraId="27798CBD"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7D18F40B"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lang w:val="en-GB" w:bidi="ar-SA"/>
              </w:rPr>
            </w:pPr>
            <w:r w:rsidRPr="004A2C7D">
              <w:rPr>
                <w:rFonts w:ascii="Times New Roman" w:hAnsi="Times New Roman" w:cs="Times New Roman"/>
                <w:i/>
                <w:iCs/>
              </w:rPr>
              <w:t>(in thousand Baht)</w:t>
            </w:r>
          </w:p>
        </w:tc>
      </w:tr>
      <w:tr w:rsidR="000E0F73" w:rsidRPr="004A2C7D" w14:paraId="2C30538C" w14:textId="77777777" w:rsidTr="00406D13">
        <w:trPr>
          <w:trHeight w:val="20"/>
        </w:trPr>
        <w:tc>
          <w:tcPr>
            <w:tcW w:w="2430" w:type="dxa"/>
          </w:tcPr>
          <w:p w14:paraId="4B9E458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r w:rsidRPr="004A2C7D">
              <w:rPr>
                <w:rFonts w:ascii="Times New Roman" w:hAnsi="Times New Roman" w:cs="Times New Roman"/>
                <w:b/>
                <w:bCs/>
                <w:i/>
                <w:iCs/>
              </w:rPr>
              <w:t>Cost</w:t>
            </w:r>
          </w:p>
        </w:tc>
        <w:tc>
          <w:tcPr>
            <w:tcW w:w="810" w:type="dxa"/>
          </w:tcPr>
          <w:p w14:paraId="11DDDB2E" w14:textId="77777777" w:rsidR="000E0F73" w:rsidRPr="004A2C7D" w:rsidRDefault="000E0F73" w:rsidP="00907FD2">
            <w:pPr>
              <w:pStyle w:val="acctfourfigures"/>
              <w:tabs>
                <w:tab w:val="clear" w:pos="765"/>
                <w:tab w:val="decimal" w:pos="774"/>
              </w:tabs>
              <w:ind w:left="-108" w:right="-108"/>
              <w:rPr>
                <w:sz w:val="18"/>
                <w:szCs w:val="18"/>
              </w:rPr>
            </w:pPr>
          </w:p>
        </w:tc>
        <w:tc>
          <w:tcPr>
            <w:tcW w:w="270" w:type="dxa"/>
          </w:tcPr>
          <w:p w14:paraId="072E41B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100" w:type="dxa"/>
          </w:tcPr>
          <w:p w14:paraId="149BC05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362E2EDB"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24C86752"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37306D83"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7E60152" w14:textId="77777777" w:rsidR="000E0F73" w:rsidRPr="004A2C7D" w:rsidRDefault="000E0F73" w:rsidP="00907FD2">
            <w:pPr>
              <w:pStyle w:val="acctfourfigures"/>
              <w:tabs>
                <w:tab w:val="clear" w:pos="765"/>
                <w:tab w:val="decimal" w:pos="477"/>
              </w:tabs>
              <w:ind w:left="-108" w:right="-108"/>
              <w:rPr>
                <w:sz w:val="18"/>
                <w:szCs w:val="18"/>
              </w:rPr>
            </w:pPr>
          </w:p>
        </w:tc>
        <w:tc>
          <w:tcPr>
            <w:tcW w:w="236" w:type="dxa"/>
          </w:tcPr>
          <w:p w14:paraId="2DCD929D"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427E531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0347AE0C"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6FECB768"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674501B3"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D5F169A"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23F30556"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3D20839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60" w:lineRule="atLeast"/>
              <w:ind w:left="-108" w:right="-108"/>
              <w:rPr>
                <w:rFonts w:ascii="Times New Roman" w:hAnsi="Times New Roman" w:cs="Times New Roman"/>
                <w:lang w:val="en-GB" w:bidi="ar-SA"/>
              </w:rPr>
            </w:pPr>
          </w:p>
        </w:tc>
        <w:tc>
          <w:tcPr>
            <w:tcW w:w="236" w:type="dxa"/>
          </w:tcPr>
          <w:p w14:paraId="23651F69"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7972B3AB" w14:textId="77777777" w:rsidR="000E0F73" w:rsidRPr="004A2C7D" w:rsidRDefault="000E0F73" w:rsidP="00907FD2">
            <w:pPr>
              <w:pStyle w:val="acctfourfigures"/>
              <w:tabs>
                <w:tab w:val="clear" w:pos="765"/>
                <w:tab w:val="decimal" w:pos="792"/>
              </w:tabs>
              <w:ind w:left="-108" w:right="-108"/>
              <w:rPr>
                <w:sz w:val="18"/>
                <w:szCs w:val="18"/>
              </w:rPr>
            </w:pPr>
          </w:p>
        </w:tc>
        <w:tc>
          <w:tcPr>
            <w:tcW w:w="236" w:type="dxa"/>
          </w:tcPr>
          <w:p w14:paraId="40638DA0"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463CF92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r>
      <w:tr w:rsidR="00B82FBF" w:rsidRPr="004A2C7D" w14:paraId="6305A2FD" w14:textId="77777777" w:rsidTr="00C96DF6">
        <w:trPr>
          <w:trHeight w:val="20"/>
        </w:trPr>
        <w:tc>
          <w:tcPr>
            <w:tcW w:w="2430" w:type="dxa"/>
          </w:tcPr>
          <w:p w14:paraId="5501E2AC" w14:textId="4D5532C3" w:rsidR="00B82FBF" w:rsidRPr="00692721"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szCs w:val="22"/>
              </w:rPr>
            </w:pPr>
            <w:r w:rsidRPr="004A2C7D">
              <w:rPr>
                <w:rFonts w:ascii="Times New Roman" w:hAnsi="Times New Roman" w:cs="Times New Roman"/>
              </w:rPr>
              <w:t>At 1 January 20</w:t>
            </w:r>
            <w:r>
              <w:rPr>
                <w:rFonts w:ascii="Times New Roman" w:hAnsi="Times New Roman" w:cs="Times New Roman"/>
              </w:rPr>
              <w:t>23</w:t>
            </w:r>
          </w:p>
        </w:tc>
        <w:tc>
          <w:tcPr>
            <w:tcW w:w="810" w:type="dxa"/>
            <w:vAlign w:val="bottom"/>
          </w:tcPr>
          <w:p w14:paraId="4461BEE5" w14:textId="55F93105" w:rsidR="00B82FBF" w:rsidRPr="00B82FBF" w:rsidRDefault="00B82FBF" w:rsidP="00C96DF6">
            <w:pPr>
              <w:pStyle w:val="acctfourfigures"/>
              <w:tabs>
                <w:tab w:val="clear" w:pos="765"/>
                <w:tab w:val="decimal" w:pos="630"/>
              </w:tabs>
              <w:ind w:left="-108" w:right="-108"/>
              <w:rPr>
                <w:sz w:val="18"/>
                <w:szCs w:val="18"/>
              </w:rPr>
            </w:pPr>
            <w:r w:rsidRPr="00B82FBF">
              <w:rPr>
                <w:sz w:val="18"/>
                <w:szCs w:val="18"/>
              </w:rPr>
              <w:t>475,340</w:t>
            </w:r>
          </w:p>
        </w:tc>
        <w:tc>
          <w:tcPr>
            <w:tcW w:w="270" w:type="dxa"/>
            <w:vAlign w:val="bottom"/>
          </w:tcPr>
          <w:p w14:paraId="74E52BEF"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100" w:type="dxa"/>
            <w:vAlign w:val="bottom"/>
          </w:tcPr>
          <w:p w14:paraId="16D35A60" w14:textId="7F476E2E" w:rsidR="00B82FBF" w:rsidRPr="00B82FBF" w:rsidRDefault="00B82FBF" w:rsidP="00C96DF6">
            <w:pPr>
              <w:pStyle w:val="acctfourfigures"/>
              <w:tabs>
                <w:tab w:val="clear" w:pos="765"/>
                <w:tab w:val="decimal" w:pos="880"/>
              </w:tabs>
              <w:ind w:left="-108" w:right="-108"/>
              <w:rPr>
                <w:sz w:val="18"/>
                <w:szCs w:val="18"/>
              </w:rPr>
            </w:pPr>
            <w:r w:rsidRPr="00B82FBF">
              <w:rPr>
                <w:sz w:val="18"/>
                <w:szCs w:val="18"/>
              </w:rPr>
              <w:t>68,163</w:t>
            </w:r>
          </w:p>
        </w:tc>
        <w:tc>
          <w:tcPr>
            <w:tcW w:w="236" w:type="dxa"/>
            <w:vAlign w:val="bottom"/>
          </w:tcPr>
          <w:p w14:paraId="453ED3BD"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164DE2B6" w14:textId="20766CD0"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3,248</w:t>
            </w:r>
          </w:p>
        </w:tc>
        <w:tc>
          <w:tcPr>
            <w:tcW w:w="236" w:type="dxa"/>
            <w:vAlign w:val="bottom"/>
          </w:tcPr>
          <w:p w14:paraId="44FF2CEB"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0C6B142F" w14:textId="7CAF5637"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1,081,728</w:t>
            </w:r>
          </w:p>
        </w:tc>
        <w:tc>
          <w:tcPr>
            <w:tcW w:w="236" w:type="dxa"/>
            <w:vAlign w:val="bottom"/>
          </w:tcPr>
          <w:p w14:paraId="02F1F644"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1781421B" w14:textId="18E902B0" w:rsidR="00B82FBF" w:rsidRPr="00B82FBF" w:rsidRDefault="00B82FBF" w:rsidP="00A4380B">
            <w:pPr>
              <w:pStyle w:val="acctfourfigures"/>
              <w:tabs>
                <w:tab w:val="clear" w:pos="765"/>
                <w:tab w:val="decimal" w:pos="792"/>
              </w:tabs>
              <w:ind w:left="-108" w:right="-108"/>
              <w:rPr>
                <w:sz w:val="18"/>
                <w:szCs w:val="18"/>
              </w:rPr>
            </w:pPr>
            <w:r w:rsidRPr="00B82FBF">
              <w:rPr>
                <w:sz w:val="18"/>
                <w:szCs w:val="18"/>
              </w:rPr>
              <w:t>1,696,536</w:t>
            </w:r>
          </w:p>
        </w:tc>
        <w:tc>
          <w:tcPr>
            <w:tcW w:w="236" w:type="dxa"/>
            <w:vAlign w:val="bottom"/>
          </w:tcPr>
          <w:p w14:paraId="54D1D083"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1039261B" w14:textId="5C5301BA" w:rsidR="00B82FBF" w:rsidRPr="00B82FBF" w:rsidRDefault="00B82FBF" w:rsidP="00A4380B">
            <w:pPr>
              <w:pStyle w:val="acctfourfigures"/>
              <w:tabs>
                <w:tab w:val="clear" w:pos="765"/>
                <w:tab w:val="decimal" w:pos="792"/>
              </w:tabs>
              <w:ind w:left="-108" w:right="-108"/>
              <w:rPr>
                <w:sz w:val="18"/>
                <w:szCs w:val="18"/>
              </w:rPr>
            </w:pPr>
            <w:r w:rsidRPr="00B82FBF">
              <w:rPr>
                <w:sz w:val="18"/>
                <w:szCs w:val="18"/>
              </w:rPr>
              <w:t>135,056</w:t>
            </w:r>
          </w:p>
        </w:tc>
        <w:tc>
          <w:tcPr>
            <w:tcW w:w="236" w:type="dxa"/>
            <w:vAlign w:val="bottom"/>
          </w:tcPr>
          <w:p w14:paraId="7B779E97"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370BFD51" w14:textId="07AB52CE"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59,824</w:t>
            </w:r>
          </w:p>
        </w:tc>
        <w:tc>
          <w:tcPr>
            <w:tcW w:w="236" w:type="dxa"/>
            <w:vAlign w:val="bottom"/>
          </w:tcPr>
          <w:p w14:paraId="6201ED02"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7EEE44BB" w14:textId="5AC96A20"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68,069</w:t>
            </w:r>
          </w:p>
        </w:tc>
        <w:tc>
          <w:tcPr>
            <w:tcW w:w="236" w:type="dxa"/>
            <w:vAlign w:val="bottom"/>
          </w:tcPr>
          <w:p w14:paraId="15CFC66D"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5EFC0D40" w14:textId="4CEFB343"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15,691</w:t>
            </w:r>
          </w:p>
        </w:tc>
        <w:tc>
          <w:tcPr>
            <w:tcW w:w="236" w:type="dxa"/>
            <w:vAlign w:val="bottom"/>
          </w:tcPr>
          <w:p w14:paraId="06953F4C" w14:textId="77777777" w:rsidR="00B82FBF" w:rsidRPr="00B82FBF" w:rsidRDefault="00B82FBF" w:rsidP="00C96DF6">
            <w:pPr>
              <w:pStyle w:val="acctfourfigures"/>
              <w:tabs>
                <w:tab w:val="clear" w:pos="765"/>
                <w:tab w:val="decimal" w:pos="736"/>
              </w:tabs>
              <w:ind w:left="-108"/>
              <w:rPr>
                <w:sz w:val="18"/>
                <w:szCs w:val="18"/>
              </w:rPr>
            </w:pPr>
          </w:p>
        </w:tc>
        <w:tc>
          <w:tcPr>
            <w:tcW w:w="1008" w:type="dxa"/>
            <w:vAlign w:val="bottom"/>
          </w:tcPr>
          <w:p w14:paraId="26AA016E" w14:textId="47BBF12C"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3,603,655</w:t>
            </w:r>
          </w:p>
        </w:tc>
      </w:tr>
      <w:tr w:rsidR="00B82FBF" w:rsidRPr="004A2C7D" w14:paraId="645B060F" w14:textId="77777777" w:rsidTr="00C96DF6">
        <w:trPr>
          <w:trHeight w:val="20"/>
        </w:trPr>
        <w:tc>
          <w:tcPr>
            <w:tcW w:w="2430" w:type="dxa"/>
          </w:tcPr>
          <w:p w14:paraId="1B316FA1" w14:textId="64D2EAF5"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vAlign w:val="bottom"/>
          </w:tcPr>
          <w:p w14:paraId="52942325" w14:textId="35FB7C46" w:rsidR="00B82FBF" w:rsidRPr="00B82FBF" w:rsidRDefault="00B82FBF" w:rsidP="00C96DF6">
            <w:pPr>
              <w:pStyle w:val="acctfourfigures"/>
              <w:tabs>
                <w:tab w:val="clear" w:pos="765"/>
                <w:tab w:val="decimal" w:pos="630"/>
              </w:tabs>
              <w:ind w:left="-108" w:right="-108"/>
              <w:rPr>
                <w:sz w:val="18"/>
                <w:szCs w:val="18"/>
              </w:rPr>
            </w:pPr>
            <w:r w:rsidRPr="00B82FBF">
              <w:rPr>
                <w:sz w:val="18"/>
                <w:szCs w:val="18"/>
              </w:rPr>
              <w:t>4,900</w:t>
            </w:r>
          </w:p>
        </w:tc>
        <w:tc>
          <w:tcPr>
            <w:tcW w:w="270" w:type="dxa"/>
            <w:vAlign w:val="bottom"/>
          </w:tcPr>
          <w:p w14:paraId="18151581"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100" w:type="dxa"/>
            <w:vAlign w:val="bottom"/>
          </w:tcPr>
          <w:p w14:paraId="7BE6A391" w14:textId="7A14A464" w:rsidR="00B82FBF" w:rsidRPr="00B82FBF" w:rsidRDefault="00B82FBF" w:rsidP="00C96DF6">
            <w:pPr>
              <w:pStyle w:val="acctfourfigures"/>
              <w:tabs>
                <w:tab w:val="clear" w:pos="765"/>
                <w:tab w:val="decimal" w:pos="875"/>
              </w:tabs>
              <w:ind w:left="-108" w:right="-108"/>
              <w:rPr>
                <w:sz w:val="18"/>
                <w:szCs w:val="18"/>
              </w:rPr>
            </w:pPr>
            <w:r w:rsidRPr="00B82FBF">
              <w:rPr>
                <w:sz w:val="18"/>
                <w:szCs w:val="18"/>
              </w:rPr>
              <w:t>-</w:t>
            </w:r>
          </w:p>
        </w:tc>
        <w:tc>
          <w:tcPr>
            <w:tcW w:w="236" w:type="dxa"/>
            <w:vAlign w:val="bottom"/>
          </w:tcPr>
          <w:p w14:paraId="5A1DEA3C"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48AFE3AD" w14:textId="0E27CCBA" w:rsidR="00B82FBF" w:rsidRPr="00B82FBF" w:rsidRDefault="00B82FBF" w:rsidP="00C96DF6">
            <w:pPr>
              <w:pStyle w:val="acctfourfigures"/>
              <w:tabs>
                <w:tab w:val="clear" w:pos="765"/>
                <w:tab w:val="decimal" w:pos="792"/>
              </w:tabs>
              <w:ind w:left="-108" w:right="-108"/>
              <w:rPr>
                <w:sz w:val="18"/>
                <w:szCs w:val="18"/>
              </w:rPr>
            </w:pPr>
            <w:r w:rsidRPr="00B82FBF">
              <w:rPr>
                <w:sz w:val="18"/>
                <w:szCs w:val="18"/>
                <w:lang w:val="en-US" w:bidi="th-TH"/>
              </w:rPr>
              <w:t>35</w:t>
            </w:r>
          </w:p>
        </w:tc>
        <w:tc>
          <w:tcPr>
            <w:tcW w:w="236" w:type="dxa"/>
            <w:vAlign w:val="bottom"/>
          </w:tcPr>
          <w:p w14:paraId="1EBE428F"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040C3235" w14:textId="32288925"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828</w:t>
            </w:r>
          </w:p>
        </w:tc>
        <w:tc>
          <w:tcPr>
            <w:tcW w:w="236" w:type="dxa"/>
            <w:vAlign w:val="bottom"/>
          </w:tcPr>
          <w:p w14:paraId="62EECEF4"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7E864D37" w14:textId="2E7E2334"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195</w:t>
            </w:r>
          </w:p>
        </w:tc>
        <w:tc>
          <w:tcPr>
            <w:tcW w:w="236" w:type="dxa"/>
            <w:vAlign w:val="bottom"/>
          </w:tcPr>
          <w:p w14:paraId="014D2A60"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085F4DDD" w14:textId="4011C468"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2,122</w:t>
            </w:r>
          </w:p>
        </w:tc>
        <w:tc>
          <w:tcPr>
            <w:tcW w:w="236" w:type="dxa"/>
            <w:vAlign w:val="bottom"/>
          </w:tcPr>
          <w:p w14:paraId="4B3AD879"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2B8F8059" w14:textId="558871B3"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3,747</w:t>
            </w:r>
          </w:p>
        </w:tc>
        <w:tc>
          <w:tcPr>
            <w:tcW w:w="236" w:type="dxa"/>
            <w:vAlign w:val="bottom"/>
          </w:tcPr>
          <w:p w14:paraId="3B3BA528"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7A3BCCAA" w14:textId="0F17A68A"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46</w:t>
            </w:r>
          </w:p>
        </w:tc>
        <w:tc>
          <w:tcPr>
            <w:tcW w:w="236" w:type="dxa"/>
            <w:vAlign w:val="bottom"/>
          </w:tcPr>
          <w:p w14:paraId="63278D7E"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7F6BFECD" w14:textId="13E0C450" w:rsidR="00B82FBF" w:rsidRPr="00B82FBF" w:rsidRDefault="00B82FBF" w:rsidP="00C96DF6">
            <w:pPr>
              <w:pStyle w:val="acctfourfigures"/>
              <w:tabs>
                <w:tab w:val="clear" w:pos="765"/>
                <w:tab w:val="decimal" w:pos="792"/>
              </w:tabs>
              <w:ind w:left="-108" w:right="-108"/>
              <w:rPr>
                <w:sz w:val="18"/>
                <w:szCs w:val="18"/>
              </w:rPr>
            </w:pPr>
            <w:r w:rsidRPr="00B82FBF">
              <w:rPr>
                <w:rFonts w:cs="Cordia New"/>
                <w:sz w:val="18"/>
                <w:szCs w:val="22"/>
                <w:lang w:val="en-US" w:bidi="th-TH"/>
              </w:rPr>
              <w:t>27,462</w:t>
            </w:r>
          </w:p>
        </w:tc>
        <w:tc>
          <w:tcPr>
            <w:tcW w:w="236" w:type="dxa"/>
            <w:vAlign w:val="bottom"/>
          </w:tcPr>
          <w:p w14:paraId="6D1AEB1E" w14:textId="77777777" w:rsidR="00B82FBF" w:rsidRPr="00B82FBF" w:rsidRDefault="00B82FBF" w:rsidP="00C96DF6">
            <w:pPr>
              <w:pStyle w:val="acctfourfigures"/>
              <w:tabs>
                <w:tab w:val="clear" w:pos="765"/>
                <w:tab w:val="decimal" w:pos="736"/>
              </w:tabs>
              <w:ind w:left="-108"/>
              <w:rPr>
                <w:sz w:val="18"/>
                <w:szCs w:val="18"/>
              </w:rPr>
            </w:pPr>
          </w:p>
        </w:tc>
        <w:tc>
          <w:tcPr>
            <w:tcW w:w="1008" w:type="dxa"/>
            <w:vAlign w:val="bottom"/>
          </w:tcPr>
          <w:p w14:paraId="3CBAC66D" w14:textId="66250B44"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39,335</w:t>
            </w:r>
          </w:p>
        </w:tc>
      </w:tr>
      <w:tr w:rsidR="00B82FBF" w:rsidRPr="004A2C7D" w14:paraId="39157E0A" w14:textId="77777777" w:rsidTr="00C96DF6">
        <w:trPr>
          <w:trHeight w:val="20"/>
        </w:trPr>
        <w:tc>
          <w:tcPr>
            <w:tcW w:w="2430" w:type="dxa"/>
          </w:tcPr>
          <w:p w14:paraId="0B40E0E9" w14:textId="0A8C97DE"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vAlign w:val="bottom"/>
          </w:tcPr>
          <w:p w14:paraId="5300F654" w14:textId="245B2FAE" w:rsidR="00B82FBF" w:rsidRPr="00B82FBF" w:rsidRDefault="00B82FBF" w:rsidP="00C96DF6">
            <w:pPr>
              <w:pStyle w:val="acctfourfigures"/>
              <w:tabs>
                <w:tab w:val="clear" w:pos="765"/>
                <w:tab w:val="decimal" w:pos="615"/>
              </w:tabs>
              <w:ind w:left="-108" w:right="-108"/>
              <w:rPr>
                <w:sz w:val="18"/>
                <w:szCs w:val="18"/>
              </w:rPr>
            </w:pPr>
            <w:r w:rsidRPr="00B82FBF">
              <w:rPr>
                <w:sz w:val="18"/>
                <w:szCs w:val="18"/>
              </w:rPr>
              <w:t>-</w:t>
            </w:r>
          </w:p>
        </w:tc>
        <w:tc>
          <w:tcPr>
            <w:tcW w:w="270" w:type="dxa"/>
            <w:vAlign w:val="bottom"/>
          </w:tcPr>
          <w:p w14:paraId="66F6CA62"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100" w:type="dxa"/>
            <w:vAlign w:val="bottom"/>
          </w:tcPr>
          <w:p w14:paraId="24BEF196" w14:textId="2B392097" w:rsidR="00B82FBF" w:rsidRPr="00B82FBF" w:rsidRDefault="00B82FBF" w:rsidP="00C96DF6">
            <w:pPr>
              <w:pStyle w:val="acctfourfigures"/>
              <w:tabs>
                <w:tab w:val="clear" w:pos="765"/>
                <w:tab w:val="decimal" w:pos="875"/>
              </w:tabs>
              <w:ind w:left="-108" w:right="-108"/>
              <w:rPr>
                <w:sz w:val="18"/>
                <w:szCs w:val="18"/>
              </w:rPr>
            </w:pPr>
            <w:r w:rsidRPr="00B82FBF">
              <w:rPr>
                <w:sz w:val="18"/>
                <w:szCs w:val="18"/>
              </w:rPr>
              <w:t>448</w:t>
            </w:r>
          </w:p>
        </w:tc>
        <w:tc>
          <w:tcPr>
            <w:tcW w:w="236" w:type="dxa"/>
            <w:vAlign w:val="bottom"/>
          </w:tcPr>
          <w:p w14:paraId="4C46D51E"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546AC0A1" w14:textId="343717A7" w:rsidR="00B82FBF" w:rsidRPr="00B82FBF" w:rsidRDefault="00B82FBF" w:rsidP="00C96DF6">
            <w:pPr>
              <w:pStyle w:val="acctfourfigures"/>
              <w:tabs>
                <w:tab w:val="clear" w:pos="765"/>
                <w:tab w:val="decimal" w:pos="792"/>
              </w:tabs>
              <w:ind w:left="-108" w:right="-108"/>
              <w:rPr>
                <w:sz w:val="18"/>
                <w:szCs w:val="18"/>
              </w:rPr>
            </w:pPr>
            <w:r w:rsidRPr="00B82FBF">
              <w:rPr>
                <w:sz w:val="18"/>
                <w:szCs w:val="18"/>
                <w:lang w:val="en-US" w:bidi="th-TH"/>
              </w:rPr>
              <w:t>-</w:t>
            </w:r>
          </w:p>
        </w:tc>
        <w:tc>
          <w:tcPr>
            <w:tcW w:w="236" w:type="dxa"/>
            <w:vAlign w:val="bottom"/>
          </w:tcPr>
          <w:p w14:paraId="1E6CCD70"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4F11F935" w14:textId="6953936F"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448</w:t>
            </w:r>
          </w:p>
        </w:tc>
        <w:tc>
          <w:tcPr>
            <w:tcW w:w="236" w:type="dxa"/>
            <w:vAlign w:val="bottom"/>
          </w:tcPr>
          <w:p w14:paraId="7F9256F1"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2C1E62F3" w14:textId="6B6FF03C"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18,974</w:t>
            </w:r>
          </w:p>
        </w:tc>
        <w:tc>
          <w:tcPr>
            <w:tcW w:w="236" w:type="dxa"/>
            <w:vAlign w:val="bottom"/>
          </w:tcPr>
          <w:p w14:paraId="24C6C072"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77D1A9C8" w14:textId="4105F376"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195</w:t>
            </w:r>
          </w:p>
        </w:tc>
        <w:tc>
          <w:tcPr>
            <w:tcW w:w="236" w:type="dxa"/>
            <w:vAlign w:val="bottom"/>
          </w:tcPr>
          <w:p w14:paraId="416B4BBA"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4C44F1F7" w14:textId="3982A6F5"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397</w:t>
            </w:r>
          </w:p>
        </w:tc>
        <w:tc>
          <w:tcPr>
            <w:tcW w:w="236" w:type="dxa"/>
            <w:vAlign w:val="bottom"/>
          </w:tcPr>
          <w:p w14:paraId="0C0370F1"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7B1089B7" w14:textId="4BCB0BFF" w:rsidR="00B82FBF" w:rsidRPr="00B82FBF" w:rsidRDefault="00B82FBF" w:rsidP="00C96DF6">
            <w:pPr>
              <w:pStyle w:val="acctfourfigures"/>
              <w:tabs>
                <w:tab w:val="clear" w:pos="765"/>
                <w:tab w:val="decimal" w:pos="788"/>
              </w:tabs>
              <w:ind w:left="-108" w:right="-108"/>
              <w:rPr>
                <w:sz w:val="18"/>
                <w:szCs w:val="18"/>
              </w:rPr>
            </w:pPr>
            <w:r w:rsidRPr="00B82FBF">
              <w:rPr>
                <w:sz w:val="18"/>
                <w:szCs w:val="18"/>
              </w:rPr>
              <w:t>-</w:t>
            </w:r>
          </w:p>
        </w:tc>
        <w:tc>
          <w:tcPr>
            <w:tcW w:w="236" w:type="dxa"/>
            <w:vAlign w:val="bottom"/>
          </w:tcPr>
          <w:p w14:paraId="44802C37"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042D01D7" w14:textId="3068638D"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(20,462)</w:t>
            </w:r>
          </w:p>
        </w:tc>
        <w:tc>
          <w:tcPr>
            <w:tcW w:w="236" w:type="dxa"/>
            <w:vAlign w:val="bottom"/>
          </w:tcPr>
          <w:p w14:paraId="4DAC5000" w14:textId="77777777" w:rsidR="00B82FBF" w:rsidRPr="00B82FBF" w:rsidRDefault="00B82FBF" w:rsidP="00C96DF6">
            <w:pPr>
              <w:pStyle w:val="acctfourfigures"/>
              <w:tabs>
                <w:tab w:val="clear" w:pos="765"/>
                <w:tab w:val="decimal" w:pos="736"/>
              </w:tabs>
              <w:ind w:left="-108"/>
              <w:rPr>
                <w:sz w:val="18"/>
                <w:szCs w:val="18"/>
              </w:rPr>
            </w:pPr>
          </w:p>
        </w:tc>
        <w:tc>
          <w:tcPr>
            <w:tcW w:w="1008" w:type="dxa"/>
            <w:vAlign w:val="bottom"/>
          </w:tcPr>
          <w:p w14:paraId="6685E0FF" w14:textId="728DB7C8" w:rsidR="00B82FBF" w:rsidRPr="00B82FBF" w:rsidRDefault="00B82FBF" w:rsidP="00C96DF6">
            <w:pPr>
              <w:pStyle w:val="acctfourfigures"/>
              <w:tabs>
                <w:tab w:val="clear" w:pos="765"/>
                <w:tab w:val="decimal" w:pos="788"/>
              </w:tabs>
              <w:ind w:left="-108" w:right="-108"/>
              <w:rPr>
                <w:sz w:val="18"/>
                <w:szCs w:val="18"/>
                <w:cs/>
                <w:lang w:bidi="th-TH"/>
              </w:rPr>
            </w:pPr>
            <w:r w:rsidRPr="00B82FBF">
              <w:rPr>
                <w:sz w:val="18"/>
                <w:szCs w:val="18"/>
              </w:rPr>
              <w:t>-</w:t>
            </w:r>
          </w:p>
        </w:tc>
      </w:tr>
      <w:tr w:rsidR="00B82FBF" w:rsidRPr="004A2C7D" w14:paraId="6865BBED" w14:textId="77777777" w:rsidTr="00C96DF6">
        <w:trPr>
          <w:trHeight w:val="20"/>
        </w:trPr>
        <w:tc>
          <w:tcPr>
            <w:tcW w:w="2430" w:type="dxa"/>
          </w:tcPr>
          <w:p w14:paraId="582E4D3F" w14:textId="4EAAD17A"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10" w:type="dxa"/>
            <w:vAlign w:val="bottom"/>
          </w:tcPr>
          <w:p w14:paraId="03563F3C" w14:textId="77777777" w:rsidR="00B82FBF" w:rsidRPr="00B82FBF" w:rsidRDefault="00B82FBF" w:rsidP="00C96DF6">
            <w:pPr>
              <w:pStyle w:val="acctfourfigures"/>
              <w:tabs>
                <w:tab w:val="clear" w:pos="765"/>
                <w:tab w:val="decimal" w:pos="615"/>
              </w:tabs>
              <w:ind w:left="-108" w:right="-108"/>
              <w:rPr>
                <w:sz w:val="18"/>
                <w:szCs w:val="18"/>
              </w:rPr>
            </w:pPr>
          </w:p>
        </w:tc>
        <w:tc>
          <w:tcPr>
            <w:tcW w:w="270" w:type="dxa"/>
            <w:vAlign w:val="bottom"/>
          </w:tcPr>
          <w:p w14:paraId="1EC49001"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100" w:type="dxa"/>
            <w:vAlign w:val="bottom"/>
          </w:tcPr>
          <w:p w14:paraId="75D53A78" w14:textId="77777777" w:rsidR="00B82FBF" w:rsidRPr="00B82FBF" w:rsidRDefault="00B82FBF" w:rsidP="00C96DF6">
            <w:pPr>
              <w:pStyle w:val="acctfourfigures"/>
              <w:tabs>
                <w:tab w:val="clear" w:pos="765"/>
                <w:tab w:val="decimal" w:pos="875"/>
              </w:tabs>
              <w:ind w:left="-108" w:right="-108"/>
              <w:rPr>
                <w:sz w:val="18"/>
                <w:szCs w:val="18"/>
              </w:rPr>
            </w:pPr>
          </w:p>
        </w:tc>
        <w:tc>
          <w:tcPr>
            <w:tcW w:w="236" w:type="dxa"/>
            <w:vAlign w:val="bottom"/>
          </w:tcPr>
          <w:p w14:paraId="10311212"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458EF569"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186991D1"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250BBC25"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4E3D9A47"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2C547088"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3E6DE9F9"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19B5C3C2"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6D23BC32"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0EF7B863"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506968EF"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76EB70C9"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4152D8AA"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224EBF29"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420853B9" w14:textId="77777777" w:rsidR="00B82FBF" w:rsidRPr="00B82FBF" w:rsidRDefault="00B82FBF" w:rsidP="00C96DF6">
            <w:pPr>
              <w:pStyle w:val="acctfourfigures"/>
              <w:tabs>
                <w:tab w:val="clear" w:pos="765"/>
                <w:tab w:val="decimal" w:pos="736"/>
              </w:tabs>
              <w:ind w:left="-108"/>
              <w:rPr>
                <w:sz w:val="18"/>
                <w:szCs w:val="18"/>
              </w:rPr>
            </w:pPr>
          </w:p>
        </w:tc>
        <w:tc>
          <w:tcPr>
            <w:tcW w:w="1008" w:type="dxa"/>
            <w:vAlign w:val="bottom"/>
          </w:tcPr>
          <w:p w14:paraId="5480B327" w14:textId="77777777" w:rsidR="00B82FBF" w:rsidRPr="00B82FBF" w:rsidRDefault="00B82FBF" w:rsidP="00C96DF6">
            <w:pPr>
              <w:pStyle w:val="acctfourfigures"/>
              <w:tabs>
                <w:tab w:val="clear" w:pos="765"/>
                <w:tab w:val="decimal" w:pos="792"/>
              </w:tabs>
              <w:ind w:left="-108" w:right="-108"/>
              <w:rPr>
                <w:sz w:val="18"/>
                <w:szCs w:val="18"/>
              </w:rPr>
            </w:pPr>
          </w:p>
        </w:tc>
      </w:tr>
      <w:tr w:rsidR="00B82FBF" w:rsidRPr="004A2C7D" w14:paraId="5A204453" w14:textId="77777777" w:rsidTr="00C96DF6">
        <w:trPr>
          <w:trHeight w:val="20"/>
        </w:trPr>
        <w:tc>
          <w:tcPr>
            <w:tcW w:w="2430" w:type="dxa"/>
          </w:tcPr>
          <w:p w14:paraId="6A4AAF6E" w14:textId="67FE8DD3"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cs="Times New Roman"/>
              </w:rPr>
              <w:t xml:space="preserve">   assets</w:t>
            </w:r>
          </w:p>
        </w:tc>
        <w:tc>
          <w:tcPr>
            <w:tcW w:w="810" w:type="dxa"/>
            <w:vAlign w:val="bottom"/>
          </w:tcPr>
          <w:p w14:paraId="4E3901E7" w14:textId="7494F51E" w:rsidR="00B82FBF" w:rsidRPr="00B82FBF" w:rsidRDefault="00B82FBF" w:rsidP="00C96DF6">
            <w:pPr>
              <w:pStyle w:val="acctfourfigures"/>
              <w:tabs>
                <w:tab w:val="clear" w:pos="765"/>
                <w:tab w:val="decimal" w:pos="615"/>
              </w:tabs>
              <w:ind w:left="-108" w:right="-108"/>
              <w:rPr>
                <w:sz w:val="18"/>
                <w:szCs w:val="18"/>
              </w:rPr>
            </w:pPr>
            <w:r w:rsidRPr="00B82FBF">
              <w:rPr>
                <w:sz w:val="18"/>
                <w:szCs w:val="18"/>
                <w:lang w:val="en-US"/>
              </w:rPr>
              <w:t>-</w:t>
            </w:r>
          </w:p>
        </w:tc>
        <w:tc>
          <w:tcPr>
            <w:tcW w:w="270" w:type="dxa"/>
            <w:vAlign w:val="bottom"/>
          </w:tcPr>
          <w:p w14:paraId="7C0AC6D1"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447A4034" w14:textId="54A867F3" w:rsidR="00B82FBF" w:rsidRPr="00B82FBF" w:rsidRDefault="00B82FBF" w:rsidP="00C96DF6">
            <w:pPr>
              <w:pStyle w:val="acctfourfigures"/>
              <w:tabs>
                <w:tab w:val="clear" w:pos="765"/>
                <w:tab w:val="decimal" w:pos="875"/>
              </w:tabs>
              <w:ind w:left="-108" w:right="-108"/>
              <w:rPr>
                <w:sz w:val="18"/>
                <w:szCs w:val="18"/>
              </w:rPr>
            </w:pPr>
            <w:r w:rsidRPr="00B82FBF">
              <w:rPr>
                <w:sz w:val="18"/>
                <w:szCs w:val="18"/>
              </w:rPr>
              <w:t>-</w:t>
            </w:r>
          </w:p>
        </w:tc>
        <w:tc>
          <w:tcPr>
            <w:tcW w:w="236" w:type="dxa"/>
            <w:vAlign w:val="bottom"/>
          </w:tcPr>
          <w:p w14:paraId="20FDE388"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70EADAD" w14:textId="728675BB" w:rsidR="00B82FBF" w:rsidRPr="00B82FBF" w:rsidRDefault="00B82FBF" w:rsidP="00C96DF6">
            <w:pPr>
              <w:pStyle w:val="acctfourfigures"/>
              <w:tabs>
                <w:tab w:val="clear" w:pos="765"/>
                <w:tab w:val="decimal" w:pos="809"/>
              </w:tabs>
              <w:ind w:left="-108" w:right="-108"/>
              <w:rPr>
                <w:sz w:val="18"/>
                <w:szCs w:val="18"/>
              </w:rPr>
            </w:pPr>
            <w:r w:rsidRPr="00B82FBF">
              <w:rPr>
                <w:sz w:val="18"/>
                <w:szCs w:val="18"/>
                <w:lang w:val="en-US" w:bidi="th-TH"/>
              </w:rPr>
              <w:t>-</w:t>
            </w:r>
          </w:p>
        </w:tc>
        <w:tc>
          <w:tcPr>
            <w:tcW w:w="236" w:type="dxa"/>
            <w:vAlign w:val="bottom"/>
          </w:tcPr>
          <w:p w14:paraId="19299473"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6B30C802" w14:textId="07E79CE3" w:rsidR="00B82FBF" w:rsidRPr="00B82FBF" w:rsidRDefault="00B82FBF" w:rsidP="00C96DF6">
            <w:pPr>
              <w:pStyle w:val="acctfourfigures"/>
              <w:tabs>
                <w:tab w:val="clear" w:pos="765"/>
                <w:tab w:val="decimal" w:pos="789"/>
              </w:tabs>
              <w:ind w:left="-108" w:right="-108"/>
              <w:rPr>
                <w:sz w:val="18"/>
                <w:szCs w:val="18"/>
              </w:rPr>
            </w:pPr>
            <w:r w:rsidRPr="00B82FBF">
              <w:rPr>
                <w:sz w:val="18"/>
                <w:szCs w:val="18"/>
              </w:rPr>
              <w:t>-</w:t>
            </w:r>
          </w:p>
        </w:tc>
        <w:tc>
          <w:tcPr>
            <w:tcW w:w="236" w:type="dxa"/>
            <w:vAlign w:val="bottom"/>
          </w:tcPr>
          <w:p w14:paraId="4975D276"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4817DBB3" w14:textId="004212C5" w:rsidR="00B82FBF" w:rsidRPr="00B82FBF" w:rsidRDefault="00B82FBF" w:rsidP="00C96DF6">
            <w:pPr>
              <w:pStyle w:val="acctfourfigures"/>
              <w:tabs>
                <w:tab w:val="clear" w:pos="765"/>
                <w:tab w:val="decimal" w:pos="788"/>
              </w:tabs>
              <w:ind w:left="-108" w:right="-108"/>
              <w:rPr>
                <w:sz w:val="18"/>
                <w:szCs w:val="18"/>
              </w:rPr>
            </w:pPr>
            <w:r w:rsidRPr="00B82FBF">
              <w:rPr>
                <w:sz w:val="18"/>
                <w:szCs w:val="18"/>
              </w:rPr>
              <w:t>-</w:t>
            </w:r>
          </w:p>
        </w:tc>
        <w:tc>
          <w:tcPr>
            <w:tcW w:w="236" w:type="dxa"/>
            <w:vAlign w:val="bottom"/>
          </w:tcPr>
          <w:p w14:paraId="56542BE8"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762540DD" w14:textId="295E13A4" w:rsidR="00B82FBF" w:rsidRPr="00B82FBF" w:rsidRDefault="00B82FBF" w:rsidP="00C96DF6">
            <w:pPr>
              <w:pStyle w:val="acctfourfigures"/>
              <w:tabs>
                <w:tab w:val="clear" w:pos="765"/>
                <w:tab w:val="decimal" w:pos="789"/>
              </w:tabs>
              <w:ind w:left="-108" w:right="-108"/>
              <w:rPr>
                <w:sz w:val="18"/>
                <w:szCs w:val="18"/>
              </w:rPr>
            </w:pPr>
            <w:r w:rsidRPr="00B82FBF">
              <w:rPr>
                <w:sz w:val="18"/>
                <w:szCs w:val="18"/>
              </w:rPr>
              <w:t>-</w:t>
            </w:r>
          </w:p>
        </w:tc>
        <w:tc>
          <w:tcPr>
            <w:tcW w:w="236" w:type="dxa"/>
            <w:vAlign w:val="bottom"/>
          </w:tcPr>
          <w:p w14:paraId="0E365978"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56131BBF" w14:textId="21459163" w:rsidR="00B82FBF" w:rsidRPr="00B82FBF" w:rsidRDefault="00B82FBF" w:rsidP="00C96DF6">
            <w:pPr>
              <w:pStyle w:val="acctfourfigures"/>
              <w:tabs>
                <w:tab w:val="clear" w:pos="765"/>
                <w:tab w:val="decimal" w:pos="788"/>
              </w:tabs>
              <w:ind w:left="-108" w:right="-108"/>
              <w:rPr>
                <w:sz w:val="18"/>
                <w:szCs w:val="18"/>
              </w:rPr>
            </w:pPr>
            <w:r w:rsidRPr="00B82FBF">
              <w:rPr>
                <w:sz w:val="18"/>
                <w:szCs w:val="18"/>
              </w:rPr>
              <w:t>-</w:t>
            </w:r>
          </w:p>
        </w:tc>
        <w:tc>
          <w:tcPr>
            <w:tcW w:w="236" w:type="dxa"/>
            <w:vAlign w:val="bottom"/>
          </w:tcPr>
          <w:p w14:paraId="361C4F58"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771CBE74" w14:textId="388BA758" w:rsidR="00B82FBF" w:rsidRPr="00B82FBF" w:rsidRDefault="00B82FBF" w:rsidP="00C96DF6">
            <w:pPr>
              <w:pStyle w:val="acctfourfigures"/>
              <w:tabs>
                <w:tab w:val="clear" w:pos="765"/>
                <w:tab w:val="decimal" w:pos="795"/>
              </w:tabs>
              <w:ind w:left="-108" w:right="-108"/>
              <w:rPr>
                <w:sz w:val="18"/>
                <w:szCs w:val="18"/>
              </w:rPr>
            </w:pPr>
            <w:r w:rsidRPr="00B82FBF">
              <w:rPr>
                <w:sz w:val="18"/>
                <w:szCs w:val="18"/>
              </w:rPr>
              <w:t>1,403</w:t>
            </w:r>
          </w:p>
        </w:tc>
        <w:tc>
          <w:tcPr>
            <w:tcW w:w="236" w:type="dxa"/>
            <w:vAlign w:val="bottom"/>
          </w:tcPr>
          <w:p w14:paraId="24C36007"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7647B7FE" w14:textId="68A1F983" w:rsidR="00B82FBF" w:rsidRPr="00B82FBF" w:rsidRDefault="00B82FBF" w:rsidP="00C96DF6">
            <w:pPr>
              <w:pStyle w:val="acctfourfigures"/>
              <w:tabs>
                <w:tab w:val="clear" w:pos="765"/>
                <w:tab w:val="decimal" w:pos="802"/>
              </w:tabs>
              <w:ind w:left="-108" w:right="-108"/>
              <w:rPr>
                <w:sz w:val="18"/>
                <w:szCs w:val="18"/>
              </w:rPr>
            </w:pPr>
            <w:r w:rsidRPr="00B82FBF">
              <w:rPr>
                <w:sz w:val="18"/>
                <w:szCs w:val="18"/>
              </w:rPr>
              <w:t>-</w:t>
            </w:r>
          </w:p>
        </w:tc>
        <w:tc>
          <w:tcPr>
            <w:tcW w:w="236" w:type="dxa"/>
            <w:vAlign w:val="bottom"/>
          </w:tcPr>
          <w:p w14:paraId="386A881B" w14:textId="77777777" w:rsidR="00B82FBF" w:rsidRPr="00B82FBF" w:rsidRDefault="00B82FBF" w:rsidP="00C96DF6">
            <w:pPr>
              <w:pStyle w:val="acctfourfigures"/>
              <w:tabs>
                <w:tab w:val="clear" w:pos="765"/>
                <w:tab w:val="decimal" w:pos="736"/>
              </w:tabs>
              <w:rPr>
                <w:sz w:val="18"/>
                <w:szCs w:val="18"/>
              </w:rPr>
            </w:pPr>
          </w:p>
        </w:tc>
        <w:tc>
          <w:tcPr>
            <w:tcW w:w="1008" w:type="dxa"/>
            <w:vAlign w:val="bottom"/>
          </w:tcPr>
          <w:p w14:paraId="69F43EF6" w14:textId="4BB1B7AF"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1,403</w:t>
            </w:r>
          </w:p>
        </w:tc>
      </w:tr>
      <w:tr w:rsidR="00B82FBF" w:rsidRPr="004A2C7D" w14:paraId="5D6C1CC3" w14:textId="77777777" w:rsidTr="00C96DF6">
        <w:trPr>
          <w:trHeight w:val="20"/>
        </w:trPr>
        <w:tc>
          <w:tcPr>
            <w:tcW w:w="2430" w:type="dxa"/>
          </w:tcPr>
          <w:p w14:paraId="64DAD7CB" w14:textId="643610FA" w:rsidR="00B82FBF"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szCs w:val="22"/>
              </w:rPr>
              <w:t xml:space="preserve">Transfer from </w:t>
            </w:r>
            <w:r w:rsidRPr="00F21E3F">
              <w:rPr>
                <w:rFonts w:ascii="Times New Roman" w:hAnsi="Times New Roman"/>
                <w:szCs w:val="22"/>
              </w:rPr>
              <w:t xml:space="preserve">real estate </w:t>
            </w:r>
          </w:p>
        </w:tc>
        <w:tc>
          <w:tcPr>
            <w:tcW w:w="810" w:type="dxa"/>
            <w:vAlign w:val="bottom"/>
          </w:tcPr>
          <w:p w14:paraId="3A9560D0" w14:textId="77777777" w:rsidR="00B82FBF" w:rsidRPr="00B82FBF" w:rsidRDefault="00B82FBF" w:rsidP="00C96DF6">
            <w:pPr>
              <w:pStyle w:val="acctfourfigures"/>
              <w:tabs>
                <w:tab w:val="clear" w:pos="765"/>
                <w:tab w:val="decimal" w:pos="615"/>
              </w:tabs>
              <w:ind w:left="-108" w:right="-108"/>
              <w:rPr>
                <w:sz w:val="18"/>
                <w:szCs w:val="18"/>
              </w:rPr>
            </w:pPr>
          </w:p>
        </w:tc>
        <w:tc>
          <w:tcPr>
            <w:tcW w:w="270" w:type="dxa"/>
            <w:vAlign w:val="bottom"/>
          </w:tcPr>
          <w:p w14:paraId="0FAFCBC8"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66295E51" w14:textId="77777777" w:rsidR="00B82FBF" w:rsidRPr="00B82FBF" w:rsidRDefault="00B82FBF" w:rsidP="00C96DF6">
            <w:pPr>
              <w:pStyle w:val="acctfourfigures"/>
              <w:tabs>
                <w:tab w:val="clear" w:pos="765"/>
                <w:tab w:val="decimal" w:pos="875"/>
              </w:tabs>
              <w:ind w:left="-108" w:right="-108"/>
              <w:rPr>
                <w:sz w:val="18"/>
                <w:szCs w:val="18"/>
              </w:rPr>
            </w:pPr>
          </w:p>
        </w:tc>
        <w:tc>
          <w:tcPr>
            <w:tcW w:w="236" w:type="dxa"/>
            <w:vAlign w:val="bottom"/>
          </w:tcPr>
          <w:p w14:paraId="5C143F23"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FC70945" w14:textId="77777777" w:rsidR="00B82FBF" w:rsidRPr="00B82FBF" w:rsidRDefault="00B82FBF" w:rsidP="00C96DF6">
            <w:pPr>
              <w:pStyle w:val="acctfourfigures"/>
              <w:tabs>
                <w:tab w:val="clear" w:pos="765"/>
                <w:tab w:val="decimal" w:pos="809"/>
              </w:tabs>
              <w:ind w:left="-108" w:right="-108"/>
              <w:rPr>
                <w:sz w:val="18"/>
                <w:szCs w:val="18"/>
              </w:rPr>
            </w:pPr>
          </w:p>
        </w:tc>
        <w:tc>
          <w:tcPr>
            <w:tcW w:w="236" w:type="dxa"/>
            <w:vAlign w:val="bottom"/>
          </w:tcPr>
          <w:p w14:paraId="61BB5097"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6A0F975B" w14:textId="77777777" w:rsidR="00B82FBF" w:rsidRPr="00B82FBF" w:rsidRDefault="00B82FBF" w:rsidP="00C96DF6">
            <w:pPr>
              <w:pStyle w:val="acctfourfigures"/>
              <w:tabs>
                <w:tab w:val="clear" w:pos="765"/>
                <w:tab w:val="decimal" w:pos="789"/>
              </w:tabs>
              <w:ind w:left="-108" w:right="-108"/>
              <w:rPr>
                <w:sz w:val="18"/>
                <w:szCs w:val="18"/>
              </w:rPr>
            </w:pPr>
          </w:p>
        </w:tc>
        <w:tc>
          <w:tcPr>
            <w:tcW w:w="236" w:type="dxa"/>
            <w:vAlign w:val="bottom"/>
          </w:tcPr>
          <w:p w14:paraId="732E6A7A"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56B7C427" w14:textId="77777777" w:rsidR="00B82FBF" w:rsidRPr="00B82FBF" w:rsidRDefault="00B82FBF" w:rsidP="00C96DF6">
            <w:pPr>
              <w:pStyle w:val="acctfourfigures"/>
              <w:tabs>
                <w:tab w:val="clear" w:pos="765"/>
                <w:tab w:val="decimal" w:pos="788"/>
              </w:tabs>
              <w:ind w:left="-108" w:right="-108"/>
              <w:rPr>
                <w:sz w:val="18"/>
                <w:szCs w:val="18"/>
              </w:rPr>
            </w:pPr>
          </w:p>
        </w:tc>
        <w:tc>
          <w:tcPr>
            <w:tcW w:w="236" w:type="dxa"/>
            <w:vAlign w:val="bottom"/>
          </w:tcPr>
          <w:p w14:paraId="62ECF37E"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3746151F" w14:textId="77777777" w:rsidR="00B82FBF" w:rsidRPr="00B82FBF" w:rsidRDefault="00B82FBF" w:rsidP="00C96DF6">
            <w:pPr>
              <w:pStyle w:val="acctfourfigures"/>
              <w:tabs>
                <w:tab w:val="clear" w:pos="765"/>
                <w:tab w:val="decimal" w:pos="789"/>
              </w:tabs>
              <w:ind w:left="-108" w:right="-108"/>
              <w:rPr>
                <w:sz w:val="18"/>
                <w:szCs w:val="18"/>
              </w:rPr>
            </w:pPr>
          </w:p>
        </w:tc>
        <w:tc>
          <w:tcPr>
            <w:tcW w:w="236" w:type="dxa"/>
            <w:vAlign w:val="bottom"/>
          </w:tcPr>
          <w:p w14:paraId="16A512C4"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55CDAE23" w14:textId="77777777" w:rsidR="00B82FBF" w:rsidRPr="00B82FBF" w:rsidRDefault="00B82FBF" w:rsidP="00C96DF6">
            <w:pPr>
              <w:pStyle w:val="acctfourfigures"/>
              <w:tabs>
                <w:tab w:val="clear" w:pos="765"/>
                <w:tab w:val="decimal" w:pos="788"/>
              </w:tabs>
              <w:ind w:left="-108" w:right="-108"/>
              <w:rPr>
                <w:sz w:val="18"/>
                <w:szCs w:val="18"/>
              </w:rPr>
            </w:pPr>
          </w:p>
        </w:tc>
        <w:tc>
          <w:tcPr>
            <w:tcW w:w="236" w:type="dxa"/>
            <w:vAlign w:val="bottom"/>
          </w:tcPr>
          <w:p w14:paraId="4E9E52C0"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2AD96804" w14:textId="77777777" w:rsidR="00B82FBF" w:rsidRPr="00B82FBF" w:rsidRDefault="00B82FBF" w:rsidP="00C96DF6">
            <w:pPr>
              <w:pStyle w:val="acctfourfigures"/>
              <w:tabs>
                <w:tab w:val="clear" w:pos="765"/>
                <w:tab w:val="decimal" w:pos="795"/>
              </w:tabs>
              <w:ind w:left="-108" w:right="-108"/>
              <w:rPr>
                <w:sz w:val="18"/>
                <w:szCs w:val="18"/>
              </w:rPr>
            </w:pPr>
          </w:p>
        </w:tc>
        <w:tc>
          <w:tcPr>
            <w:tcW w:w="236" w:type="dxa"/>
            <w:vAlign w:val="bottom"/>
          </w:tcPr>
          <w:p w14:paraId="71783A3E"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2C5F3FBB" w14:textId="77777777" w:rsidR="00B82FBF" w:rsidRPr="00B82FBF" w:rsidRDefault="00B82FBF" w:rsidP="00C96DF6">
            <w:pPr>
              <w:pStyle w:val="acctfourfigures"/>
              <w:tabs>
                <w:tab w:val="clear" w:pos="765"/>
                <w:tab w:val="decimal" w:pos="802"/>
              </w:tabs>
              <w:ind w:left="-108" w:right="-108"/>
              <w:rPr>
                <w:sz w:val="18"/>
                <w:szCs w:val="18"/>
              </w:rPr>
            </w:pPr>
          </w:p>
        </w:tc>
        <w:tc>
          <w:tcPr>
            <w:tcW w:w="236" w:type="dxa"/>
            <w:vAlign w:val="bottom"/>
          </w:tcPr>
          <w:p w14:paraId="5D1CAF4A" w14:textId="77777777" w:rsidR="00B82FBF" w:rsidRPr="00B82FBF" w:rsidRDefault="00B82FBF" w:rsidP="00C96DF6">
            <w:pPr>
              <w:pStyle w:val="acctfourfigures"/>
              <w:tabs>
                <w:tab w:val="clear" w:pos="765"/>
                <w:tab w:val="decimal" w:pos="736"/>
              </w:tabs>
              <w:rPr>
                <w:sz w:val="18"/>
                <w:szCs w:val="18"/>
              </w:rPr>
            </w:pPr>
          </w:p>
        </w:tc>
        <w:tc>
          <w:tcPr>
            <w:tcW w:w="1008" w:type="dxa"/>
            <w:vAlign w:val="bottom"/>
          </w:tcPr>
          <w:p w14:paraId="307D993A" w14:textId="77777777" w:rsidR="00B82FBF" w:rsidRPr="00B82FBF" w:rsidRDefault="00B82FBF" w:rsidP="00C96DF6">
            <w:pPr>
              <w:pStyle w:val="acctfourfigures"/>
              <w:tabs>
                <w:tab w:val="clear" w:pos="765"/>
                <w:tab w:val="decimal" w:pos="792"/>
              </w:tabs>
              <w:ind w:left="-108" w:right="-108"/>
              <w:rPr>
                <w:sz w:val="18"/>
                <w:szCs w:val="18"/>
              </w:rPr>
            </w:pPr>
          </w:p>
        </w:tc>
      </w:tr>
      <w:tr w:rsidR="00B82FBF" w:rsidRPr="004A2C7D" w14:paraId="20416E26" w14:textId="77777777" w:rsidTr="00C96DF6">
        <w:trPr>
          <w:trHeight w:val="20"/>
        </w:trPr>
        <w:tc>
          <w:tcPr>
            <w:tcW w:w="2430" w:type="dxa"/>
          </w:tcPr>
          <w:p w14:paraId="1038C995" w14:textId="09362E26" w:rsidR="00B82FBF"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cs="Times New Roman"/>
              </w:rPr>
              <w:t xml:space="preserve">   </w:t>
            </w:r>
            <w:r w:rsidRPr="00F21E3F">
              <w:rPr>
                <w:rFonts w:ascii="Times New Roman" w:hAnsi="Times New Roman" w:cs="Times New Roman"/>
              </w:rPr>
              <w:t>development for sale</w:t>
            </w:r>
          </w:p>
        </w:tc>
        <w:tc>
          <w:tcPr>
            <w:tcW w:w="810" w:type="dxa"/>
            <w:vAlign w:val="bottom"/>
          </w:tcPr>
          <w:p w14:paraId="6D9A18F7" w14:textId="7BE09035" w:rsidR="00B82FBF" w:rsidRPr="00B82FBF" w:rsidRDefault="00B82FBF" w:rsidP="00C96DF6">
            <w:pPr>
              <w:pStyle w:val="acctfourfigures"/>
              <w:tabs>
                <w:tab w:val="clear" w:pos="765"/>
                <w:tab w:val="decimal" w:pos="615"/>
              </w:tabs>
              <w:ind w:left="-108" w:right="-108"/>
              <w:rPr>
                <w:sz w:val="18"/>
                <w:szCs w:val="18"/>
              </w:rPr>
            </w:pPr>
            <w:r w:rsidRPr="00B82FBF">
              <w:rPr>
                <w:sz w:val="18"/>
                <w:szCs w:val="18"/>
                <w:lang w:val="en-US"/>
              </w:rPr>
              <w:t>49,847</w:t>
            </w:r>
          </w:p>
        </w:tc>
        <w:tc>
          <w:tcPr>
            <w:tcW w:w="270" w:type="dxa"/>
            <w:vAlign w:val="bottom"/>
          </w:tcPr>
          <w:p w14:paraId="4BBCB2A4"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211E219C" w14:textId="71094713" w:rsidR="00B82FBF" w:rsidRPr="00B82FBF" w:rsidRDefault="00B82FBF" w:rsidP="00C96DF6">
            <w:pPr>
              <w:pStyle w:val="acctfourfigures"/>
              <w:tabs>
                <w:tab w:val="clear" w:pos="765"/>
                <w:tab w:val="decimal" w:pos="875"/>
              </w:tabs>
              <w:ind w:left="-108" w:right="-108"/>
              <w:rPr>
                <w:sz w:val="18"/>
                <w:szCs w:val="18"/>
              </w:rPr>
            </w:pPr>
            <w:r w:rsidRPr="00B82FBF">
              <w:rPr>
                <w:sz w:val="18"/>
                <w:szCs w:val="18"/>
              </w:rPr>
              <w:t>-</w:t>
            </w:r>
          </w:p>
        </w:tc>
        <w:tc>
          <w:tcPr>
            <w:tcW w:w="236" w:type="dxa"/>
            <w:vAlign w:val="bottom"/>
          </w:tcPr>
          <w:p w14:paraId="1BFC23F5"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2FC3004" w14:textId="0BF88DA1" w:rsidR="00B82FBF" w:rsidRPr="00B82FBF" w:rsidRDefault="00B82FBF" w:rsidP="00C96DF6">
            <w:pPr>
              <w:pStyle w:val="acctfourfigures"/>
              <w:tabs>
                <w:tab w:val="clear" w:pos="765"/>
                <w:tab w:val="decimal" w:pos="809"/>
              </w:tabs>
              <w:ind w:left="-108" w:right="-108"/>
              <w:rPr>
                <w:sz w:val="18"/>
                <w:szCs w:val="18"/>
              </w:rPr>
            </w:pPr>
            <w:r w:rsidRPr="00B82FBF">
              <w:rPr>
                <w:sz w:val="18"/>
                <w:szCs w:val="18"/>
                <w:lang w:val="en-US" w:bidi="th-TH"/>
              </w:rPr>
              <w:t>-</w:t>
            </w:r>
          </w:p>
        </w:tc>
        <w:tc>
          <w:tcPr>
            <w:tcW w:w="236" w:type="dxa"/>
            <w:vAlign w:val="bottom"/>
          </w:tcPr>
          <w:p w14:paraId="0FCAE445"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75A3E43C" w14:textId="595E185A" w:rsidR="00B82FBF" w:rsidRPr="00B82FBF" w:rsidRDefault="00B82FBF" w:rsidP="00C96DF6">
            <w:pPr>
              <w:pStyle w:val="acctfourfigures"/>
              <w:tabs>
                <w:tab w:val="clear" w:pos="765"/>
                <w:tab w:val="decimal" w:pos="789"/>
              </w:tabs>
              <w:ind w:left="-108" w:right="-108"/>
              <w:rPr>
                <w:sz w:val="18"/>
                <w:szCs w:val="18"/>
              </w:rPr>
            </w:pPr>
            <w:r w:rsidRPr="00B82FBF">
              <w:rPr>
                <w:sz w:val="18"/>
                <w:szCs w:val="18"/>
              </w:rPr>
              <w:t>-</w:t>
            </w:r>
          </w:p>
        </w:tc>
        <w:tc>
          <w:tcPr>
            <w:tcW w:w="236" w:type="dxa"/>
            <w:vAlign w:val="bottom"/>
          </w:tcPr>
          <w:p w14:paraId="2B77C257"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2C6756DA" w14:textId="09D91DC0" w:rsidR="00B82FBF" w:rsidRPr="00B82FBF" w:rsidRDefault="00B82FBF" w:rsidP="00C96DF6">
            <w:pPr>
              <w:pStyle w:val="acctfourfigures"/>
              <w:tabs>
                <w:tab w:val="clear" w:pos="765"/>
                <w:tab w:val="decimal" w:pos="788"/>
              </w:tabs>
              <w:ind w:left="-108" w:right="-108"/>
              <w:rPr>
                <w:sz w:val="18"/>
                <w:szCs w:val="18"/>
              </w:rPr>
            </w:pPr>
            <w:r w:rsidRPr="00B82FBF">
              <w:rPr>
                <w:sz w:val="18"/>
                <w:szCs w:val="18"/>
              </w:rPr>
              <w:t>-</w:t>
            </w:r>
          </w:p>
        </w:tc>
        <w:tc>
          <w:tcPr>
            <w:tcW w:w="236" w:type="dxa"/>
            <w:vAlign w:val="bottom"/>
          </w:tcPr>
          <w:p w14:paraId="137BBB78"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0CD3AF02" w14:textId="6956F530" w:rsidR="00B82FBF" w:rsidRPr="00B82FBF" w:rsidRDefault="00B82FBF" w:rsidP="00C96DF6">
            <w:pPr>
              <w:pStyle w:val="acctfourfigures"/>
              <w:tabs>
                <w:tab w:val="clear" w:pos="765"/>
                <w:tab w:val="decimal" w:pos="789"/>
              </w:tabs>
              <w:ind w:left="-108" w:right="-108"/>
              <w:rPr>
                <w:sz w:val="18"/>
                <w:szCs w:val="18"/>
              </w:rPr>
            </w:pPr>
            <w:r w:rsidRPr="00B82FBF">
              <w:rPr>
                <w:sz w:val="18"/>
                <w:szCs w:val="18"/>
              </w:rPr>
              <w:t>-</w:t>
            </w:r>
          </w:p>
        </w:tc>
        <w:tc>
          <w:tcPr>
            <w:tcW w:w="236" w:type="dxa"/>
            <w:vAlign w:val="bottom"/>
          </w:tcPr>
          <w:p w14:paraId="2FED8CFC"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47466E4C" w14:textId="4809133F" w:rsidR="00B82FBF" w:rsidRPr="00B82FBF" w:rsidRDefault="00B82FBF" w:rsidP="00C96DF6">
            <w:pPr>
              <w:pStyle w:val="acctfourfigures"/>
              <w:tabs>
                <w:tab w:val="clear" w:pos="765"/>
                <w:tab w:val="decimal" w:pos="788"/>
              </w:tabs>
              <w:ind w:left="-108" w:right="-108"/>
              <w:rPr>
                <w:sz w:val="18"/>
                <w:szCs w:val="18"/>
              </w:rPr>
            </w:pPr>
            <w:r w:rsidRPr="00B82FBF">
              <w:rPr>
                <w:sz w:val="18"/>
                <w:szCs w:val="18"/>
              </w:rPr>
              <w:t>-</w:t>
            </w:r>
          </w:p>
        </w:tc>
        <w:tc>
          <w:tcPr>
            <w:tcW w:w="236" w:type="dxa"/>
            <w:vAlign w:val="bottom"/>
          </w:tcPr>
          <w:p w14:paraId="74022FC6"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12EFBACA" w14:textId="1F342571" w:rsidR="00B82FBF" w:rsidRPr="00B82FBF" w:rsidRDefault="00B82FBF" w:rsidP="00C96DF6">
            <w:pPr>
              <w:pStyle w:val="acctfourfigures"/>
              <w:tabs>
                <w:tab w:val="clear" w:pos="765"/>
                <w:tab w:val="decimal" w:pos="795"/>
              </w:tabs>
              <w:ind w:left="-108" w:right="-108"/>
              <w:rPr>
                <w:sz w:val="18"/>
                <w:szCs w:val="18"/>
              </w:rPr>
            </w:pPr>
            <w:r w:rsidRPr="00B82FBF">
              <w:rPr>
                <w:sz w:val="18"/>
                <w:szCs w:val="18"/>
              </w:rPr>
              <w:t>-</w:t>
            </w:r>
          </w:p>
        </w:tc>
        <w:tc>
          <w:tcPr>
            <w:tcW w:w="236" w:type="dxa"/>
            <w:vAlign w:val="bottom"/>
          </w:tcPr>
          <w:p w14:paraId="11DD949A"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7C9A9AC7" w14:textId="2E8D1374" w:rsidR="00B82FBF" w:rsidRPr="00B82FBF" w:rsidRDefault="00B82FBF" w:rsidP="00C96DF6">
            <w:pPr>
              <w:pStyle w:val="acctfourfigures"/>
              <w:tabs>
                <w:tab w:val="clear" w:pos="765"/>
                <w:tab w:val="decimal" w:pos="802"/>
              </w:tabs>
              <w:ind w:left="-108" w:right="-108"/>
              <w:rPr>
                <w:sz w:val="18"/>
                <w:szCs w:val="18"/>
              </w:rPr>
            </w:pPr>
            <w:r w:rsidRPr="00B82FBF">
              <w:rPr>
                <w:sz w:val="18"/>
                <w:szCs w:val="18"/>
              </w:rPr>
              <w:t>-</w:t>
            </w:r>
          </w:p>
        </w:tc>
        <w:tc>
          <w:tcPr>
            <w:tcW w:w="236" w:type="dxa"/>
            <w:vAlign w:val="bottom"/>
          </w:tcPr>
          <w:p w14:paraId="5230C565" w14:textId="77777777" w:rsidR="00B82FBF" w:rsidRPr="00B82FBF" w:rsidRDefault="00B82FBF" w:rsidP="00C96DF6">
            <w:pPr>
              <w:pStyle w:val="acctfourfigures"/>
              <w:tabs>
                <w:tab w:val="clear" w:pos="765"/>
                <w:tab w:val="decimal" w:pos="736"/>
              </w:tabs>
              <w:rPr>
                <w:sz w:val="18"/>
                <w:szCs w:val="18"/>
              </w:rPr>
            </w:pPr>
          </w:p>
        </w:tc>
        <w:tc>
          <w:tcPr>
            <w:tcW w:w="1008" w:type="dxa"/>
            <w:vAlign w:val="bottom"/>
          </w:tcPr>
          <w:p w14:paraId="34118C55" w14:textId="753013D7"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49,847</w:t>
            </w:r>
          </w:p>
        </w:tc>
      </w:tr>
      <w:tr w:rsidR="00B82FBF" w:rsidRPr="004A2C7D" w14:paraId="272AAC91" w14:textId="77777777" w:rsidTr="00C96DF6">
        <w:trPr>
          <w:trHeight w:val="20"/>
        </w:trPr>
        <w:tc>
          <w:tcPr>
            <w:tcW w:w="2430" w:type="dxa"/>
          </w:tcPr>
          <w:p w14:paraId="11525764" w14:textId="7E952DC9" w:rsidR="00B82FBF"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szCs w:val="22"/>
              </w:rPr>
              <w:t xml:space="preserve">Transfer to </w:t>
            </w:r>
          </w:p>
        </w:tc>
        <w:tc>
          <w:tcPr>
            <w:tcW w:w="810" w:type="dxa"/>
            <w:vAlign w:val="bottom"/>
          </w:tcPr>
          <w:p w14:paraId="1EEF517A" w14:textId="77777777" w:rsidR="00B82FBF" w:rsidRPr="00B82FBF" w:rsidRDefault="00B82FBF" w:rsidP="00C96DF6">
            <w:pPr>
              <w:pStyle w:val="acctfourfigures"/>
              <w:tabs>
                <w:tab w:val="clear" w:pos="765"/>
                <w:tab w:val="decimal" w:pos="615"/>
              </w:tabs>
              <w:ind w:left="-108" w:right="-108"/>
              <w:rPr>
                <w:sz w:val="18"/>
                <w:szCs w:val="18"/>
              </w:rPr>
            </w:pPr>
          </w:p>
        </w:tc>
        <w:tc>
          <w:tcPr>
            <w:tcW w:w="270" w:type="dxa"/>
            <w:vAlign w:val="bottom"/>
          </w:tcPr>
          <w:p w14:paraId="5E1566FF"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761D2EE2" w14:textId="77777777" w:rsidR="00B82FBF" w:rsidRPr="00B82FBF" w:rsidRDefault="00B82FBF" w:rsidP="00C96DF6">
            <w:pPr>
              <w:pStyle w:val="acctfourfigures"/>
              <w:tabs>
                <w:tab w:val="clear" w:pos="765"/>
                <w:tab w:val="decimal" w:pos="875"/>
              </w:tabs>
              <w:ind w:left="-108" w:right="-108"/>
              <w:rPr>
                <w:sz w:val="18"/>
                <w:szCs w:val="18"/>
              </w:rPr>
            </w:pPr>
          </w:p>
        </w:tc>
        <w:tc>
          <w:tcPr>
            <w:tcW w:w="236" w:type="dxa"/>
            <w:vAlign w:val="bottom"/>
          </w:tcPr>
          <w:p w14:paraId="589C83AB"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77422CC" w14:textId="77777777" w:rsidR="00B82FBF" w:rsidRPr="00B82FBF" w:rsidRDefault="00B82FBF" w:rsidP="00C96DF6">
            <w:pPr>
              <w:pStyle w:val="acctfourfigures"/>
              <w:tabs>
                <w:tab w:val="clear" w:pos="765"/>
                <w:tab w:val="decimal" w:pos="809"/>
              </w:tabs>
              <w:ind w:left="-108" w:right="-108"/>
              <w:rPr>
                <w:sz w:val="18"/>
                <w:szCs w:val="18"/>
              </w:rPr>
            </w:pPr>
          </w:p>
        </w:tc>
        <w:tc>
          <w:tcPr>
            <w:tcW w:w="236" w:type="dxa"/>
            <w:vAlign w:val="bottom"/>
          </w:tcPr>
          <w:p w14:paraId="0D67A043"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5B7BEE00" w14:textId="77777777" w:rsidR="00B82FBF" w:rsidRPr="00B82FBF" w:rsidRDefault="00B82FBF" w:rsidP="00C96DF6">
            <w:pPr>
              <w:pStyle w:val="acctfourfigures"/>
              <w:tabs>
                <w:tab w:val="clear" w:pos="765"/>
                <w:tab w:val="decimal" w:pos="789"/>
              </w:tabs>
              <w:ind w:left="-108" w:right="-108"/>
              <w:rPr>
                <w:sz w:val="18"/>
                <w:szCs w:val="18"/>
              </w:rPr>
            </w:pPr>
          </w:p>
        </w:tc>
        <w:tc>
          <w:tcPr>
            <w:tcW w:w="236" w:type="dxa"/>
            <w:vAlign w:val="bottom"/>
          </w:tcPr>
          <w:p w14:paraId="3C6650AA"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3C315B5B" w14:textId="77777777" w:rsidR="00B82FBF" w:rsidRPr="00B82FBF" w:rsidRDefault="00B82FBF" w:rsidP="00C96DF6">
            <w:pPr>
              <w:pStyle w:val="acctfourfigures"/>
              <w:tabs>
                <w:tab w:val="clear" w:pos="765"/>
                <w:tab w:val="decimal" w:pos="788"/>
              </w:tabs>
              <w:ind w:left="-108" w:right="-108"/>
              <w:rPr>
                <w:sz w:val="18"/>
                <w:szCs w:val="18"/>
              </w:rPr>
            </w:pPr>
          </w:p>
        </w:tc>
        <w:tc>
          <w:tcPr>
            <w:tcW w:w="236" w:type="dxa"/>
            <w:vAlign w:val="bottom"/>
          </w:tcPr>
          <w:p w14:paraId="4C8A847B"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79093507" w14:textId="77777777" w:rsidR="00B82FBF" w:rsidRPr="00B82FBF" w:rsidRDefault="00B82FBF" w:rsidP="00C96DF6">
            <w:pPr>
              <w:pStyle w:val="acctfourfigures"/>
              <w:tabs>
                <w:tab w:val="clear" w:pos="765"/>
                <w:tab w:val="decimal" w:pos="789"/>
              </w:tabs>
              <w:ind w:left="-108" w:right="-108"/>
              <w:rPr>
                <w:sz w:val="18"/>
                <w:szCs w:val="18"/>
              </w:rPr>
            </w:pPr>
          </w:p>
        </w:tc>
        <w:tc>
          <w:tcPr>
            <w:tcW w:w="236" w:type="dxa"/>
            <w:vAlign w:val="bottom"/>
          </w:tcPr>
          <w:p w14:paraId="71443F48"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623CA32B" w14:textId="77777777" w:rsidR="00B82FBF" w:rsidRPr="00B82FBF" w:rsidRDefault="00B82FBF" w:rsidP="00C96DF6">
            <w:pPr>
              <w:pStyle w:val="acctfourfigures"/>
              <w:tabs>
                <w:tab w:val="clear" w:pos="765"/>
                <w:tab w:val="decimal" w:pos="788"/>
              </w:tabs>
              <w:ind w:left="-108" w:right="-108"/>
              <w:rPr>
                <w:sz w:val="18"/>
                <w:szCs w:val="18"/>
              </w:rPr>
            </w:pPr>
          </w:p>
        </w:tc>
        <w:tc>
          <w:tcPr>
            <w:tcW w:w="236" w:type="dxa"/>
            <w:vAlign w:val="bottom"/>
          </w:tcPr>
          <w:p w14:paraId="4B4C85C2"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51B434D9" w14:textId="77777777" w:rsidR="00B82FBF" w:rsidRPr="00B82FBF" w:rsidRDefault="00B82FBF" w:rsidP="00C96DF6">
            <w:pPr>
              <w:pStyle w:val="acctfourfigures"/>
              <w:tabs>
                <w:tab w:val="clear" w:pos="765"/>
                <w:tab w:val="decimal" w:pos="795"/>
              </w:tabs>
              <w:ind w:left="-108" w:right="-108"/>
              <w:rPr>
                <w:sz w:val="18"/>
                <w:szCs w:val="18"/>
              </w:rPr>
            </w:pPr>
          </w:p>
        </w:tc>
        <w:tc>
          <w:tcPr>
            <w:tcW w:w="236" w:type="dxa"/>
            <w:vAlign w:val="bottom"/>
          </w:tcPr>
          <w:p w14:paraId="095C4CB7"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34F7C0D4" w14:textId="77777777" w:rsidR="00B82FBF" w:rsidRPr="00B82FBF" w:rsidRDefault="00B82FBF" w:rsidP="00C96DF6">
            <w:pPr>
              <w:pStyle w:val="acctfourfigures"/>
              <w:tabs>
                <w:tab w:val="clear" w:pos="765"/>
                <w:tab w:val="decimal" w:pos="802"/>
              </w:tabs>
              <w:ind w:left="-108" w:right="-108"/>
              <w:rPr>
                <w:sz w:val="18"/>
                <w:szCs w:val="18"/>
              </w:rPr>
            </w:pPr>
          </w:p>
        </w:tc>
        <w:tc>
          <w:tcPr>
            <w:tcW w:w="236" w:type="dxa"/>
            <w:vAlign w:val="bottom"/>
          </w:tcPr>
          <w:p w14:paraId="1FAD4F46" w14:textId="77777777" w:rsidR="00B82FBF" w:rsidRPr="00B82FBF" w:rsidRDefault="00B82FBF" w:rsidP="00C96DF6">
            <w:pPr>
              <w:pStyle w:val="acctfourfigures"/>
              <w:tabs>
                <w:tab w:val="clear" w:pos="765"/>
                <w:tab w:val="decimal" w:pos="736"/>
              </w:tabs>
              <w:rPr>
                <w:sz w:val="18"/>
                <w:szCs w:val="18"/>
              </w:rPr>
            </w:pPr>
          </w:p>
        </w:tc>
        <w:tc>
          <w:tcPr>
            <w:tcW w:w="1008" w:type="dxa"/>
            <w:vAlign w:val="bottom"/>
          </w:tcPr>
          <w:p w14:paraId="56C6E421" w14:textId="77777777" w:rsidR="00B82FBF" w:rsidRPr="00B82FBF" w:rsidRDefault="00B82FBF" w:rsidP="00C96DF6">
            <w:pPr>
              <w:pStyle w:val="acctfourfigures"/>
              <w:tabs>
                <w:tab w:val="clear" w:pos="765"/>
                <w:tab w:val="decimal" w:pos="792"/>
              </w:tabs>
              <w:ind w:left="-108" w:right="-108"/>
              <w:rPr>
                <w:sz w:val="18"/>
                <w:szCs w:val="18"/>
              </w:rPr>
            </w:pPr>
          </w:p>
        </w:tc>
      </w:tr>
      <w:tr w:rsidR="00B82FBF" w:rsidRPr="004A2C7D" w14:paraId="476D4239" w14:textId="77777777" w:rsidTr="00C96DF6">
        <w:trPr>
          <w:trHeight w:val="20"/>
        </w:trPr>
        <w:tc>
          <w:tcPr>
            <w:tcW w:w="2430" w:type="dxa"/>
          </w:tcPr>
          <w:p w14:paraId="67C8C9A4" w14:textId="3C0A6AE3" w:rsidR="00B82FBF"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szCs w:val="22"/>
              </w:rPr>
              <w:t xml:space="preserve">   </w:t>
            </w:r>
            <w:r w:rsidRPr="00CE3B5D">
              <w:rPr>
                <w:rFonts w:ascii="Times New Roman" w:hAnsi="Times New Roman"/>
                <w:szCs w:val="22"/>
              </w:rPr>
              <w:t>investment</w:t>
            </w:r>
            <w:r>
              <w:rPr>
                <w:rFonts w:ascii="Times New Roman" w:hAnsi="Times New Roman"/>
                <w:szCs w:val="22"/>
              </w:rPr>
              <w:t xml:space="preserve"> </w:t>
            </w:r>
            <w:r w:rsidRPr="00CE3B5D">
              <w:rPr>
                <w:rFonts w:ascii="Times New Roman" w:hAnsi="Times New Roman"/>
                <w:szCs w:val="22"/>
              </w:rPr>
              <w:t>properties</w:t>
            </w:r>
          </w:p>
        </w:tc>
        <w:tc>
          <w:tcPr>
            <w:tcW w:w="810" w:type="dxa"/>
            <w:vAlign w:val="bottom"/>
          </w:tcPr>
          <w:p w14:paraId="1CEC9556" w14:textId="507622FB" w:rsidR="00B82FBF" w:rsidRPr="00B82FBF" w:rsidRDefault="00B82FBF" w:rsidP="00C96DF6">
            <w:pPr>
              <w:pStyle w:val="acctfourfigures"/>
              <w:tabs>
                <w:tab w:val="clear" w:pos="765"/>
                <w:tab w:val="decimal" w:pos="615"/>
              </w:tabs>
              <w:ind w:left="-108" w:right="-108"/>
              <w:rPr>
                <w:sz w:val="18"/>
                <w:szCs w:val="18"/>
              </w:rPr>
            </w:pPr>
            <w:r w:rsidRPr="00B82FBF">
              <w:rPr>
                <w:sz w:val="18"/>
                <w:szCs w:val="18"/>
                <w:lang w:val="en-US"/>
              </w:rPr>
              <w:t>-</w:t>
            </w:r>
          </w:p>
        </w:tc>
        <w:tc>
          <w:tcPr>
            <w:tcW w:w="270" w:type="dxa"/>
            <w:vAlign w:val="bottom"/>
          </w:tcPr>
          <w:p w14:paraId="3B29C847"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4CF522EF" w14:textId="5F28C508" w:rsidR="00B82FBF" w:rsidRPr="00B82FBF" w:rsidRDefault="00B82FBF" w:rsidP="00C96DF6">
            <w:pPr>
              <w:pStyle w:val="acctfourfigures"/>
              <w:tabs>
                <w:tab w:val="clear" w:pos="765"/>
                <w:tab w:val="decimal" w:pos="875"/>
              </w:tabs>
              <w:ind w:left="-108" w:right="-108"/>
              <w:rPr>
                <w:sz w:val="18"/>
                <w:szCs w:val="18"/>
              </w:rPr>
            </w:pPr>
            <w:r w:rsidRPr="00B82FBF">
              <w:rPr>
                <w:sz w:val="18"/>
                <w:szCs w:val="18"/>
              </w:rPr>
              <w:t>-</w:t>
            </w:r>
          </w:p>
        </w:tc>
        <w:tc>
          <w:tcPr>
            <w:tcW w:w="236" w:type="dxa"/>
            <w:vAlign w:val="bottom"/>
          </w:tcPr>
          <w:p w14:paraId="734A0E2D"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B0ECF01" w14:textId="3A1BB98B" w:rsidR="00B82FBF" w:rsidRPr="00B82FBF" w:rsidRDefault="00B82FBF" w:rsidP="00C96DF6">
            <w:pPr>
              <w:pStyle w:val="acctfourfigures"/>
              <w:tabs>
                <w:tab w:val="clear" w:pos="765"/>
                <w:tab w:val="decimal" w:pos="809"/>
              </w:tabs>
              <w:ind w:left="-108" w:right="-108"/>
              <w:rPr>
                <w:sz w:val="18"/>
                <w:szCs w:val="18"/>
              </w:rPr>
            </w:pPr>
            <w:r w:rsidRPr="00B82FBF">
              <w:rPr>
                <w:sz w:val="18"/>
                <w:szCs w:val="18"/>
                <w:lang w:val="en-US" w:bidi="th-TH"/>
              </w:rPr>
              <w:t>-</w:t>
            </w:r>
          </w:p>
        </w:tc>
        <w:tc>
          <w:tcPr>
            <w:tcW w:w="236" w:type="dxa"/>
            <w:vAlign w:val="bottom"/>
          </w:tcPr>
          <w:p w14:paraId="0228408B"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5D40CC9E" w14:textId="54A9EA14" w:rsidR="00B82FBF" w:rsidRPr="00B82FBF" w:rsidRDefault="00B82FBF" w:rsidP="00C96DF6">
            <w:pPr>
              <w:pStyle w:val="acctfourfigures"/>
              <w:tabs>
                <w:tab w:val="clear" w:pos="765"/>
                <w:tab w:val="decimal" w:pos="789"/>
              </w:tabs>
              <w:ind w:left="-108" w:right="-108"/>
              <w:rPr>
                <w:sz w:val="18"/>
                <w:szCs w:val="18"/>
              </w:rPr>
            </w:pPr>
            <w:r w:rsidRPr="00B82FBF">
              <w:rPr>
                <w:sz w:val="18"/>
                <w:szCs w:val="18"/>
              </w:rPr>
              <w:t>-</w:t>
            </w:r>
          </w:p>
        </w:tc>
        <w:tc>
          <w:tcPr>
            <w:tcW w:w="236" w:type="dxa"/>
            <w:vAlign w:val="bottom"/>
          </w:tcPr>
          <w:p w14:paraId="19F6A51E"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2629209B" w14:textId="1585E047" w:rsidR="00B82FBF" w:rsidRPr="00B82FBF" w:rsidRDefault="00B82FBF" w:rsidP="00C96DF6">
            <w:pPr>
              <w:pStyle w:val="acctfourfigures"/>
              <w:tabs>
                <w:tab w:val="clear" w:pos="765"/>
                <w:tab w:val="decimal" w:pos="788"/>
              </w:tabs>
              <w:ind w:left="-108" w:right="-108"/>
              <w:rPr>
                <w:sz w:val="18"/>
                <w:szCs w:val="18"/>
              </w:rPr>
            </w:pPr>
            <w:r w:rsidRPr="00B82FBF">
              <w:rPr>
                <w:sz w:val="18"/>
                <w:szCs w:val="18"/>
              </w:rPr>
              <w:t>-</w:t>
            </w:r>
          </w:p>
        </w:tc>
        <w:tc>
          <w:tcPr>
            <w:tcW w:w="236" w:type="dxa"/>
            <w:vAlign w:val="bottom"/>
          </w:tcPr>
          <w:p w14:paraId="12D49056"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7FB1E54A" w14:textId="4BF9C38E" w:rsidR="00B82FBF" w:rsidRPr="00B82FBF" w:rsidRDefault="00B82FBF" w:rsidP="00C96DF6">
            <w:pPr>
              <w:pStyle w:val="acctfourfigures"/>
              <w:tabs>
                <w:tab w:val="clear" w:pos="765"/>
                <w:tab w:val="decimal" w:pos="789"/>
              </w:tabs>
              <w:ind w:left="-108" w:right="-108"/>
              <w:rPr>
                <w:sz w:val="18"/>
                <w:szCs w:val="18"/>
              </w:rPr>
            </w:pPr>
            <w:r w:rsidRPr="00B82FBF">
              <w:rPr>
                <w:sz w:val="18"/>
                <w:szCs w:val="18"/>
              </w:rPr>
              <w:t>-</w:t>
            </w:r>
          </w:p>
        </w:tc>
        <w:tc>
          <w:tcPr>
            <w:tcW w:w="236" w:type="dxa"/>
            <w:vAlign w:val="bottom"/>
          </w:tcPr>
          <w:p w14:paraId="66B654F9"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7BE6AF7E" w14:textId="47D00E87" w:rsidR="00B82FBF" w:rsidRPr="00B82FBF" w:rsidRDefault="00B82FBF" w:rsidP="00C96DF6">
            <w:pPr>
              <w:pStyle w:val="acctfourfigures"/>
              <w:tabs>
                <w:tab w:val="clear" w:pos="765"/>
                <w:tab w:val="decimal" w:pos="788"/>
              </w:tabs>
              <w:ind w:left="-108" w:right="-108"/>
              <w:rPr>
                <w:sz w:val="18"/>
                <w:szCs w:val="18"/>
              </w:rPr>
            </w:pPr>
            <w:r w:rsidRPr="00B82FBF">
              <w:rPr>
                <w:sz w:val="18"/>
                <w:szCs w:val="18"/>
              </w:rPr>
              <w:t>-</w:t>
            </w:r>
          </w:p>
        </w:tc>
        <w:tc>
          <w:tcPr>
            <w:tcW w:w="236" w:type="dxa"/>
            <w:vAlign w:val="bottom"/>
          </w:tcPr>
          <w:p w14:paraId="5BE76936"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57BC20F2" w14:textId="13CA391F" w:rsidR="00B82FBF" w:rsidRPr="00B82FBF" w:rsidRDefault="00B82FBF" w:rsidP="00C96DF6">
            <w:pPr>
              <w:pStyle w:val="acctfourfigures"/>
              <w:tabs>
                <w:tab w:val="clear" w:pos="765"/>
                <w:tab w:val="decimal" w:pos="795"/>
              </w:tabs>
              <w:ind w:left="-108" w:right="-108"/>
              <w:rPr>
                <w:sz w:val="18"/>
                <w:szCs w:val="18"/>
              </w:rPr>
            </w:pPr>
            <w:r w:rsidRPr="00B82FBF">
              <w:rPr>
                <w:sz w:val="18"/>
                <w:szCs w:val="18"/>
              </w:rPr>
              <w:t>-</w:t>
            </w:r>
          </w:p>
        </w:tc>
        <w:tc>
          <w:tcPr>
            <w:tcW w:w="236" w:type="dxa"/>
            <w:vAlign w:val="bottom"/>
          </w:tcPr>
          <w:p w14:paraId="6748C611"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6DE3786D" w14:textId="4FFE1933" w:rsidR="00B82FBF" w:rsidRPr="00B82FBF" w:rsidRDefault="00B82FBF" w:rsidP="00C96DF6">
            <w:pPr>
              <w:pStyle w:val="acctfourfigures"/>
              <w:tabs>
                <w:tab w:val="clear" w:pos="765"/>
                <w:tab w:val="decimal" w:pos="802"/>
              </w:tabs>
              <w:ind w:left="-108" w:right="-108"/>
              <w:rPr>
                <w:sz w:val="18"/>
                <w:szCs w:val="18"/>
              </w:rPr>
            </w:pPr>
            <w:r w:rsidRPr="00B82FBF">
              <w:rPr>
                <w:sz w:val="18"/>
                <w:szCs w:val="18"/>
              </w:rPr>
              <w:t>(4,088)</w:t>
            </w:r>
          </w:p>
        </w:tc>
        <w:tc>
          <w:tcPr>
            <w:tcW w:w="236" w:type="dxa"/>
            <w:vAlign w:val="bottom"/>
          </w:tcPr>
          <w:p w14:paraId="4A8FF046" w14:textId="77777777" w:rsidR="00B82FBF" w:rsidRPr="00B82FBF" w:rsidRDefault="00B82FBF" w:rsidP="00C96DF6">
            <w:pPr>
              <w:pStyle w:val="acctfourfigures"/>
              <w:tabs>
                <w:tab w:val="clear" w:pos="765"/>
                <w:tab w:val="decimal" w:pos="736"/>
              </w:tabs>
              <w:rPr>
                <w:sz w:val="18"/>
                <w:szCs w:val="18"/>
              </w:rPr>
            </w:pPr>
          </w:p>
        </w:tc>
        <w:tc>
          <w:tcPr>
            <w:tcW w:w="1008" w:type="dxa"/>
            <w:vAlign w:val="bottom"/>
          </w:tcPr>
          <w:p w14:paraId="0F017EE1" w14:textId="6219A98B"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(4,088)</w:t>
            </w:r>
          </w:p>
        </w:tc>
      </w:tr>
      <w:tr w:rsidR="00B82FBF" w:rsidRPr="004A2C7D" w14:paraId="0414C4F6" w14:textId="77777777" w:rsidTr="00C96DF6">
        <w:trPr>
          <w:trHeight w:val="20"/>
        </w:trPr>
        <w:tc>
          <w:tcPr>
            <w:tcW w:w="2430" w:type="dxa"/>
          </w:tcPr>
          <w:p w14:paraId="40CE3EE5" w14:textId="37C0CBFF"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tcBorders>
              <w:bottom w:val="single" w:sz="4" w:space="0" w:color="auto"/>
            </w:tcBorders>
            <w:vAlign w:val="bottom"/>
          </w:tcPr>
          <w:p w14:paraId="434F9B14" w14:textId="08421752" w:rsidR="00B82FBF" w:rsidRPr="00B82FBF" w:rsidRDefault="00B82FBF" w:rsidP="00C96DF6">
            <w:pPr>
              <w:pStyle w:val="acctfourfigures"/>
              <w:tabs>
                <w:tab w:val="clear" w:pos="765"/>
                <w:tab w:val="decimal" w:pos="615"/>
              </w:tabs>
              <w:ind w:left="-108" w:right="-108"/>
              <w:rPr>
                <w:sz w:val="18"/>
                <w:szCs w:val="18"/>
              </w:rPr>
            </w:pPr>
            <w:r w:rsidRPr="00B82FBF">
              <w:rPr>
                <w:sz w:val="18"/>
                <w:szCs w:val="18"/>
              </w:rPr>
              <w:t>-</w:t>
            </w:r>
          </w:p>
        </w:tc>
        <w:tc>
          <w:tcPr>
            <w:tcW w:w="270" w:type="dxa"/>
            <w:vAlign w:val="bottom"/>
          </w:tcPr>
          <w:p w14:paraId="5FFD1778"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Borders>
              <w:bottom w:val="single" w:sz="4" w:space="0" w:color="auto"/>
            </w:tcBorders>
            <w:vAlign w:val="bottom"/>
          </w:tcPr>
          <w:p w14:paraId="0B7A4232" w14:textId="163975AA" w:rsidR="00B82FBF" w:rsidRPr="00B82FBF" w:rsidRDefault="00B82FBF" w:rsidP="00C96DF6">
            <w:pPr>
              <w:pStyle w:val="acctfourfigures"/>
              <w:tabs>
                <w:tab w:val="clear" w:pos="765"/>
                <w:tab w:val="decimal" w:pos="875"/>
              </w:tabs>
              <w:ind w:left="-108" w:right="-108"/>
              <w:rPr>
                <w:sz w:val="18"/>
                <w:szCs w:val="18"/>
              </w:rPr>
            </w:pPr>
            <w:r w:rsidRPr="00B82FBF">
              <w:rPr>
                <w:sz w:val="18"/>
                <w:szCs w:val="18"/>
              </w:rPr>
              <w:t>(4,846)</w:t>
            </w:r>
          </w:p>
        </w:tc>
        <w:tc>
          <w:tcPr>
            <w:tcW w:w="236" w:type="dxa"/>
            <w:vAlign w:val="bottom"/>
          </w:tcPr>
          <w:p w14:paraId="6C4A2558"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73878F1C" w14:textId="4FE2FA25" w:rsidR="00B82FBF" w:rsidRPr="00B82FBF" w:rsidRDefault="00B82FBF" w:rsidP="00C96DF6">
            <w:pPr>
              <w:pStyle w:val="acctfourfigures"/>
              <w:tabs>
                <w:tab w:val="clear" w:pos="765"/>
                <w:tab w:val="decimal" w:pos="809"/>
              </w:tabs>
              <w:ind w:left="-108" w:right="-108"/>
              <w:rPr>
                <w:sz w:val="18"/>
                <w:szCs w:val="18"/>
              </w:rPr>
            </w:pPr>
            <w:r w:rsidRPr="00B82FBF">
              <w:rPr>
                <w:sz w:val="18"/>
                <w:szCs w:val="18"/>
                <w:lang w:val="en-US" w:bidi="th-TH"/>
              </w:rPr>
              <w:t>(10)</w:t>
            </w:r>
          </w:p>
        </w:tc>
        <w:tc>
          <w:tcPr>
            <w:tcW w:w="236" w:type="dxa"/>
            <w:vAlign w:val="bottom"/>
          </w:tcPr>
          <w:p w14:paraId="328A25FA"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78DFA496" w14:textId="7D8F76B2" w:rsidR="00B82FBF" w:rsidRPr="00B82FBF" w:rsidRDefault="00B82FBF" w:rsidP="00C96DF6">
            <w:pPr>
              <w:pStyle w:val="acctfourfigures"/>
              <w:tabs>
                <w:tab w:val="clear" w:pos="765"/>
                <w:tab w:val="decimal" w:pos="789"/>
              </w:tabs>
              <w:ind w:left="-108" w:right="-108"/>
              <w:rPr>
                <w:sz w:val="18"/>
                <w:szCs w:val="18"/>
              </w:rPr>
            </w:pPr>
            <w:r w:rsidRPr="00B82FBF">
              <w:rPr>
                <w:sz w:val="18"/>
                <w:szCs w:val="18"/>
              </w:rPr>
              <w:t>-</w:t>
            </w:r>
          </w:p>
        </w:tc>
        <w:tc>
          <w:tcPr>
            <w:tcW w:w="236" w:type="dxa"/>
            <w:vAlign w:val="bottom"/>
          </w:tcPr>
          <w:p w14:paraId="36B9F43F"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16DBE224" w14:textId="6531E05B" w:rsidR="00B82FBF" w:rsidRPr="00B82FBF" w:rsidRDefault="00B82FBF" w:rsidP="00A4380B">
            <w:pPr>
              <w:pStyle w:val="acctfourfigures"/>
              <w:tabs>
                <w:tab w:val="clear" w:pos="765"/>
                <w:tab w:val="decimal" w:pos="788"/>
              </w:tabs>
              <w:ind w:left="-108" w:right="-108"/>
              <w:rPr>
                <w:sz w:val="18"/>
                <w:szCs w:val="18"/>
              </w:rPr>
            </w:pPr>
            <w:r w:rsidRPr="00B82FBF">
              <w:rPr>
                <w:sz w:val="18"/>
                <w:szCs w:val="18"/>
              </w:rPr>
              <w:t>(4,433)</w:t>
            </w:r>
          </w:p>
        </w:tc>
        <w:tc>
          <w:tcPr>
            <w:tcW w:w="236" w:type="dxa"/>
            <w:vAlign w:val="bottom"/>
          </w:tcPr>
          <w:p w14:paraId="0C7F3CF9"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0852D149" w14:textId="4DF21959" w:rsidR="00B82FBF" w:rsidRPr="00B82FBF" w:rsidRDefault="00B82FBF" w:rsidP="00C96DF6">
            <w:pPr>
              <w:pStyle w:val="acctfourfigures"/>
              <w:tabs>
                <w:tab w:val="clear" w:pos="765"/>
                <w:tab w:val="decimal" w:pos="789"/>
              </w:tabs>
              <w:ind w:left="-108" w:right="-108"/>
              <w:rPr>
                <w:sz w:val="18"/>
                <w:szCs w:val="18"/>
              </w:rPr>
            </w:pPr>
            <w:r w:rsidRPr="00B82FBF">
              <w:rPr>
                <w:sz w:val="18"/>
                <w:szCs w:val="18"/>
              </w:rPr>
              <w:t>(3,217)</w:t>
            </w:r>
          </w:p>
        </w:tc>
        <w:tc>
          <w:tcPr>
            <w:tcW w:w="236" w:type="dxa"/>
            <w:vAlign w:val="bottom"/>
          </w:tcPr>
          <w:p w14:paraId="6C33932A"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11A1B490" w14:textId="6EB449F8" w:rsidR="00B82FBF" w:rsidRPr="00B82FBF" w:rsidRDefault="00B82FBF" w:rsidP="00C96DF6">
            <w:pPr>
              <w:pStyle w:val="acctfourfigures"/>
              <w:tabs>
                <w:tab w:val="clear" w:pos="765"/>
                <w:tab w:val="decimal" w:pos="788"/>
              </w:tabs>
              <w:ind w:left="-108" w:right="-108"/>
              <w:rPr>
                <w:sz w:val="18"/>
                <w:szCs w:val="18"/>
              </w:rPr>
            </w:pPr>
            <w:r w:rsidRPr="00B82FBF">
              <w:rPr>
                <w:sz w:val="18"/>
                <w:szCs w:val="18"/>
              </w:rPr>
              <w:t>(10,133)</w:t>
            </w:r>
          </w:p>
        </w:tc>
        <w:tc>
          <w:tcPr>
            <w:tcW w:w="236" w:type="dxa"/>
            <w:vAlign w:val="bottom"/>
          </w:tcPr>
          <w:p w14:paraId="0398A6FF"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124B3E56" w14:textId="6BC05FC4" w:rsidR="00B82FBF" w:rsidRPr="00B82FBF" w:rsidRDefault="00B82FBF" w:rsidP="00C96DF6">
            <w:pPr>
              <w:pStyle w:val="acctfourfigures"/>
              <w:tabs>
                <w:tab w:val="clear" w:pos="765"/>
                <w:tab w:val="decimal" w:pos="795"/>
              </w:tabs>
              <w:ind w:left="-108" w:right="-108"/>
              <w:rPr>
                <w:sz w:val="18"/>
                <w:szCs w:val="18"/>
              </w:rPr>
            </w:pPr>
            <w:r w:rsidRPr="00B82FBF">
              <w:rPr>
                <w:sz w:val="18"/>
                <w:szCs w:val="18"/>
              </w:rPr>
              <w:t>(9,091)</w:t>
            </w:r>
          </w:p>
        </w:tc>
        <w:tc>
          <w:tcPr>
            <w:tcW w:w="236" w:type="dxa"/>
            <w:vAlign w:val="bottom"/>
          </w:tcPr>
          <w:p w14:paraId="6BA31778"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6AC85991" w14:textId="3FEBD99A" w:rsidR="00B82FBF" w:rsidRPr="00B82FBF" w:rsidRDefault="00B82FBF" w:rsidP="00C96DF6">
            <w:pPr>
              <w:pStyle w:val="acctfourfigures"/>
              <w:tabs>
                <w:tab w:val="clear" w:pos="765"/>
                <w:tab w:val="decimal" w:pos="802"/>
              </w:tabs>
              <w:ind w:left="-108" w:right="-108"/>
              <w:rPr>
                <w:sz w:val="18"/>
                <w:szCs w:val="18"/>
              </w:rPr>
            </w:pPr>
            <w:r w:rsidRPr="00B82FBF">
              <w:rPr>
                <w:sz w:val="18"/>
                <w:szCs w:val="18"/>
              </w:rPr>
              <w:t>-</w:t>
            </w:r>
          </w:p>
        </w:tc>
        <w:tc>
          <w:tcPr>
            <w:tcW w:w="236" w:type="dxa"/>
            <w:vAlign w:val="bottom"/>
          </w:tcPr>
          <w:p w14:paraId="2320FD00" w14:textId="77777777" w:rsidR="00B82FBF" w:rsidRPr="00B82FBF" w:rsidRDefault="00B82FBF" w:rsidP="00C96DF6">
            <w:pPr>
              <w:pStyle w:val="acctfourfigures"/>
              <w:tabs>
                <w:tab w:val="clear" w:pos="765"/>
                <w:tab w:val="decimal" w:pos="736"/>
              </w:tabs>
              <w:ind w:left="-108"/>
              <w:rPr>
                <w:sz w:val="18"/>
                <w:szCs w:val="18"/>
              </w:rPr>
            </w:pPr>
          </w:p>
        </w:tc>
        <w:tc>
          <w:tcPr>
            <w:tcW w:w="1008" w:type="dxa"/>
            <w:tcBorders>
              <w:bottom w:val="single" w:sz="4" w:space="0" w:color="auto"/>
            </w:tcBorders>
            <w:vAlign w:val="bottom"/>
          </w:tcPr>
          <w:p w14:paraId="43969D13" w14:textId="0202139E"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(31,730)</w:t>
            </w:r>
          </w:p>
        </w:tc>
      </w:tr>
      <w:tr w:rsidR="00B82FBF" w:rsidRPr="004A2C7D" w14:paraId="4C86A40C" w14:textId="77777777" w:rsidTr="00C96DF6">
        <w:trPr>
          <w:trHeight w:val="20"/>
        </w:trPr>
        <w:tc>
          <w:tcPr>
            <w:tcW w:w="2430" w:type="dxa"/>
          </w:tcPr>
          <w:p w14:paraId="5333A1C6" w14:textId="24906962" w:rsidR="00B82FBF"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31 December 2023 and</w:t>
            </w:r>
          </w:p>
        </w:tc>
        <w:tc>
          <w:tcPr>
            <w:tcW w:w="810" w:type="dxa"/>
            <w:tcBorders>
              <w:top w:val="single" w:sz="4" w:space="0" w:color="auto"/>
            </w:tcBorders>
            <w:vAlign w:val="bottom"/>
          </w:tcPr>
          <w:p w14:paraId="7ED21B57" w14:textId="469990D0" w:rsidR="00B82FBF" w:rsidRPr="00072678" w:rsidRDefault="00B82FBF" w:rsidP="00C96DF6">
            <w:pPr>
              <w:pStyle w:val="acctfourfigures"/>
              <w:tabs>
                <w:tab w:val="clear" w:pos="765"/>
                <w:tab w:val="decimal" w:pos="630"/>
              </w:tabs>
              <w:ind w:left="-108" w:right="-108"/>
              <w:rPr>
                <w:b/>
                <w:bCs/>
                <w:sz w:val="18"/>
                <w:szCs w:val="18"/>
              </w:rPr>
            </w:pPr>
          </w:p>
        </w:tc>
        <w:tc>
          <w:tcPr>
            <w:tcW w:w="270" w:type="dxa"/>
            <w:vAlign w:val="bottom"/>
          </w:tcPr>
          <w:p w14:paraId="5D6FE6D1"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tcBorders>
            <w:vAlign w:val="bottom"/>
          </w:tcPr>
          <w:p w14:paraId="28F6D6D7" w14:textId="61925A28" w:rsidR="00B82FBF" w:rsidRPr="00E520B5" w:rsidRDefault="00B82FBF" w:rsidP="00C96DF6">
            <w:pPr>
              <w:pStyle w:val="acctfourfigures"/>
              <w:tabs>
                <w:tab w:val="clear" w:pos="765"/>
                <w:tab w:val="decimal" w:pos="880"/>
              </w:tabs>
              <w:ind w:left="-108" w:right="-108"/>
              <w:rPr>
                <w:sz w:val="18"/>
                <w:szCs w:val="18"/>
              </w:rPr>
            </w:pPr>
          </w:p>
        </w:tc>
        <w:tc>
          <w:tcPr>
            <w:tcW w:w="236" w:type="dxa"/>
            <w:vAlign w:val="bottom"/>
          </w:tcPr>
          <w:p w14:paraId="209CB3B3"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36A69958" w14:textId="6D834F9E" w:rsidR="00B82FBF" w:rsidRPr="00072678" w:rsidRDefault="00B82FBF" w:rsidP="00C96DF6">
            <w:pPr>
              <w:pStyle w:val="acctfourfigures"/>
              <w:tabs>
                <w:tab w:val="clear" w:pos="765"/>
                <w:tab w:val="decimal" w:pos="792"/>
              </w:tabs>
              <w:ind w:left="-108" w:right="-108"/>
              <w:rPr>
                <w:b/>
                <w:bCs/>
                <w:sz w:val="18"/>
                <w:szCs w:val="18"/>
                <w:lang w:val="en-US" w:bidi="th-TH"/>
              </w:rPr>
            </w:pPr>
          </w:p>
        </w:tc>
        <w:tc>
          <w:tcPr>
            <w:tcW w:w="236" w:type="dxa"/>
            <w:vAlign w:val="bottom"/>
          </w:tcPr>
          <w:p w14:paraId="30558B1A"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5CC63EE2" w14:textId="349905E1" w:rsidR="00B82FBF" w:rsidRPr="00072678" w:rsidRDefault="00B82FBF" w:rsidP="00C96DF6">
            <w:pPr>
              <w:pStyle w:val="acctfourfigures"/>
              <w:tabs>
                <w:tab w:val="clear" w:pos="765"/>
                <w:tab w:val="decimal" w:pos="788"/>
              </w:tabs>
              <w:ind w:left="-108" w:right="-108"/>
              <w:rPr>
                <w:b/>
                <w:bCs/>
                <w:sz w:val="18"/>
                <w:szCs w:val="18"/>
              </w:rPr>
            </w:pPr>
          </w:p>
        </w:tc>
        <w:tc>
          <w:tcPr>
            <w:tcW w:w="236" w:type="dxa"/>
            <w:vAlign w:val="bottom"/>
          </w:tcPr>
          <w:p w14:paraId="3C674728"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6121A850" w14:textId="205D4126" w:rsidR="00B82FBF" w:rsidRPr="00072678" w:rsidRDefault="00B82FBF" w:rsidP="00C96DF6">
            <w:pPr>
              <w:pStyle w:val="acctfourfigures"/>
              <w:tabs>
                <w:tab w:val="clear" w:pos="765"/>
                <w:tab w:val="decimal" w:pos="792"/>
              </w:tabs>
              <w:ind w:left="-108" w:right="-108"/>
              <w:rPr>
                <w:b/>
                <w:bCs/>
                <w:sz w:val="18"/>
                <w:szCs w:val="18"/>
              </w:rPr>
            </w:pPr>
          </w:p>
        </w:tc>
        <w:tc>
          <w:tcPr>
            <w:tcW w:w="236" w:type="dxa"/>
            <w:vAlign w:val="bottom"/>
          </w:tcPr>
          <w:p w14:paraId="6342FCA5"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1BE34240" w14:textId="2567F636" w:rsidR="00B82FBF" w:rsidRPr="00072678" w:rsidRDefault="00B82FBF" w:rsidP="00C96DF6">
            <w:pPr>
              <w:pStyle w:val="acctfourfigures"/>
              <w:tabs>
                <w:tab w:val="clear" w:pos="765"/>
                <w:tab w:val="decimal" w:pos="792"/>
              </w:tabs>
              <w:ind w:left="-108" w:right="-108"/>
              <w:rPr>
                <w:b/>
                <w:bCs/>
                <w:sz w:val="18"/>
                <w:szCs w:val="18"/>
              </w:rPr>
            </w:pPr>
          </w:p>
        </w:tc>
        <w:tc>
          <w:tcPr>
            <w:tcW w:w="236" w:type="dxa"/>
            <w:vAlign w:val="bottom"/>
          </w:tcPr>
          <w:p w14:paraId="787151D6"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2E5D6E9D" w14:textId="09BFFD60" w:rsidR="00B82FBF" w:rsidRPr="00072678" w:rsidRDefault="00B82FBF" w:rsidP="00C96DF6">
            <w:pPr>
              <w:pStyle w:val="acctfourfigures"/>
              <w:tabs>
                <w:tab w:val="clear" w:pos="765"/>
                <w:tab w:val="decimal" w:pos="792"/>
              </w:tabs>
              <w:ind w:left="-108" w:right="-108"/>
              <w:rPr>
                <w:b/>
                <w:bCs/>
                <w:sz w:val="18"/>
                <w:szCs w:val="18"/>
              </w:rPr>
            </w:pPr>
          </w:p>
        </w:tc>
        <w:tc>
          <w:tcPr>
            <w:tcW w:w="236" w:type="dxa"/>
            <w:vAlign w:val="bottom"/>
          </w:tcPr>
          <w:p w14:paraId="516937DA"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4C909696" w14:textId="20842D06" w:rsidR="00B82FBF" w:rsidRPr="00072678" w:rsidRDefault="00B82FBF" w:rsidP="00C96DF6">
            <w:pPr>
              <w:pStyle w:val="acctfourfigures"/>
              <w:tabs>
                <w:tab w:val="clear" w:pos="765"/>
                <w:tab w:val="decimal" w:pos="792"/>
              </w:tabs>
              <w:ind w:left="-108" w:right="-108"/>
              <w:rPr>
                <w:b/>
                <w:bCs/>
                <w:sz w:val="18"/>
                <w:szCs w:val="18"/>
              </w:rPr>
            </w:pPr>
          </w:p>
        </w:tc>
        <w:tc>
          <w:tcPr>
            <w:tcW w:w="236" w:type="dxa"/>
            <w:vAlign w:val="bottom"/>
          </w:tcPr>
          <w:p w14:paraId="61EDE403"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7E513A07" w14:textId="60B87C44" w:rsidR="00B82FBF" w:rsidRPr="00072678" w:rsidRDefault="00B82FBF" w:rsidP="00C96DF6">
            <w:pPr>
              <w:pStyle w:val="acctfourfigures"/>
              <w:tabs>
                <w:tab w:val="clear" w:pos="765"/>
                <w:tab w:val="decimal" w:pos="792"/>
              </w:tabs>
              <w:ind w:left="-108" w:right="-108"/>
              <w:rPr>
                <w:b/>
                <w:bCs/>
                <w:sz w:val="18"/>
                <w:szCs w:val="18"/>
              </w:rPr>
            </w:pPr>
          </w:p>
        </w:tc>
        <w:tc>
          <w:tcPr>
            <w:tcW w:w="236" w:type="dxa"/>
            <w:vAlign w:val="bottom"/>
          </w:tcPr>
          <w:p w14:paraId="0D2C10D0" w14:textId="77777777" w:rsidR="00B82FBF" w:rsidRPr="00072678" w:rsidRDefault="00B82FBF" w:rsidP="00C96DF6">
            <w:pPr>
              <w:pStyle w:val="acctfourfigures"/>
              <w:tabs>
                <w:tab w:val="clear" w:pos="765"/>
                <w:tab w:val="decimal" w:pos="736"/>
              </w:tabs>
              <w:rPr>
                <w:b/>
                <w:bCs/>
                <w:sz w:val="18"/>
                <w:szCs w:val="18"/>
              </w:rPr>
            </w:pPr>
          </w:p>
        </w:tc>
        <w:tc>
          <w:tcPr>
            <w:tcW w:w="1008" w:type="dxa"/>
            <w:tcBorders>
              <w:top w:val="single" w:sz="4" w:space="0" w:color="auto"/>
            </w:tcBorders>
            <w:vAlign w:val="bottom"/>
          </w:tcPr>
          <w:p w14:paraId="6E8DAF30" w14:textId="1F497920" w:rsidR="00B82FBF" w:rsidRPr="00072678" w:rsidRDefault="00B82FBF" w:rsidP="00C96DF6">
            <w:pPr>
              <w:pStyle w:val="acctfourfigures"/>
              <w:tabs>
                <w:tab w:val="clear" w:pos="765"/>
                <w:tab w:val="decimal" w:pos="792"/>
              </w:tabs>
              <w:ind w:left="-108" w:right="-108"/>
              <w:rPr>
                <w:b/>
                <w:bCs/>
                <w:sz w:val="18"/>
                <w:szCs w:val="18"/>
              </w:rPr>
            </w:pPr>
          </w:p>
        </w:tc>
      </w:tr>
      <w:tr w:rsidR="00B82FBF" w:rsidRPr="004A2C7D" w14:paraId="3A1D4603" w14:textId="77777777" w:rsidTr="00C96DF6">
        <w:trPr>
          <w:trHeight w:val="20"/>
        </w:trPr>
        <w:tc>
          <w:tcPr>
            <w:tcW w:w="2430" w:type="dxa"/>
          </w:tcPr>
          <w:p w14:paraId="522E8A43" w14:textId="32F786C3"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2024</w:t>
            </w:r>
          </w:p>
        </w:tc>
        <w:tc>
          <w:tcPr>
            <w:tcW w:w="810" w:type="dxa"/>
            <w:vAlign w:val="bottom"/>
          </w:tcPr>
          <w:p w14:paraId="5E7B0F2B" w14:textId="3C1206E0" w:rsidR="00B82FBF" w:rsidRPr="00072678" w:rsidRDefault="00B82FBF" w:rsidP="00C96DF6">
            <w:pPr>
              <w:pStyle w:val="acctfourfigures"/>
              <w:tabs>
                <w:tab w:val="clear" w:pos="765"/>
                <w:tab w:val="decimal" w:pos="630"/>
              </w:tabs>
              <w:ind w:left="-108" w:right="-108"/>
              <w:rPr>
                <w:b/>
                <w:bCs/>
                <w:sz w:val="18"/>
                <w:szCs w:val="18"/>
              </w:rPr>
            </w:pPr>
            <w:r>
              <w:rPr>
                <w:b/>
                <w:bCs/>
                <w:sz w:val="18"/>
                <w:szCs w:val="18"/>
              </w:rPr>
              <w:t>530,087</w:t>
            </w:r>
          </w:p>
        </w:tc>
        <w:tc>
          <w:tcPr>
            <w:tcW w:w="270" w:type="dxa"/>
            <w:vAlign w:val="bottom"/>
          </w:tcPr>
          <w:p w14:paraId="3201D4DD"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vAlign w:val="bottom"/>
          </w:tcPr>
          <w:p w14:paraId="0B4FFFE0" w14:textId="530F31A4" w:rsidR="00B82FBF" w:rsidRPr="00E520B5" w:rsidRDefault="00B82FBF" w:rsidP="00C96DF6">
            <w:pPr>
              <w:pStyle w:val="acctfourfigures"/>
              <w:tabs>
                <w:tab w:val="clear" w:pos="765"/>
                <w:tab w:val="decimal" w:pos="880"/>
              </w:tabs>
              <w:ind w:left="-108" w:right="-108"/>
              <w:rPr>
                <w:b/>
                <w:bCs/>
                <w:sz w:val="18"/>
                <w:szCs w:val="18"/>
              </w:rPr>
            </w:pPr>
            <w:r>
              <w:rPr>
                <w:b/>
                <w:bCs/>
                <w:sz w:val="18"/>
                <w:szCs w:val="18"/>
              </w:rPr>
              <w:t>63,765</w:t>
            </w:r>
          </w:p>
        </w:tc>
        <w:tc>
          <w:tcPr>
            <w:tcW w:w="236" w:type="dxa"/>
            <w:vAlign w:val="bottom"/>
          </w:tcPr>
          <w:p w14:paraId="1717E2D5"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0A65D089" w14:textId="04203F7C" w:rsidR="00B82FBF" w:rsidRDefault="00B82FBF" w:rsidP="00C96DF6">
            <w:pPr>
              <w:pStyle w:val="acctfourfigures"/>
              <w:tabs>
                <w:tab w:val="clear" w:pos="765"/>
                <w:tab w:val="decimal" w:pos="792"/>
              </w:tabs>
              <w:ind w:left="-108" w:right="-108"/>
              <w:rPr>
                <w:b/>
                <w:bCs/>
                <w:sz w:val="18"/>
                <w:szCs w:val="18"/>
                <w:lang w:val="en-US" w:bidi="th-TH"/>
              </w:rPr>
            </w:pPr>
            <w:r>
              <w:rPr>
                <w:b/>
                <w:bCs/>
                <w:sz w:val="18"/>
                <w:szCs w:val="18"/>
              </w:rPr>
              <w:t>3,273</w:t>
            </w:r>
          </w:p>
        </w:tc>
        <w:tc>
          <w:tcPr>
            <w:tcW w:w="236" w:type="dxa"/>
            <w:vAlign w:val="bottom"/>
          </w:tcPr>
          <w:p w14:paraId="7EFDD25C"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6A7C1545" w14:textId="27CE9C2C" w:rsidR="00B82FBF" w:rsidRDefault="00B82FBF" w:rsidP="00C96DF6">
            <w:pPr>
              <w:pStyle w:val="acctfourfigures"/>
              <w:tabs>
                <w:tab w:val="clear" w:pos="765"/>
                <w:tab w:val="decimal" w:pos="788"/>
              </w:tabs>
              <w:ind w:left="-108" w:right="-108"/>
              <w:rPr>
                <w:b/>
                <w:bCs/>
                <w:sz w:val="18"/>
                <w:szCs w:val="18"/>
              </w:rPr>
            </w:pPr>
            <w:r>
              <w:rPr>
                <w:b/>
                <w:bCs/>
                <w:sz w:val="18"/>
                <w:szCs w:val="18"/>
              </w:rPr>
              <w:t>1,083,004</w:t>
            </w:r>
          </w:p>
        </w:tc>
        <w:tc>
          <w:tcPr>
            <w:tcW w:w="236" w:type="dxa"/>
            <w:vAlign w:val="bottom"/>
          </w:tcPr>
          <w:p w14:paraId="3548F007"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4A2D0EF7" w14:textId="7EBB039C" w:rsidR="00B82FBF" w:rsidRDefault="00B82FBF" w:rsidP="00A4380B">
            <w:pPr>
              <w:pStyle w:val="acctfourfigures"/>
              <w:tabs>
                <w:tab w:val="clear" w:pos="765"/>
                <w:tab w:val="decimal" w:pos="792"/>
              </w:tabs>
              <w:ind w:left="-108" w:right="-108"/>
              <w:rPr>
                <w:b/>
                <w:bCs/>
                <w:sz w:val="18"/>
                <w:szCs w:val="18"/>
              </w:rPr>
            </w:pPr>
            <w:r>
              <w:rPr>
                <w:b/>
                <w:bCs/>
                <w:sz w:val="18"/>
                <w:szCs w:val="18"/>
              </w:rPr>
              <w:t>1,711,272</w:t>
            </w:r>
          </w:p>
        </w:tc>
        <w:tc>
          <w:tcPr>
            <w:tcW w:w="236" w:type="dxa"/>
            <w:vAlign w:val="bottom"/>
          </w:tcPr>
          <w:p w14:paraId="3DA3EC14"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54A486A4" w14:textId="2D5B3691" w:rsidR="00B82FBF" w:rsidRDefault="00B82FBF" w:rsidP="00C96DF6">
            <w:pPr>
              <w:pStyle w:val="acctfourfigures"/>
              <w:tabs>
                <w:tab w:val="clear" w:pos="765"/>
                <w:tab w:val="decimal" w:pos="792"/>
              </w:tabs>
              <w:ind w:left="-108" w:right="-108"/>
              <w:rPr>
                <w:b/>
                <w:bCs/>
                <w:sz w:val="18"/>
                <w:szCs w:val="18"/>
              </w:rPr>
            </w:pPr>
            <w:r>
              <w:rPr>
                <w:b/>
                <w:bCs/>
                <w:sz w:val="18"/>
                <w:szCs w:val="18"/>
              </w:rPr>
              <w:t>134,156</w:t>
            </w:r>
          </w:p>
        </w:tc>
        <w:tc>
          <w:tcPr>
            <w:tcW w:w="236" w:type="dxa"/>
            <w:vAlign w:val="bottom"/>
          </w:tcPr>
          <w:p w14:paraId="46CE3771"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7031B92C" w14:textId="5637E2B8" w:rsidR="00B82FBF" w:rsidRDefault="00B82FBF" w:rsidP="00C96DF6">
            <w:pPr>
              <w:pStyle w:val="acctfourfigures"/>
              <w:tabs>
                <w:tab w:val="clear" w:pos="765"/>
                <w:tab w:val="decimal" w:pos="792"/>
              </w:tabs>
              <w:ind w:left="-108" w:right="-108"/>
              <w:rPr>
                <w:b/>
                <w:bCs/>
                <w:sz w:val="18"/>
                <w:szCs w:val="18"/>
              </w:rPr>
            </w:pPr>
            <w:r>
              <w:rPr>
                <w:b/>
                <w:bCs/>
                <w:sz w:val="18"/>
                <w:szCs w:val="18"/>
              </w:rPr>
              <w:t>53,835</w:t>
            </w:r>
          </w:p>
        </w:tc>
        <w:tc>
          <w:tcPr>
            <w:tcW w:w="236" w:type="dxa"/>
            <w:vAlign w:val="bottom"/>
          </w:tcPr>
          <w:p w14:paraId="3E99C5FE"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2C4D889A" w14:textId="0BF4899A" w:rsidR="00B82FBF" w:rsidRDefault="00B82FBF" w:rsidP="00C96DF6">
            <w:pPr>
              <w:pStyle w:val="acctfourfigures"/>
              <w:tabs>
                <w:tab w:val="clear" w:pos="765"/>
                <w:tab w:val="decimal" w:pos="792"/>
              </w:tabs>
              <w:ind w:left="-108" w:right="-108"/>
              <w:rPr>
                <w:b/>
                <w:bCs/>
                <w:sz w:val="18"/>
                <w:szCs w:val="18"/>
              </w:rPr>
            </w:pPr>
            <w:r>
              <w:rPr>
                <w:b/>
                <w:bCs/>
                <w:sz w:val="18"/>
                <w:szCs w:val="18"/>
              </w:rPr>
              <w:t>60,427</w:t>
            </w:r>
          </w:p>
        </w:tc>
        <w:tc>
          <w:tcPr>
            <w:tcW w:w="236" w:type="dxa"/>
            <w:vAlign w:val="bottom"/>
          </w:tcPr>
          <w:p w14:paraId="357E41EE"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47B413F6" w14:textId="69BC7D8D" w:rsidR="00B82FBF" w:rsidRDefault="00B82FBF" w:rsidP="00C96DF6">
            <w:pPr>
              <w:pStyle w:val="acctfourfigures"/>
              <w:tabs>
                <w:tab w:val="clear" w:pos="765"/>
                <w:tab w:val="decimal" w:pos="792"/>
              </w:tabs>
              <w:ind w:left="-108" w:right="-108"/>
              <w:rPr>
                <w:b/>
                <w:bCs/>
                <w:sz w:val="18"/>
                <w:szCs w:val="18"/>
              </w:rPr>
            </w:pPr>
            <w:r>
              <w:rPr>
                <w:b/>
                <w:bCs/>
                <w:sz w:val="18"/>
                <w:szCs w:val="18"/>
              </w:rPr>
              <w:t>18,603</w:t>
            </w:r>
          </w:p>
        </w:tc>
        <w:tc>
          <w:tcPr>
            <w:tcW w:w="236" w:type="dxa"/>
            <w:vAlign w:val="bottom"/>
          </w:tcPr>
          <w:p w14:paraId="626EAFAA" w14:textId="77777777" w:rsidR="00B82FBF" w:rsidRPr="00072678" w:rsidRDefault="00B82FBF" w:rsidP="00C96DF6">
            <w:pPr>
              <w:pStyle w:val="acctfourfigures"/>
              <w:tabs>
                <w:tab w:val="clear" w:pos="765"/>
                <w:tab w:val="decimal" w:pos="736"/>
              </w:tabs>
              <w:rPr>
                <w:b/>
                <w:bCs/>
                <w:sz w:val="18"/>
                <w:szCs w:val="18"/>
              </w:rPr>
            </w:pPr>
          </w:p>
        </w:tc>
        <w:tc>
          <w:tcPr>
            <w:tcW w:w="1008" w:type="dxa"/>
            <w:vAlign w:val="bottom"/>
          </w:tcPr>
          <w:p w14:paraId="4B55EACB" w14:textId="74F5C8B1" w:rsidR="00B82FBF" w:rsidRDefault="00B82FBF" w:rsidP="00C96DF6">
            <w:pPr>
              <w:pStyle w:val="acctfourfigures"/>
              <w:tabs>
                <w:tab w:val="clear" w:pos="765"/>
                <w:tab w:val="decimal" w:pos="792"/>
              </w:tabs>
              <w:ind w:left="-108" w:right="-108"/>
              <w:rPr>
                <w:b/>
                <w:bCs/>
                <w:sz w:val="18"/>
                <w:szCs w:val="18"/>
              </w:rPr>
            </w:pPr>
            <w:r>
              <w:rPr>
                <w:b/>
                <w:bCs/>
                <w:sz w:val="18"/>
                <w:szCs w:val="18"/>
              </w:rPr>
              <w:t>3,658,422</w:t>
            </w:r>
          </w:p>
        </w:tc>
      </w:tr>
      <w:tr w:rsidR="00213A0C" w:rsidRPr="004A2C7D" w14:paraId="3848974F" w14:textId="77777777" w:rsidTr="00C96DF6">
        <w:trPr>
          <w:trHeight w:val="20"/>
        </w:trPr>
        <w:tc>
          <w:tcPr>
            <w:tcW w:w="2430" w:type="dxa"/>
          </w:tcPr>
          <w:p w14:paraId="64503181" w14:textId="77777777" w:rsidR="00213A0C" w:rsidRPr="004A2C7D" w:rsidRDefault="00213A0C" w:rsidP="002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vAlign w:val="bottom"/>
          </w:tcPr>
          <w:p w14:paraId="73881733" w14:textId="3BE97388" w:rsidR="00213A0C" w:rsidRPr="00213A0C" w:rsidRDefault="00213A0C" w:rsidP="00C96DF6">
            <w:pPr>
              <w:pStyle w:val="acctfourfigures"/>
              <w:tabs>
                <w:tab w:val="clear" w:pos="765"/>
                <w:tab w:val="decimal" w:pos="630"/>
              </w:tabs>
              <w:ind w:left="-108" w:right="-108"/>
              <w:rPr>
                <w:sz w:val="18"/>
                <w:szCs w:val="18"/>
              </w:rPr>
            </w:pPr>
            <w:r w:rsidRPr="00213A0C">
              <w:rPr>
                <w:sz w:val="18"/>
                <w:szCs w:val="18"/>
              </w:rPr>
              <w:t>5,403</w:t>
            </w:r>
          </w:p>
        </w:tc>
        <w:tc>
          <w:tcPr>
            <w:tcW w:w="270" w:type="dxa"/>
            <w:vAlign w:val="bottom"/>
          </w:tcPr>
          <w:p w14:paraId="46EEEA9A"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56AADF26" w14:textId="06020206" w:rsidR="00213A0C" w:rsidRPr="00213A0C" w:rsidRDefault="00213A0C" w:rsidP="00C96DF6">
            <w:pPr>
              <w:pStyle w:val="acctfourfigures"/>
              <w:tabs>
                <w:tab w:val="clear" w:pos="765"/>
                <w:tab w:val="decimal" w:pos="880"/>
              </w:tabs>
              <w:ind w:left="-108" w:right="-108"/>
              <w:rPr>
                <w:sz w:val="18"/>
                <w:szCs w:val="18"/>
              </w:rPr>
            </w:pPr>
            <w:r w:rsidRPr="00213A0C">
              <w:rPr>
                <w:sz w:val="18"/>
                <w:szCs w:val="18"/>
              </w:rPr>
              <w:t>2,516</w:t>
            </w:r>
          </w:p>
        </w:tc>
        <w:tc>
          <w:tcPr>
            <w:tcW w:w="236" w:type="dxa"/>
            <w:vAlign w:val="bottom"/>
          </w:tcPr>
          <w:p w14:paraId="743FA066"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7F962F6" w14:textId="16145CF3" w:rsidR="00213A0C" w:rsidRPr="00213A0C" w:rsidRDefault="00213A0C" w:rsidP="00C96DF6">
            <w:pPr>
              <w:pStyle w:val="acctfourfigures"/>
              <w:tabs>
                <w:tab w:val="clear" w:pos="765"/>
                <w:tab w:val="decimal" w:pos="792"/>
              </w:tabs>
              <w:ind w:left="-108" w:right="-108"/>
              <w:rPr>
                <w:sz w:val="18"/>
                <w:szCs w:val="18"/>
                <w:lang w:val="en-US" w:bidi="th-TH"/>
              </w:rPr>
            </w:pPr>
            <w:r w:rsidRPr="00213A0C">
              <w:rPr>
                <w:sz w:val="18"/>
                <w:szCs w:val="18"/>
              </w:rPr>
              <w:t>472</w:t>
            </w:r>
          </w:p>
        </w:tc>
        <w:tc>
          <w:tcPr>
            <w:tcW w:w="236" w:type="dxa"/>
            <w:vAlign w:val="bottom"/>
          </w:tcPr>
          <w:p w14:paraId="45566596"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E840CC0" w14:textId="263E95AB" w:rsidR="00213A0C" w:rsidRPr="00213A0C" w:rsidRDefault="00213A0C" w:rsidP="00C96DF6">
            <w:pPr>
              <w:pStyle w:val="acctfourfigures"/>
              <w:tabs>
                <w:tab w:val="clear" w:pos="765"/>
                <w:tab w:val="decimal" w:pos="788"/>
              </w:tabs>
              <w:ind w:left="-108" w:right="-108"/>
              <w:rPr>
                <w:sz w:val="18"/>
                <w:szCs w:val="18"/>
              </w:rPr>
            </w:pPr>
            <w:r w:rsidRPr="00213A0C">
              <w:rPr>
                <w:sz w:val="18"/>
                <w:szCs w:val="18"/>
              </w:rPr>
              <w:t>487</w:t>
            </w:r>
          </w:p>
        </w:tc>
        <w:tc>
          <w:tcPr>
            <w:tcW w:w="236" w:type="dxa"/>
            <w:vAlign w:val="bottom"/>
          </w:tcPr>
          <w:p w14:paraId="4AE9F2BF"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C1270CB" w14:textId="4A008E39"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2,851</w:t>
            </w:r>
          </w:p>
        </w:tc>
        <w:tc>
          <w:tcPr>
            <w:tcW w:w="236" w:type="dxa"/>
            <w:vAlign w:val="bottom"/>
          </w:tcPr>
          <w:p w14:paraId="3A7DC256"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59525A0" w14:textId="125CF707"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3,090</w:t>
            </w:r>
          </w:p>
        </w:tc>
        <w:tc>
          <w:tcPr>
            <w:tcW w:w="236" w:type="dxa"/>
            <w:vAlign w:val="bottom"/>
          </w:tcPr>
          <w:p w14:paraId="45D1306F"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53BECD7" w14:textId="137D849D"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7,727</w:t>
            </w:r>
          </w:p>
        </w:tc>
        <w:tc>
          <w:tcPr>
            <w:tcW w:w="236" w:type="dxa"/>
            <w:vAlign w:val="bottom"/>
          </w:tcPr>
          <w:p w14:paraId="66F9B7C3"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50BB4DF" w14:textId="51552FEF"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1,124</w:t>
            </w:r>
          </w:p>
        </w:tc>
        <w:tc>
          <w:tcPr>
            <w:tcW w:w="236" w:type="dxa"/>
            <w:vAlign w:val="bottom"/>
          </w:tcPr>
          <w:p w14:paraId="7D267A3E"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82C954F" w14:textId="4C1CC6CE" w:rsidR="00213A0C" w:rsidRPr="00213A0C" w:rsidRDefault="00213A0C" w:rsidP="00C96DF6">
            <w:pPr>
              <w:pStyle w:val="acctfourfigures"/>
              <w:tabs>
                <w:tab w:val="clear" w:pos="765"/>
                <w:tab w:val="decimal" w:pos="792"/>
              </w:tabs>
              <w:ind w:right="-108"/>
              <w:rPr>
                <w:sz w:val="18"/>
                <w:szCs w:val="18"/>
                <w:lang w:val="en-US" w:bidi="th-TH"/>
              </w:rPr>
            </w:pPr>
            <w:r w:rsidRPr="00213A0C">
              <w:rPr>
                <w:sz w:val="18"/>
                <w:szCs w:val="18"/>
              </w:rPr>
              <w:t>157,895</w:t>
            </w:r>
          </w:p>
        </w:tc>
        <w:tc>
          <w:tcPr>
            <w:tcW w:w="236" w:type="dxa"/>
            <w:vAlign w:val="bottom"/>
          </w:tcPr>
          <w:p w14:paraId="7168CA0B" w14:textId="77777777" w:rsidR="00213A0C" w:rsidRPr="00213A0C" w:rsidRDefault="00213A0C" w:rsidP="00C96DF6">
            <w:pPr>
              <w:pStyle w:val="acctfourfigures"/>
              <w:tabs>
                <w:tab w:val="clear" w:pos="765"/>
                <w:tab w:val="decimal" w:pos="736"/>
              </w:tabs>
              <w:rPr>
                <w:sz w:val="18"/>
                <w:szCs w:val="18"/>
              </w:rPr>
            </w:pPr>
          </w:p>
        </w:tc>
        <w:tc>
          <w:tcPr>
            <w:tcW w:w="1008" w:type="dxa"/>
            <w:vAlign w:val="bottom"/>
          </w:tcPr>
          <w:p w14:paraId="5C1BF9BC" w14:textId="0703A4A8"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181,565</w:t>
            </w:r>
          </w:p>
        </w:tc>
      </w:tr>
      <w:tr w:rsidR="00213A0C" w:rsidRPr="004A2C7D" w14:paraId="60A12A54" w14:textId="77777777" w:rsidTr="00C96DF6">
        <w:trPr>
          <w:trHeight w:val="20"/>
        </w:trPr>
        <w:tc>
          <w:tcPr>
            <w:tcW w:w="2430" w:type="dxa"/>
          </w:tcPr>
          <w:p w14:paraId="53E18EC2" w14:textId="77777777" w:rsidR="00213A0C" w:rsidRPr="004A2C7D" w:rsidRDefault="00213A0C" w:rsidP="002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vAlign w:val="bottom"/>
          </w:tcPr>
          <w:p w14:paraId="0F2E993F" w14:textId="67F97CAF" w:rsidR="00213A0C" w:rsidRPr="00213A0C" w:rsidRDefault="00213A0C" w:rsidP="00C96DF6">
            <w:pPr>
              <w:pStyle w:val="acctfourfigures"/>
              <w:tabs>
                <w:tab w:val="clear" w:pos="765"/>
                <w:tab w:val="decimal" w:pos="630"/>
              </w:tabs>
              <w:ind w:left="-108" w:right="-108"/>
              <w:rPr>
                <w:sz w:val="18"/>
                <w:szCs w:val="18"/>
              </w:rPr>
            </w:pPr>
            <w:r w:rsidRPr="00213A0C">
              <w:rPr>
                <w:sz w:val="18"/>
                <w:szCs w:val="18"/>
              </w:rPr>
              <w:t>-</w:t>
            </w:r>
          </w:p>
        </w:tc>
        <w:tc>
          <w:tcPr>
            <w:tcW w:w="270" w:type="dxa"/>
            <w:vAlign w:val="bottom"/>
          </w:tcPr>
          <w:p w14:paraId="09B9C787"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37283E04" w14:textId="69312CAC" w:rsidR="00213A0C" w:rsidRPr="00213A0C" w:rsidRDefault="00213A0C" w:rsidP="00C96DF6">
            <w:pPr>
              <w:pStyle w:val="acctfourfigures"/>
              <w:tabs>
                <w:tab w:val="clear" w:pos="765"/>
                <w:tab w:val="decimal" w:pos="880"/>
              </w:tabs>
              <w:ind w:left="-108" w:right="-108"/>
              <w:rPr>
                <w:sz w:val="18"/>
                <w:szCs w:val="18"/>
              </w:rPr>
            </w:pPr>
            <w:r w:rsidRPr="00213A0C">
              <w:rPr>
                <w:sz w:val="18"/>
                <w:szCs w:val="18"/>
              </w:rPr>
              <w:t>38,379</w:t>
            </w:r>
          </w:p>
        </w:tc>
        <w:tc>
          <w:tcPr>
            <w:tcW w:w="236" w:type="dxa"/>
            <w:vAlign w:val="bottom"/>
          </w:tcPr>
          <w:p w14:paraId="1DDFED3B"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29CB8BE" w14:textId="1E8BC04B" w:rsidR="00213A0C" w:rsidRPr="00213A0C" w:rsidRDefault="00213A0C" w:rsidP="00C96DF6">
            <w:pPr>
              <w:pStyle w:val="acctfourfigures"/>
              <w:tabs>
                <w:tab w:val="clear" w:pos="765"/>
                <w:tab w:val="decimal" w:pos="788"/>
              </w:tabs>
              <w:ind w:left="-108" w:right="-108"/>
              <w:rPr>
                <w:sz w:val="18"/>
                <w:szCs w:val="18"/>
                <w:lang w:val="en-US" w:bidi="th-TH"/>
              </w:rPr>
            </w:pPr>
            <w:r w:rsidRPr="00213A0C">
              <w:rPr>
                <w:sz w:val="18"/>
                <w:szCs w:val="18"/>
              </w:rPr>
              <w:t>6,353</w:t>
            </w:r>
          </w:p>
        </w:tc>
        <w:tc>
          <w:tcPr>
            <w:tcW w:w="236" w:type="dxa"/>
            <w:vAlign w:val="bottom"/>
          </w:tcPr>
          <w:p w14:paraId="41680F5D"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022416B" w14:textId="725CAFBF"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2,571</w:t>
            </w:r>
          </w:p>
        </w:tc>
        <w:tc>
          <w:tcPr>
            <w:tcW w:w="236" w:type="dxa"/>
            <w:vAlign w:val="bottom"/>
          </w:tcPr>
          <w:p w14:paraId="4D348F85"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7472BF80" w14:textId="68CF1C8F" w:rsidR="00213A0C" w:rsidRPr="00213A0C" w:rsidRDefault="00213A0C" w:rsidP="00E14185">
            <w:pPr>
              <w:pStyle w:val="acctfourfigures"/>
              <w:tabs>
                <w:tab w:val="clear" w:pos="765"/>
                <w:tab w:val="decimal" w:pos="792"/>
              </w:tabs>
              <w:ind w:left="-108" w:right="-108"/>
              <w:rPr>
                <w:sz w:val="18"/>
                <w:szCs w:val="18"/>
              </w:rPr>
            </w:pPr>
            <w:r w:rsidRPr="00213A0C">
              <w:rPr>
                <w:sz w:val="18"/>
                <w:szCs w:val="18"/>
              </w:rPr>
              <w:t>69,930</w:t>
            </w:r>
          </w:p>
        </w:tc>
        <w:tc>
          <w:tcPr>
            <w:tcW w:w="236" w:type="dxa"/>
            <w:vAlign w:val="bottom"/>
          </w:tcPr>
          <w:p w14:paraId="712977B3"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EE204F0" w14:textId="6C87829F"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3,142</w:t>
            </w:r>
          </w:p>
        </w:tc>
        <w:tc>
          <w:tcPr>
            <w:tcW w:w="236" w:type="dxa"/>
            <w:vAlign w:val="bottom"/>
          </w:tcPr>
          <w:p w14:paraId="1FE44F38"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4BFDDA1" w14:textId="25AB0473" w:rsidR="00213A0C" w:rsidRPr="00213A0C" w:rsidRDefault="00213A0C" w:rsidP="00C96DF6">
            <w:pPr>
              <w:pStyle w:val="acctfourfigures"/>
              <w:tabs>
                <w:tab w:val="clear" w:pos="765"/>
                <w:tab w:val="decimal" w:pos="788"/>
              </w:tabs>
              <w:ind w:left="-108" w:right="-108"/>
              <w:rPr>
                <w:sz w:val="18"/>
                <w:szCs w:val="18"/>
              </w:rPr>
            </w:pPr>
            <w:r w:rsidRPr="00213A0C">
              <w:rPr>
                <w:sz w:val="18"/>
                <w:szCs w:val="18"/>
              </w:rPr>
              <w:t>7,570</w:t>
            </w:r>
          </w:p>
        </w:tc>
        <w:tc>
          <w:tcPr>
            <w:tcW w:w="236" w:type="dxa"/>
            <w:vAlign w:val="bottom"/>
          </w:tcPr>
          <w:p w14:paraId="1FA62B81"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4DFA850" w14:textId="2CD67ED4" w:rsidR="00213A0C" w:rsidRPr="00213A0C" w:rsidRDefault="00213A0C" w:rsidP="00C96DF6">
            <w:pPr>
              <w:pStyle w:val="acctfourfigures"/>
              <w:tabs>
                <w:tab w:val="clear" w:pos="765"/>
                <w:tab w:val="decimal" w:pos="788"/>
              </w:tabs>
              <w:ind w:left="-108" w:right="-108"/>
              <w:rPr>
                <w:sz w:val="18"/>
                <w:szCs w:val="18"/>
              </w:rPr>
            </w:pPr>
            <w:r w:rsidRPr="00213A0C">
              <w:rPr>
                <w:sz w:val="18"/>
                <w:szCs w:val="18"/>
              </w:rPr>
              <w:t>-</w:t>
            </w:r>
          </w:p>
        </w:tc>
        <w:tc>
          <w:tcPr>
            <w:tcW w:w="236" w:type="dxa"/>
            <w:vAlign w:val="bottom"/>
          </w:tcPr>
          <w:p w14:paraId="5348E498"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E768BC3" w14:textId="3BCC56B2"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(127,945)</w:t>
            </w:r>
          </w:p>
        </w:tc>
        <w:tc>
          <w:tcPr>
            <w:tcW w:w="236" w:type="dxa"/>
            <w:vAlign w:val="bottom"/>
          </w:tcPr>
          <w:p w14:paraId="14DC8AF0" w14:textId="77777777" w:rsidR="00213A0C" w:rsidRPr="00213A0C" w:rsidRDefault="00213A0C" w:rsidP="00C96DF6">
            <w:pPr>
              <w:pStyle w:val="acctfourfigures"/>
              <w:tabs>
                <w:tab w:val="clear" w:pos="765"/>
                <w:tab w:val="decimal" w:pos="736"/>
              </w:tabs>
              <w:ind w:left="-108"/>
              <w:rPr>
                <w:sz w:val="18"/>
                <w:szCs w:val="18"/>
              </w:rPr>
            </w:pPr>
          </w:p>
        </w:tc>
        <w:tc>
          <w:tcPr>
            <w:tcW w:w="1008" w:type="dxa"/>
            <w:vAlign w:val="bottom"/>
          </w:tcPr>
          <w:p w14:paraId="6BCADD85" w14:textId="2926AFAD" w:rsidR="00213A0C" w:rsidRPr="00213A0C" w:rsidRDefault="00213A0C" w:rsidP="00C96DF6">
            <w:pPr>
              <w:pStyle w:val="acctfourfigures"/>
              <w:tabs>
                <w:tab w:val="clear" w:pos="765"/>
                <w:tab w:val="decimal" w:pos="788"/>
              </w:tabs>
              <w:ind w:left="-108" w:right="-108"/>
              <w:rPr>
                <w:sz w:val="18"/>
                <w:szCs w:val="18"/>
              </w:rPr>
            </w:pPr>
            <w:r w:rsidRPr="00213A0C">
              <w:rPr>
                <w:sz w:val="18"/>
                <w:szCs w:val="18"/>
              </w:rPr>
              <w:t>-</w:t>
            </w:r>
          </w:p>
        </w:tc>
      </w:tr>
      <w:tr w:rsidR="00B82FBF" w:rsidRPr="004A2C7D" w14:paraId="4B860AA8" w14:textId="77777777" w:rsidTr="00C96DF6">
        <w:trPr>
          <w:trHeight w:val="20"/>
        </w:trPr>
        <w:tc>
          <w:tcPr>
            <w:tcW w:w="2430" w:type="dxa"/>
          </w:tcPr>
          <w:p w14:paraId="21E1D1D4"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10" w:type="dxa"/>
            <w:vAlign w:val="bottom"/>
          </w:tcPr>
          <w:p w14:paraId="6F3B6869" w14:textId="5B696553" w:rsidR="00B82FBF" w:rsidRPr="00213A0C" w:rsidRDefault="00B82FBF" w:rsidP="00C96DF6">
            <w:pPr>
              <w:pStyle w:val="acctfourfigures"/>
              <w:tabs>
                <w:tab w:val="clear" w:pos="765"/>
                <w:tab w:val="decimal" w:pos="630"/>
              </w:tabs>
              <w:ind w:left="-108" w:right="-108"/>
              <w:rPr>
                <w:sz w:val="18"/>
                <w:szCs w:val="18"/>
              </w:rPr>
            </w:pPr>
          </w:p>
        </w:tc>
        <w:tc>
          <w:tcPr>
            <w:tcW w:w="270" w:type="dxa"/>
            <w:vAlign w:val="bottom"/>
          </w:tcPr>
          <w:p w14:paraId="55217F67" w14:textId="77777777" w:rsidR="00B82FBF" w:rsidRPr="00213A0C"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0121649E" w14:textId="7B2FDD3E" w:rsidR="00B82FBF" w:rsidRPr="00213A0C" w:rsidRDefault="00B82FBF" w:rsidP="00C96DF6">
            <w:pPr>
              <w:pStyle w:val="acctfourfigures"/>
              <w:tabs>
                <w:tab w:val="clear" w:pos="765"/>
                <w:tab w:val="decimal" w:pos="880"/>
              </w:tabs>
              <w:ind w:left="-108" w:right="-108"/>
              <w:rPr>
                <w:sz w:val="18"/>
                <w:szCs w:val="18"/>
              </w:rPr>
            </w:pPr>
          </w:p>
        </w:tc>
        <w:tc>
          <w:tcPr>
            <w:tcW w:w="236" w:type="dxa"/>
            <w:vAlign w:val="bottom"/>
          </w:tcPr>
          <w:p w14:paraId="791DBED6" w14:textId="77777777" w:rsidR="00B82FBF" w:rsidRPr="00213A0C"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52F15DA" w14:textId="2E3D27E2" w:rsidR="00B82FBF" w:rsidRPr="00213A0C" w:rsidRDefault="00B82FBF" w:rsidP="00C96DF6">
            <w:pPr>
              <w:pStyle w:val="acctfourfigures"/>
              <w:tabs>
                <w:tab w:val="clear" w:pos="765"/>
                <w:tab w:val="decimal" w:pos="788"/>
              </w:tabs>
              <w:ind w:left="-108" w:right="-108"/>
              <w:rPr>
                <w:sz w:val="18"/>
                <w:szCs w:val="18"/>
                <w:lang w:val="en-US" w:bidi="th-TH"/>
              </w:rPr>
            </w:pPr>
          </w:p>
        </w:tc>
        <w:tc>
          <w:tcPr>
            <w:tcW w:w="236" w:type="dxa"/>
            <w:vAlign w:val="bottom"/>
          </w:tcPr>
          <w:p w14:paraId="7A65FFD1" w14:textId="77777777" w:rsidR="00B82FBF" w:rsidRPr="00213A0C"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613FAE6" w14:textId="7B595C76" w:rsidR="00B82FBF" w:rsidRPr="00213A0C" w:rsidRDefault="00B82FBF" w:rsidP="00C96DF6">
            <w:pPr>
              <w:pStyle w:val="acctfourfigures"/>
              <w:tabs>
                <w:tab w:val="clear" w:pos="765"/>
                <w:tab w:val="decimal" w:pos="792"/>
              </w:tabs>
              <w:ind w:left="-108" w:right="-108"/>
              <w:rPr>
                <w:sz w:val="18"/>
                <w:szCs w:val="18"/>
              </w:rPr>
            </w:pPr>
          </w:p>
        </w:tc>
        <w:tc>
          <w:tcPr>
            <w:tcW w:w="236" w:type="dxa"/>
            <w:vAlign w:val="bottom"/>
          </w:tcPr>
          <w:p w14:paraId="378D1AB4" w14:textId="77777777" w:rsidR="00B82FBF" w:rsidRPr="00213A0C"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3B463A5E" w14:textId="58169FDC" w:rsidR="00B82FBF" w:rsidRPr="00213A0C" w:rsidRDefault="00B82FBF" w:rsidP="004B2E26">
            <w:pPr>
              <w:pStyle w:val="acctfourfigures"/>
              <w:tabs>
                <w:tab w:val="clear" w:pos="765"/>
                <w:tab w:val="decimal" w:pos="792"/>
              </w:tabs>
              <w:ind w:left="-108" w:right="-108"/>
              <w:rPr>
                <w:sz w:val="18"/>
                <w:szCs w:val="18"/>
              </w:rPr>
            </w:pPr>
          </w:p>
        </w:tc>
        <w:tc>
          <w:tcPr>
            <w:tcW w:w="236" w:type="dxa"/>
            <w:vAlign w:val="bottom"/>
          </w:tcPr>
          <w:p w14:paraId="1039ECDC" w14:textId="77777777" w:rsidR="00B82FBF" w:rsidRPr="00213A0C"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9407D0E" w14:textId="304176F0" w:rsidR="00B82FBF" w:rsidRPr="00213A0C" w:rsidRDefault="00B82FBF" w:rsidP="00C96DF6">
            <w:pPr>
              <w:pStyle w:val="acctfourfigures"/>
              <w:tabs>
                <w:tab w:val="clear" w:pos="765"/>
                <w:tab w:val="decimal" w:pos="792"/>
              </w:tabs>
              <w:ind w:left="-108" w:right="-108"/>
              <w:rPr>
                <w:sz w:val="18"/>
                <w:szCs w:val="18"/>
              </w:rPr>
            </w:pPr>
          </w:p>
        </w:tc>
        <w:tc>
          <w:tcPr>
            <w:tcW w:w="236" w:type="dxa"/>
            <w:vAlign w:val="bottom"/>
          </w:tcPr>
          <w:p w14:paraId="5A0A405A" w14:textId="77777777" w:rsidR="00B82FBF" w:rsidRPr="00213A0C"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653945C" w14:textId="6A8CA276" w:rsidR="00B82FBF" w:rsidRPr="00213A0C" w:rsidRDefault="00B82FBF" w:rsidP="00C96DF6">
            <w:pPr>
              <w:pStyle w:val="acctfourfigures"/>
              <w:tabs>
                <w:tab w:val="clear" w:pos="765"/>
                <w:tab w:val="decimal" w:pos="788"/>
              </w:tabs>
              <w:ind w:left="-108" w:right="-108"/>
              <w:rPr>
                <w:sz w:val="18"/>
                <w:szCs w:val="18"/>
              </w:rPr>
            </w:pPr>
          </w:p>
        </w:tc>
        <w:tc>
          <w:tcPr>
            <w:tcW w:w="236" w:type="dxa"/>
            <w:vAlign w:val="bottom"/>
          </w:tcPr>
          <w:p w14:paraId="5F6F7B31" w14:textId="77777777" w:rsidR="00B82FBF" w:rsidRPr="00213A0C"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2D5E49C" w14:textId="5552F4F8" w:rsidR="00B82FBF" w:rsidRPr="00213A0C" w:rsidRDefault="00B82FBF" w:rsidP="00C96DF6">
            <w:pPr>
              <w:pStyle w:val="acctfourfigures"/>
              <w:tabs>
                <w:tab w:val="clear" w:pos="765"/>
                <w:tab w:val="decimal" w:pos="788"/>
              </w:tabs>
              <w:ind w:left="-108" w:right="-108"/>
              <w:rPr>
                <w:sz w:val="18"/>
                <w:szCs w:val="18"/>
              </w:rPr>
            </w:pPr>
          </w:p>
        </w:tc>
        <w:tc>
          <w:tcPr>
            <w:tcW w:w="236" w:type="dxa"/>
            <w:vAlign w:val="bottom"/>
          </w:tcPr>
          <w:p w14:paraId="72B01E65" w14:textId="77777777" w:rsidR="00B82FBF" w:rsidRPr="00213A0C"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98AEDD8" w14:textId="476A5530" w:rsidR="00B82FBF" w:rsidRPr="00213A0C" w:rsidRDefault="00B82FBF" w:rsidP="00C96DF6">
            <w:pPr>
              <w:pStyle w:val="acctfourfigures"/>
              <w:tabs>
                <w:tab w:val="clear" w:pos="765"/>
                <w:tab w:val="decimal" w:pos="792"/>
              </w:tabs>
              <w:ind w:left="-108" w:right="-108"/>
              <w:rPr>
                <w:sz w:val="18"/>
                <w:szCs w:val="18"/>
              </w:rPr>
            </w:pPr>
          </w:p>
        </w:tc>
        <w:tc>
          <w:tcPr>
            <w:tcW w:w="236" w:type="dxa"/>
            <w:vAlign w:val="bottom"/>
          </w:tcPr>
          <w:p w14:paraId="11D359B4" w14:textId="77777777" w:rsidR="00B82FBF" w:rsidRPr="00213A0C" w:rsidRDefault="00B82FBF" w:rsidP="00C96DF6">
            <w:pPr>
              <w:pStyle w:val="acctfourfigures"/>
              <w:tabs>
                <w:tab w:val="clear" w:pos="765"/>
                <w:tab w:val="decimal" w:pos="736"/>
              </w:tabs>
              <w:ind w:left="-108"/>
              <w:rPr>
                <w:sz w:val="18"/>
                <w:szCs w:val="18"/>
              </w:rPr>
            </w:pPr>
          </w:p>
        </w:tc>
        <w:tc>
          <w:tcPr>
            <w:tcW w:w="1008" w:type="dxa"/>
            <w:vAlign w:val="bottom"/>
          </w:tcPr>
          <w:p w14:paraId="742506E2" w14:textId="5508A337" w:rsidR="00B82FBF" w:rsidRPr="00213A0C" w:rsidRDefault="00B82FBF" w:rsidP="00C96DF6">
            <w:pPr>
              <w:pStyle w:val="acctfourfigures"/>
              <w:tabs>
                <w:tab w:val="clear" w:pos="765"/>
                <w:tab w:val="decimal" w:pos="788"/>
              </w:tabs>
              <w:ind w:left="-108" w:right="-108"/>
              <w:rPr>
                <w:sz w:val="18"/>
                <w:szCs w:val="18"/>
              </w:rPr>
            </w:pPr>
          </w:p>
        </w:tc>
      </w:tr>
      <w:tr w:rsidR="00213A0C" w:rsidRPr="004A2C7D" w14:paraId="26A8FFBC" w14:textId="77777777" w:rsidTr="00C96DF6">
        <w:trPr>
          <w:trHeight w:val="53"/>
        </w:trPr>
        <w:tc>
          <w:tcPr>
            <w:tcW w:w="2430" w:type="dxa"/>
          </w:tcPr>
          <w:p w14:paraId="7053A0ED" w14:textId="73704FEB" w:rsidR="00213A0C" w:rsidRPr="004A2C7D" w:rsidRDefault="00213A0C" w:rsidP="002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Pr>
                <w:rFonts w:ascii="Times New Roman" w:hAnsi="Times New Roman" w:cs="Times New Roman"/>
              </w:rPr>
              <w:t xml:space="preserve">   assets</w:t>
            </w:r>
          </w:p>
        </w:tc>
        <w:tc>
          <w:tcPr>
            <w:tcW w:w="810" w:type="dxa"/>
            <w:vAlign w:val="bottom"/>
          </w:tcPr>
          <w:p w14:paraId="53519264" w14:textId="0F45FC7F" w:rsidR="00213A0C" w:rsidRPr="00213A0C" w:rsidRDefault="00213A0C" w:rsidP="00C96DF6">
            <w:pPr>
              <w:pStyle w:val="acctfourfigures"/>
              <w:tabs>
                <w:tab w:val="clear" w:pos="765"/>
                <w:tab w:val="decimal" w:pos="630"/>
              </w:tabs>
              <w:ind w:left="-108" w:right="-108"/>
              <w:rPr>
                <w:sz w:val="18"/>
                <w:szCs w:val="18"/>
                <w:lang w:val="en-US"/>
              </w:rPr>
            </w:pPr>
            <w:r w:rsidRPr="00213A0C">
              <w:rPr>
                <w:sz w:val="18"/>
                <w:szCs w:val="18"/>
              </w:rPr>
              <w:t>-</w:t>
            </w:r>
          </w:p>
        </w:tc>
        <w:tc>
          <w:tcPr>
            <w:tcW w:w="270" w:type="dxa"/>
            <w:vAlign w:val="bottom"/>
          </w:tcPr>
          <w:p w14:paraId="7B69EE8D"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29F18A77" w14:textId="0AF45AF3" w:rsidR="00213A0C" w:rsidRPr="00213A0C" w:rsidRDefault="00213A0C" w:rsidP="00C96DF6">
            <w:pPr>
              <w:pStyle w:val="acctfourfigures"/>
              <w:tabs>
                <w:tab w:val="clear" w:pos="765"/>
                <w:tab w:val="decimal" w:pos="880"/>
              </w:tabs>
              <w:ind w:left="-108" w:right="-108"/>
              <w:rPr>
                <w:sz w:val="18"/>
                <w:szCs w:val="18"/>
              </w:rPr>
            </w:pPr>
            <w:r w:rsidRPr="00213A0C">
              <w:rPr>
                <w:sz w:val="18"/>
                <w:szCs w:val="18"/>
              </w:rPr>
              <w:t>-</w:t>
            </w:r>
          </w:p>
        </w:tc>
        <w:tc>
          <w:tcPr>
            <w:tcW w:w="236" w:type="dxa"/>
            <w:vAlign w:val="bottom"/>
          </w:tcPr>
          <w:p w14:paraId="3259B8CB"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7131B1D" w14:textId="5B51C257" w:rsidR="00213A0C" w:rsidRPr="00213A0C" w:rsidRDefault="00213A0C" w:rsidP="00C96DF6">
            <w:pPr>
              <w:pStyle w:val="acctfourfigures"/>
              <w:tabs>
                <w:tab w:val="clear" w:pos="765"/>
                <w:tab w:val="decimal" w:pos="788"/>
              </w:tabs>
              <w:ind w:left="-108" w:right="-108"/>
              <w:rPr>
                <w:sz w:val="18"/>
                <w:szCs w:val="18"/>
                <w:lang w:val="en-US" w:bidi="th-TH"/>
              </w:rPr>
            </w:pPr>
            <w:r w:rsidRPr="00213A0C">
              <w:rPr>
                <w:sz w:val="18"/>
                <w:szCs w:val="18"/>
              </w:rPr>
              <w:t>-</w:t>
            </w:r>
          </w:p>
        </w:tc>
        <w:tc>
          <w:tcPr>
            <w:tcW w:w="236" w:type="dxa"/>
            <w:vAlign w:val="bottom"/>
          </w:tcPr>
          <w:p w14:paraId="7303F96E"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A84DF41" w14:textId="6A9967EF"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w:t>
            </w:r>
          </w:p>
        </w:tc>
        <w:tc>
          <w:tcPr>
            <w:tcW w:w="236" w:type="dxa"/>
            <w:vAlign w:val="bottom"/>
          </w:tcPr>
          <w:p w14:paraId="5675A8D6"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7ADB0D0E" w14:textId="1A351DFC" w:rsidR="00213A0C" w:rsidRPr="00213A0C" w:rsidRDefault="00213A0C" w:rsidP="004B2E26">
            <w:pPr>
              <w:pStyle w:val="acctfourfigures"/>
              <w:tabs>
                <w:tab w:val="clear" w:pos="765"/>
                <w:tab w:val="decimal" w:pos="792"/>
              </w:tabs>
              <w:ind w:left="-108" w:right="-108"/>
              <w:rPr>
                <w:sz w:val="18"/>
                <w:szCs w:val="18"/>
              </w:rPr>
            </w:pPr>
            <w:r w:rsidRPr="00213A0C">
              <w:rPr>
                <w:sz w:val="18"/>
                <w:szCs w:val="18"/>
              </w:rPr>
              <w:t>-</w:t>
            </w:r>
          </w:p>
        </w:tc>
        <w:tc>
          <w:tcPr>
            <w:tcW w:w="236" w:type="dxa"/>
            <w:vAlign w:val="bottom"/>
          </w:tcPr>
          <w:p w14:paraId="4090C0D5"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C4270D7" w14:textId="02CBFE14"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w:t>
            </w:r>
          </w:p>
        </w:tc>
        <w:tc>
          <w:tcPr>
            <w:tcW w:w="236" w:type="dxa"/>
            <w:vAlign w:val="bottom"/>
          </w:tcPr>
          <w:p w14:paraId="6BEFAA31"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460FB95" w14:textId="66DEFB36" w:rsidR="00213A0C" w:rsidRPr="00213A0C" w:rsidRDefault="00213A0C" w:rsidP="00C96DF6">
            <w:pPr>
              <w:pStyle w:val="acctfourfigures"/>
              <w:tabs>
                <w:tab w:val="clear" w:pos="765"/>
                <w:tab w:val="decimal" w:pos="788"/>
              </w:tabs>
              <w:ind w:left="-108" w:right="-108"/>
              <w:rPr>
                <w:sz w:val="18"/>
                <w:szCs w:val="18"/>
              </w:rPr>
            </w:pPr>
            <w:r w:rsidRPr="00213A0C">
              <w:rPr>
                <w:sz w:val="18"/>
                <w:szCs w:val="18"/>
              </w:rPr>
              <w:t>-</w:t>
            </w:r>
          </w:p>
        </w:tc>
        <w:tc>
          <w:tcPr>
            <w:tcW w:w="236" w:type="dxa"/>
            <w:vAlign w:val="bottom"/>
          </w:tcPr>
          <w:p w14:paraId="77A05E9D"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E5AA4EB" w14:textId="13583E6F" w:rsidR="00213A0C" w:rsidRPr="00213A0C" w:rsidRDefault="00213A0C" w:rsidP="00C96DF6">
            <w:pPr>
              <w:pStyle w:val="acctfourfigures"/>
              <w:tabs>
                <w:tab w:val="clear" w:pos="765"/>
                <w:tab w:val="decimal" w:pos="788"/>
              </w:tabs>
              <w:ind w:right="-108"/>
              <w:rPr>
                <w:sz w:val="18"/>
                <w:szCs w:val="18"/>
              </w:rPr>
            </w:pPr>
            <w:r w:rsidRPr="00213A0C">
              <w:rPr>
                <w:sz w:val="18"/>
                <w:szCs w:val="18"/>
              </w:rPr>
              <w:t>3,969</w:t>
            </w:r>
          </w:p>
        </w:tc>
        <w:tc>
          <w:tcPr>
            <w:tcW w:w="236" w:type="dxa"/>
            <w:vAlign w:val="bottom"/>
          </w:tcPr>
          <w:p w14:paraId="5675BD30"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DE7B0E7" w14:textId="3B5FDD73"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w:t>
            </w:r>
          </w:p>
        </w:tc>
        <w:tc>
          <w:tcPr>
            <w:tcW w:w="236" w:type="dxa"/>
            <w:vAlign w:val="bottom"/>
          </w:tcPr>
          <w:p w14:paraId="3C7A7F49" w14:textId="77777777" w:rsidR="00213A0C" w:rsidRPr="00213A0C" w:rsidRDefault="00213A0C" w:rsidP="00C96DF6">
            <w:pPr>
              <w:pStyle w:val="acctfourfigures"/>
              <w:tabs>
                <w:tab w:val="clear" w:pos="765"/>
                <w:tab w:val="decimal" w:pos="736"/>
              </w:tabs>
              <w:ind w:left="-108"/>
              <w:rPr>
                <w:sz w:val="18"/>
                <w:szCs w:val="18"/>
              </w:rPr>
            </w:pPr>
          </w:p>
        </w:tc>
        <w:tc>
          <w:tcPr>
            <w:tcW w:w="1008" w:type="dxa"/>
            <w:vAlign w:val="bottom"/>
          </w:tcPr>
          <w:p w14:paraId="4271E69D" w14:textId="67BF564C" w:rsidR="00213A0C" w:rsidRPr="00213A0C" w:rsidRDefault="00213A0C" w:rsidP="00C96DF6">
            <w:pPr>
              <w:pStyle w:val="acctfourfigures"/>
              <w:tabs>
                <w:tab w:val="clear" w:pos="765"/>
                <w:tab w:val="decimal" w:pos="788"/>
              </w:tabs>
              <w:ind w:left="-108" w:right="-108"/>
              <w:rPr>
                <w:sz w:val="18"/>
                <w:szCs w:val="18"/>
              </w:rPr>
            </w:pPr>
            <w:r w:rsidRPr="00213A0C">
              <w:rPr>
                <w:sz w:val="18"/>
                <w:szCs w:val="18"/>
              </w:rPr>
              <w:t>3,969</w:t>
            </w:r>
          </w:p>
        </w:tc>
      </w:tr>
      <w:tr w:rsidR="00213A0C" w:rsidRPr="004A2C7D" w14:paraId="02425052" w14:textId="77777777" w:rsidTr="00C96DF6">
        <w:trPr>
          <w:trHeight w:val="80"/>
        </w:trPr>
        <w:tc>
          <w:tcPr>
            <w:tcW w:w="2430" w:type="dxa"/>
            <w:shd w:val="clear" w:color="auto" w:fill="auto"/>
          </w:tcPr>
          <w:p w14:paraId="3C679BF3" w14:textId="77777777" w:rsidR="00213A0C" w:rsidRPr="004A2C7D" w:rsidRDefault="00213A0C" w:rsidP="002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vAlign w:val="bottom"/>
          </w:tcPr>
          <w:p w14:paraId="6DD68C25" w14:textId="325E936D" w:rsidR="00213A0C" w:rsidRPr="00213A0C" w:rsidRDefault="00213A0C" w:rsidP="00C96DF6">
            <w:pPr>
              <w:pStyle w:val="acctfourfigures"/>
              <w:tabs>
                <w:tab w:val="clear" w:pos="765"/>
                <w:tab w:val="decimal" w:pos="630"/>
              </w:tabs>
              <w:ind w:left="-108" w:right="-108"/>
              <w:rPr>
                <w:sz w:val="18"/>
                <w:szCs w:val="18"/>
              </w:rPr>
            </w:pPr>
            <w:r w:rsidRPr="00213A0C">
              <w:rPr>
                <w:sz w:val="18"/>
                <w:szCs w:val="18"/>
              </w:rPr>
              <w:t>-</w:t>
            </w:r>
          </w:p>
        </w:tc>
        <w:tc>
          <w:tcPr>
            <w:tcW w:w="270" w:type="dxa"/>
            <w:vAlign w:val="bottom"/>
          </w:tcPr>
          <w:p w14:paraId="5ACB6399"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47B8BDAC" w14:textId="714A9310" w:rsidR="00213A0C" w:rsidRPr="00213A0C" w:rsidRDefault="00213A0C" w:rsidP="00C96DF6">
            <w:pPr>
              <w:pStyle w:val="acctfourfigures"/>
              <w:tabs>
                <w:tab w:val="clear" w:pos="765"/>
                <w:tab w:val="decimal" w:pos="880"/>
              </w:tabs>
              <w:ind w:left="-108" w:right="-108"/>
              <w:rPr>
                <w:sz w:val="18"/>
                <w:szCs w:val="18"/>
              </w:rPr>
            </w:pPr>
            <w:r w:rsidRPr="00213A0C">
              <w:rPr>
                <w:sz w:val="18"/>
                <w:szCs w:val="18"/>
              </w:rPr>
              <w:t>-</w:t>
            </w:r>
          </w:p>
        </w:tc>
        <w:tc>
          <w:tcPr>
            <w:tcW w:w="236" w:type="dxa"/>
            <w:vAlign w:val="bottom"/>
          </w:tcPr>
          <w:p w14:paraId="15514834"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A4BA8C3" w14:textId="54F8BE2E" w:rsidR="00213A0C" w:rsidRPr="00213A0C" w:rsidRDefault="00213A0C" w:rsidP="00C96DF6">
            <w:pPr>
              <w:pStyle w:val="acctfourfigures"/>
              <w:tabs>
                <w:tab w:val="clear" w:pos="765"/>
                <w:tab w:val="decimal" w:pos="788"/>
              </w:tabs>
              <w:ind w:left="-108" w:right="-108"/>
              <w:rPr>
                <w:sz w:val="18"/>
                <w:szCs w:val="18"/>
                <w:lang w:val="en-US" w:bidi="th-TH"/>
              </w:rPr>
            </w:pPr>
            <w:r w:rsidRPr="00213A0C">
              <w:rPr>
                <w:sz w:val="18"/>
                <w:szCs w:val="18"/>
              </w:rPr>
              <w:t>-</w:t>
            </w:r>
          </w:p>
        </w:tc>
        <w:tc>
          <w:tcPr>
            <w:tcW w:w="236" w:type="dxa"/>
            <w:vAlign w:val="bottom"/>
          </w:tcPr>
          <w:p w14:paraId="739631AE"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3FCCF2E" w14:textId="65A4BDCE" w:rsidR="00213A0C" w:rsidRPr="00213A0C" w:rsidRDefault="00213A0C" w:rsidP="00C96DF6">
            <w:pPr>
              <w:pStyle w:val="acctfourfigures"/>
              <w:tabs>
                <w:tab w:val="clear" w:pos="765"/>
                <w:tab w:val="decimal" w:pos="788"/>
              </w:tabs>
              <w:ind w:left="-108" w:right="-108"/>
              <w:rPr>
                <w:sz w:val="18"/>
                <w:szCs w:val="18"/>
              </w:rPr>
            </w:pPr>
            <w:r w:rsidRPr="00213A0C">
              <w:rPr>
                <w:sz w:val="18"/>
                <w:szCs w:val="18"/>
              </w:rPr>
              <w:t>-</w:t>
            </w:r>
          </w:p>
        </w:tc>
        <w:tc>
          <w:tcPr>
            <w:tcW w:w="236" w:type="dxa"/>
            <w:vAlign w:val="bottom"/>
          </w:tcPr>
          <w:p w14:paraId="74A4F1FF"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6E4BF1E" w14:textId="7C127288" w:rsidR="00213A0C" w:rsidRPr="00213A0C" w:rsidRDefault="00213A0C" w:rsidP="00A4380B">
            <w:pPr>
              <w:pStyle w:val="acctfourfigures"/>
              <w:tabs>
                <w:tab w:val="clear" w:pos="765"/>
                <w:tab w:val="decimal" w:pos="788"/>
              </w:tabs>
              <w:ind w:left="-108" w:right="-108"/>
              <w:rPr>
                <w:sz w:val="18"/>
                <w:szCs w:val="18"/>
              </w:rPr>
            </w:pPr>
            <w:r w:rsidRPr="00213A0C">
              <w:rPr>
                <w:sz w:val="18"/>
                <w:szCs w:val="18"/>
              </w:rPr>
              <w:t>(11,959)</w:t>
            </w:r>
          </w:p>
        </w:tc>
        <w:tc>
          <w:tcPr>
            <w:tcW w:w="236" w:type="dxa"/>
            <w:vAlign w:val="bottom"/>
          </w:tcPr>
          <w:p w14:paraId="4084C8ED"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11CFCA5" w14:textId="6AC0BE6B"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(3,140)</w:t>
            </w:r>
          </w:p>
        </w:tc>
        <w:tc>
          <w:tcPr>
            <w:tcW w:w="236" w:type="dxa"/>
            <w:vAlign w:val="bottom"/>
          </w:tcPr>
          <w:p w14:paraId="101529E6"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6F51BDF" w14:textId="7F56082D"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(1,692)</w:t>
            </w:r>
          </w:p>
        </w:tc>
        <w:tc>
          <w:tcPr>
            <w:tcW w:w="236" w:type="dxa"/>
            <w:vAlign w:val="bottom"/>
          </w:tcPr>
          <w:p w14:paraId="543B0025"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68165E0" w14:textId="2284A979"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(1,834)</w:t>
            </w:r>
          </w:p>
        </w:tc>
        <w:tc>
          <w:tcPr>
            <w:tcW w:w="236" w:type="dxa"/>
            <w:vAlign w:val="bottom"/>
          </w:tcPr>
          <w:p w14:paraId="5D2E4BCB"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41E89AE" w14:textId="56665C00"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w:t>
            </w:r>
          </w:p>
        </w:tc>
        <w:tc>
          <w:tcPr>
            <w:tcW w:w="236" w:type="dxa"/>
            <w:vAlign w:val="bottom"/>
          </w:tcPr>
          <w:p w14:paraId="3294B75F" w14:textId="77777777" w:rsidR="00213A0C" w:rsidRPr="00213A0C" w:rsidRDefault="00213A0C" w:rsidP="00C96DF6">
            <w:pPr>
              <w:pStyle w:val="acctfourfigures"/>
              <w:tabs>
                <w:tab w:val="clear" w:pos="765"/>
                <w:tab w:val="decimal" w:pos="736"/>
              </w:tabs>
              <w:ind w:left="-108"/>
              <w:rPr>
                <w:sz w:val="18"/>
                <w:szCs w:val="18"/>
              </w:rPr>
            </w:pPr>
          </w:p>
        </w:tc>
        <w:tc>
          <w:tcPr>
            <w:tcW w:w="1008" w:type="dxa"/>
            <w:vAlign w:val="bottom"/>
          </w:tcPr>
          <w:p w14:paraId="0E4B8537" w14:textId="2FE44C0F"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(18,625)</w:t>
            </w:r>
          </w:p>
        </w:tc>
      </w:tr>
      <w:tr w:rsidR="00213A0C" w:rsidRPr="004A2C7D" w14:paraId="76394E4E" w14:textId="77777777" w:rsidTr="00C96DF6">
        <w:trPr>
          <w:trHeight w:val="80"/>
        </w:trPr>
        <w:tc>
          <w:tcPr>
            <w:tcW w:w="2430" w:type="dxa"/>
            <w:shd w:val="clear" w:color="auto" w:fill="auto"/>
          </w:tcPr>
          <w:p w14:paraId="2181C88A" w14:textId="1DB40F07" w:rsidR="00213A0C" w:rsidRPr="00213A0C" w:rsidRDefault="00213A0C" w:rsidP="002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213A0C">
              <w:rPr>
                <w:rFonts w:ascii="Times New Roman" w:hAnsi="Times New Roman" w:cs="Times New Roman"/>
              </w:rPr>
              <w:t xml:space="preserve">Decrease from the disposal </w:t>
            </w:r>
          </w:p>
        </w:tc>
        <w:tc>
          <w:tcPr>
            <w:tcW w:w="810" w:type="dxa"/>
            <w:vAlign w:val="bottom"/>
          </w:tcPr>
          <w:p w14:paraId="0AF72410" w14:textId="77777777" w:rsidR="00213A0C" w:rsidRPr="00213A0C" w:rsidRDefault="00213A0C" w:rsidP="00C96DF6">
            <w:pPr>
              <w:pStyle w:val="acctfourfigures"/>
              <w:tabs>
                <w:tab w:val="clear" w:pos="765"/>
                <w:tab w:val="decimal" w:pos="630"/>
              </w:tabs>
              <w:ind w:left="-108" w:right="-108"/>
              <w:rPr>
                <w:sz w:val="18"/>
                <w:szCs w:val="18"/>
              </w:rPr>
            </w:pPr>
          </w:p>
        </w:tc>
        <w:tc>
          <w:tcPr>
            <w:tcW w:w="270" w:type="dxa"/>
            <w:vAlign w:val="bottom"/>
          </w:tcPr>
          <w:p w14:paraId="462F29B1"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1A5F47C4" w14:textId="77777777" w:rsidR="00213A0C" w:rsidRPr="00213A0C" w:rsidRDefault="00213A0C" w:rsidP="00C96DF6">
            <w:pPr>
              <w:pStyle w:val="acctfourfigures"/>
              <w:tabs>
                <w:tab w:val="clear" w:pos="765"/>
                <w:tab w:val="decimal" w:pos="880"/>
              </w:tabs>
              <w:ind w:left="-108" w:right="-108"/>
              <w:rPr>
                <w:sz w:val="18"/>
                <w:szCs w:val="18"/>
              </w:rPr>
            </w:pPr>
          </w:p>
        </w:tc>
        <w:tc>
          <w:tcPr>
            <w:tcW w:w="236" w:type="dxa"/>
            <w:vAlign w:val="bottom"/>
          </w:tcPr>
          <w:p w14:paraId="5450E339"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E29E450" w14:textId="77777777" w:rsidR="00213A0C" w:rsidRPr="00213A0C" w:rsidRDefault="00213A0C" w:rsidP="00C96DF6">
            <w:pPr>
              <w:pStyle w:val="acctfourfigures"/>
              <w:tabs>
                <w:tab w:val="clear" w:pos="765"/>
                <w:tab w:val="decimal" w:pos="788"/>
              </w:tabs>
              <w:ind w:left="-108" w:right="-108"/>
              <w:rPr>
                <w:sz w:val="18"/>
                <w:szCs w:val="18"/>
                <w:lang w:val="en-US" w:bidi="th-TH"/>
              </w:rPr>
            </w:pPr>
          </w:p>
        </w:tc>
        <w:tc>
          <w:tcPr>
            <w:tcW w:w="236" w:type="dxa"/>
            <w:vAlign w:val="bottom"/>
          </w:tcPr>
          <w:p w14:paraId="6828AC66"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B6AAF00" w14:textId="77777777" w:rsidR="00213A0C" w:rsidRPr="00213A0C" w:rsidRDefault="00213A0C" w:rsidP="00C96DF6">
            <w:pPr>
              <w:pStyle w:val="acctfourfigures"/>
              <w:tabs>
                <w:tab w:val="clear" w:pos="765"/>
                <w:tab w:val="decimal" w:pos="788"/>
              </w:tabs>
              <w:ind w:left="-108" w:right="-108"/>
              <w:rPr>
                <w:sz w:val="18"/>
                <w:szCs w:val="18"/>
              </w:rPr>
            </w:pPr>
          </w:p>
        </w:tc>
        <w:tc>
          <w:tcPr>
            <w:tcW w:w="236" w:type="dxa"/>
            <w:vAlign w:val="bottom"/>
          </w:tcPr>
          <w:p w14:paraId="46C88D0F"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6D84E3F" w14:textId="77777777" w:rsidR="00213A0C" w:rsidRPr="00213A0C" w:rsidRDefault="00213A0C" w:rsidP="004B2E26">
            <w:pPr>
              <w:pStyle w:val="acctfourfigures"/>
              <w:tabs>
                <w:tab w:val="clear" w:pos="765"/>
                <w:tab w:val="decimal" w:pos="792"/>
              </w:tabs>
              <w:ind w:left="-108" w:right="-108"/>
              <w:rPr>
                <w:sz w:val="18"/>
                <w:szCs w:val="18"/>
              </w:rPr>
            </w:pPr>
          </w:p>
        </w:tc>
        <w:tc>
          <w:tcPr>
            <w:tcW w:w="236" w:type="dxa"/>
            <w:vAlign w:val="bottom"/>
          </w:tcPr>
          <w:p w14:paraId="033E798B"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EC974E2" w14:textId="77777777" w:rsidR="00213A0C" w:rsidRPr="00213A0C" w:rsidRDefault="00213A0C" w:rsidP="00C96DF6">
            <w:pPr>
              <w:pStyle w:val="acctfourfigures"/>
              <w:tabs>
                <w:tab w:val="clear" w:pos="765"/>
                <w:tab w:val="decimal" w:pos="792"/>
              </w:tabs>
              <w:ind w:left="-108" w:right="-108"/>
              <w:rPr>
                <w:sz w:val="18"/>
                <w:szCs w:val="18"/>
              </w:rPr>
            </w:pPr>
          </w:p>
        </w:tc>
        <w:tc>
          <w:tcPr>
            <w:tcW w:w="236" w:type="dxa"/>
            <w:vAlign w:val="bottom"/>
          </w:tcPr>
          <w:p w14:paraId="6195BC19"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85DEC30" w14:textId="77777777" w:rsidR="00213A0C" w:rsidRPr="00213A0C" w:rsidRDefault="00213A0C" w:rsidP="00C96DF6">
            <w:pPr>
              <w:pStyle w:val="acctfourfigures"/>
              <w:tabs>
                <w:tab w:val="clear" w:pos="765"/>
                <w:tab w:val="decimal" w:pos="792"/>
              </w:tabs>
              <w:ind w:left="-108" w:right="-108"/>
              <w:rPr>
                <w:sz w:val="18"/>
                <w:szCs w:val="18"/>
              </w:rPr>
            </w:pPr>
          </w:p>
        </w:tc>
        <w:tc>
          <w:tcPr>
            <w:tcW w:w="236" w:type="dxa"/>
            <w:vAlign w:val="bottom"/>
          </w:tcPr>
          <w:p w14:paraId="563AD6DC"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A51A591" w14:textId="77777777" w:rsidR="00213A0C" w:rsidRPr="00213A0C" w:rsidRDefault="00213A0C" w:rsidP="00C96DF6">
            <w:pPr>
              <w:pStyle w:val="acctfourfigures"/>
              <w:tabs>
                <w:tab w:val="clear" w:pos="765"/>
                <w:tab w:val="decimal" w:pos="792"/>
              </w:tabs>
              <w:ind w:left="-108" w:right="-108"/>
              <w:rPr>
                <w:sz w:val="18"/>
                <w:szCs w:val="18"/>
              </w:rPr>
            </w:pPr>
          </w:p>
        </w:tc>
        <w:tc>
          <w:tcPr>
            <w:tcW w:w="236" w:type="dxa"/>
            <w:vAlign w:val="bottom"/>
          </w:tcPr>
          <w:p w14:paraId="194977E1"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288C22A" w14:textId="77777777" w:rsidR="00213A0C" w:rsidRPr="00213A0C" w:rsidRDefault="00213A0C" w:rsidP="00C96DF6">
            <w:pPr>
              <w:pStyle w:val="acctfourfigures"/>
              <w:tabs>
                <w:tab w:val="clear" w:pos="765"/>
                <w:tab w:val="decimal" w:pos="792"/>
              </w:tabs>
              <w:ind w:left="-108" w:right="-108"/>
              <w:rPr>
                <w:sz w:val="18"/>
                <w:szCs w:val="18"/>
              </w:rPr>
            </w:pPr>
          </w:p>
        </w:tc>
        <w:tc>
          <w:tcPr>
            <w:tcW w:w="236" w:type="dxa"/>
            <w:vAlign w:val="bottom"/>
          </w:tcPr>
          <w:p w14:paraId="438D8D6A" w14:textId="77777777" w:rsidR="00213A0C" w:rsidRPr="00213A0C" w:rsidRDefault="00213A0C" w:rsidP="00C96DF6">
            <w:pPr>
              <w:pStyle w:val="acctfourfigures"/>
              <w:tabs>
                <w:tab w:val="clear" w:pos="765"/>
                <w:tab w:val="decimal" w:pos="736"/>
              </w:tabs>
              <w:ind w:left="-108"/>
              <w:rPr>
                <w:sz w:val="18"/>
                <w:szCs w:val="18"/>
              </w:rPr>
            </w:pPr>
          </w:p>
        </w:tc>
        <w:tc>
          <w:tcPr>
            <w:tcW w:w="1008" w:type="dxa"/>
            <w:vAlign w:val="bottom"/>
          </w:tcPr>
          <w:p w14:paraId="2876F247" w14:textId="77777777" w:rsidR="00213A0C" w:rsidRPr="00213A0C" w:rsidRDefault="00213A0C" w:rsidP="00C96DF6">
            <w:pPr>
              <w:pStyle w:val="acctfourfigures"/>
              <w:tabs>
                <w:tab w:val="clear" w:pos="765"/>
                <w:tab w:val="decimal" w:pos="792"/>
              </w:tabs>
              <w:ind w:left="-108" w:right="-108"/>
              <w:rPr>
                <w:sz w:val="18"/>
                <w:szCs w:val="18"/>
              </w:rPr>
            </w:pPr>
          </w:p>
        </w:tc>
      </w:tr>
      <w:tr w:rsidR="00213A0C" w:rsidRPr="004A2C7D" w14:paraId="4B8D7A84" w14:textId="77777777" w:rsidTr="00C96DF6">
        <w:trPr>
          <w:trHeight w:val="80"/>
        </w:trPr>
        <w:tc>
          <w:tcPr>
            <w:tcW w:w="2430" w:type="dxa"/>
            <w:shd w:val="clear" w:color="auto" w:fill="auto"/>
          </w:tcPr>
          <w:p w14:paraId="2111266B" w14:textId="7815BE20" w:rsidR="00213A0C" w:rsidRPr="00213A0C" w:rsidRDefault="00213A0C" w:rsidP="002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cs="Times New Roman"/>
              </w:rPr>
              <w:t xml:space="preserve">   </w:t>
            </w:r>
            <w:r w:rsidRPr="00213A0C">
              <w:rPr>
                <w:rFonts w:ascii="Times New Roman" w:hAnsi="Times New Roman" w:cs="Times New Roman"/>
              </w:rPr>
              <w:t xml:space="preserve">of </w:t>
            </w:r>
            <w:r w:rsidR="004B2E26">
              <w:rPr>
                <w:rFonts w:ascii="Times New Roman" w:hAnsi="Times New Roman" w:cs="Times New Roman"/>
              </w:rPr>
              <w:t>i</w:t>
            </w:r>
            <w:r w:rsidRPr="00213A0C">
              <w:rPr>
                <w:rFonts w:ascii="Times New Roman" w:hAnsi="Times New Roman" w:cs="Times New Roman"/>
              </w:rPr>
              <w:t xml:space="preserve">nvestment in </w:t>
            </w:r>
          </w:p>
        </w:tc>
        <w:tc>
          <w:tcPr>
            <w:tcW w:w="810" w:type="dxa"/>
            <w:vAlign w:val="bottom"/>
          </w:tcPr>
          <w:p w14:paraId="29FB96C9" w14:textId="77777777" w:rsidR="00213A0C" w:rsidRPr="00213A0C" w:rsidRDefault="00213A0C" w:rsidP="00C96DF6">
            <w:pPr>
              <w:pStyle w:val="acctfourfigures"/>
              <w:tabs>
                <w:tab w:val="clear" w:pos="765"/>
                <w:tab w:val="decimal" w:pos="630"/>
              </w:tabs>
              <w:ind w:left="-108" w:right="-108"/>
              <w:rPr>
                <w:sz w:val="18"/>
                <w:szCs w:val="18"/>
              </w:rPr>
            </w:pPr>
          </w:p>
        </w:tc>
        <w:tc>
          <w:tcPr>
            <w:tcW w:w="270" w:type="dxa"/>
            <w:vAlign w:val="bottom"/>
          </w:tcPr>
          <w:p w14:paraId="33D47489"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78878B9A" w14:textId="77777777" w:rsidR="00213A0C" w:rsidRPr="00213A0C" w:rsidRDefault="00213A0C" w:rsidP="00C96DF6">
            <w:pPr>
              <w:pStyle w:val="acctfourfigures"/>
              <w:tabs>
                <w:tab w:val="clear" w:pos="765"/>
                <w:tab w:val="decimal" w:pos="880"/>
              </w:tabs>
              <w:ind w:left="-108" w:right="-108"/>
              <w:rPr>
                <w:sz w:val="18"/>
                <w:szCs w:val="18"/>
              </w:rPr>
            </w:pPr>
          </w:p>
        </w:tc>
        <w:tc>
          <w:tcPr>
            <w:tcW w:w="236" w:type="dxa"/>
            <w:vAlign w:val="bottom"/>
          </w:tcPr>
          <w:p w14:paraId="03037900"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745B7C3" w14:textId="77777777" w:rsidR="00213A0C" w:rsidRPr="00213A0C" w:rsidRDefault="00213A0C" w:rsidP="00C96DF6">
            <w:pPr>
              <w:pStyle w:val="acctfourfigures"/>
              <w:tabs>
                <w:tab w:val="clear" w:pos="765"/>
                <w:tab w:val="decimal" w:pos="788"/>
              </w:tabs>
              <w:ind w:left="-108" w:right="-108"/>
              <w:rPr>
                <w:sz w:val="18"/>
                <w:szCs w:val="18"/>
                <w:lang w:val="en-US" w:bidi="th-TH"/>
              </w:rPr>
            </w:pPr>
          </w:p>
        </w:tc>
        <w:tc>
          <w:tcPr>
            <w:tcW w:w="236" w:type="dxa"/>
            <w:vAlign w:val="bottom"/>
          </w:tcPr>
          <w:p w14:paraId="08A7879E"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E0A5F5D" w14:textId="77777777" w:rsidR="00213A0C" w:rsidRPr="00213A0C" w:rsidRDefault="00213A0C" w:rsidP="00C96DF6">
            <w:pPr>
              <w:pStyle w:val="acctfourfigures"/>
              <w:tabs>
                <w:tab w:val="clear" w:pos="765"/>
                <w:tab w:val="decimal" w:pos="788"/>
              </w:tabs>
              <w:ind w:left="-108" w:right="-108"/>
              <w:rPr>
                <w:sz w:val="18"/>
                <w:szCs w:val="18"/>
              </w:rPr>
            </w:pPr>
          </w:p>
        </w:tc>
        <w:tc>
          <w:tcPr>
            <w:tcW w:w="236" w:type="dxa"/>
            <w:vAlign w:val="bottom"/>
          </w:tcPr>
          <w:p w14:paraId="0EF937A6"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9D88C03" w14:textId="77777777" w:rsidR="00213A0C" w:rsidRPr="00213A0C" w:rsidRDefault="00213A0C" w:rsidP="004B2E26">
            <w:pPr>
              <w:pStyle w:val="acctfourfigures"/>
              <w:tabs>
                <w:tab w:val="clear" w:pos="765"/>
                <w:tab w:val="decimal" w:pos="792"/>
              </w:tabs>
              <w:ind w:left="-108" w:right="-108"/>
              <w:rPr>
                <w:sz w:val="18"/>
                <w:szCs w:val="18"/>
              </w:rPr>
            </w:pPr>
          </w:p>
        </w:tc>
        <w:tc>
          <w:tcPr>
            <w:tcW w:w="236" w:type="dxa"/>
            <w:vAlign w:val="bottom"/>
          </w:tcPr>
          <w:p w14:paraId="5380051D"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15101F3" w14:textId="77777777" w:rsidR="00213A0C" w:rsidRPr="00213A0C" w:rsidRDefault="00213A0C" w:rsidP="00C96DF6">
            <w:pPr>
              <w:pStyle w:val="acctfourfigures"/>
              <w:tabs>
                <w:tab w:val="clear" w:pos="765"/>
                <w:tab w:val="decimal" w:pos="792"/>
              </w:tabs>
              <w:ind w:left="-108" w:right="-108"/>
              <w:rPr>
                <w:sz w:val="18"/>
                <w:szCs w:val="18"/>
              </w:rPr>
            </w:pPr>
          </w:p>
        </w:tc>
        <w:tc>
          <w:tcPr>
            <w:tcW w:w="236" w:type="dxa"/>
            <w:vAlign w:val="bottom"/>
          </w:tcPr>
          <w:p w14:paraId="4BC4AE01"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3543766" w14:textId="77777777" w:rsidR="00213A0C" w:rsidRPr="00213A0C" w:rsidRDefault="00213A0C" w:rsidP="00C96DF6">
            <w:pPr>
              <w:pStyle w:val="acctfourfigures"/>
              <w:tabs>
                <w:tab w:val="clear" w:pos="765"/>
                <w:tab w:val="decimal" w:pos="792"/>
              </w:tabs>
              <w:ind w:left="-108" w:right="-108"/>
              <w:rPr>
                <w:sz w:val="18"/>
                <w:szCs w:val="18"/>
              </w:rPr>
            </w:pPr>
          </w:p>
        </w:tc>
        <w:tc>
          <w:tcPr>
            <w:tcW w:w="236" w:type="dxa"/>
            <w:vAlign w:val="bottom"/>
          </w:tcPr>
          <w:p w14:paraId="60DE387E"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82A1DF4" w14:textId="77777777" w:rsidR="00213A0C" w:rsidRPr="00213A0C" w:rsidRDefault="00213A0C" w:rsidP="00C96DF6">
            <w:pPr>
              <w:pStyle w:val="acctfourfigures"/>
              <w:tabs>
                <w:tab w:val="clear" w:pos="765"/>
                <w:tab w:val="decimal" w:pos="792"/>
              </w:tabs>
              <w:ind w:left="-108" w:right="-108"/>
              <w:rPr>
                <w:sz w:val="18"/>
                <w:szCs w:val="18"/>
              </w:rPr>
            </w:pPr>
          </w:p>
        </w:tc>
        <w:tc>
          <w:tcPr>
            <w:tcW w:w="236" w:type="dxa"/>
            <w:vAlign w:val="bottom"/>
          </w:tcPr>
          <w:p w14:paraId="12CBEDDD"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470F10E" w14:textId="77777777" w:rsidR="00213A0C" w:rsidRPr="00213A0C" w:rsidRDefault="00213A0C" w:rsidP="00C96DF6">
            <w:pPr>
              <w:pStyle w:val="acctfourfigures"/>
              <w:tabs>
                <w:tab w:val="clear" w:pos="765"/>
                <w:tab w:val="decimal" w:pos="792"/>
              </w:tabs>
              <w:ind w:left="-108" w:right="-108"/>
              <w:rPr>
                <w:sz w:val="18"/>
                <w:szCs w:val="18"/>
              </w:rPr>
            </w:pPr>
          </w:p>
        </w:tc>
        <w:tc>
          <w:tcPr>
            <w:tcW w:w="236" w:type="dxa"/>
            <w:vAlign w:val="bottom"/>
          </w:tcPr>
          <w:p w14:paraId="6BDC81A5" w14:textId="77777777" w:rsidR="00213A0C" w:rsidRPr="00213A0C" w:rsidRDefault="00213A0C" w:rsidP="00C96DF6">
            <w:pPr>
              <w:pStyle w:val="acctfourfigures"/>
              <w:tabs>
                <w:tab w:val="clear" w:pos="765"/>
                <w:tab w:val="decimal" w:pos="736"/>
              </w:tabs>
              <w:ind w:left="-108"/>
              <w:rPr>
                <w:sz w:val="18"/>
                <w:szCs w:val="18"/>
              </w:rPr>
            </w:pPr>
          </w:p>
        </w:tc>
        <w:tc>
          <w:tcPr>
            <w:tcW w:w="1008" w:type="dxa"/>
            <w:vAlign w:val="bottom"/>
          </w:tcPr>
          <w:p w14:paraId="056695CD" w14:textId="77777777" w:rsidR="00213A0C" w:rsidRPr="00213A0C" w:rsidRDefault="00213A0C" w:rsidP="00C96DF6">
            <w:pPr>
              <w:pStyle w:val="acctfourfigures"/>
              <w:tabs>
                <w:tab w:val="clear" w:pos="765"/>
                <w:tab w:val="decimal" w:pos="792"/>
              </w:tabs>
              <w:ind w:left="-108" w:right="-108"/>
              <w:rPr>
                <w:sz w:val="18"/>
                <w:szCs w:val="18"/>
              </w:rPr>
            </w:pPr>
          </w:p>
        </w:tc>
      </w:tr>
      <w:tr w:rsidR="003A7B21" w:rsidRPr="004A2C7D" w14:paraId="49DE0948" w14:textId="77777777" w:rsidTr="00C96DF6">
        <w:trPr>
          <w:trHeight w:val="80"/>
        </w:trPr>
        <w:tc>
          <w:tcPr>
            <w:tcW w:w="2430" w:type="dxa"/>
            <w:shd w:val="clear" w:color="auto" w:fill="auto"/>
          </w:tcPr>
          <w:p w14:paraId="13ECB2B3" w14:textId="0A762E0B" w:rsidR="003A7B21" w:rsidRDefault="003A7B21" w:rsidP="002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cs="Times New Roman"/>
              </w:rPr>
              <w:t xml:space="preserve">   </w:t>
            </w:r>
            <w:r w:rsidR="00822B88">
              <w:rPr>
                <w:rFonts w:ascii="Times New Roman" w:hAnsi="Times New Roman" w:cs="Times New Roman"/>
              </w:rPr>
              <w:t xml:space="preserve">a </w:t>
            </w:r>
            <w:r>
              <w:rPr>
                <w:rFonts w:ascii="Times New Roman" w:hAnsi="Times New Roman" w:cs="Times New Roman"/>
              </w:rPr>
              <w:t>s</w:t>
            </w:r>
            <w:r w:rsidRPr="00213A0C">
              <w:rPr>
                <w:rFonts w:ascii="Times New Roman" w:hAnsi="Times New Roman" w:cs="Times New Roman"/>
              </w:rPr>
              <w:t>ubsidiary</w:t>
            </w:r>
            <w:r>
              <w:rPr>
                <w:rFonts w:ascii="Times New Roman" w:hAnsi="Times New Roman" w:cs="Times New Roman"/>
              </w:rPr>
              <w:t xml:space="preserve"> </w:t>
            </w:r>
            <w:r w:rsidRPr="003A7B21">
              <w:rPr>
                <w:rFonts w:ascii="Times New Roman" w:hAnsi="Times New Roman" w:cs="Times New Roman"/>
              </w:rPr>
              <w:t>(note 1</w:t>
            </w:r>
            <w:r>
              <w:rPr>
                <w:rFonts w:ascii="Times New Roman" w:hAnsi="Times New Roman" w:cs="Times New Roman"/>
              </w:rPr>
              <w:t>0</w:t>
            </w:r>
          </w:p>
        </w:tc>
        <w:tc>
          <w:tcPr>
            <w:tcW w:w="810" w:type="dxa"/>
            <w:vAlign w:val="bottom"/>
          </w:tcPr>
          <w:p w14:paraId="7A9034C5" w14:textId="77777777" w:rsidR="003A7B21" w:rsidRPr="00213A0C" w:rsidRDefault="003A7B21" w:rsidP="00C96DF6">
            <w:pPr>
              <w:pStyle w:val="acctfourfigures"/>
              <w:tabs>
                <w:tab w:val="clear" w:pos="765"/>
                <w:tab w:val="decimal" w:pos="630"/>
              </w:tabs>
              <w:ind w:left="-108" w:right="-108"/>
              <w:rPr>
                <w:sz w:val="18"/>
                <w:szCs w:val="18"/>
              </w:rPr>
            </w:pPr>
          </w:p>
        </w:tc>
        <w:tc>
          <w:tcPr>
            <w:tcW w:w="270" w:type="dxa"/>
            <w:vAlign w:val="bottom"/>
          </w:tcPr>
          <w:p w14:paraId="09456F2B" w14:textId="77777777" w:rsidR="003A7B21" w:rsidRPr="00213A0C" w:rsidRDefault="003A7B21"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47C67300" w14:textId="77777777" w:rsidR="003A7B21" w:rsidRPr="00213A0C" w:rsidRDefault="003A7B21" w:rsidP="00C96DF6">
            <w:pPr>
              <w:pStyle w:val="acctfourfigures"/>
              <w:tabs>
                <w:tab w:val="clear" w:pos="765"/>
                <w:tab w:val="decimal" w:pos="880"/>
              </w:tabs>
              <w:ind w:left="-108" w:right="-108"/>
              <w:rPr>
                <w:sz w:val="18"/>
                <w:szCs w:val="18"/>
              </w:rPr>
            </w:pPr>
          </w:p>
        </w:tc>
        <w:tc>
          <w:tcPr>
            <w:tcW w:w="236" w:type="dxa"/>
            <w:vAlign w:val="bottom"/>
          </w:tcPr>
          <w:p w14:paraId="2336B18D" w14:textId="77777777" w:rsidR="003A7B21" w:rsidRPr="00213A0C" w:rsidRDefault="003A7B21"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4462CF1" w14:textId="77777777" w:rsidR="003A7B21" w:rsidRPr="00213A0C" w:rsidRDefault="003A7B21" w:rsidP="00C96DF6">
            <w:pPr>
              <w:pStyle w:val="acctfourfigures"/>
              <w:tabs>
                <w:tab w:val="clear" w:pos="765"/>
                <w:tab w:val="decimal" w:pos="788"/>
              </w:tabs>
              <w:ind w:left="-108" w:right="-108"/>
              <w:rPr>
                <w:sz w:val="18"/>
                <w:szCs w:val="18"/>
                <w:lang w:val="en-US" w:bidi="th-TH"/>
              </w:rPr>
            </w:pPr>
          </w:p>
        </w:tc>
        <w:tc>
          <w:tcPr>
            <w:tcW w:w="236" w:type="dxa"/>
            <w:vAlign w:val="bottom"/>
          </w:tcPr>
          <w:p w14:paraId="1336CE4E" w14:textId="77777777" w:rsidR="003A7B21" w:rsidRPr="00213A0C" w:rsidRDefault="003A7B21"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8953504" w14:textId="77777777" w:rsidR="003A7B21" w:rsidRPr="00213A0C" w:rsidRDefault="003A7B21" w:rsidP="00C96DF6">
            <w:pPr>
              <w:pStyle w:val="acctfourfigures"/>
              <w:tabs>
                <w:tab w:val="clear" w:pos="765"/>
                <w:tab w:val="decimal" w:pos="788"/>
              </w:tabs>
              <w:ind w:left="-108" w:right="-108"/>
              <w:rPr>
                <w:sz w:val="18"/>
                <w:szCs w:val="18"/>
              </w:rPr>
            </w:pPr>
          </w:p>
        </w:tc>
        <w:tc>
          <w:tcPr>
            <w:tcW w:w="236" w:type="dxa"/>
            <w:vAlign w:val="bottom"/>
          </w:tcPr>
          <w:p w14:paraId="4F1FBA83" w14:textId="77777777" w:rsidR="003A7B21" w:rsidRPr="00213A0C" w:rsidRDefault="003A7B21"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F430830" w14:textId="77777777" w:rsidR="003A7B21" w:rsidRPr="00213A0C" w:rsidRDefault="003A7B21" w:rsidP="004B2E26">
            <w:pPr>
              <w:pStyle w:val="acctfourfigures"/>
              <w:tabs>
                <w:tab w:val="clear" w:pos="765"/>
                <w:tab w:val="decimal" w:pos="792"/>
              </w:tabs>
              <w:ind w:left="-108" w:right="-108"/>
              <w:rPr>
                <w:sz w:val="18"/>
                <w:szCs w:val="18"/>
              </w:rPr>
            </w:pPr>
          </w:p>
        </w:tc>
        <w:tc>
          <w:tcPr>
            <w:tcW w:w="236" w:type="dxa"/>
            <w:vAlign w:val="bottom"/>
          </w:tcPr>
          <w:p w14:paraId="199DCFB0" w14:textId="77777777" w:rsidR="003A7B21" w:rsidRPr="00213A0C" w:rsidRDefault="003A7B21"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63559E5" w14:textId="77777777" w:rsidR="003A7B21" w:rsidRPr="00213A0C" w:rsidRDefault="003A7B21" w:rsidP="00C96DF6">
            <w:pPr>
              <w:pStyle w:val="acctfourfigures"/>
              <w:tabs>
                <w:tab w:val="clear" w:pos="765"/>
                <w:tab w:val="decimal" w:pos="792"/>
              </w:tabs>
              <w:ind w:left="-108" w:right="-108"/>
              <w:rPr>
                <w:sz w:val="18"/>
                <w:szCs w:val="18"/>
              </w:rPr>
            </w:pPr>
          </w:p>
        </w:tc>
        <w:tc>
          <w:tcPr>
            <w:tcW w:w="236" w:type="dxa"/>
            <w:vAlign w:val="bottom"/>
          </w:tcPr>
          <w:p w14:paraId="57C6808E" w14:textId="77777777" w:rsidR="003A7B21" w:rsidRPr="00213A0C" w:rsidRDefault="003A7B21"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53EA3AB" w14:textId="77777777" w:rsidR="003A7B21" w:rsidRPr="00213A0C" w:rsidRDefault="003A7B21" w:rsidP="00C96DF6">
            <w:pPr>
              <w:pStyle w:val="acctfourfigures"/>
              <w:tabs>
                <w:tab w:val="clear" w:pos="765"/>
                <w:tab w:val="decimal" w:pos="792"/>
              </w:tabs>
              <w:ind w:left="-108" w:right="-108"/>
              <w:rPr>
                <w:sz w:val="18"/>
                <w:szCs w:val="18"/>
              </w:rPr>
            </w:pPr>
          </w:p>
        </w:tc>
        <w:tc>
          <w:tcPr>
            <w:tcW w:w="236" w:type="dxa"/>
            <w:vAlign w:val="bottom"/>
          </w:tcPr>
          <w:p w14:paraId="7F19E063" w14:textId="77777777" w:rsidR="003A7B21" w:rsidRPr="00213A0C" w:rsidRDefault="003A7B21"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EC22D2E" w14:textId="77777777" w:rsidR="003A7B21" w:rsidRPr="00213A0C" w:rsidRDefault="003A7B21" w:rsidP="00C96DF6">
            <w:pPr>
              <w:pStyle w:val="acctfourfigures"/>
              <w:tabs>
                <w:tab w:val="clear" w:pos="765"/>
                <w:tab w:val="decimal" w:pos="792"/>
              </w:tabs>
              <w:ind w:left="-108" w:right="-108"/>
              <w:rPr>
                <w:sz w:val="18"/>
                <w:szCs w:val="18"/>
              </w:rPr>
            </w:pPr>
          </w:p>
        </w:tc>
        <w:tc>
          <w:tcPr>
            <w:tcW w:w="236" w:type="dxa"/>
            <w:vAlign w:val="bottom"/>
          </w:tcPr>
          <w:p w14:paraId="1A4BF0E4" w14:textId="77777777" w:rsidR="003A7B21" w:rsidRPr="00213A0C" w:rsidRDefault="003A7B21"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E6510A0" w14:textId="77777777" w:rsidR="003A7B21" w:rsidRPr="00213A0C" w:rsidRDefault="003A7B21" w:rsidP="00C96DF6">
            <w:pPr>
              <w:pStyle w:val="acctfourfigures"/>
              <w:tabs>
                <w:tab w:val="clear" w:pos="765"/>
                <w:tab w:val="decimal" w:pos="792"/>
              </w:tabs>
              <w:ind w:left="-108" w:right="-108"/>
              <w:rPr>
                <w:sz w:val="18"/>
                <w:szCs w:val="18"/>
              </w:rPr>
            </w:pPr>
          </w:p>
        </w:tc>
        <w:tc>
          <w:tcPr>
            <w:tcW w:w="236" w:type="dxa"/>
            <w:vAlign w:val="bottom"/>
          </w:tcPr>
          <w:p w14:paraId="363BB400" w14:textId="77777777" w:rsidR="003A7B21" w:rsidRPr="00213A0C" w:rsidRDefault="003A7B21" w:rsidP="00C96DF6">
            <w:pPr>
              <w:pStyle w:val="acctfourfigures"/>
              <w:tabs>
                <w:tab w:val="clear" w:pos="765"/>
                <w:tab w:val="decimal" w:pos="736"/>
              </w:tabs>
              <w:ind w:left="-108"/>
              <w:rPr>
                <w:sz w:val="18"/>
                <w:szCs w:val="18"/>
              </w:rPr>
            </w:pPr>
          </w:p>
        </w:tc>
        <w:tc>
          <w:tcPr>
            <w:tcW w:w="1008" w:type="dxa"/>
            <w:vAlign w:val="bottom"/>
          </w:tcPr>
          <w:p w14:paraId="2B7530CE" w14:textId="77777777" w:rsidR="003A7B21" w:rsidRPr="00213A0C" w:rsidRDefault="003A7B21" w:rsidP="00C96DF6">
            <w:pPr>
              <w:pStyle w:val="acctfourfigures"/>
              <w:tabs>
                <w:tab w:val="clear" w:pos="765"/>
                <w:tab w:val="decimal" w:pos="792"/>
              </w:tabs>
              <w:ind w:left="-108" w:right="-108"/>
              <w:rPr>
                <w:sz w:val="18"/>
                <w:szCs w:val="18"/>
              </w:rPr>
            </w:pPr>
          </w:p>
        </w:tc>
      </w:tr>
      <w:tr w:rsidR="00213A0C" w:rsidRPr="004A2C7D" w14:paraId="438F1504" w14:textId="77777777" w:rsidTr="00C96DF6">
        <w:trPr>
          <w:trHeight w:val="80"/>
        </w:trPr>
        <w:tc>
          <w:tcPr>
            <w:tcW w:w="2430" w:type="dxa"/>
            <w:shd w:val="clear" w:color="auto" w:fill="auto"/>
          </w:tcPr>
          <w:p w14:paraId="7B8F29F9" w14:textId="0F43E25D" w:rsidR="00213A0C" w:rsidRPr="00213A0C" w:rsidRDefault="003A7B21" w:rsidP="002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cs="Times New Roman"/>
              </w:rPr>
              <w:t xml:space="preserve">   </w:t>
            </w:r>
            <w:r w:rsidRPr="003A7B21">
              <w:rPr>
                <w:rFonts w:ascii="Times New Roman" w:hAnsi="Times New Roman" w:cs="Times New Roman"/>
              </w:rPr>
              <w:t>to financial statements)</w:t>
            </w:r>
          </w:p>
        </w:tc>
        <w:tc>
          <w:tcPr>
            <w:tcW w:w="810" w:type="dxa"/>
            <w:tcBorders>
              <w:bottom w:val="single" w:sz="4" w:space="0" w:color="auto"/>
            </w:tcBorders>
            <w:vAlign w:val="bottom"/>
          </w:tcPr>
          <w:p w14:paraId="3E4A2972" w14:textId="7F5A5A77" w:rsidR="00213A0C" w:rsidRPr="00213A0C" w:rsidRDefault="00213A0C" w:rsidP="00C96DF6">
            <w:pPr>
              <w:pStyle w:val="acctfourfigures"/>
              <w:tabs>
                <w:tab w:val="clear" w:pos="765"/>
                <w:tab w:val="decimal" w:pos="630"/>
              </w:tabs>
              <w:ind w:left="-108" w:right="-108"/>
              <w:rPr>
                <w:sz w:val="18"/>
                <w:szCs w:val="18"/>
              </w:rPr>
            </w:pPr>
            <w:r w:rsidRPr="00213A0C">
              <w:rPr>
                <w:sz w:val="18"/>
                <w:szCs w:val="18"/>
              </w:rPr>
              <w:t>(5,403)</w:t>
            </w:r>
          </w:p>
        </w:tc>
        <w:tc>
          <w:tcPr>
            <w:tcW w:w="270" w:type="dxa"/>
            <w:vAlign w:val="bottom"/>
          </w:tcPr>
          <w:p w14:paraId="3E24DB26"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Borders>
              <w:bottom w:val="single" w:sz="4" w:space="0" w:color="auto"/>
            </w:tcBorders>
            <w:vAlign w:val="bottom"/>
          </w:tcPr>
          <w:p w14:paraId="26F80764" w14:textId="484D8C01" w:rsidR="00213A0C" w:rsidRPr="00213A0C" w:rsidRDefault="00213A0C" w:rsidP="00C96DF6">
            <w:pPr>
              <w:pStyle w:val="acctfourfigures"/>
              <w:tabs>
                <w:tab w:val="clear" w:pos="765"/>
                <w:tab w:val="decimal" w:pos="880"/>
              </w:tabs>
              <w:ind w:left="-108" w:right="-108"/>
              <w:rPr>
                <w:sz w:val="18"/>
                <w:szCs w:val="18"/>
              </w:rPr>
            </w:pPr>
            <w:r w:rsidRPr="00213A0C">
              <w:rPr>
                <w:sz w:val="18"/>
                <w:szCs w:val="18"/>
              </w:rPr>
              <w:t>(32,382)</w:t>
            </w:r>
          </w:p>
        </w:tc>
        <w:tc>
          <w:tcPr>
            <w:tcW w:w="236" w:type="dxa"/>
            <w:vAlign w:val="bottom"/>
          </w:tcPr>
          <w:p w14:paraId="14403EDA"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7FB7FB85" w14:textId="6200E2A5" w:rsidR="00213A0C" w:rsidRPr="00213A0C" w:rsidRDefault="00213A0C" w:rsidP="00C96DF6">
            <w:pPr>
              <w:pStyle w:val="acctfourfigures"/>
              <w:tabs>
                <w:tab w:val="clear" w:pos="765"/>
                <w:tab w:val="decimal" w:pos="788"/>
              </w:tabs>
              <w:ind w:left="-108" w:right="-108"/>
              <w:rPr>
                <w:sz w:val="18"/>
                <w:szCs w:val="18"/>
                <w:lang w:val="en-US" w:bidi="th-TH"/>
              </w:rPr>
            </w:pPr>
            <w:r w:rsidRPr="00213A0C">
              <w:rPr>
                <w:sz w:val="18"/>
                <w:szCs w:val="18"/>
              </w:rPr>
              <w:t>-</w:t>
            </w:r>
          </w:p>
        </w:tc>
        <w:tc>
          <w:tcPr>
            <w:tcW w:w="236" w:type="dxa"/>
            <w:vAlign w:val="bottom"/>
          </w:tcPr>
          <w:p w14:paraId="503924B6"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3B423CA6" w14:textId="5703BD70" w:rsidR="00213A0C" w:rsidRPr="00213A0C" w:rsidRDefault="00213A0C" w:rsidP="00C96DF6">
            <w:pPr>
              <w:pStyle w:val="acctfourfigures"/>
              <w:tabs>
                <w:tab w:val="clear" w:pos="765"/>
                <w:tab w:val="decimal" w:pos="788"/>
              </w:tabs>
              <w:ind w:left="-108" w:right="-108"/>
              <w:rPr>
                <w:sz w:val="18"/>
                <w:szCs w:val="18"/>
              </w:rPr>
            </w:pPr>
            <w:r w:rsidRPr="00213A0C">
              <w:rPr>
                <w:sz w:val="18"/>
                <w:szCs w:val="18"/>
              </w:rPr>
              <w:t>-</w:t>
            </w:r>
          </w:p>
        </w:tc>
        <w:tc>
          <w:tcPr>
            <w:tcW w:w="236" w:type="dxa"/>
            <w:vAlign w:val="bottom"/>
          </w:tcPr>
          <w:p w14:paraId="771D80AC"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41DE348E" w14:textId="4587684D" w:rsidR="00213A0C" w:rsidRPr="00213A0C" w:rsidRDefault="00213A0C" w:rsidP="00A4380B">
            <w:pPr>
              <w:pStyle w:val="acctfourfigures"/>
              <w:tabs>
                <w:tab w:val="clear" w:pos="765"/>
                <w:tab w:val="decimal" w:pos="788"/>
              </w:tabs>
              <w:ind w:left="-108" w:right="-108"/>
              <w:rPr>
                <w:sz w:val="18"/>
                <w:szCs w:val="18"/>
              </w:rPr>
            </w:pPr>
            <w:r w:rsidRPr="00213A0C">
              <w:rPr>
                <w:sz w:val="18"/>
                <w:szCs w:val="18"/>
              </w:rPr>
              <w:t>(7,268)</w:t>
            </w:r>
          </w:p>
        </w:tc>
        <w:tc>
          <w:tcPr>
            <w:tcW w:w="236" w:type="dxa"/>
            <w:vAlign w:val="bottom"/>
          </w:tcPr>
          <w:p w14:paraId="0492FEFC"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164CC365" w14:textId="76B91A0D"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w:t>
            </w:r>
          </w:p>
        </w:tc>
        <w:tc>
          <w:tcPr>
            <w:tcW w:w="236" w:type="dxa"/>
            <w:vAlign w:val="bottom"/>
          </w:tcPr>
          <w:p w14:paraId="19F0B5DD"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427D8D4B" w14:textId="36295AE3"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(4,488)</w:t>
            </w:r>
          </w:p>
        </w:tc>
        <w:tc>
          <w:tcPr>
            <w:tcW w:w="236" w:type="dxa"/>
            <w:vAlign w:val="bottom"/>
          </w:tcPr>
          <w:p w14:paraId="65A23DF3"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1C2F8CF7" w14:textId="6B907B2C"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w:t>
            </w:r>
          </w:p>
        </w:tc>
        <w:tc>
          <w:tcPr>
            <w:tcW w:w="236" w:type="dxa"/>
            <w:vAlign w:val="bottom"/>
          </w:tcPr>
          <w:p w14:paraId="673F929B"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0CE82AF7" w14:textId="20D2367B"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w:t>
            </w:r>
          </w:p>
        </w:tc>
        <w:tc>
          <w:tcPr>
            <w:tcW w:w="236" w:type="dxa"/>
            <w:vAlign w:val="bottom"/>
          </w:tcPr>
          <w:p w14:paraId="41C4F35D" w14:textId="77777777" w:rsidR="00213A0C" w:rsidRPr="00213A0C" w:rsidRDefault="00213A0C" w:rsidP="00C96DF6">
            <w:pPr>
              <w:pStyle w:val="acctfourfigures"/>
              <w:tabs>
                <w:tab w:val="clear" w:pos="765"/>
                <w:tab w:val="decimal" w:pos="736"/>
              </w:tabs>
              <w:ind w:left="-108"/>
              <w:rPr>
                <w:sz w:val="18"/>
                <w:szCs w:val="18"/>
              </w:rPr>
            </w:pPr>
          </w:p>
        </w:tc>
        <w:tc>
          <w:tcPr>
            <w:tcW w:w="1008" w:type="dxa"/>
            <w:tcBorders>
              <w:bottom w:val="single" w:sz="4" w:space="0" w:color="auto"/>
            </w:tcBorders>
            <w:vAlign w:val="bottom"/>
          </w:tcPr>
          <w:p w14:paraId="3BB90204" w14:textId="3B80CAF3" w:rsidR="00213A0C" w:rsidRPr="00213A0C" w:rsidRDefault="00213A0C" w:rsidP="00C96DF6">
            <w:pPr>
              <w:pStyle w:val="acctfourfigures"/>
              <w:tabs>
                <w:tab w:val="clear" w:pos="765"/>
                <w:tab w:val="decimal" w:pos="792"/>
              </w:tabs>
              <w:ind w:left="-108" w:right="-108"/>
              <w:rPr>
                <w:sz w:val="18"/>
                <w:szCs w:val="18"/>
              </w:rPr>
            </w:pPr>
            <w:r w:rsidRPr="00213A0C">
              <w:rPr>
                <w:sz w:val="18"/>
                <w:szCs w:val="18"/>
              </w:rPr>
              <w:t>(49,541)</w:t>
            </w:r>
          </w:p>
        </w:tc>
      </w:tr>
      <w:tr w:rsidR="00213A0C" w:rsidRPr="004A2C7D" w14:paraId="686133BB" w14:textId="77777777" w:rsidTr="00C96DF6">
        <w:trPr>
          <w:trHeight w:val="20"/>
        </w:trPr>
        <w:tc>
          <w:tcPr>
            <w:tcW w:w="2430" w:type="dxa"/>
          </w:tcPr>
          <w:p w14:paraId="45101C40" w14:textId="706812A9" w:rsidR="00213A0C" w:rsidRPr="004A2C7D" w:rsidRDefault="00213A0C" w:rsidP="002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24</w:t>
            </w:r>
          </w:p>
        </w:tc>
        <w:tc>
          <w:tcPr>
            <w:tcW w:w="810" w:type="dxa"/>
            <w:tcBorders>
              <w:top w:val="single" w:sz="4" w:space="0" w:color="auto"/>
              <w:bottom w:val="single" w:sz="4" w:space="0" w:color="auto"/>
            </w:tcBorders>
            <w:vAlign w:val="bottom"/>
          </w:tcPr>
          <w:p w14:paraId="1618A184" w14:textId="0E1F085A" w:rsidR="00213A0C" w:rsidRPr="00213A0C" w:rsidRDefault="00213A0C" w:rsidP="00C96DF6">
            <w:pPr>
              <w:pStyle w:val="acctfourfigures"/>
              <w:tabs>
                <w:tab w:val="clear" w:pos="765"/>
                <w:tab w:val="decimal" w:pos="630"/>
              </w:tabs>
              <w:ind w:left="-108" w:right="-108"/>
              <w:rPr>
                <w:b/>
                <w:bCs/>
                <w:sz w:val="18"/>
                <w:szCs w:val="18"/>
              </w:rPr>
            </w:pPr>
            <w:r w:rsidRPr="00213A0C">
              <w:rPr>
                <w:b/>
                <w:bCs/>
                <w:sz w:val="18"/>
                <w:szCs w:val="18"/>
              </w:rPr>
              <w:t>530,087</w:t>
            </w:r>
          </w:p>
        </w:tc>
        <w:tc>
          <w:tcPr>
            <w:tcW w:w="270" w:type="dxa"/>
            <w:vAlign w:val="bottom"/>
          </w:tcPr>
          <w:p w14:paraId="49F8FC66" w14:textId="280C3009"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bottom w:val="single" w:sz="4" w:space="0" w:color="auto"/>
            </w:tcBorders>
            <w:vAlign w:val="bottom"/>
          </w:tcPr>
          <w:p w14:paraId="6FF7BEC7" w14:textId="57900CB5" w:rsidR="00213A0C" w:rsidRPr="00213A0C" w:rsidRDefault="00213A0C" w:rsidP="00C96DF6">
            <w:pPr>
              <w:pStyle w:val="acctfourfigures"/>
              <w:tabs>
                <w:tab w:val="clear" w:pos="765"/>
                <w:tab w:val="decimal" w:pos="880"/>
              </w:tabs>
              <w:ind w:left="-108" w:right="-108"/>
              <w:rPr>
                <w:b/>
                <w:bCs/>
                <w:sz w:val="18"/>
                <w:szCs w:val="18"/>
              </w:rPr>
            </w:pPr>
            <w:r w:rsidRPr="00213A0C">
              <w:rPr>
                <w:b/>
                <w:bCs/>
                <w:sz w:val="18"/>
                <w:szCs w:val="18"/>
              </w:rPr>
              <w:t>72,278</w:t>
            </w:r>
          </w:p>
        </w:tc>
        <w:tc>
          <w:tcPr>
            <w:tcW w:w="236" w:type="dxa"/>
            <w:vAlign w:val="bottom"/>
          </w:tcPr>
          <w:p w14:paraId="0E5EBD73"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6396A0A5" w14:textId="4C445571" w:rsidR="00213A0C" w:rsidRPr="00213A0C" w:rsidRDefault="00213A0C" w:rsidP="00C96DF6">
            <w:pPr>
              <w:pStyle w:val="acctfourfigures"/>
              <w:tabs>
                <w:tab w:val="clear" w:pos="765"/>
                <w:tab w:val="decimal" w:pos="792"/>
              </w:tabs>
              <w:ind w:left="-108" w:right="-108"/>
              <w:rPr>
                <w:b/>
                <w:bCs/>
                <w:sz w:val="18"/>
                <w:szCs w:val="18"/>
              </w:rPr>
            </w:pPr>
            <w:r w:rsidRPr="00213A0C">
              <w:rPr>
                <w:b/>
                <w:bCs/>
                <w:sz w:val="18"/>
                <w:szCs w:val="18"/>
              </w:rPr>
              <w:t>10,098</w:t>
            </w:r>
          </w:p>
        </w:tc>
        <w:tc>
          <w:tcPr>
            <w:tcW w:w="236" w:type="dxa"/>
            <w:vAlign w:val="bottom"/>
          </w:tcPr>
          <w:p w14:paraId="249DB8CD"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51C768AA" w14:textId="748EBA25" w:rsidR="00213A0C" w:rsidRPr="00213A0C" w:rsidRDefault="00213A0C" w:rsidP="00C96DF6">
            <w:pPr>
              <w:pStyle w:val="acctfourfigures"/>
              <w:tabs>
                <w:tab w:val="clear" w:pos="765"/>
                <w:tab w:val="decimal" w:pos="792"/>
              </w:tabs>
              <w:ind w:left="-108" w:right="-108"/>
              <w:rPr>
                <w:b/>
                <w:bCs/>
                <w:sz w:val="18"/>
                <w:szCs w:val="18"/>
              </w:rPr>
            </w:pPr>
            <w:r w:rsidRPr="00213A0C">
              <w:rPr>
                <w:b/>
                <w:bCs/>
                <w:sz w:val="18"/>
                <w:szCs w:val="18"/>
              </w:rPr>
              <w:t>1,086,062</w:t>
            </w:r>
          </w:p>
        </w:tc>
        <w:tc>
          <w:tcPr>
            <w:tcW w:w="236" w:type="dxa"/>
            <w:vAlign w:val="bottom"/>
          </w:tcPr>
          <w:p w14:paraId="6A071394"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2C86FC18" w14:textId="22882570" w:rsidR="00213A0C" w:rsidRPr="00213A0C" w:rsidRDefault="00213A0C" w:rsidP="00A4380B">
            <w:pPr>
              <w:pStyle w:val="acctfourfigures"/>
              <w:tabs>
                <w:tab w:val="clear" w:pos="765"/>
                <w:tab w:val="decimal" w:pos="788"/>
              </w:tabs>
              <w:ind w:left="-108" w:right="-108"/>
              <w:rPr>
                <w:b/>
                <w:bCs/>
                <w:sz w:val="18"/>
                <w:szCs w:val="18"/>
              </w:rPr>
            </w:pPr>
            <w:r w:rsidRPr="00213A0C">
              <w:rPr>
                <w:b/>
                <w:bCs/>
                <w:sz w:val="18"/>
                <w:szCs w:val="18"/>
              </w:rPr>
              <w:t>1,764,826</w:t>
            </w:r>
          </w:p>
        </w:tc>
        <w:tc>
          <w:tcPr>
            <w:tcW w:w="236" w:type="dxa"/>
            <w:vAlign w:val="bottom"/>
          </w:tcPr>
          <w:p w14:paraId="5181EAB3"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0015C7E6" w14:textId="5C11073D" w:rsidR="00213A0C" w:rsidRPr="00213A0C" w:rsidRDefault="00213A0C" w:rsidP="00C96DF6">
            <w:pPr>
              <w:pStyle w:val="acctfourfigures"/>
              <w:tabs>
                <w:tab w:val="clear" w:pos="765"/>
                <w:tab w:val="decimal" w:pos="792"/>
              </w:tabs>
              <w:ind w:left="-108" w:right="-108"/>
              <w:rPr>
                <w:b/>
                <w:bCs/>
                <w:sz w:val="18"/>
                <w:szCs w:val="18"/>
              </w:rPr>
            </w:pPr>
            <w:r w:rsidRPr="00213A0C">
              <w:rPr>
                <w:b/>
                <w:bCs/>
                <w:sz w:val="18"/>
                <w:szCs w:val="18"/>
              </w:rPr>
              <w:t>137,248</w:t>
            </w:r>
          </w:p>
        </w:tc>
        <w:tc>
          <w:tcPr>
            <w:tcW w:w="236" w:type="dxa"/>
            <w:vAlign w:val="bottom"/>
          </w:tcPr>
          <w:p w14:paraId="5EA26120"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1674E6AA" w14:textId="144F88ED" w:rsidR="00213A0C" w:rsidRPr="00213A0C" w:rsidRDefault="00213A0C" w:rsidP="00C96DF6">
            <w:pPr>
              <w:pStyle w:val="acctfourfigures"/>
              <w:tabs>
                <w:tab w:val="clear" w:pos="765"/>
                <w:tab w:val="decimal" w:pos="792"/>
              </w:tabs>
              <w:ind w:left="-108" w:right="-108"/>
              <w:rPr>
                <w:b/>
                <w:bCs/>
                <w:sz w:val="18"/>
                <w:szCs w:val="18"/>
              </w:rPr>
            </w:pPr>
            <w:r w:rsidRPr="00213A0C">
              <w:rPr>
                <w:b/>
                <w:bCs/>
                <w:sz w:val="18"/>
                <w:szCs w:val="18"/>
              </w:rPr>
              <w:t>62,952</w:t>
            </w:r>
          </w:p>
        </w:tc>
        <w:tc>
          <w:tcPr>
            <w:tcW w:w="236" w:type="dxa"/>
            <w:vAlign w:val="bottom"/>
          </w:tcPr>
          <w:p w14:paraId="1DC1C74D"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2E0789A6" w14:textId="4A44B6CD" w:rsidR="00213A0C" w:rsidRPr="00213A0C" w:rsidRDefault="00213A0C" w:rsidP="00C96DF6">
            <w:pPr>
              <w:pStyle w:val="acctfourfigures"/>
              <w:tabs>
                <w:tab w:val="clear" w:pos="765"/>
                <w:tab w:val="decimal" w:pos="792"/>
              </w:tabs>
              <w:ind w:left="-108" w:right="-108"/>
              <w:rPr>
                <w:b/>
                <w:bCs/>
                <w:sz w:val="18"/>
                <w:szCs w:val="18"/>
              </w:rPr>
            </w:pPr>
            <w:r w:rsidRPr="00213A0C">
              <w:rPr>
                <w:b/>
                <w:bCs/>
                <w:sz w:val="18"/>
                <w:szCs w:val="18"/>
              </w:rPr>
              <w:t>63,686</w:t>
            </w:r>
          </w:p>
        </w:tc>
        <w:tc>
          <w:tcPr>
            <w:tcW w:w="236" w:type="dxa"/>
            <w:vAlign w:val="bottom"/>
          </w:tcPr>
          <w:p w14:paraId="72387361"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7AAF346A" w14:textId="4925B3FC" w:rsidR="00213A0C" w:rsidRPr="00213A0C" w:rsidRDefault="00213A0C" w:rsidP="00C96DF6">
            <w:pPr>
              <w:pStyle w:val="acctfourfigures"/>
              <w:tabs>
                <w:tab w:val="clear" w:pos="765"/>
                <w:tab w:val="decimal" w:pos="806"/>
              </w:tabs>
              <w:ind w:left="-108" w:right="-108"/>
              <w:rPr>
                <w:b/>
                <w:bCs/>
                <w:sz w:val="18"/>
                <w:szCs w:val="18"/>
              </w:rPr>
            </w:pPr>
            <w:r w:rsidRPr="00213A0C">
              <w:rPr>
                <w:b/>
                <w:bCs/>
                <w:sz w:val="18"/>
                <w:szCs w:val="18"/>
              </w:rPr>
              <w:t>48,553</w:t>
            </w:r>
          </w:p>
        </w:tc>
        <w:tc>
          <w:tcPr>
            <w:tcW w:w="236" w:type="dxa"/>
            <w:vAlign w:val="bottom"/>
          </w:tcPr>
          <w:p w14:paraId="2E7AC12B" w14:textId="77777777" w:rsidR="00213A0C" w:rsidRPr="00213A0C" w:rsidRDefault="00213A0C" w:rsidP="00C96DF6">
            <w:pPr>
              <w:pStyle w:val="acctfourfigures"/>
              <w:tabs>
                <w:tab w:val="clear" w:pos="765"/>
                <w:tab w:val="decimal" w:pos="736"/>
              </w:tabs>
              <w:ind w:left="-108"/>
              <w:rPr>
                <w:b/>
                <w:bCs/>
                <w:sz w:val="18"/>
                <w:szCs w:val="18"/>
              </w:rPr>
            </w:pPr>
          </w:p>
        </w:tc>
        <w:tc>
          <w:tcPr>
            <w:tcW w:w="1008" w:type="dxa"/>
            <w:tcBorders>
              <w:top w:val="single" w:sz="4" w:space="0" w:color="auto"/>
              <w:bottom w:val="single" w:sz="4" w:space="0" w:color="auto"/>
            </w:tcBorders>
            <w:vAlign w:val="bottom"/>
          </w:tcPr>
          <w:p w14:paraId="36514F6F" w14:textId="46769866" w:rsidR="00213A0C" w:rsidRPr="00213A0C" w:rsidRDefault="00213A0C" w:rsidP="00C96DF6">
            <w:pPr>
              <w:pStyle w:val="acctfourfigures"/>
              <w:tabs>
                <w:tab w:val="clear" w:pos="765"/>
                <w:tab w:val="decimal" w:pos="792"/>
              </w:tabs>
              <w:ind w:left="-108" w:right="-108"/>
              <w:rPr>
                <w:b/>
                <w:bCs/>
                <w:sz w:val="18"/>
                <w:szCs w:val="18"/>
              </w:rPr>
            </w:pPr>
            <w:r w:rsidRPr="00213A0C">
              <w:rPr>
                <w:b/>
                <w:bCs/>
                <w:sz w:val="18"/>
                <w:szCs w:val="18"/>
              </w:rPr>
              <w:t>3,775,790</w:t>
            </w:r>
          </w:p>
        </w:tc>
      </w:tr>
      <w:tr w:rsidR="00B82FBF" w:rsidRPr="004A2C7D" w14:paraId="694F92C4" w14:textId="77777777" w:rsidTr="00406D13">
        <w:trPr>
          <w:trHeight w:val="20"/>
        </w:trPr>
        <w:tc>
          <w:tcPr>
            <w:tcW w:w="2430" w:type="dxa"/>
          </w:tcPr>
          <w:p w14:paraId="740A880A"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rPr>
                <w:rFonts w:ascii="Times New Roman" w:hAnsi="Times New Roman" w:cs="Times New Roman"/>
                <w:b/>
                <w:bCs/>
                <w:i/>
                <w:iCs/>
                <w:sz w:val="6"/>
                <w:szCs w:val="6"/>
              </w:rPr>
            </w:pPr>
          </w:p>
        </w:tc>
        <w:tc>
          <w:tcPr>
            <w:tcW w:w="810" w:type="dxa"/>
          </w:tcPr>
          <w:p w14:paraId="5311D22E" w14:textId="77777777" w:rsidR="00B82FBF" w:rsidRPr="004A2C7D" w:rsidRDefault="00B82FBF" w:rsidP="00B82FBF">
            <w:pPr>
              <w:pStyle w:val="acctfourfigures"/>
              <w:tabs>
                <w:tab w:val="clear" w:pos="765"/>
                <w:tab w:val="decimal" w:pos="792"/>
              </w:tabs>
              <w:ind w:left="-108" w:right="-108"/>
              <w:rPr>
                <w:sz w:val="18"/>
                <w:szCs w:val="18"/>
              </w:rPr>
            </w:pPr>
          </w:p>
        </w:tc>
        <w:tc>
          <w:tcPr>
            <w:tcW w:w="270" w:type="dxa"/>
          </w:tcPr>
          <w:p w14:paraId="6DB913F0" w14:textId="77777777" w:rsidR="00B82FBF" w:rsidRPr="004A2C7D" w:rsidRDefault="00B82FBF" w:rsidP="00B82FBF">
            <w:pPr>
              <w:pStyle w:val="acctfourfigures"/>
              <w:tabs>
                <w:tab w:val="clear" w:pos="765"/>
                <w:tab w:val="decimal" w:pos="612"/>
              </w:tabs>
              <w:ind w:left="-108"/>
              <w:rPr>
                <w:sz w:val="6"/>
                <w:szCs w:val="6"/>
              </w:rPr>
            </w:pPr>
          </w:p>
        </w:tc>
        <w:tc>
          <w:tcPr>
            <w:tcW w:w="1100" w:type="dxa"/>
          </w:tcPr>
          <w:p w14:paraId="703EC73C"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tcPr>
          <w:p w14:paraId="336E3C1D" w14:textId="77777777" w:rsidR="00B82FBF" w:rsidRPr="004A2C7D" w:rsidRDefault="00B82FBF" w:rsidP="00B82FBF">
            <w:pPr>
              <w:pStyle w:val="acctfourfigures"/>
              <w:tabs>
                <w:tab w:val="clear" w:pos="765"/>
                <w:tab w:val="decimal" w:pos="612"/>
              </w:tabs>
              <w:ind w:left="-108"/>
              <w:rPr>
                <w:sz w:val="6"/>
                <w:szCs w:val="6"/>
              </w:rPr>
            </w:pPr>
          </w:p>
        </w:tc>
        <w:tc>
          <w:tcPr>
            <w:tcW w:w="1008" w:type="dxa"/>
          </w:tcPr>
          <w:p w14:paraId="2704ECFE" w14:textId="77777777" w:rsidR="00B82FBF" w:rsidRPr="004A2C7D" w:rsidRDefault="00B82FBF" w:rsidP="00B82FBF">
            <w:pPr>
              <w:pStyle w:val="acctfourfigures"/>
              <w:tabs>
                <w:tab w:val="clear" w:pos="765"/>
                <w:tab w:val="decimal" w:pos="808"/>
              </w:tabs>
              <w:ind w:left="-108" w:right="-108"/>
              <w:rPr>
                <w:sz w:val="18"/>
                <w:szCs w:val="18"/>
              </w:rPr>
            </w:pPr>
          </w:p>
        </w:tc>
        <w:tc>
          <w:tcPr>
            <w:tcW w:w="236" w:type="dxa"/>
          </w:tcPr>
          <w:p w14:paraId="0304988E" w14:textId="77777777" w:rsidR="00B82FBF" w:rsidRPr="004A2C7D" w:rsidRDefault="00B82FBF" w:rsidP="00B82FBF">
            <w:pPr>
              <w:pStyle w:val="acctfourfigures"/>
              <w:tabs>
                <w:tab w:val="clear" w:pos="765"/>
                <w:tab w:val="decimal" w:pos="612"/>
              </w:tabs>
              <w:ind w:left="-108"/>
              <w:rPr>
                <w:sz w:val="6"/>
                <w:szCs w:val="6"/>
              </w:rPr>
            </w:pPr>
          </w:p>
        </w:tc>
        <w:tc>
          <w:tcPr>
            <w:tcW w:w="1008" w:type="dxa"/>
          </w:tcPr>
          <w:p w14:paraId="625D2F9D"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tcPr>
          <w:p w14:paraId="2BF88470" w14:textId="77777777" w:rsidR="00B82FBF" w:rsidRPr="004A2C7D" w:rsidRDefault="00B82FBF" w:rsidP="00B82FBF">
            <w:pPr>
              <w:pStyle w:val="acctfourfigures"/>
              <w:tabs>
                <w:tab w:val="clear" w:pos="765"/>
                <w:tab w:val="decimal" w:pos="612"/>
              </w:tabs>
              <w:ind w:left="-108"/>
              <w:rPr>
                <w:sz w:val="6"/>
                <w:szCs w:val="6"/>
              </w:rPr>
            </w:pPr>
          </w:p>
        </w:tc>
        <w:tc>
          <w:tcPr>
            <w:tcW w:w="1008" w:type="dxa"/>
          </w:tcPr>
          <w:p w14:paraId="77FD8477"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tcPr>
          <w:p w14:paraId="53CFC9E2" w14:textId="77777777" w:rsidR="00B82FBF" w:rsidRPr="004A2C7D" w:rsidRDefault="00B82FBF" w:rsidP="00B82FBF">
            <w:pPr>
              <w:pStyle w:val="acctfourfigures"/>
              <w:tabs>
                <w:tab w:val="clear" w:pos="765"/>
                <w:tab w:val="decimal" w:pos="612"/>
              </w:tabs>
              <w:ind w:left="-108"/>
              <w:rPr>
                <w:sz w:val="6"/>
                <w:szCs w:val="6"/>
              </w:rPr>
            </w:pPr>
          </w:p>
        </w:tc>
        <w:tc>
          <w:tcPr>
            <w:tcW w:w="1008" w:type="dxa"/>
          </w:tcPr>
          <w:p w14:paraId="6580B84B"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tcPr>
          <w:p w14:paraId="162B033E" w14:textId="77777777" w:rsidR="00B82FBF" w:rsidRPr="004A2C7D" w:rsidRDefault="00B82FBF" w:rsidP="00B82FBF">
            <w:pPr>
              <w:pStyle w:val="acctfourfigures"/>
              <w:tabs>
                <w:tab w:val="clear" w:pos="765"/>
                <w:tab w:val="decimal" w:pos="612"/>
              </w:tabs>
              <w:ind w:left="-108"/>
              <w:rPr>
                <w:sz w:val="6"/>
                <w:szCs w:val="6"/>
              </w:rPr>
            </w:pPr>
          </w:p>
        </w:tc>
        <w:tc>
          <w:tcPr>
            <w:tcW w:w="1008" w:type="dxa"/>
          </w:tcPr>
          <w:p w14:paraId="0B282DE1"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tcPr>
          <w:p w14:paraId="1F74C7BD" w14:textId="77777777" w:rsidR="00B82FBF" w:rsidRPr="004A2C7D" w:rsidRDefault="00B82FBF" w:rsidP="00B82FBF">
            <w:pPr>
              <w:pStyle w:val="acctfourfigures"/>
              <w:tabs>
                <w:tab w:val="clear" w:pos="765"/>
                <w:tab w:val="decimal" w:pos="612"/>
              </w:tabs>
              <w:ind w:left="-108"/>
              <w:rPr>
                <w:sz w:val="6"/>
                <w:szCs w:val="6"/>
              </w:rPr>
            </w:pPr>
          </w:p>
        </w:tc>
        <w:tc>
          <w:tcPr>
            <w:tcW w:w="1008" w:type="dxa"/>
          </w:tcPr>
          <w:p w14:paraId="5E1F5D93"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tcPr>
          <w:p w14:paraId="7455A7EA" w14:textId="77777777" w:rsidR="00B82FBF" w:rsidRPr="004A2C7D" w:rsidRDefault="00B82FBF" w:rsidP="00B82FBF">
            <w:pPr>
              <w:pStyle w:val="acctfourfigures"/>
              <w:tabs>
                <w:tab w:val="clear" w:pos="765"/>
                <w:tab w:val="decimal" w:pos="612"/>
              </w:tabs>
              <w:ind w:left="-108"/>
              <w:rPr>
                <w:sz w:val="6"/>
                <w:szCs w:val="6"/>
              </w:rPr>
            </w:pPr>
          </w:p>
        </w:tc>
        <w:tc>
          <w:tcPr>
            <w:tcW w:w="1008" w:type="dxa"/>
          </w:tcPr>
          <w:p w14:paraId="1517C235"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tcPr>
          <w:p w14:paraId="4B822B04" w14:textId="77777777" w:rsidR="00B82FBF" w:rsidRPr="004A2C7D" w:rsidRDefault="00B82FBF" w:rsidP="00B82FBF">
            <w:pPr>
              <w:pStyle w:val="acctfourfigures"/>
              <w:tabs>
                <w:tab w:val="clear" w:pos="765"/>
                <w:tab w:val="decimal" w:pos="736"/>
              </w:tabs>
              <w:ind w:left="-108"/>
              <w:rPr>
                <w:sz w:val="6"/>
                <w:szCs w:val="6"/>
              </w:rPr>
            </w:pPr>
          </w:p>
        </w:tc>
        <w:tc>
          <w:tcPr>
            <w:tcW w:w="1008" w:type="dxa"/>
          </w:tcPr>
          <w:p w14:paraId="5BB92865" w14:textId="77777777" w:rsidR="00B82FBF" w:rsidRPr="004A2C7D" w:rsidRDefault="00B82FBF" w:rsidP="00B82FBF">
            <w:pPr>
              <w:pStyle w:val="acctfourfigures"/>
              <w:tabs>
                <w:tab w:val="clear" w:pos="765"/>
                <w:tab w:val="decimal" w:pos="792"/>
              </w:tabs>
              <w:ind w:left="-108" w:right="-108"/>
              <w:rPr>
                <w:sz w:val="18"/>
                <w:szCs w:val="18"/>
              </w:rPr>
            </w:pPr>
          </w:p>
        </w:tc>
      </w:tr>
      <w:tr w:rsidR="00B82FBF" w:rsidRPr="004A2C7D" w14:paraId="5E4CE592" w14:textId="77777777" w:rsidTr="00406D13">
        <w:trPr>
          <w:trHeight w:val="20"/>
        </w:trPr>
        <w:tc>
          <w:tcPr>
            <w:tcW w:w="2430" w:type="dxa"/>
            <w:shd w:val="clear" w:color="auto" w:fill="auto"/>
          </w:tcPr>
          <w:p w14:paraId="106D1F92" w14:textId="5D77AA14" w:rsidR="00B82FBF" w:rsidRPr="004A2C7D" w:rsidRDefault="00B82FBF"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lastRenderedPageBreak/>
              <w:br w:type="page"/>
            </w:r>
            <w:r w:rsidRPr="004A2C7D">
              <w:rPr>
                <w:rFonts w:ascii="Times New Roman" w:hAnsi="Times New Roman" w:cs="Times New Roman"/>
                <w:b/>
                <w:bCs/>
                <w:i/>
                <w:iCs/>
              </w:rPr>
              <w:t>Accumulated depreciation</w:t>
            </w:r>
          </w:p>
        </w:tc>
        <w:tc>
          <w:tcPr>
            <w:tcW w:w="810" w:type="dxa"/>
            <w:shd w:val="clear" w:color="auto" w:fill="auto"/>
          </w:tcPr>
          <w:p w14:paraId="4560E168" w14:textId="77777777" w:rsidR="00B82FBF" w:rsidRPr="004A2C7D" w:rsidRDefault="00B82FBF" w:rsidP="00B82FBF">
            <w:pPr>
              <w:pStyle w:val="acctfourfigures"/>
              <w:tabs>
                <w:tab w:val="clear" w:pos="765"/>
                <w:tab w:val="decimal" w:pos="792"/>
              </w:tabs>
              <w:spacing w:line="230" w:lineRule="exact"/>
              <w:ind w:left="-108" w:right="-108"/>
              <w:rPr>
                <w:sz w:val="18"/>
                <w:szCs w:val="18"/>
              </w:rPr>
            </w:pPr>
          </w:p>
        </w:tc>
        <w:tc>
          <w:tcPr>
            <w:tcW w:w="270" w:type="dxa"/>
            <w:shd w:val="clear" w:color="auto" w:fill="auto"/>
          </w:tcPr>
          <w:p w14:paraId="30B4238E" w14:textId="77777777" w:rsidR="00B82FBF" w:rsidRPr="004A2C7D" w:rsidRDefault="00B82FBF" w:rsidP="00B82FBF">
            <w:pPr>
              <w:pStyle w:val="acctfourfigures"/>
              <w:tabs>
                <w:tab w:val="clear" w:pos="765"/>
                <w:tab w:val="decimal" w:pos="612"/>
              </w:tabs>
              <w:spacing w:line="230" w:lineRule="exact"/>
              <w:ind w:left="-108"/>
              <w:rPr>
                <w:sz w:val="18"/>
                <w:szCs w:val="18"/>
              </w:rPr>
            </w:pPr>
          </w:p>
        </w:tc>
        <w:tc>
          <w:tcPr>
            <w:tcW w:w="1100" w:type="dxa"/>
            <w:shd w:val="clear" w:color="auto" w:fill="auto"/>
          </w:tcPr>
          <w:p w14:paraId="09C4D116" w14:textId="77777777" w:rsidR="00B82FBF" w:rsidRPr="004A2C7D" w:rsidRDefault="00B82FBF" w:rsidP="00B82FBF">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E95EBF1" w14:textId="77777777" w:rsidR="00B82FBF" w:rsidRPr="004A2C7D" w:rsidRDefault="00B82FBF"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38896A2C" w14:textId="77777777" w:rsidR="00B82FBF" w:rsidRPr="004A2C7D" w:rsidRDefault="00B82FBF" w:rsidP="00B82FBF">
            <w:pPr>
              <w:pStyle w:val="acctfourfigures"/>
              <w:tabs>
                <w:tab w:val="clear" w:pos="765"/>
                <w:tab w:val="decimal" w:pos="808"/>
              </w:tabs>
              <w:spacing w:line="230" w:lineRule="exact"/>
              <w:ind w:left="-108" w:right="-108"/>
              <w:rPr>
                <w:sz w:val="18"/>
                <w:szCs w:val="18"/>
              </w:rPr>
            </w:pPr>
          </w:p>
        </w:tc>
        <w:tc>
          <w:tcPr>
            <w:tcW w:w="236" w:type="dxa"/>
            <w:shd w:val="clear" w:color="auto" w:fill="auto"/>
          </w:tcPr>
          <w:p w14:paraId="0ABAE9DD" w14:textId="77777777" w:rsidR="00B82FBF" w:rsidRPr="004A2C7D" w:rsidRDefault="00B82FBF"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3FAA6886" w14:textId="77777777" w:rsidR="00B82FBF" w:rsidRPr="004A2C7D" w:rsidRDefault="00B82FBF" w:rsidP="00B82FBF">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778C116" w14:textId="77777777" w:rsidR="00B82FBF" w:rsidRPr="004A2C7D" w:rsidRDefault="00B82FBF"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3E942BC1" w14:textId="77777777" w:rsidR="00B82FBF" w:rsidRPr="00D56CE6" w:rsidRDefault="00B82FBF" w:rsidP="00B82FBF">
            <w:pPr>
              <w:pStyle w:val="acctfourfigures"/>
              <w:tabs>
                <w:tab w:val="clear" w:pos="765"/>
                <w:tab w:val="decimal" w:pos="792"/>
              </w:tabs>
              <w:spacing w:line="230" w:lineRule="exact"/>
              <w:ind w:left="-108" w:right="-108"/>
              <w:rPr>
                <w:sz w:val="18"/>
                <w:szCs w:val="18"/>
                <w:lang w:val="en-US"/>
              </w:rPr>
            </w:pPr>
          </w:p>
        </w:tc>
        <w:tc>
          <w:tcPr>
            <w:tcW w:w="236" w:type="dxa"/>
            <w:shd w:val="clear" w:color="auto" w:fill="auto"/>
          </w:tcPr>
          <w:p w14:paraId="555F5EE2" w14:textId="77777777" w:rsidR="00B82FBF" w:rsidRPr="004A2C7D" w:rsidRDefault="00B82FBF"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46C7E0CA" w14:textId="77777777" w:rsidR="00B82FBF" w:rsidRPr="004A2C7D" w:rsidRDefault="00B82FBF" w:rsidP="00B82FBF">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7D07734E" w14:textId="77777777" w:rsidR="00B82FBF" w:rsidRPr="004A2C7D" w:rsidRDefault="00B82FBF"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21DF73F2" w14:textId="77777777" w:rsidR="00B82FBF" w:rsidRPr="004A2C7D" w:rsidRDefault="00B82FBF" w:rsidP="00B82FBF">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146FC117" w14:textId="77777777" w:rsidR="00B82FBF" w:rsidRPr="004A2C7D" w:rsidRDefault="00B82FBF"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1E4F4F59" w14:textId="77777777" w:rsidR="00B82FBF" w:rsidRPr="004A2C7D" w:rsidRDefault="00B82FBF" w:rsidP="00B82FBF">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3A3C174" w14:textId="77777777" w:rsidR="00B82FBF" w:rsidRPr="004A2C7D" w:rsidRDefault="00B82FBF"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1C415ADB" w14:textId="77777777" w:rsidR="00B82FBF" w:rsidRPr="004A2C7D" w:rsidRDefault="00B82FBF" w:rsidP="00B82FBF">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124743A0" w14:textId="77777777" w:rsidR="00B82FBF" w:rsidRPr="004A2C7D" w:rsidRDefault="00B82FBF" w:rsidP="00B82FBF">
            <w:pPr>
              <w:pStyle w:val="acctfourfigures"/>
              <w:tabs>
                <w:tab w:val="clear" w:pos="765"/>
                <w:tab w:val="decimal" w:pos="736"/>
              </w:tabs>
              <w:spacing w:line="230" w:lineRule="exact"/>
              <w:ind w:left="-108"/>
              <w:rPr>
                <w:sz w:val="18"/>
                <w:szCs w:val="18"/>
              </w:rPr>
            </w:pPr>
          </w:p>
        </w:tc>
        <w:tc>
          <w:tcPr>
            <w:tcW w:w="1008" w:type="dxa"/>
            <w:shd w:val="clear" w:color="auto" w:fill="auto"/>
          </w:tcPr>
          <w:p w14:paraId="52FA1037" w14:textId="77777777" w:rsidR="00B82FBF" w:rsidRPr="004A2C7D" w:rsidRDefault="00B82FBF" w:rsidP="00B82FBF">
            <w:pPr>
              <w:pStyle w:val="acctfourfigures"/>
              <w:tabs>
                <w:tab w:val="clear" w:pos="765"/>
                <w:tab w:val="decimal" w:pos="792"/>
              </w:tabs>
              <w:spacing w:line="230" w:lineRule="exact"/>
              <w:ind w:left="-108" w:right="-108"/>
              <w:rPr>
                <w:sz w:val="18"/>
                <w:szCs w:val="18"/>
              </w:rPr>
            </w:pPr>
          </w:p>
        </w:tc>
      </w:tr>
      <w:tr w:rsidR="003A7B21" w:rsidRPr="004A2C7D" w14:paraId="1D72A134" w14:textId="77777777" w:rsidTr="00406D13">
        <w:trPr>
          <w:trHeight w:val="20"/>
        </w:trPr>
        <w:tc>
          <w:tcPr>
            <w:tcW w:w="2430" w:type="dxa"/>
            <w:shd w:val="clear" w:color="auto" w:fill="auto"/>
          </w:tcPr>
          <w:p w14:paraId="04AFAD1F" w14:textId="34A84848" w:rsidR="003A7B21" w:rsidRDefault="003A7B21"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pPr>
            <w:r w:rsidRPr="004A2C7D">
              <w:rPr>
                <w:rFonts w:ascii="Times New Roman" w:hAnsi="Times New Roman" w:cs="Times New Roman"/>
                <w:b/>
                <w:bCs/>
                <w:i/>
                <w:iCs/>
              </w:rPr>
              <w:t xml:space="preserve">   and impairment losses</w:t>
            </w:r>
          </w:p>
        </w:tc>
        <w:tc>
          <w:tcPr>
            <w:tcW w:w="810" w:type="dxa"/>
            <w:shd w:val="clear" w:color="auto" w:fill="auto"/>
          </w:tcPr>
          <w:p w14:paraId="62914165" w14:textId="77777777" w:rsidR="003A7B21" w:rsidRPr="004A2C7D" w:rsidRDefault="003A7B21" w:rsidP="00B82FBF">
            <w:pPr>
              <w:pStyle w:val="acctfourfigures"/>
              <w:tabs>
                <w:tab w:val="clear" w:pos="765"/>
                <w:tab w:val="decimal" w:pos="792"/>
              </w:tabs>
              <w:spacing w:line="230" w:lineRule="exact"/>
              <w:ind w:left="-108" w:right="-108"/>
              <w:rPr>
                <w:sz w:val="18"/>
                <w:szCs w:val="18"/>
              </w:rPr>
            </w:pPr>
          </w:p>
        </w:tc>
        <w:tc>
          <w:tcPr>
            <w:tcW w:w="270" w:type="dxa"/>
            <w:shd w:val="clear" w:color="auto" w:fill="auto"/>
          </w:tcPr>
          <w:p w14:paraId="7986B64D" w14:textId="77777777" w:rsidR="003A7B21" w:rsidRPr="004A2C7D" w:rsidRDefault="003A7B21" w:rsidP="00B82FBF">
            <w:pPr>
              <w:pStyle w:val="acctfourfigures"/>
              <w:tabs>
                <w:tab w:val="clear" w:pos="765"/>
                <w:tab w:val="decimal" w:pos="612"/>
              </w:tabs>
              <w:spacing w:line="230" w:lineRule="exact"/>
              <w:ind w:left="-108"/>
              <w:rPr>
                <w:sz w:val="18"/>
                <w:szCs w:val="18"/>
              </w:rPr>
            </w:pPr>
          </w:p>
        </w:tc>
        <w:tc>
          <w:tcPr>
            <w:tcW w:w="1100" w:type="dxa"/>
            <w:shd w:val="clear" w:color="auto" w:fill="auto"/>
          </w:tcPr>
          <w:p w14:paraId="400C966B" w14:textId="77777777" w:rsidR="003A7B21" w:rsidRPr="004A2C7D" w:rsidRDefault="003A7B21" w:rsidP="00B82FBF">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3DF356D2" w14:textId="77777777" w:rsidR="003A7B21" w:rsidRPr="004A2C7D" w:rsidRDefault="003A7B21"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3B5688DC" w14:textId="77777777" w:rsidR="003A7B21" w:rsidRPr="004A2C7D" w:rsidRDefault="003A7B21" w:rsidP="00B82FBF">
            <w:pPr>
              <w:pStyle w:val="acctfourfigures"/>
              <w:tabs>
                <w:tab w:val="clear" w:pos="765"/>
                <w:tab w:val="decimal" w:pos="808"/>
              </w:tabs>
              <w:spacing w:line="230" w:lineRule="exact"/>
              <w:ind w:left="-108" w:right="-108"/>
              <w:rPr>
                <w:sz w:val="18"/>
                <w:szCs w:val="18"/>
              </w:rPr>
            </w:pPr>
          </w:p>
        </w:tc>
        <w:tc>
          <w:tcPr>
            <w:tcW w:w="236" w:type="dxa"/>
            <w:shd w:val="clear" w:color="auto" w:fill="auto"/>
          </w:tcPr>
          <w:p w14:paraId="01CD4035" w14:textId="77777777" w:rsidR="003A7B21" w:rsidRPr="004A2C7D" w:rsidRDefault="003A7B21"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3A24F464" w14:textId="77777777" w:rsidR="003A7B21" w:rsidRPr="004A2C7D" w:rsidRDefault="003A7B21" w:rsidP="00B82FBF">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36C07094" w14:textId="77777777" w:rsidR="003A7B21" w:rsidRPr="004A2C7D" w:rsidRDefault="003A7B21"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0FABBCDA" w14:textId="77777777" w:rsidR="003A7B21" w:rsidRPr="00D56CE6" w:rsidRDefault="003A7B21" w:rsidP="00B82FBF">
            <w:pPr>
              <w:pStyle w:val="acctfourfigures"/>
              <w:tabs>
                <w:tab w:val="clear" w:pos="765"/>
                <w:tab w:val="decimal" w:pos="792"/>
              </w:tabs>
              <w:spacing w:line="230" w:lineRule="exact"/>
              <w:ind w:left="-108" w:right="-108"/>
              <w:rPr>
                <w:sz w:val="18"/>
                <w:szCs w:val="18"/>
                <w:lang w:val="en-US"/>
              </w:rPr>
            </w:pPr>
          </w:p>
        </w:tc>
        <w:tc>
          <w:tcPr>
            <w:tcW w:w="236" w:type="dxa"/>
            <w:shd w:val="clear" w:color="auto" w:fill="auto"/>
          </w:tcPr>
          <w:p w14:paraId="4A78BDED" w14:textId="77777777" w:rsidR="003A7B21" w:rsidRPr="004A2C7D" w:rsidRDefault="003A7B21"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151B18EC" w14:textId="77777777" w:rsidR="003A7B21" w:rsidRPr="004A2C7D" w:rsidRDefault="003A7B21" w:rsidP="00B82FBF">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4B97D7D2" w14:textId="77777777" w:rsidR="003A7B21" w:rsidRPr="004A2C7D" w:rsidRDefault="003A7B21"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1B3F7513" w14:textId="77777777" w:rsidR="003A7B21" w:rsidRPr="004A2C7D" w:rsidRDefault="003A7B21" w:rsidP="00B82FBF">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C7B0EF3" w14:textId="77777777" w:rsidR="003A7B21" w:rsidRPr="004A2C7D" w:rsidRDefault="003A7B21"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47F97132" w14:textId="77777777" w:rsidR="003A7B21" w:rsidRPr="004A2C7D" w:rsidRDefault="003A7B21" w:rsidP="00B82FBF">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47785AD0" w14:textId="77777777" w:rsidR="003A7B21" w:rsidRPr="004A2C7D" w:rsidRDefault="003A7B21"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6F40BA9F" w14:textId="77777777" w:rsidR="003A7B21" w:rsidRPr="004A2C7D" w:rsidRDefault="003A7B21" w:rsidP="00B82FBF">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21445688" w14:textId="77777777" w:rsidR="003A7B21" w:rsidRPr="004A2C7D" w:rsidRDefault="003A7B21" w:rsidP="00B82FBF">
            <w:pPr>
              <w:pStyle w:val="acctfourfigures"/>
              <w:tabs>
                <w:tab w:val="clear" w:pos="765"/>
                <w:tab w:val="decimal" w:pos="736"/>
              </w:tabs>
              <w:spacing w:line="230" w:lineRule="exact"/>
              <w:ind w:left="-108"/>
              <w:rPr>
                <w:sz w:val="18"/>
                <w:szCs w:val="18"/>
              </w:rPr>
            </w:pPr>
          </w:p>
        </w:tc>
        <w:tc>
          <w:tcPr>
            <w:tcW w:w="1008" w:type="dxa"/>
            <w:shd w:val="clear" w:color="auto" w:fill="auto"/>
          </w:tcPr>
          <w:p w14:paraId="55B8611E" w14:textId="77777777" w:rsidR="003A7B21" w:rsidRPr="004A2C7D" w:rsidRDefault="003A7B21" w:rsidP="00B82FBF">
            <w:pPr>
              <w:pStyle w:val="acctfourfigures"/>
              <w:tabs>
                <w:tab w:val="clear" w:pos="765"/>
                <w:tab w:val="decimal" w:pos="792"/>
              </w:tabs>
              <w:spacing w:line="230" w:lineRule="exact"/>
              <w:ind w:left="-108" w:right="-108"/>
              <w:rPr>
                <w:sz w:val="18"/>
                <w:szCs w:val="18"/>
              </w:rPr>
            </w:pPr>
          </w:p>
        </w:tc>
      </w:tr>
      <w:tr w:rsidR="00B82FBF" w:rsidRPr="004A2C7D" w14:paraId="4C300629" w14:textId="77777777" w:rsidTr="00C96DF6">
        <w:trPr>
          <w:trHeight w:val="20"/>
        </w:trPr>
        <w:tc>
          <w:tcPr>
            <w:tcW w:w="2430" w:type="dxa"/>
            <w:shd w:val="clear" w:color="auto" w:fill="auto"/>
          </w:tcPr>
          <w:p w14:paraId="470FF8D7" w14:textId="7089246E"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At 1 January 20</w:t>
            </w:r>
            <w:r>
              <w:rPr>
                <w:rFonts w:ascii="Times New Roman" w:hAnsi="Times New Roman" w:cs="Times New Roman"/>
              </w:rPr>
              <w:t>23</w:t>
            </w:r>
          </w:p>
        </w:tc>
        <w:tc>
          <w:tcPr>
            <w:tcW w:w="810" w:type="dxa"/>
            <w:shd w:val="clear" w:color="auto" w:fill="auto"/>
            <w:vAlign w:val="bottom"/>
          </w:tcPr>
          <w:p w14:paraId="4ACA3209" w14:textId="0D5D59C5" w:rsidR="00B82FBF" w:rsidRPr="00B82FBF" w:rsidRDefault="00B82FBF" w:rsidP="00C96DF6">
            <w:pPr>
              <w:pStyle w:val="acctfourfigures"/>
              <w:tabs>
                <w:tab w:val="clear" w:pos="765"/>
                <w:tab w:val="decimal" w:pos="630"/>
              </w:tabs>
              <w:spacing w:line="230" w:lineRule="exact"/>
              <w:ind w:left="-108" w:right="-108"/>
              <w:rPr>
                <w:sz w:val="18"/>
                <w:szCs w:val="18"/>
              </w:rPr>
            </w:pPr>
            <w:r w:rsidRPr="00B82FBF">
              <w:rPr>
                <w:sz w:val="18"/>
                <w:szCs w:val="18"/>
              </w:rPr>
              <w:t>(13,552)</w:t>
            </w:r>
          </w:p>
        </w:tc>
        <w:tc>
          <w:tcPr>
            <w:tcW w:w="270" w:type="dxa"/>
            <w:shd w:val="clear" w:color="auto" w:fill="auto"/>
            <w:vAlign w:val="bottom"/>
          </w:tcPr>
          <w:p w14:paraId="49EE6C9E"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5AC9D212" w14:textId="0FDD9686" w:rsidR="00B82FBF" w:rsidRPr="00B82FBF" w:rsidRDefault="00B82FBF" w:rsidP="00C96DF6">
            <w:pPr>
              <w:pStyle w:val="acctfourfigures"/>
              <w:tabs>
                <w:tab w:val="clear" w:pos="765"/>
                <w:tab w:val="decimal" w:pos="880"/>
              </w:tabs>
              <w:spacing w:line="230" w:lineRule="exact"/>
              <w:ind w:left="-108" w:right="-108"/>
              <w:rPr>
                <w:sz w:val="18"/>
                <w:szCs w:val="18"/>
              </w:rPr>
            </w:pPr>
            <w:r w:rsidRPr="00B82FBF">
              <w:rPr>
                <w:sz w:val="18"/>
                <w:szCs w:val="18"/>
              </w:rPr>
              <w:t>(45,114)</w:t>
            </w:r>
          </w:p>
        </w:tc>
        <w:tc>
          <w:tcPr>
            <w:tcW w:w="236" w:type="dxa"/>
            <w:shd w:val="clear" w:color="auto" w:fill="auto"/>
            <w:vAlign w:val="bottom"/>
          </w:tcPr>
          <w:p w14:paraId="0B8CF33B"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95BC71F" w14:textId="4902AE1C"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22"/>
                <w:lang w:val="en-US" w:bidi="th-TH"/>
              </w:rPr>
              <w:t>(1,644)</w:t>
            </w:r>
          </w:p>
        </w:tc>
        <w:tc>
          <w:tcPr>
            <w:tcW w:w="236" w:type="dxa"/>
            <w:shd w:val="clear" w:color="auto" w:fill="auto"/>
            <w:vAlign w:val="bottom"/>
          </w:tcPr>
          <w:p w14:paraId="10F2BBF1"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B20D18F" w14:textId="18BF5172"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(753,353)</w:t>
            </w:r>
          </w:p>
        </w:tc>
        <w:tc>
          <w:tcPr>
            <w:tcW w:w="236" w:type="dxa"/>
            <w:shd w:val="clear" w:color="auto" w:fill="auto"/>
            <w:vAlign w:val="bottom"/>
          </w:tcPr>
          <w:p w14:paraId="45143FF4"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4E647C9" w14:textId="7C44228A"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(1,073,245)</w:t>
            </w:r>
          </w:p>
        </w:tc>
        <w:tc>
          <w:tcPr>
            <w:tcW w:w="236" w:type="dxa"/>
            <w:shd w:val="clear" w:color="auto" w:fill="auto"/>
            <w:vAlign w:val="bottom"/>
          </w:tcPr>
          <w:p w14:paraId="015CC330"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EB8C1C2" w14:textId="33CB1118" w:rsidR="00B82FBF" w:rsidRPr="00B82FBF" w:rsidRDefault="00B82FBF" w:rsidP="00C96DF6">
            <w:pPr>
              <w:pStyle w:val="acctfourfigures"/>
              <w:tabs>
                <w:tab w:val="clear" w:pos="765"/>
                <w:tab w:val="decimal" w:pos="792"/>
              </w:tabs>
              <w:spacing w:line="230" w:lineRule="exact"/>
              <w:ind w:left="-108" w:right="-108"/>
              <w:rPr>
                <w:sz w:val="18"/>
                <w:szCs w:val="18"/>
                <w:lang w:val="en-US" w:bidi="th-TH"/>
              </w:rPr>
            </w:pPr>
            <w:r w:rsidRPr="00B82FBF">
              <w:rPr>
                <w:sz w:val="18"/>
                <w:szCs w:val="18"/>
                <w:lang w:val="en-US" w:bidi="th-TH"/>
              </w:rPr>
              <w:t>(104,394)</w:t>
            </w:r>
          </w:p>
        </w:tc>
        <w:tc>
          <w:tcPr>
            <w:tcW w:w="236" w:type="dxa"/>
            <w:shd w:val="clear" w:color="auto" w:fill="auto"/>
            <w:vAlign w:val="bottom"/>
          </w:tcPr>
          <w:p w14:paraId="70EE0797"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6A62888" w14:textId="21EBD1D4"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(48,511)</w:t>
            </w:r>
          </w:p>
        </w:tc>
        <w:tc>
          <w:tcPr>
            <w:tcW w:w="236" w:type="dxa"/>
            <w:shd w:val="clear" w:color="auto" w:fill="auto"/>
            <w:vAlign w:val="bottom"/>
          </w:tcPr>
          <w:p w14:paraId="5F6DF333"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817C6DE" w14:textId="3FADB762"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(57,249)</w:t>
            </w:r>
          </w:p>
        </w:tc>
        <w:tc>
          <w:tcPr>
            <w:tcW w:w="236" w:type="dxa"/>
            <w:shd w:val="clear" w:color="auto" w:fill="auto"/>
            <w:vAlign w:val="bottom"/>
          </w:tcPr>
          <w:p w14:paraId="6334F63B"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1D72F7F" w14:textId="53C32B69" w:rsidR="00B82FBF" w:rsidRPr="00B82FBF" w:rsidRDefault="00B82FBF" w:rsidP="00C96DF6">
            <w:pPr>
              <w:pStyle w:val="acctfourfigures"/>
              <w:tabs>
                <w:tab w:val="clear" w:pos="765"/>
                <w:tab w:val="decimal" w:pos="790"/>
              </w:tabs>
              <w:spacing w:line="230" w:lineRule="exact"/>
              <w:ind w:left="-108" w:right="-108"/>
              <w:rPr>
                <w:sz w:val="18"/>
                <w:szCs w:val="18"/>
              </w:rPr>
            </w:pPr>
            <w:r w:rsidRPr="00B82FBF">
              <w:rPr>
                <w:sz w:val="18"/>
                <w:szCs w:val="18"/>
              </w:rPr>
              <w:t>-</w:t>
            </w:r>
          </w:p>
        </w:tc>
        <w:tc>
          <w:tcPr>
            <w:tcW w:w="236" w:type="dxa"/>
            <w:shd w:val="clear" w:color="auto" w:fill="auto"/>
            <w:vAlign w:val="bottom"/>
          </w:tcPr>
          <w:p w14:paraId="3745CA7E"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0B7615D3" w14:textId="24242869"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(2,097,062)</w:t>
            </w:r>
          </w:p>
        </w:tc>
      </w:tr>
      <w:tr w:rsidR="00B82FBF" w:rsidRPr="004A2C7D" w14:paraId="3DAC1DBB" w14:textId="77777777" w:rsidTr="00C96DF6">
        <w:trPr>
          <w:trHeight w:val="20"/>
        </w:trPr>
        <w:tc>
          <w:tcPr>
            <w:tcW w:w="2430" w:type="dxa"/>
            <w:shd w:val="clear" w:color="auto" w:fill="auto"/>
          </w:tcPr>
          <w:p w14:paraId="696929CF" w14:textId="4FD403DE"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shd w:val="clear" w:color="auto" w:fill="auto"/>
            <w:vAlign w:val="bottom"/>
          </w:tcPr>
          <w:p w14:paraId="0275DF04" w14:textId="77777777" w:rsidR="00B82FBF" w:rsidRPr="00B82FBF" w:rsidRDefault="00B82FBF" w:rsidP="00C96DF6">
            <w:pPr>
              <w:pStyle w:val="acctfourfigures"/>
              <w:tabs>
                <w:tab w:val="clear" w:pos="765"/>
                <w:tab w:val="decimal" w:pos="720"/>
              </w:tabs>
              <w:spacing w:line="230" w:lineRule="exact"/>
              <w:ind w:left="-108" w:right="-108"/>
              <w:rPr>
                <w:sz w:val="18"/>
                <w:szCs w:val="18"/>
              </w:rPr>
            </w:pPr>
          </w:p>
        </w:tc>
        <w:tc>
          <w:tcPr>
            <w:tcW w:w="270" w:type="dxa"/>
            <w:shd w:val="clear" w:color="auto" w:fill="auto"/>
            <w:vAlign w:val="bottom"/>
          </w:tcPr>
          <w:p w14:paraId="7EF956BE" w14:textId="77777777" w:rsidR="00B82FBF" w:rsidRPr="00B82FBF" w:rsidRDefault="00B82FBF" w:rsidP="00C96DF6">
            <w:pPr>
              <w:pStyle w:val="acctfourfigures"/>
              <w:tabs>
                <w:tab w:val="clear" w:pos="765"/>
                <w:tab w:val="decimal" w:pos="612"/>
              </w:tabs>
              <w:spacing w:line="230" w:lineRule="exact"/>
              <w:ind w:left="-108"/>
              <w:rPr>
                <w:sz w:val="18"/>
                <w:szCs w:val="18"/>
              </w:rPr>
            </w:pPr>
          </w:p>
        </w:tc>
        <w:tc>
          <w:tcPr>
            <w:tcW w:w="1100" w:type="dxa"/>
            <w:shd w:val="clear" w:color="auto" w:fill="auto"/>
            <w:vAlign w:val="bottom"/>
          </w:tcPr>
          <w:p w14:paraId="3E81C35E" w14:textId="77777777" w:rsidR="00B82FBF" w:rsidRPr="00B82FBF" w:rsidRDefault="00B82FBF" w:rsidP="00C96DF6">
            <w:pPr>
              <w:pStyle w:val="acctfourfigures"/>
              <w:tabs>
                <w:tab w:val="clear" w:pos="765"/>
                <w:tab w:val="decimal" w:pos="880"/>
              </w:tabs>
              <w:ind w:left="-108" w:right="-108"/>
              <w:rPr>
                <w:sz w:val="18"/>
                <w:szCs w:val="18"/>
              </w:rPr>
            </w:pPr>
          </w:p>
        </w:tc>
        <w:tc>
          <w:tcPr>
            <w:tcW w:w="236" w:type="dxa"/>
            <w:shd w:val="clear" w:color="auto" w:fill="auto"/>
            <w:vAlign w:val="bottom"/>
          </w:tcPr>
          <w:p w14:paraId="1330BFCC" w14:textId="77777777" w:rsidR="00B82FBF" w:rsidRPr="00B82FBF"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03AB5FF" w14:textId="77777777" w:rsidR="00B82FBF" w:rsidRPr="00B82FBF"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764DD03"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737FB313" w14:textId="77777777" w:rsidR="00B82FBF" w:rsidRPr="00B82FBF"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0505CAD4" w14:textId="77777777" w:rsidR="00B82FBF" w:rsidRPr="00B82FBF"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4A42E249" w14:textId="77777777" w:rsidR="00B82FBF" w:rsidRPr="00B82FBF"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02EFD800" w14:textId="77777777" w:rsidR="00B82FBF" w:rsidRPr="00B82FBF"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463E246F" w14:textId="77777777" w:rsidR="00B82FBF" w:rsidRPr="00B82FBF"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59088526" w14:textId="77777777" w:rsidR="00B82FBF" w:rsidRPr="00B82FBF"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6E8F6F2" w14:textId="77777777" w:rsidR="00B82FBF" w:rsidRPr="00B82FBF"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22566A39" w14:textId="77777777" w:rsidR="00B82FBF" w:rsidRPr="00B82FBF"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6835CB0C" w14:textId="77777777" w:rsidR="00B82FBF" w:rsidRPr="00B82FBF"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2BB69FE" w14:textId="77777777" w:rsidR="00B82FBF" w:rsidRPr="00B82FBF"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1ADE1EED" w14:textId="77777777" w:rsidR="00B82FBF" w:rsidRPr="00B82FBF" w:rsidRDefault="00B82FBF" w:rsidP="00C96DF6">
            <w:pPr>
              <w:pStyle w:val="acctfourfigures"/>
              <w:tabs>
                <w:tab w:val="clear" w:pos="765"/>
                <w:tab w:val="decimal" w:pos="790"/>
              </w:tabs>
              <w:spacing w:line="230" w:lineRule="exact"/>
              <w:ind w:left="-108" w:right="-108"/>
              <w:rPr>
                <w:sz w:val="18"/>
                <w:szCs w:val="18"/>
              </w:rPr>
            </w:pPr>
          </w:p>
        </w:tc>
        <w:tc>
          <w:tcPr>
            <w:tcW w:w="236" w:type="dxa"/>
            <w:shd w:val="clear" w:color="auto" w:fill="auto"/>
            <w:vAlign w:val="bottom"/>
          </w:tcPr>
          <w:p w14:paraId="56552211" w14:textId="77777777" w:rsidR="00B82FBF" w:rsidRPr="00B82FBF" w:rsidRDefault="00B82FBF" w:rsidP="00C96DF6">
            <w:pPr>
              <w:pStyle w:val="acctfourfigures"/>
              <w:tabs>
                <w:tab w:val="clear" w:pos="765"/>
                <w:tab w:val="decimal" w:pos="736"/>
              </w:tabs>
              <w:spacing w:line="230" w:lineRule="exact"/>
              <w:ind w:left="-108"/>
              <w:rPr>
                <w:sz w:val="18"/>
                <w:szCs w:val="18"/>
              </w:rPr>
            </w:pPr>
          </w:p>
        </w:tc>
        <w:tc>
          <w:tcPr>
            <w:tcW w:w="1008" w:type="dxa"/>
            <w:shd w:val="clear" w:color="auto" w:fill="auto"/>
            <w:vAlign w:val="bottom"/>
          </w:tcPr>
          <w:p w14:paraId="1B08DA51" w14:textId="77777777" w:rsidR="00B82FBF" w:rsidRPr="00B82FBF" w:rsidRDefault="00B82FBF" w:rsidP="00C96DF6">
            <w:pPr>
              <w:pStyle w:val="acctfourfigures"/>
              <w:tabs>
                <w:tab w:val="clear" w:pos="765"/>
                <w:tab w:val="decimal" w:pos="792"/>
              </w:tabs>
              <w:spacing w:line="230" w:lineRule="exact"/>
              <w:ind w:left="-108" w:right="-108"/>
              <w:rPr>
                <w:sz w:val="18"/>
                <w:szCs w:val="18"/>
              </w:rPr>
            </w:pPr>
          </w:p>
        </w:tc>
      </w:tr>
      <w:tr w:rsidR="00B82FBF" w:rsidRPr="004A2C7D" w14:paraId="305AB390" w14:textId="77777777" w:rsidTr="00C96DF6">
        <w:trPr>
          <w:trHeight w:val="20"/>
        </w:trPr>
        <w:tc>
          <w:tcPr>
            <w:tcW w:w="2430" w:type="dxa"/>
            <w:shd w:val="clear" w:color="auto" w:fill="auto"/>
          </w:tcPr>
          <w:p w14:paraId="0EFD73A4" w14:textId="429D5E1E"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shd w:val="clear" w:color="auto" w:fill="auto"/>
            <w:vAlign w:val="bottom"/>
          </w:tcPr>
          <w:p w14:paraId="2C4A12DA" w14:textId="1700EA63" w:rsidR="00B82FBF" w:rsidRPr="00B82FBF" w:rsidRDefault="00B82FBF" w:rsidP="00C96DF6">
            <w:pPr>
              <w:pStyle w:val="acctfourfigures"/>
              <w:tabs>
                <w:tab w:val="clear" w:pos="765"/>
                <w:tab w:val="decimal" w:pos="630"/>
              </w:tabs>
              <w:spacing w:line="230" w:lineRule="exact"/>
              <w:ind w:left="-108" w:right="-108"/>
              <w:rPr>
                <w:sz w:val="18"/>
                <w:szCs w:val="18"/>
              </w:rPr>
            </w:pPr>
            <w:r w:rsidRPr="00B82FBF">
              <w:rPr>
                <w:sz w:val="18"/>
                <w:szCs w:val="18"/>
              </w:rPr>
              <w:t>-</w:t>
            </w:r>
          </w:p>
        </w:tc>
        <w:tc>
          <w:tcPr>
            <w:tcW w:w="270" w:type="dxa"/>
            <w:shd w:val="clear" w:color="auto" w:fill="auto"/>
            <w:vAlign w:val="bottom"/>
          </w:tcPr>
          <w:p w14:paraId="30C1F87B"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1C6664DF" w14:textId="5D658A5B" w:rsidR="00B82FBF" w:rsidRPr="00B82FBF" w:rsidRDefault="00B82FBF" w:rsidP="00C96DF6">
            <w:pPr>
              <w:pStyle w:val="acctfourfigures"/>
              <w:tabs>
                <w:tab w:val="clear" w:pos="765"/>
                <w:tab w:val="decimal" w:pos="880"/>
              </w:tabs>
              <w:spacing w:line="230" w:lineRule="exact"/>
              <w:ind w:left="-108" w:right="-108"/>
              <w:rPr>
                <w:sz w:val="18"/>
                <w:szCs w:val="18"/>
              </w:rPr>
            </w:pPr>
            <w:r w:rsidRPr="00B82FBF">
              <w:rPr>
                <w:sz w:val="18"/>
                <w:szCs w:val="18"/>
              </w:rPr>
              <w:t>(2,974)</w:t>
            </w:r>
          </w:p>
        </w:tc>
        <w:tc>
          <w:tcPr>
            <w:tcW w:w="236" w:type="dxa"/>
            <w:shd w:val="clear" w:color="auto" w:fill="auto"/>
            <w:vAlign w:val="bottom"/>
          </w:tcPr>
          <w:p w14:paraId="1F387EDA"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56741BE" w14:textId="23FE3D43"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rFonts w:cs="Cordia New"/>
                <w:sz w:val="18"/>
                <w:szCs w:val="22"/>
                <w:lang w:val="en-US" w:bidi="th-TH"/>
              </w:rPr>
              <w:t>(420)</w:t>
            </w:r>
          </w:p>
        </w:tc>
        <w:tc>
          <w:tcPr>
            <w:tcW w:w="236" w:type="dxa"/>
            <w:shd w:val="clear" w:color="auto" w:fill="auto"/>
            <w:vAlign w:val="bottom"/>
          </w:tcPr>
          <w:p w14:paraId="7551F9FA"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64EFD17F" w14:textId="4D85162E"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(32,960)</w:t>
            </w:r>
          </w:p>
        </w:tc>
        <w:tc>
          <w:tcPr>
            <w:tcW w:w="236" w:type="dxa"/>
            <w:shd w:val="clear" w:color="auto" w:fill="auto"/>
            <w:vAlign w:val="bottom"/>
          </w:tcPr>
          <w:p w14:paraId="5F44E1B5"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093BE28" w14:textId="69803068"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(60,426)</w:t>
            </w:r>
          </w:p>
        </w:tc>
        <w:tc>
          <w:tcPr>
            <w:tcW w:w="236" w:type="dxa"/>
            <w:shd w:val="clear" w:color="auto" w:fill="auto"/>
            <w:vAlign w:val="bottom"/>
          </w:tcPr>
          <w:p w14:paraId="6EF309D3"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CCCE93F" w14:textId="7B892910"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(11,413)</w:t>
            </w:r>
          </w:p>
        </w:tc>
        <w:tc>
          <w:tcPr>
            <w:tcW w:w="236" w:type="dxa"/>
            <w:shd w:val="clear" w:color="auto" w:fill="auto"/>
            <w:vAlign w:val="bottom"/>
          </w:tcPr>
          <w:p w14:paraId="5C1D10FE" w14:textId="77777777" w:rsidR="00B82FBF" w:rsidRPr="00B82FBF"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6221CAE5" w14:textId="0E055524"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(5,672)</w:t>
            </w:r>
          </w:p>
        </w:tc>
        <w:tc>
          <w:tcPr>
            <w:tcW w:w="236" w:type="dxa"/>
            <w:shd w:val="clear" w:color="auto" w:fill="auto"/>
            <w:vAlign w:val="bottom"/>
          </w:tcPr>
          <w:p w14:paraId="45719F3D" w14:textId="77777777" w:rsidR="00B82FBF" w:rsidRPr="00B82FBF"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2F6BE27" w14:textId="7C41393F"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(5,865)</w:t>
            </w:r>
          </w:p>
        </w:tc>
        <w:tc>
          <w:tcPr>
            <w:tcW w:w="236" w:type="dxa"/>
            <w:shd w:val="clear" w:color="auto" w:fill="auto"/>
            <w:vAlign w:val="bottom"/>
          </w:tcPr>
          <w:p w14:paraId="3EE9B396" w14:textId="77777777" w:rsidR="00B82FBF" w:rsidRPr="00B82FBF"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269B5E08" w14:textId="04FA4A17" w:rsidR="00B82FBF" w:rsidRPr="00B82FBF" w:rsidRDefault="00B82FBF" w:rsidP="00C96DF6">
            <w:pPr>
              <w:pStyle w:val="acctfourfigures"/>
              <w:tabs>
                <w:tab w:val="clear" w:pos="765"/>
                <w:tab w:val="decimal" w:pos="790"/>
              </w:tabs>
              <w:spacing w:line="230" w:lineRule="exact"/>
              <w:ind w:left="-108" w:right="-108"/>
              <w:rPr>
                <w:sz w:val="18"/>
                <w:szCs w:val="18"/>
              </w:rPr>
            </w:pPr>
            <w:r w:rsidRPr="00B82FBF">
              <w:rPr>
                <w:sz w:val="18"/>
                <w:szCs w:val="18"/>
              </w:rPr>
              <w:t>-</w:t>
            </w:r>
          </w:p>
        </w:tc>
        <w:tc>
          <w:tcPr>
            <w:tcW w:w="236" w:type="dxa"/>
            <w:shd w:val="clear" w:color="auto" w:fill="auto"/>
            <w:vAlign w:val="bottom"/>
          </w:tcPr>
          <w:p w14:paraId="317318E5"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78EE7AE" w14:textId="39DFA862"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(119,730)</w:t>
            </w:r>
          </w:p>
        </w:tc>
      </w:tr>
      <w:tr w:rsidR="00B82FBF" w:rsidRPr="004A2C7D" w14:paraId="1D2D8544" w14:textId="77777777" w:rsidTr="00C96DF6">
        <w:trPr>
          <w:trHeight w:val="20"/>
        </w:trPr>
        <w:tc>
          <w:tcPr>
            <w:tcW w:w="2430" w:type="dxa"/>
            <w:shd w:val="clear" w:color="auto" w:fill="auto"/>
          </w:tcPr>
          <w:p w14:paraId="75209C72" w14:textId="234115E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shd w:val="clear" w:color="auto" w:fill="auto"/>
            <w:vAlign w:val="bottom"/>
          </w:tcPr>
          <w:p w14:paraId="7F1EBF71" w14:textId="45484D36" w:rsidR="00B82FBF" w:rsidRPr="00B82FBF" w:rsidRDefault="00B82FBF" w:rsidP="00C96DF6">
            <w:pPr>
              <w:pStyle w:val="acctfourfigures"/>
              <w:tabs>
                <w:tab w:val="clear" w:pos="765"/>
                <w:tab w:val="decimal" w:pos="630"/>
              </w:tabs>
              <w:spacing w:line="230" w:lineRule="exact"/>
              <w:ind w:left="-108" w:right="-108"/>
              <w:rPr>
                <w:sz w:val="18"/>
                <w:szCs w:val="18"/>
              </w:rPr>
            </w:pPr>
          </w:p>
        </w:tc>
        <w:tc>
          <w:tcPr>
            <w:tcW w:w="270" w:type="dxa"/>
            <w:shd w:val="clear" w:color="auto" w:fill="auto"/>
            <w:vAlign w:val="bottom"/>
          </w:tcPr>
          <w:p w14:paraId="59A33FF8"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66D9F8EA" w14:textId="3739F3BC" w:rsidR="00B82FBF" w:rsidRPr="00B82FBF" w:rsidRDefault="00B82FBF" w:rsidP="00C96DF6">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532F1175"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FBD9749" w14:textId="03CEFFDA" w:rsidR="00B82FBF" w:rsidRPr="00B82FBF"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3761A6EF"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84DE961" w14:textId="56C2A208" w:rsidR="00B82FBF" w:rsidRPr="00B82FBF"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1FFEFDD0"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45BEAA8" w14:textId="6599C25F" w:rsidR="00B82FBF" w:rsidRPr="00B82FBF"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2545FD8F"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91D1837" w14:textId="58A5A437" w:rsidR="00B82FBF" w:rsidRPr="00B82FBF"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3C36B179" w14:textId="77777777" w:rsidR="00B82FBF" w:rsidRPr="00B82FBF"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19435157" w14:textId="297A6C9E" w:rsidR="00B82FBF" w:rsidRPr="00B82FBF"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46943D0A" w14:textId="77777777" w:rsidR="00B82FBF" w:rsidRPr="00B82FBF"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FF67895" w14:textId="078236BC" w:rsidR="00B82FBF" w:rsidRPr="00B82FBF"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6D7CBEB3" w14:textId="77777777" w:rsidR="00B82FBF" w:rsidRPr="00B82FBF"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65ACB94F" w14:textId="323DCA2F" w:rsidR="00B82FBF" w:rsidRPr="00B82FBF" w:rsidRDefault="00B82FBF" w:rsidP="00C96DF6">
            <w:pPr>
              <w:pStyle w:val="acctfourfigures"/>
              <w:tabs>
                <w:tab w:val="clear" w:pos="765"/>
                <w:tab w:val="decimal" w:pos="790"/>
              </w:tabs>
              <w:spacing w:line="230" w:lineRule="exact"/>
              <w:ind w:left="-108" w:right="-108"/>
              <w:rPr>
                <w:sz w:val="18"/>
                <w:szCs w:val="18"/>
              </w:rPr>
            </w:pPr>
          </w:p>
        </w:tc>
        <w:tc>
          <w:tcPr>
            <w:tcW w:w="236" w:type="dxa"/>
            <w:shd w:val="clear" w:color="auto" w:fill="auto"/>
            <w:vAlign w:val="bottom"/>
          </w:tcPr>
          <w:p w14:paraId="2E4DF546"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FC755A5" w14:textId="728D4FDD" w:rsidR="00B82FBF" w:rsidRPr="00B82FBF" w:rsidRDefault="00B82FBF" w:rsidP="00C96DF6">
            <w:pPr>
              <w:pStyle w:val="acctfourfigures"/>
              <w:tabs>
                <w:tab w:val="clear" w:pos="765"/>
                <w:tab w:val="decimal" w:pos="792"/>
              </w:tabs>
              <w:spacing w:line="230" w:lineRule="exact"/>
              <w:ind w:left="-108" w:right="-108"/>
              <w:rPr>
                <w:sz w:val="18"/>
                <w:szCs w:val="18"/>
              </w:rPr>
            </w:pPr>
          </w:p>
        </w:tc>
      </w:tr>
      <w:tr w:rsidR="00B82FBF" w:rsidRPr="004A2C7D" w14:paraId="56E7289E" w14:textId="77777777" w:rsidTr="00C96DF6">
        <w:trPr>
          <w:trHeight w:val="20"/>
        </w:trPr>
        <w:tc>
          <w:tcPr>
            <w:tcW w:w="2430" w:type="dxa"/>
            <w:shd w:val="clear" w:color="auto" w:fill="auto"/>
          </w:tcPr>
          <w:p w14:paraId="7F4B6C2A" w14:textId="4D4B5D9E"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shd w:val="clear" w:color="auto" w:fill="auto"/>
            <w:vAlign w:val="bottom"/>
          </w:tcPr>
          <w:p w14:paraId="0B819387" w14:textId="71317811" w:rsidR="00B82FBF" w:rsidRPr="00B82FBF" w:rsidRDefault="00B82FBF" w:rsidP="00C96DF6">
            <w:pPr>
              <w:pStyle w:val="acctfourfigures"/>
              <w:tabs>
                <w:tab w:val="clear" w:pos="765"/>
                <w:tab w:val="decimal" w:pos="630"/>
              </w:tabs>
              <w:spacing w:line="230" w:lineRule="exact"/>
              <w:ind w:left="-108" w:right="-108"/>
              <w:rPr>
                <w:sz w:val="18"/>
                <w:szCs w:val="18"/>
              </w:rPr>
            </w:pPr>
            <w:r w:rsidRPr="00B82FBF">
              <w:rPr>
                <w:sz w:val="18"/>
                <w:szCs w:val="18"/>
              </w:rPr>
              <w:t>-</w:t>
            </w:r>
          </w:p>
        </w:tc>
        <w:tc>
          <w:tcPr>
            <w:tcW w:w="270" w:type="dxa"/>
            <w:shd w:val="clear" w:color="auto" w:fill="auto"/>
            <w:vAlign w:val="bottom"/>
          </w:tcPr>
          <w:p w14:paraId="050556B9"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38DC9EEB" w14:textId="29914AAA" w:rsidR="00B82FBF" w:rsidRPr="00B82FBF" w:rsidRDefault="00B82FBF" w:rsidP="00C96DF6">
            <w:pPr>
              <w:pStyle w:val="acctfourfigures"/>
              <w:tabs>
                <w:tab w:val="clear" w:pos="765"/>
                <w:tab w:val="decimal" w:pos="880"/>
              </w:tabs>
              <w:spacing w:line="230" w:lineRule="exact"/>
              <w:ind w:left="-108" w:right="-108"/>
              <w:rPr>
                <w:sz w:val="18"/>
                <w:szCs w:val="18"/>
              </w:rPr>
            </w:pPr>
            <w:r w:rsidRPr="00B82FBF">
              <w:rPr>
                <w:sz w:val="18"/>
                <w:szCs w:val="18"/>
              </w:rPr>
              <w:t>-</w:t>
            </w:r>
          </w:p>
        </w:tc>
        <w:tc>
          <w:tcPr>
            <w:tcW w:w="236" w:type="dxa"/>
            <w:shd w:val="clear" w:color="auto" w:fill="auto"/>
            <w:vAlign w:val="bottom"/>
          </w:tcPr>
          <w:p w14:paraId="02C9818E"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shd w:val="clear" w:color="auto" w:fill="auto"/>
            <w:vAlign w:val="bottom"/>
          </w:tcPr>
          <w:p w14:paraId="077BD272" w14:textId="404017FE"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w:t>
            </w:r>
          </w:p>
        </w:tc>
        <w:tc>
          <w:tcPr>
            <w:tcW w:w="236" w:type="dxa"/>
            <w:shd w:val="clear" w:color="auto" w:fill="auto"/>
            <w:vAlign w:val="bottom"/>
          </w:tcPr>
          <w:p w14:paraId="34451930"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0"/>
              </w:tabs>
              <w:spacing w:line="230" w:lineRule="exact"/>
              <w:rPr>
                <w:rFonts w:ascii="Times New Roman" w:hAnsi="Times New Roman" w:cs="Times New Roman"/>
                <w:lang w:val="en-GB" w:bidi="ar-SA"/>
              </w:rPr>
            </w:pPr>
          </w:p>
        </w:tc>
        <w:tc>
          <w:tcPr>
            <w:tcW w:w="1008" w:type="dxa"/>
            <w:shd w:val="clear" w:color="auto" w:fill="auto"/>
            <w:vAlign w:val="bottom"/>
          </w:tcPr>
          <w:p w14:paraId="59E412A1" w14:textId="793FC831"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w:t>
            </w:r>
          </w:p>
        </w:tc>
        <w:tc>
          <w:tcPr>
            <w:tcW w:w="236" w:type="dxa"/>
            <w:shd w:val="clear" w:color="auto" w:fill="auto"/>
            <w:vAlign w:val="bottom"/>
          </w:tcPr>
          <w:p w14:paraId="1DAB9108"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shd w:val="clear" w:color="auto" w:fill="auto"/>
            <w:vAlign w:val="bottom"/>
          </w:tcPr>
          <w:p w14:paraId="59E7964E" w14:textId="79622AEA"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w:t>
            </w:r>
          </w:p>
        </w:tc>
        <w:tc>
          <w:tcPr>
            <w:tcW w:w="236" w:type="dxa"/>
            <w:shd w:val="clear" w:color="auto" w:fill="auto"/>
            <w:vAlign w:val="bottom"/>
          </w:tcPr>
          <w:p w14:paraId="247E033B"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14EC08F" w14:textId="3C5F6231"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w:t>
            </w:r>
          </w:p>
        </w:tc>
        <w:tc>
          <w:tcPr>
            <w:tcW w:w="236" w:type="dxa"/>
            <w:shd w:val="clear" w:color="auto" w:fill="auto"/>
            <w:vAlign w:val="bottom"/>
          </w:tcPr>
          <w:p w14:paraId="153DE46D" w14:textId="77777777" w:rsidR="00B82FBF" w:rsidRPr="00B82FBF"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0270DF1A" w14:textId="629A31C1"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w:t>
            </w:r>
          </w:p>
        </w:tc>
        <w:tc>
          <w:tcPr>
            <w:tcW w:w="236" w:type="dxa"/>
            <w:shd w:val="clear" w:color="auto" w:fill="auto"/>
            <w:vAlign w:val="bottom"/>
          </w:tcPr>
          <w:p w14:paraId="3F2B9015" w14:textId="77777777" w:rsidR="00B82FBF" w:rsidRPr="00B82FBF"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054352D9" w14:textId="007422CE"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(1,153)</w:t>
            </w:r>
          </w:p>
        </w:tc>
        <w:tc>
          <w:tcPr>
            <w:tcW w:w="236" w:type="dxa"/>
            <w:shd w:val="clear" w:color="auto" w:fill="auto"/>
            <w:vAlign w:val="bottom"/>
          </w:tcPr>
          <w:p w14:paraId="02CDF174" w14:textId="77777777" w:rsidR="00B82FBF" w:rsidRPr="00B82FBF"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1B49F78" w14:textId="650A4B74" w:rsidR="00B82FBF" w:rsidRPr="00B82FBF" w:rsidRDefault="00B82FBF" w:rsidP="00C96DF6">
            <w:pPr>
              <w:pStyle w:val="acctfourfigures"/>
              <w:tabs>
                <w:tab w:val="clear" w:pos="765"/>
                <w:tab w:val="decimal" w:pos="790"/>
              </w:tabs>
              <w:spacing w:line="230" w:lineRule="exact"/>
              <w:ind w:left="-108" w:right="-108"/>
              <w:rPr>
                <w:sz w:val="18"/>
                <w:szCs w:val="18"/>
              </w:rPr>
            </w:pPr>
            <w:r w:rsidRPr="00B82FBF">
              <w:rPr>
                <w:sz w:val="18"/>
                <w:szCs w:val="18"/>
              </w:rPr>
              <w:t>-</w:t>
            </w:r>
          </w:p>
        </w:tc>
        <w:tc>
          <w:tcPr>
            <w:tcW w:w="236" w:type="dxa"/>
            <w:shd w:val="clear" w:color="auto" w:fill="auto"/>
            <w:vAlign w:val="bottom"/>
          </w:tcPr>
          <w:p w14:paraId="79569E80"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B0B9887" w14:textId="58113B0B"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(1,153)</w:t>
            </w:r>
          </w:p>
        </w:tc>
      </w:tr>
      <w:tr w:rsidR="00B82FBF" w:rsidRPr="004A2C7D" w14:paraId="1D34C981" w14:textId="77777777" w:rsidTr="00C96DF6">
        <w:trPr>
          <w:trHeight w:val="20"/>
        </w:trPr>
        <w:tc>
          <w:tcPr>
            <w:tcW w:w="2430" w:type="dxa"/>
            <w:shd w:val="clear" w:color="auto" w:fill="auto"/>
          </w:tcPr>
          <w:p w14:paraId="22A75B61" w14:textId="59E76132"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shd w:val="clear" w:color="auto" w:fill="auto"/>
            <w:vAlign w:val="bottom"/>
          </w:tcPr>
          <w:p w14:paraId="09695755" w14:textId="7D60AB5F" w:rsidR="00B82FBF" w:rsidRPr="00B82FBF" w:rsidRDefault="00B82FBF" w:rsidP="00C96DF6">
            <w:pPr>
              <w:pStyle w:val="acctfourfigures"/>
              <w:tabs>
                <w:tab w:val="clear" w:pos="765"/>
                <w:tab w:val="decimal" w:pos="630"/>
              </w:tabs>
              <w:spacing w:line="230" w:lineRule="exact"/>
              <w:ind w:left="-108" w:right="-108"/>
              <w:rPr>
                <w:sz w:val="18"/>
                <w:szCs w:val="18"/>
              </w:rPr>
            </w:pPr>
            <w:r w:rsidRPr="00B82FBF">
              <w:rPr>
                <w:sz w:val="18"/>
                <w:szCs w:val="18"/>
              </w:rPr>
              <w:t>-</w:t>
            </w:r>
          </w:p>
        </w:tc>
        <w:tc>
          <w:tcPr>
            <w:tcW w:w="270" w:type="dxa"/>
            <w:shd w:val="clear" w:color="auto" w:fill="auto"/>
            <w:vAlign w:val="bottom"/>
          </w:tcPr>
          <w:p w14:paraId="2948091C"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4B92379C" w14:textId="61A49E0A" w:rsidR="00B82FBF" w:rsidRPr="00B82FBF" w:rsidRDefault="00B82FBF" w:rsidP="00C96DF6">
            <w:pPr>
              <w:pStyle w:val="acctfourfigures"/>
              <w:tabs>
                <w:tab w:val="clear" w:pos="765"/>
                <w:tab w:val="decimal" w:pos="880"/>
              </w:tabs>
              <w:spacing w:line="230" w:lineRule="exact"/>
              <w:ind w:left="-108" w:right="-108"/>
              <w:rPr>
                <w:sz w:val="18"/>
                <w:szCs w:val="18"/>
              </w:rPr>
            </w:pPr>
            <w:r w:rsidRPr="00B82FBF">
              <w:rPr>
                <w:sz w:val="18"/>
                <w:szCs w:val="18"/>
              </w:rPr>
              <w:t>4,846</w:t>
            </w:r>
          </w:p>
        </w:tc>
        <w:tc>
          <w:tcPr>
            <w:tcW w:w="236" w:type="dxa"/>
            <w:shd w:val="clear" w:color="auto" w:fill="auto"/>
            <w:vAlign w:val="bottom"/>
          </w:tcPr>
          <w:p w14:paraId="436C3D9A"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shd w:val="clear" w:color="auto" w:fill="auto"/>
            <w:vAlign w:val="bottom"/>
          </w:tcPr>
          <w:p w14:paraId="2A84264C" w14:textId="2637B92C"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4</w:t>
            </w:r>
          </w:p>
        </w:tc>
        <w:tc>
          <w:tcPr>
            <w:tcW w:w="236" w:type="dxa"/>
            <w:shd w:val="clear" w:color="auto" w:fill="auto"/>
            <w:vAlign w:val="bottom"/>
          </w:tcPr>
          <w:p w14:paraId="2ABDF3EC"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shd w:val="clear" w:color="auto" w:fill="auto"/>
            <w:vAlign w:val="bottom"/>
          </w:tcPr>
          <w:p w14:paraId="5443750E" w14:textId="7CB47F3A"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w:t>
            </w:r>
          </w:p>
        </w:tc>
        <w:tc>
          <w:tcPr>
            <w:tcW w:w="236" w:type="dxa"/>
            <w:shd w:val="clear" w:color="auto" w:fill="auto"/>
            <w:vAlign w:val="bottom"/>
          </w:tcPr>
          <w:p w14:paraId="3AEE8F80"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shd w:val="clear" w:color="auto" w:fill="auto"/>
            <w:vAlign w:val="bottom"/>
          </w:tcPr>
          <w:p w14:paraId="6D03ED2D" w14:textId="142CD076"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4,433</w:t>
            </w:r>
          </w:p>
        </w:tc>
        <w:tc>
          <w:tcPr>
            <w:tcW w:w="236" w:type="dxa"/>
            <w:shd w:val="clear" w:color="auto" w:fill="auto"/>
            <w:vAlign w:val="bottom"/>
          </w:tcPr>
          <w:p w14:paraId="4AAEC2B8"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D70F1EC" w14:textId="1693F2F1"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3,204</w:t>
            </w:r>
          </w:p>
        </w:tc>
        <w:tc>
          <w:tcPr>
            <w:tcW w:w="236" w:type="dxa"/>
            <w:shd w:val="clear" w:color="auto" w:fill="auto"/>
            <w:vAlign w:val="bottom"/>
          </w:tcPr>
          <w:p w14:paraId="60FDC5D8"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29BEAE1" w14:textId="3F578E0C"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9,923</w:t>
            </w:r>
          </w:p>
        </w:tc>
        <w:tc>
          <w:tcPr>
            <w:tcW w:w="236" w:type="dxa"/>
            <w:shd w:val="clear" w:color="auto" w:fill="auto"/>
            <w:vAlign w:val="bottom"/>
          </w:tcPr>
          <w:p w14:paraId="328E736F"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DEF3DEC" w14:textId="6E31DB9A" w:rsidR="00B82FBF" w:rsidRPr="00B82FBF" w:rsidRDefault="00B82FBF" w:rsidP="00C96DF6">
            <w:pPr>
              <w:pStyle w:val="acctfourfigures"/>
              <w:tabs>
                <w:tab w:val="clear" w:pos="765"/>
                <w:tab w:val="decimal" w:pos="792"/>
              </w:tabs>
              <w:spacing w:line="230" w:lineRule="exact"/>
              <w:ind w:left="-108" w:right="-108"/>
              <w:rPr>
                <w:sz w:val="18"/>
                <w:szCs w:val="18"/>
              </w:rPr>
            </w:pPr>
            <w:r w:rsidRPr="00B82FBF">
              <w:rPr>
                <w:sz w:val="18"/>
                <w:szCs w:val="18"/>
              </w:rPr>
              <w:t>8,065</w:t>
            </w:r>
          </w:p>
        </w:tc>
        <w:tc>
          <w:tcPr>
            <w:tcW w:w="236" w:type="dxa"/>
            <w:shd w:val="clear" w:color="auto" w:fill="auto"/>
            <w:vAlign w:val="bottom"/>
          </w:tcPr>
          <w:p w14:paraId="7E2753FB"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5CDCECD" w14:textId="08283AF1" w:rsidR="00B82FBF" w:rsidRPr="00B82FBF" w:rsidRDefault="00B82FBF" w:rsidP="00C96DF6">
            <w:pPr>
              <w:pStyle w:val="acctfourfigures"/>
              <w:tabs>
                <w:tab w:val="clear" w:pos="765"/>
                <w:tab w:val="decimal" w:pos="790"/>
              </w:tabs>
              <w:spacing w:line="230" w:lineRule="exact"/>
              <w:ind w:left="-108" w:right="-108"/>
              <w:rPr>
                <w:sz w:val="18"/>
                <w:szCs w:val="18"/>
              </w:rPr>
            </w:pPr>
            <w:r w:rsidRPr="00B82FBF">
              <w:rPr>
                <w:sz w:val="18"/>
                <w:szCs w:val="18"/>
              </w:rPr>
              <w:t>-</w:t>
            </w:r>
          </w:p>
        </w:tc>
        <w:tc>
          <w:tcPr>
            <w:tcW w:w="236" w:type="dxa"/>
            <w:shd w:val="clear" w:color="auto" w:fill="auto"/>
            <w:vAlign w:val="bottom"/>
          </w:tcPr>
          <w:p w14:paraId="038369D0"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637F1425" w14:textId="1AEF7873" w:rsidR="00B82FBF" w:rsidRPr="00B82FBF" w:rsidRDefault="00B82FBF" w:rsidP="00C96DF6">
            <w:pPr>
              <w:pStyle w:val="acctfourfigures"/>
              <w:tabs>
                <w:tab w:val="clear" w:pos="765"/>
                <w:tab w:val="decimal" w:pos="792"/>
              </w:tabs>
              <w:spacing w:line="230" w:lineRule="exact"/>
              <w:ind w:left="-108" w:right="-108"/>
              <w:rPr>
                <w:sz w:val="18"/>
                <w:szCs w:val="18"/>
                <w:cs/>
              </w:rPr>
            </w:pPr>
            <w:r w:rsidRPr="00B82FBF">
              <w:rPr>
                <w:sz w:val="18"/>
                <w:szCs w:val="18"/>
              </w:rPr>
              <w:t>30,475</w:t>
            </w:r>
          </w:p>
        </w:tc>
      </w:tr>
      <w:tr w:rsidR="00B82FBF" w:rsidRPr="004A2C7D" w14:paraId="1834D7EB" w14:textId="77777777" w:rsidTr="00C96DF6">
        <w:trPr>
          <w:trHeight w:val="145"/>
        </w:trPr>
        <w:tc>
          <w:tcPr>
            <w:tcW w:w="2430" w:type="dxa"/>
            <w:shd w:val="clear" w:color="auto" w:fill="auto"/>
          </w:tcPr>
          <w:p w14:paraId="4ABC2E27" w14:textId="4BC314F8" w:rsidR="00B82FBF"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31 December 2023 and</w:t>
            </w:r>
          </w:p>
        </w:tc>
        <w:tc>
          <w:tcPr>
            <w:tcW w:w="810" w:type="dxa"/>
            <w:tcBorders>
              <w:top w:val="single" w:sz="4" w:space="0" w:color="auto"/>
            </w:tcBorders>
            <w:shd w:val="clear" w:color="auto" w:fill="auto"/>
            <w:vAlign w:val="bottom"/>
          </w:tcPr>
          <w:p w14:paraId="3043733F" w14:textId="38D5D8C3" w:rsidR="00B82FBF" w:rsidRPr="00FC304A" w:rsidRDefault="00B82FBF" w:rsidP="00C96DF6">
            <w:pPr>
              <w:pStyle w:val="acctfourfigures"/>
              <w:tabs>
                <w:tab w:val="clear" w:pos="765"/>
                <w:tab w:val="decimal" w:pos="630"/>
              </w:tabs>
              <w:spacing w:line="230" w:lineRule="exact"/>
              <w:ind w:left="-108" w:right="-108"/>
              <w:rPr>
                <w:b/>
                <w:bCs/>
                <w:sz w:val="18"/>
                <w:szCs w:val="18"/>
              </w:rPr>
            </w:pPr>
          </w:p>
        </w:tc>
        <w:tc>
          <w:tcPr>
            <w:tcW w:w="270" w:type="dxa"/>
            <w:shd w:val="clear" w:color="auto" w:fill="auto"/>
            <w:vAlign w:val="bottom"/>
          </w:tcPr>
          <w:p w14:paraId="26A91300"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tcBorders>
            <w:shd w:val="clear" w:color="auto" w:fill="auto"/>
            <w:vAlign w:val="bottom"/>
          </w:tcPr>
          <w:p w14:paraId="3F4ABC0B" w14:textId="3E720FD3" w:rsidR="00B82FBF" w:rsidRPr="004A2C7D" w:rsidRDefault="00B82FBF" w:rsidP="00C96DF6">
            <w:pPr>
              <w:pStyle w:val="acctfourfigures"/>
              <w:tabs>
                <w:tab w:val="clear" w:pos="765"/>
                <w:tab w:val="decimal" w:pos="792"/>
              </w:tabs>
              <w:spacing w:line="230" w:lineRule="exact"/>
              <w:ind w:left="-108" w:right="-108"/>
              <w:rPr>
                <w:b/>
                <w:bCs/>
                <w:sz w:val="18"/>
                <w:szCs w:val="18"/>
              </w:rPr>
            </w:pPr>
          </w:p>
        </w:tc>
        <w:tc>
          <w:tcPr>
            <w:tcW w:w="236" w:type="dxa"/>
            <w:shd w:val="clear" w:color="auto" w:fill="auto"/>
            <w:vAlign w:val="bottom"/>
          </w:tcPr>
          <w:p w14:paraId="311CD20E"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vAlign w:val="bottom"/>
          </w:tcPr>
          <w:p w14:paraId="39B337AE" w14:textId="07D9828D" w:rsidR="00B82FBF" w:rsidRPr="004A2C7D" w:rsidRDefault="00B82FBF" w:rsidP="00C96DF6">
            <w:pPr>
              <w:pStyle w:val="acctfourfigures"/>
              <w:tabs>
                <w:tab w:val="clear" w:pos="765"/>
                <w:tab w:val="decimal" w:pos="792"/>
              </w:tabs>
              <w:spacing w:line="230" w:lineRule="exact"/>
              <w:ind w:left="-108" w:right="-108"/>
              <w:rPr>
                <w:b/>
                <w:bCs/>
                <w:sz w:val="18"/>
                <w:szCs w:val="18"/>
              </w:rPr>
            </w:pPr>
          </w:p>
        </w:tc>
        <w:tc>
          <w:tcPr>
            <w:tcW w:w="236" w:type="dxa"/>
            <w:shd w:val="clear" w:color="auto" w:fill="auto"/>
            <w:vAlign w:val="bottom"/>
          </w:tcPr>
          <w:p w14:paraId="2B6BEAD3"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vAlign w:val="bottom"/>
          </w:tcPr>
          <w:p w14:paraId="661C679C" w14:textId="4BE769FA" w:rsidR="00B82FBF" w:rsidRPr="004A2C7D" w:rsidRDefault="00B82FBF" w:rsidP="00C96DF6">
            <w:pPr>
              <w:pStyle w:val="acctfourfigures"/>
              <w:tabs>
                <w:tab w:val="clear" w:pos="765"/>
                <w:tab w:val="decimal" w:pos="792"/>
              </w:tabs>
              <w:spacing w:line="230" w:lineRule="exact"/>
              <w:ind w:left="-108" w:right="-108"/>
              <w:rPr>
                <w:b/>
                <w:bCs/>
                <w:sz w:val="18"/>
                <w:szCs w:val="18"/>
              </w:rPr>
            </w:pPr>
          </w:p>
        </w:tc>
        <w:tc>
          <w:tcPr>
            <w:tcW w:w="236" w:type="dxa"/>
            <w:shd w:val="clear" w:color="auto" w:fill="auto"/>
            <w:vAlign w:val="bottom"/>
          </w:tcPr>
          <w:p w14:paraId="6ABFA608"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vAlign w:val="bottom"/>
          </w:tcPr>
          <w:p w14:paraId="5551835B" w14:textId="10669ED1" w:rsidR="00B82FBF" w:rsidRPr="004A2C7D" w:rsidRDefault="00B82FBF" w:rsidP="00C96DF6">
            <w:pPr>
              <w:pStyle w:val="acctfourfigures"/>
              <w:tabs>
                <w:tab w:val="clear" w:pos="765"/>
                <w:tab w:val="decimal" w:pos="792"/>
              </w:tabs>
              <w:spacing w:line="230" w:lineRule="exact"/>
              <w:ind w:left="-108" w:right="-108"/>
              <w:rPr>
                <w:b/>
                <w:bCs/>
                <w:sz w:val="18"/>
                <w:szCs w:val="18"/>
              </w:rPr>
            </w:pPr>
          </w:p>
        </w:tc>
        <w:tc>
          <w:tcPr>
            <w:tcW w:w="236" w:type="dxa"/>
            <w:shd w:val="clear" w:color="auto" w:fill="auto"/>
            <w:vAlign w:val="bottom"/>
          </w:tcPr>
          <w:p w14:paraId="33291CF7"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vAlign w:val="bottom"/>
          </w:tcPr>
          <w:p w14:paraId="4B490094" w14:textId="048C2B52" w:rsidR="00B82FBF" w:rsidRPr="004A2C7D" w:rsidRDefault="00B82FBF" w:rsidP="00C96DF6">
            <w:pPr>
              <w:pStyle w:val="acctfourfigures"/>
              <w:tabs>
                <w:tab w:val="clear" w:pos="765"/>
                <w:tab w:val="decimal" w:pos="792"/>
              </w:tabs>
              <w:spacing w:line="230" w:lineRule="exact"/>
              <w:ind w:left="-108" w:right="-108"/>
              <w:rPr>
                <w:b/>
                <w:bCs/>
                <w:sz w:val="18"/>
                <w:szCs w:val="18"/>
                <w:lang w:val="en-US" w:bidi="th-TH"/>
              </w:rPr>
            </w:pPr>
          </w:p>
        </w:tc>
        <w:tc>
          <w:tcPr>
            <w:tcW w:w="236" w:type="dxa"/>
            <w:shd w:val="clear" w:color="auto" w:fill="auto"/>
            <w:vAlign w:val="bottom"/>
          </w:tcPr>
          <w:p w14:paraId="4AA8073B"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vAlign w:val="bottom"/>
          </w:tcPr>
          <w:p w14:paraId="2B2A37A1" w14:textId="2ED6E140" w:rsidR="00B82FBF" w:rsidRPr="004A2C7D" w:rsidRDefault="00B82FBF" w:rsidP="00C96DF6">
            <w:pPr>
              <w:pStyle w:val="acctfourfigures"/>
              <w:tabs>
                <w:tab w:val="clear" w:pos="765"/>
                <w:tab w:val="decimal" w:pos="792"/>
              </w:tabs>
              <w:spacing w:line="230" w:lineRule="exact"/>
              <w:ind w:left="-108" w:right="-108"/>
              <w:rPr>
                <w:b/>
                <w:bCs/>
                <w:sz w:val="18"/>
                <w:szCs w:val="18"/>
              </w:rPr>
            </w:pPr>
          </w:p>
        </w:tc>
        <w:tc>
          <w:tcPr>
            <w:tcW w:w="236" w:type="dxa"/>
            <w:shd w:val="clear" w:color="auto" w:fill="auto"/>
            <w:vAlign w:val="bottom"/>
          </w:tcPr>
          <w:p w14:paraId="0DA4E320"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vAlign w:val="bottom"/>
          </w:tcPr>
          <w:p w14:paraId="09A9E89E" w14:textId="4AD37FB3" w:rsidR="00B82FBF" w:rsidRPr="004A2C7D" w:rsidRDefault="00B82FBF" w:rsidP="00C96DF6">
            <w:pPr>
              <w:pStyle w:val="acctfourfigures"/>
              <w:tabs>
                <w:tab w:val="clear" w:pos="765"/>
                <w:tab w:val="decimal" w:pos="792"/>
              </w:tabs>
              <w:spacing w:line="230" w:lineRule="exact"/>
              <w:ind w:left="-108" w:right="-108"/>
              <w:rPr>
                <w:b/>
                <w:bCs/>
                <w:sz w:val="18"/>
                <w:szCs w:val="18"/>
              </w:rPr>
            </w:pPr>
          </w:p>
        </w:tc>
        <w:tc>
          <w:tcPr>
            <w:tcW w:w="236" w:type="dxa"/>
            <w:shd w:val="clear" w:color="auto" w:fill="auto"/>
            <w:vAlign w:val="bottom"/>
          </w:tcPr>
          <w:p w14:paraId="564DAC65"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vAlign w:val="bottom"/>
          </w:tcPr>
          <w:p w14:paraId="7CDB84F7" w14:textId="278595E0" w:rsidR="00B82FBF" w:rsidRPr="00852591" w:rsidRDefault="00B82FBF" w:rsidP="00C96DF6">
            <w:pPr>
              <w:pStyle w:val="acctfourfigures"/>
              <w:tabs>
                <w:tab w:val="clear" w:pos="765"/>
                <w:tab w:val="decimal" w:pos="790"/>
              </w:tabs>
              <w:spacing w:line="230" w:lineRule="exact"/>
              <w:ind w:left="-108" w:right="-108"/>
              <w:rPr>
                <w:sz w:val="18"/>
                <w:szCs w:val="18"/>
              </w:rPr>
            </w:pPr>
          </w:p>
        </w:tc>
        <w:tc>
          <w:tcPr>
            <w:tcW w:w="236" w:type="dxa"/>
            <w:shd w:val="clear" w:color="auto" w:fill="auto"/>
            <w:vAlign w:val="bottom"/>
          </w:tcPr>
          <w:p w14:paraId="0C88F59D"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tcBorders>
            <w:shd w:val="clear" w:color="auto" w:fill="auto"/>
            <w:vAlign w:val="bottom"/>
          </w:tcPr>
          <w:p w14:paraId="7D434180" w14:textId="61482378" w:rsidR="00B82FBF" w:rsidRPr="004A2C7D" w:rsidRDefault="00B82FBF" w:rsidP="00C96DF6">
            <w:pPr>
              <w:pStyle w:val="acctfourfigures"/>
              <w:tabs>
                <w:tab w:val="clear" w:pos="765"/>
                <w:tab w:val="decimal" w:pos="792"/>
              </w:tabs>
              <w:spacing w:line="230" w:lineRule="exact"/>
              <w:ind w:left="-108" w:right="-108"/>
              <w:rPr>
                <w:b/>
                <w:bCs/>
                <w:sz w:val="18"/>
                <w:szCs w:val="18"/>
              </w:rPr>
            </w:pPr>
          </w:p>
        </w:tc>
      </w:tr>
      <w:tr w:rsidR="00B82FBF" w:rsidRPr="004A2C7D" w14:paraId="615C557A" w14:textId="77777777" w:rsidTr="00C96DF6">
        <w:trPr>
          <w:trHeight w:val="145"/>
        </w:trPr>
        <w:tc>
          <w:tcPr>
            <w:tcW w:w="2430" w:type="dxa"/>
            <w:shd w:val="clear" w:color="auto" w:fill="auto"/>
          </w:tcPr>
          <w:p w14:paraId="4DB8E193" w14:textId="562F93D5"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2024</w:t>
            </w:r>
          </w:p>
        </w:tc>
        <w:tc>
          <w:tcPr>
            <w:tcW w:w="810" w:type="dxa"/>
            <w:shd w:val="clear" w:color="auto" w:fill="auto"/>
            <w:vAlign w:val="bottom"/>
          </w:tcPr>
          <w:p w14:paraId="48B29540" w14:textId="7DCB7C96" w:rsidR="00B82FBF" w:rsidRDefault="00B82FBF" w:rsidP="00C96DF6">
            <w:pPr>
              <w:pStyle w:val="acctfourfigures"/>
              <w:tabs>
                <w:tab w:val="clear" w:pos="765"/>
                <w:tab w:val="decimal" w:pos="630"/>
              </w:tabs>
              <w:spacing w:line="230" w:lineRule="exact"/>
              <w:ind w:left="-108" w:right="-108"/>
              <w:rPr>
                <w:b/>
                <w:bCs/>
                <w:sz w:val="18"/>
                <w:szCs w:val="18"/>
              </w:rPr>
            </w:pPr>
            <w:r>
              <w:rPr>
                <w:b/>
                <w:bCs/>
                <w:sz w:val="18"/>
                <w:szCs w:val="18"/>
              </w:rPr>
              <w:t>(13,552)</w:t>
            </w:r>
          </w:p>
        </w:tc>
        <w:tc>
          <w:tcPr>
            <w:tcW w:w="270" w:type="dxa"/>
            <w:shd w:val="clear" w:color="auto" w:fill="auto"/>
            <w:vAlign w:val="bottom"/>
          </w:tcPr>
          <w:p w14:paraId="061491B8"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shd w:val="clear" w:color="auto" w:fill="auto"/>
            <w:vAlign w:val="bottom"/>
          </w:tcPr>
          <w:p w14:paraId="5E26EEAC" w14:textId="3B0D53BA" w:rsidR="00B82FBF" w:rsidRPr="00E520B5" w:rsidRDefault="00B82FBF" w:rsidP="00C96DF6">
            <w:pPr>
              <w:pStyle w:val="acctfourfigures"/>
              <w:tabs>
                <w:tab w:val="clear" w:pos="765"/>
                <w:tab w:val="decimal" w:pos="880"/>
              </w:tabs>
              <w:spacing w:line="230" w:lineRule="exact"/>
              <w:ind w:left="-108" w:right="-108"/>
              <w:rPr>
                <w:b/>
                <w:bCs/>
                <w:sz w:val="18"/>
                <w:szCs w:val="18"/>
              </w:rPr>
            </w:pPr>
            <w:r>
              <w:rPr>
                <w:b/>
                <w:bCs/>
                <w:sz w:val="18"/>
                <w:szCs w:val="18"/>
              </w:rPr>
              <w:t>(43,242)</w:t>
            </w:r>
          </w:p>
        </w:tc>
        <w:tc>
          <w:tcPr>
            <w:tcW w:w="236" w:type="dxa"/>
            <w:shd w:val="clear" w:color="auto" w:fill="auto"/>
            <w:vAlign w:val="bottom"/>
          </w:tcPr>
          <w:p w14:paraId="169F2A7B"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vAlign w:val="bottom"/>
          </w:tcPr>
          <w:p w14:paraId="732D7D08" w14:textId="241B3055" w:rsidR="00B82FBF" w:rsidRDefault="00B82FBF" w:rsidP="00C96DF6">
            <w:pPr>
              <w:pStyle w:val="acctfourfigures"/>
              <w:tabs>
                <w:tab w:val="clear" w:pos="765"/>
                <w:tab w:val="decimal" w:pos="792"/>
              </w:tabs>
              <w:spacing w:line="230" w:lineRule="exact"/>
              <w:ind w:left="-108" w:right="-108"/>
              <w:rPr>
                <w:b/>
                <w:bCs/>
                <w:sz w:val="18"/>
                <w:szCs w:val="18"/>
              </w:rPr>
            </w:pPr>
            <w:r>
              <w:rPr>
                <w:b/>
                <w:bCs/>
                <w:sz w:val="18"/>
                <w:szCs w:val="22"/>
                <w:lang w:val="en-US" w:bidi="th-TH"/>
              </w:rPr>
              <w:t>(2,060)</w:t>
            </w:r>
          </w:p>
        </w:tc>
        <w:tc>
          <w:tcPr>
            <w:tcW w:w="236" w:type="dxa"/>
            <w:shd w:val="clear" w:color="auto" w:fill="auto"/>
            <w:vAlign w:val="bottom"/>
          </w:tcPr>
          <w:p w14:paraId="33229FA2"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vAlign w:val="bottom"/>
          </w:tcPr>
          <w:p w14:paraId="5252C9EA" w14:textId="778CC009" w:rsidR="00B82FBF" w:rsidRDefault="00B82FBF" w:rsidP="00C96DF6">
            <w:pPr>
              <w:pStyle w:val="acctfourfigures"/>
              <w:tabs>
                <w:tab w:val="clear" w:pos="765"/>
                <w:tab w:val="decimal" w:pos="792"/>
              </w:tabs>
              <w:spacing w:line="230" w:lineRule="exact"/>
              <w:ind w:left="-108" w:right="-108"/>
              <w:rPr>
                <w:b/>
                <w:bCs/>
                <w:sz w:val="18"/>
                <w:szCs w:val="18"/>
              </w:rPr>
            </w:pPr>
            <w:r>
              <w:rPr>
                <w:b/>
                <w:bCs/>
                <w:sz w:val="18"/>
                <w:szCs w:val="18"/>
              </w:rPr>
              <w:t>(786,313)</w:t>
            </w:r>
          </w:p>
        </w:tc>
        <w:tc>
          <w:tcPr>
            <w:tcW w:w="236" w:type="dxa"/>
            <w:shd w:val="clear" w:color="auto" w:fill="auto"/>
            <w:vAlign w:val="bottom"/>
          </w:tcPr>
          <w:p w14:paraId="4D18FB76"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vAlign w:val="bottom"/>
          </w:tcPr>
          <w:p w14:paraId="5273B575" w14:textId="16A8D5E6" w:rsidR="00B82FBF" w:rsidRDefault="00B82FBF" w:rsidP="00C96DF6">
            <w:pPr>
              <w:pStyle w:val="acctfourfigures"/>
              <w:tabs>
                <w:tab w:val="clear" w:pos="765"/>
                <w:tab w:val="decimal" w:pos="792"/>
              </w:tabs>
              <w:spacing w:line="230" w:lineRule="exact"/>
              <w:ind w:left="-108" w:right="-108"/>
              <w:rPr>
                <w:b/>
                <w:bCs/>
                <w:sz w:val="18"/>
                <w:szCs w:val="18"/>
              </w:rPr>
            </w:pPr>
            <w:r>
              <w:rPr>
                <w:b/>
                <w:bCs/>
                <w:sz w:val="18"/>
                <w:szCs w:val="18"/>
              </w:rPr>
              <w:t>(1,129,238)</w:t>
            </w:r>
          </w:p>
        </w:tc>
        <w:tc>
          <w:tcPr>
            <w:tcW w:w="236" w:type="dxa"/>
            <w:shd w:val="clear" w:color="auto" w:fill="auto"/>
            <w:vAlign w:val="bottom"/>
          </w:tcPr>
          <w:p w14:paraId="3C05304E"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vAlign w:val="bottom"/>
          </w:tcPr>
          <w:p w14:paraId="2E1B0245" w14:textId="5720980B" w:rsidR="00B82FBF" w:rsidRDefault="00B82FBF" w:rsidP="00C96DF6">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(112,603)</w:t>
            </w:r>
          </w:p>
        </w:tc>
        <w:tc>
          <w:tcPr>
            <w:tcW w:w="236" w:type="dxa"/>
            <w:shd w:val="clear" w:color="auto" w:fill="auto"/>
            <w:vAlign w:val="bottom"/>
          </w:tcPr>
          <w:p w14:paraId="5D32D40D"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vAlign w:val="bottom"/>
          </w:tcPr>
          <w:p w14:paraId="01FDDF67" w14:textId="7684E523" w:rsidR="00B82FBF" w:rsidRDefault="00B82FBF" w:rsidP="00C96DF6">
            <w:pPr>
              <w:pStyle w:val="acctfourfigures"/>
              <w:tabs>
                <w:tab w:val="clear" w:pos="765"/>
                <w:tab w:val="decimal" w:pos="792"/>
              </w:tabs>
              <w:spacing w:line="230" w:lineRule="exact"/>
              <w:ind w:left="-108" w:right="-108"/>
              <w:rPr>
                <w:b/>
                <w:bCs/>
                <w:sz w:val="18"/>
                <w:szCs w:val="18"/>
              </w:rPr>
            </w:pPr>
            <w:r>
              <w:rPr>
                <w:b/>
                <w:bCs/>
                <w:sz w:val="18"/>
                <w:szCs w:val="18"/>
              </w:rPr>
              <w:t>(44,260)</w:t>
            </w:r>
          </w:p>
        </w:tc>
        <w:tc>
          <w:tcPr>
            <w:tcW w:w="236" w:type="dxa"/>
            <w:shd w:val="clear" w:color="auto" w:fill="auto"/>
            <w:vAlign w:val="bottom"/>
          </w:tcPr>
          <w:p w14:paraId="03701C62"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vAlign w:val="bottom"/>
          </w:tcPr>
          <w:p w14:paraId="7EFD8449" w14:textId="29FAB850" w:rsidR="00B82FBF" w:rsidRDefault="00B82FBF" w:rsidP="00C96DF6">
            <w:pPr>
              <w:pStyle w:val="acctfourfigures"/>
              <w:tabs>
                <w:tab w:val="clear" w:pos="765"/>
                <w:tab w:val="decimal" w:pos="792"/>
              </w:tabs>
              <w:spacing w:line="230" w:lineRule="exact"/>
              <w:ind w:left="-108" w:right="-108"/>
              <w:rPr>
                <w:b/>
                <w:bCs/>
                <w:sz w:val="18"/>
                <w:szCs w:val="18"/>
              </w:rPr>
            </w:pPr>
            <w:r>
              <w:rPr>
                <w:b/>
                <w:bCs/>
                <w:sz w:val="18"/>
                <w:szCs w:val="18"/>
              </w:rPr>
              <w:t>(56,202)</w:t>
            </w:r>
          </w:p>
        </w:tc>
        <w:tc>
          <w:tcPr>
            <w:tcW w:w="236" w:type="dxa"/>
            <w:shd w:val="clear" w:color="auto" w:fill="auto"/>
            <w:vAlign w:val="bottom"/>
          </w:tcPr>
          <w:p w14:paraId="5EC8ED8D"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vAlign w:val="bottom"/>
          </w:tcPr>
          <w:p w14:paraId="5D4E33AE" w14:textId="784D20E0" w:rsidR="00B82FBF" w:rsidRPr="00852591" w:rsidRDefault="00B82FBF" w:rsidP="00C96DF6">
            <w:pPr>
              <w:pStyle w:val="acctfourfigures"/>
              <w:tabs>
                <w:tab w:val="clear" w:pos="765"/>
                <w:tab w:val="decimal" w:pos="790"/>
              </w:tabs>
              <w:spacing w:line="230" w:lineRule="exact"/>
              <w:ind w:left="-108" w:right="-108"/>
              <w:rPr>
                <w:sz w:val="18"/>
                <w:szCs w:val="18"/>
              </w:rPr>
            </w:pPr>
            <w:r>
              <w:rPr>
                <w:b/>
                <w:bCs/>
                <w:sz w:val="18"/>
                <w:szCs w:val="18"/>
              </w:rPr>
              <w:t>-</w:t>
            </w:r>
          </w:p>
        </w:tc>
        <w:tc>
          <w:tcPr>
            <w:tcW w:w="236" w:type="dxa"/>
            <w:shd w:val="clear" w:color="auto" w:fill="auto"/>
            <w:vAlign w:val="bottom"/>
          </w:tcPr>
          <w:p w14:paraId="1C2184E9"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shd w:val="clear" w:color="auto" w:fill="auto"/>
            <w:vAlign w:val="bottom"/>
          </w:tcPr>
          <w:p w14:paraId="4CF4AB4C" w14:textId="27C5037B" w:rsidR="00B82FBF" w:rsidRDefault="00B82FBF" w:rsidP="00C96DF6">
            <w:pPr>
              <w:pStyle w:val="acctfourfigures"/>
              <w:tabs>
                <w:tab w:val="clear" w:pos="765"/>
                <w:tab w:val="decimal" w:pos="792"/>
              </w:tabs>
              <w:spacing w:line="230" w:lineRule="exact"/>
              <w:ind w:left="-108" w:right="-108"/>
              <w:rPr>
                <w:b/>
                <w:bCs/>
                <w:sz w:val="18"/>
                <w:szCs w:val="18"/>
              </w:rPr>
            </w:pPr>
            <w:r>
              <w:rPr>
                <w:b/>
                <w:bCs/>
                <w:sz w:val="18"/>
                <w:szCs w:val="18"/>
              </w:rPr>
              <w:t>(2,187,470)</w:t>
            </w:r>
          </w:p>
        </w:tc>
      </w:tr>
      <w:tr w:rsidR="00B82FBF" w:rsidRPr="004A2C7D" w14:paraId="1B77D88A" w14:textId="77777777" w:rsidTr="00C96DF6">
        <w:trPr>
          <w:trHeight w:val="20"/>
        </w:trPr>
        <w:tc>
          <w:tcPr>
            <w:tcW w:w="2430" w:type="dxa"/>
            <w:shd w:val="clear" w:color="auto" w:fill="auto"/>
          </w:tcPr>
          <w:p w14:paraId="3E4C1522"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shd w:val="clear" w:color="auto" w:fill="auto"/>
            <w:vAlign w:val="bottom"/>
          </w:tcPr>
          <w:p w14:paraId="07D38D20" w14:textId="77777777" w:rsidR="00B82FBF" w:rsidRPr="004A2C7D" w:rsidRDefault="00B82FBF" w:rsidP="00C96DF6">
            <w:pPr>
              <w:pStyle w:val="acctfourfigures"/>
              <w:tabs>
                <w:tab w:val="clear" w:pos="765"/>
                <w:tab w:val="decimal" w:pos="720"/>
              </w:tabs>
              <w:spacing w:line="230" w:lineRule="exact"/>
              <w:ind w:left="-108" w:right="-108"/>
              <w:rPr>
                <w:sz w:val="18"/>
                <w:szCs w:val="18"/>
              </w:rPr>
            </w:pPr>
          </w:p>
        </w:tc>
        <w:tc>
          <w:tcPr>
            <w:tcW w:w="270" w:type="dxa"/>
            <w:shd w:val="clear" w:color="auto" w:fill="auto"/>
            <w:vAlign w:val="bottom"/>
          </w:tcPr>
          <w:p w14:paraId="59D9BAF2" w14:textId="77777777" w:rsidR="00B82FBF" w:rsidRPr="004A2C7D" w:rsidRDefault="00B82FBF" w:rsidP="00C96DF6">
            <w:pPr>
              <w:pStyle w:val="acctfourfigures"/>
              <w:tabs>
                <w:tab w:val="clear" w:pos="765"/>
                <w:tab w:val="decimal" w:pos="612"/>
              </w:tabs>
              <w:spacing w:line="230" w:lineRule="exact"/>
              <w:ind w:left="-108"/>
              <w:rPr>
                <w:sz w:val="18"/>
                <w:szCs w:val="18"/>
              </w:rPr>
            </w:pPr>
          </w:p>
        </w:tc>
        <w:tc>
          <w:tcPr>
            <w:tcW w:w="1100" w:type="dxa"/>
            <w:shd w:val="clear" w:color="auto" w:fill="auto"/>
            <w:vAlign w:val="bottom"/>
          </w:tcPr>
          <w:p w14:paraId="10E5CA35" w14:textId="77777777" w:rsidR="00B82FBF" w:rsidRPr="004A2C7D" w:rsidRDefault="00B82FBF" w:rsidP="00C96DF6">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5A8B0322" w14:textId="77777777" w:rsidR="00B82FBF" w:rsidRPr="004A2C7D"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22040BD1" w14:textId="77777777" w:rsidR="00B82FBF" w:rsidRPr="004A2C7D"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104609F3"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69F86B84" w14:textId="77777777" w:rsidR="00B82FBF" w:rsidRPr="004A2C7D"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A41A8A7" w14:textId="77777777" w:rsidR="00B82FBF" w:rsidRPr="004A2C7D"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43EFF89E" w14:textId="77777777" w:rsidR="00B82FBF" w:rsidRPr="004A2C7D"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6821993E" w14:textId="77777777" w:rsidR="00B82FBF" w:rsidRPr="004A2C7D"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6C00C32D" w14:textId="77777777" w:rsidR="00B82FBF" w:rsidRPr="004A2C7D"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44C8583" w14:textId="77777777" w:rsidR="00B82FBF" w:rsidRPr="004A2C7D"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6AAEFA5" w14:textId="77777777" w:rsidR="00B82FBF" w:rsidRPr="004A2C7D"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56B86CEC" w14:textId="77777777" w:rsidR="00B82FBF" w:rsidRPr="004A2C7D"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7C378DB8" w14:textId="77777777" w:rsidR="00B82FBF" w:rsidRPr="004A2C7D"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A44D2F0" w14:textId="77777777" w:rsidR="00B82FBF" w:rsidRPr="004A2C7D"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D5D2E35" w14:textId="77777777" w:rsidR="00B82FBF" w:rsidRPr="004A2C7D" w:rsidRDefault="00B82FBF" w:rsidP="00C96DF6">
            <w:pPr>
              <w:pStyle w:val="acctfourfigures"/>
              <w:tabs>
                <w:tab w:val="clear" w:pos="765"/>
                <w:tab w:val="decimal" w:pos="612"/>
              </w:tabs>
              <w:spacing w:line="230" w:lineRule="exact"/>
              <w:ind w:left="-108" w:right="-108"/>
              <w:rPr>
                <w:sz w:val="18"/>
                <w:szCs w:val="18"/>
              </w:rPr>
            </w:pPr>
          </w:p>
        </w:tc>
        <w:tc>
          <w:tcPr>
            <w:tcW w:w="236" w:type="dxa"/>
            <w:shd w:val="clear" w:color="auto" w:fill="auto"/>
            <w:vAlign w:val="bottom"/>
          </w:tcPr>
          <w:p w14:paraId="3AC28C2F" w14:textId="77777777" w:rsidR="00B82FBF" w:rsidRPr="004A2C7D" w:rsidRDefault="00B82FBF" w:rsidP="00C96DF6">
            <w:pPr>
              <w:pStyle w:val="acctfourfigures"/>
              <w:tabs>
                <w:tab w:val="clear" w:pos="765"/>
                <w:tab w:val="decimal" w:pos="736"/>
              </w:tabs>
              <w:spacing w:line="230" w:lineRule="exact"/>
              <w:ind w:left="-108"/>
              <w:rPr>
                <w:sz w:val="18"/>
                <w:szCs w:val="18"/>
              </w:rPr>
            </w:pPr>
          </w:p>
        </w:tc>
        <w:tc>
          <w:tcPr>
            <w:tcW w:w="1008" w:type="dxa"/>
            <w:shd w:val="clear" w:color="auto" w:fill="auto"/>
            <w:vAlign w:val="bottom"/>
          </w:tcPr>
          <w:p w14:paraId="5488B440" w14:textId="77777777" w:rsidR="00B82FBF" w:rsidRPr="004A2C7D" w:rsidRDefault="00B82FBF" w:rsidP="00C96DF6">
            <w:pPr>
              <w:pStyle w:val="acctfourfigures"/>
              <w:tabs>
                <w:tab w:val="clear" w:pos="765"/>
                <w:tab w:val="decimal" w:pos="792"/>
              </w:tabs>
              <w:spacing w:line="230" w:lineRule="exact"/>
              <w:ind w:left="-108" w:right="-108"/>
              <w:rPr>
                <w:sz w:val="18"/>
                <w:szCs w:val="18"/>
              </w:rPr>
            </w:pPr>
          </w:p>
        </w:tc>
      </w:tr>
      <w:tr w:rsidR="00213A0C" w:rsidRPr="004A2C7D" w14:paraId="6022E144" w14:textId="77777777" w:rsidTr="00C96DF6">
        <w:trPr>
          <w:trHeight w:val="20"/>
        </w:trPr>
        <w:tc>
          <w:tcPr>
            <w:tcW w:w="2430" w:type="dxa"/>
            <w:shd w:val="clear" w:color="auto" w:fill="auto"/>
          </w:tcPr>
          <w:p w14:paraId="5FBADF14" w14:textId="77777777" w:rsidR="00213A0C" w:rsidRPr="004A2C7D" w:rsidRDefault="00213A0C" w:rsidP="002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shd w:val="clear" w:color="auto" w:fill="auto"/>
            <w:vAlign w:val="bottom"/>
          </w:tcPr>
          <w:p w14:paraId="1F0CDDE8" w14:textId="4991DC29" w:rsidR="00213A0C" w:rsidRPr="00213A0C" w:rsidRDefault="00213A0C" w:rsidP="00C96DF6">
            <w:pPr>
              <w:pStyle w:val="acctfourfigures"/>
              <w:tabs>
                <w:tab w:val="clear" w:pos="765"/>
                <w:tab w:val="decimal" w:pos="630"/>
              </w:tabs>
              <w:spacing w:line="230" w:lineRule="exact"/>
              <w:ind w:left="-108" w:right="-108"/>
              <w:rPr>
                <w:sz w:val="18"/>
                <w:szCs w:val="18"/>
              </w:rPr>
            </w:pPr>
            <w:r w:rsidRPr="00213A0C">
              <w:rPr>
                <w:sz w:val="18"/>
                <w:szCs w:val="18"/>
              </w:rPr>
              <w:t>-</w:t>
            </w:r>
          </w:p>
        </w:tc>
        <w:tc>
          <w:tcPr>
            <w:tcW w:w="270" w:type="dxa"/>
            <w:shd w:val="clear" w:color="auto" w:fill="auto"/>
            <w:vAlign w:val="bottom"/>
          </w:tcPr>
          <w:p w14:paraId="4BA9C660"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4B2C3A73" w14:textId="7BB7DEF7" w:rsidR="00213A0C" w:rsidRPr="00213A0C" w:rsidRDefault="00213A0C" w:rsidP="00C96DF6">
            <w:pPr>
              <w:pStyle w:val="acctfourfigures"/>
              <w:tabs>
                <w:tab w:val="clear" w:pos="765"/>
                <w:tab w:val="decimal" w:pos="880"/>
              </w:tabs>
              <w:spacing w:line="230" w:lineRule="exact"/>
              <w:ind w:left="-108" w:right="-108"/>
              <w:rPr>
                <w:sz w:val="18"/>
                <w:szCs w:val="18"/>
              </w:rPr>
            </w:pPr>
            <w:r w:rsidRPr="00213A0C">
              <w:rPr>
                <w:sz w:val="18"/>
                <w:szCs w:val="18"/>
              </w:rPr>
              <w:t>(3,352)</w:t>
            </w:r>
          </w:p>
        </w:tc>
        <w:tc>
          <w:tcPr>
            <w:tcW w:w="236" w:type="dxa"/>
            <w:shd w:val="clear" w:color="auto" w:fill="auto"/>
            <w:vAlign w:val="bottom"/>
          </w:tcPr>
          <w:p w14:paraId="7ACB24FE"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E570E98" w14:textId="57F1B446" w:rsidR="00213A0C" w:rsidRPr="00213A0C" w:rsidRDefault="00213A0C" w:rsidP="00C96DF6">
            <w:pPr>
              <w:pStyle w:val="acctfourfigures"/>
              <w:tabs>
                <w:tab w:val="clear" w:pos="765"/>
                <w:tab w:val="decimal" w:pos="792"/>
              </w:tabs>
              <w:spacing w:line="230" w:lineRule="exact"/>
              <w:ind w:left="-108" w:right="-108"/>
              <w:rPr>
                <w:sz w:val="18"/>
                <w:szCs w:val="18"/>
                <w:lang w:val="en-US" w:bidi="th-TH"/>
              </w:rPr>
            </w:pPr>
            <w:r w:rsidRPr="00213A0C">
              <w:rPr>
                <w:sz w:val="18"/>
                <w:szCs w:val="18"/>
              </w:rPr>
              <w:t>(772)</w:t>
            </w:r>
          </w:p>
        </w:tc>
        <w:tc>
          <w:tcPr>
            <w:tcW w:w="236" w:type="dxa"/>
            <w:shd w:val="clear" w:color="auto" w:fill="auto"/>
            <w:vAlign w:val="bottom"/>
          </w:tcPr>
          <w:p w14:paraId="4CD7D3D4"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0EE65A77" w14:textId="6E9DB5B9" w:rsidR="00213A0C" w:rsidRPr="00213A0C" w:rsidRDefault="00213A0C" w:rsidP="00C96DF6">
            <w:pPr>
              <w:pStyle w:val="acctfourfigures"/>
              <w:tabs>
                <w:tab w:val="clear" w:pos="765"/>
                <w:tab w:val="decimal" w:pos="792"/>
              </w:tabs>
              <w:spacing w:line="230" w:lineRule="exact"/>
              <w:ind w:left="-108" w:right="-108"/>
              <w:rPr>
                <w:sz w:val="18"/>
                <w:szCs w:val="18"/>
              </w:rPr>
            </w:pPr>
            <w:r w:rsidRPr="00213A0C">
              <w:rPr>
                <w:sz w:val="18"/>
                <w:szCs w:val="18"/>
              </w:rPr>
              <w:t>(33,231)</w:t>
            </w:r>
          </w:p>
        </w:tc>
        <w:tc>
          <w:tcPr>
            <w:tcW w:w="236" w:type="dxa"/>
            <w:shd w:val="clear" w:color="auto" w:fill="auto"/>
            <w:vAlign w:val="bottom"/>
          </w:tcPr>
          <w:p w14:paraId="362930AB"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53CD4C1" w14:textId="3351614F" w:rsidR="00213A0C" w:rsidRPr="00213A0C" w:rsidRDefault="00213A0C" w:rsidP="00C96DF6">
            <w:pPr>
              <w:pStyle w:val="acctfourfigures"/>
              <w:tabs>
                <w:tab w:val="clear" w:pos="765"/>
                <w:tab w:val="decimal" w:pos="792"/>
              </w:tabs>
              <w:spacing w:line="230" w:lineRule="exact"/>
              <w:ind w:left="-108" w:right="-108"/>
              <w:rPr>
                <w:sz w:val="18"/>
                <w:szCs w:val="18"/>
              </w:rPr>
            </w:pPr>
            <w:r w:rsidRPr="00213A0C">
              <w:rPr>
                <w:sz w:val="18"/>
                <w:szCs w:val="18"/>
              </w:rPr>
              <w:t>(64,845)</w:t>
            </w:r>
          </w:p>
        </w:tc>
        <w:tc>
          <w:tcPr>
            <w:tcW w:w="236" w:type="dxa"/>
            <w:shd w:val="clear" w:color="auto" w:fill="auto"/>
            <w:vAlign w:val="bottom"/>
          </w:tcPr>
          <w:p w14:paraId="69BAD8A3"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015CDF7" w14:textId="540EEB24" w:rsidR="00213A0C" w:rsidRPr="00213A0C" w:rsidRDefault="00213A0C" w:rsidP="00C96DF6">
            <w:pPr>
              <w:pStyle w:val="acctfourfigures"/>
              <w:tabs>
                <w:tab w:val="clear" w:pos="765"/>
                <w:tab w:val="decimal" w:pos="792"/>
              </w:tabs>
              <w:spacing w:line="230" w:lineRule="exact"/>
              <w:ind w:left="-108" w:right="-108"/>
              <w:rPr>
                <w:sz w:val="18"/>
                <w:szCs w:val="18"/>
              </w:rPr>
            </w:pPr>
            <w:r w:rsidRPr="00213A0C">
              <w:rPr>
                <w:sz w:val="18"/>
                <w:szCs w:val="18"/>
              </w:rPr>
              <w:t>(8,150)</w:t>
            </w:r>
          </w:p>
        </w:tc>
        <w:tc>
          <w:tcPr>
            <w:tcW w:w="236" w:type="dxa"/>
            <w:shd w:val="clear" w:color="auto" w:fill="auto"/>
            <w:vAlign w:val="bottom"/>
          </w:tcPr>
          <w:p w14:paraId="1F8B5406" w14:textId="77777777" w:rsidR="00213A0C" w:rsidRPr="00213A0C" w:rsidRDefault="00213A0C"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F23351C" w14:textId="5B5F9CF1" w:rsidR="00213A0C" w:rsidRPr="00213A0C" w:rsidRDefault="00213A0C" w:rsidP="00C96DF6">
            <w:pPr>
              <w:pStyle w:val="acctfourfigures"/>
              <w:tabs>
                <w:tab w:val="clear" w:pos="765"/>
                <w:tab w:val="decimal" w:pos="792"/>
              </w:tabs>
              <w:spacing w:line="230" w:lineRule="exact"/>
              <w:ind w:left="-108" w:right="-108"/>
              <w:rPr>
                <w:sz w:val="18"/>
                <w:szCs w:val="18"/>
              </w:rPr>
            </w:pPr>
            <w:r w:rsidRPr="00213A0C">
              <w:rPr>
                <w:sz w:val="18"/>
                <w:szCs w:val="18"/>
              </w:rPr>
              <w:t>(6,344)</w:t>
            </w:r>
          </w:p>
        </w:tc>
        <w:tc>
          <w:tcPr>
            <w:tcW w:w="236" w:type="dxa"/>
            <w:shd w:val="clear" w:color="auto" w:fill="auto"/>
            <w:vAlign w:val="bottom"/>
          </w:tcPr>
          <w:p w14:paraId="44B93F39" w14:textId="77777777" w:rsidR="00213A0C" w:rsidRPr="00213A0C" w:rsidRDefault="00213A0C"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11BB5590" w14:textId="7E14B3B9" w:rsidR="00213A0C" w:rsidRPr="00213A0C" w:rsidRDefault="00213A0C" w:rsidP="00C96DF6">
            <w:pPr>
              <w:pStyle w:val="acctfourfigures"/>
              <w:tabs>
                <w:tab w:val="clear" w:pos="765"/>
                <w:tab w:val="decimal" w:pos="792"/>
              </w:tabs>
              <w:spacing w:line="230" w:lineRule="exact"/>
              <w:ind w:left="-108" w:right="-108"/>
              <w:rPr>
                <w:sz w:val="18"/>
                <w:szCs w:val="18"/>
              </w:rPr>
            </w:pPr>
            <w:r w:rsidRPr="00213A0C">
              <w:rPr>
                <w:sz w:val="18"/>
                <w:szCs w:val="18"/>
              </w:rPr>
              <w:t>(3,851)</w:t>
            </w:r>
          </w:p>
        </w:tc>
        <w:tc>
          <w:tcPr>
            <w:tcW w:w="236" w:type="dxa"/>
            <w:shd w:val="clear" w:color="auto" w:fill="auto"/>
            <w:vAlign w:val="bottom"/>
          </w:tcPr>
          <w:p w14:paraId="5ACE1F59" w14:textId="77777777" w:rsidR="00213A0C" w:rsidRPr="00213A0C" w:rsidRDefault="00213A0C"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0956F5A" w14:textId="7B3FA8CE" w:rsidR="00213A0C" w:rsidRPr="00213A0C" w:rsidRDefault="00213A0C" w:rsidP="00C96DF6">
            <w:pPr>
              <w:pStyle w:val="acctfourfigures"/>
              <w:tabs>
                <w:tab w:val="clear" w:pos="765"/>
                <w:tab w:val="decimal" w:pos="790"/>
              </w:tabs>
              <w:spacing w:line="230" w:lineRule="exact"/>
              <w:ind w:left="-108" w:right="-108"/>
              <w:rPr>
                <w:sz w:val="18"/>
                <w:szCs w:val="18"/>
              </w:rPr>
            </w:pPr>
            <w:r w:rsidRPr="00213A0C">
              <w:rPr>
                <w:sz w:val="18"/>
                <w:szCs w:val="18"/>
              </w:rPr>
              <w:t>-</w:t>
            </w:r>
          </w:p>
        </w:tc>
        <w:tc>
          <w:tcPr>
            <w:tcW w:w="236" w:type="dxa"/>
            <w:shd w:val="clear" w:color="auto" w:fill="auto"/>
            <w:vAlign w:val="bottom"/>
          </w:tcPr>
          <w:p w14:paraId="6FDD9740"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3005E00" w14:textId="543BD68E" w:rsidR="00213A0C" w:rsidRPr="00213A0C" w:rsidRDefault="00213A0C" w:rsidP="00C96DF6">
            <w:pPr>
              <w:pStyle w:val="acctfourfigures"/>
              <w:tabs>
                <w:tab w:val="clear" w:pos="765"/>
                <w:tab w:val="decimal" w:pos="792"/>
              </w:tabs>
              <w:spacing w:line="230" w:lineRule="exact"/>
              <w:ind w:left="-108" w:right="-108"/>
              <w:rPr>
                <w:sz w:val="18"/>
                <w:szCs w:val="18"/>
              </w:rPr>
            </w:pPr>
            <w:r w:rsidRPr="00213A0C">
              <w:rPr>
                <w:sz w:val="18"/>
                <w:szCs w:val="18"/>
              </w:rPr>
              <w:t>(120,545)</w:t>
            </w:r>
          </w:p>
        </w:tc>
      </w:tr>
      <w:tr w:rsidR="00B82FBF" w:rsidRPr="004A2C7D" w14:paraId="42E2010E" w14:textId="77777777" w:rsidTr="00C96DF6">
        <w:trPr>
          <w:trHeight w:val="20"/>
        </w:trPr>
        <w:tc>
          <w:tcPr>
            <w:tcW w:w="2430" w:type="dxa"/>
            <w:shd w:val="clear" w:color="auto" w:fill="auto"/>
          </w:tcPr>
          <w:p w14:paraId="3528E18B"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shd w:val="clear" w:color="auto" w:fill="auto"/>
            <w:vAlign w:val="bottom"/>
          </w:tcPr>
          <w:p w14:paraId="7C61644A" w14:textId="77777777" w:rsidR="00B82FBF" w:rsidRPr="00213A0C" w:rsidRDefault="00B82FBF" w:rsidP="00C96DF6">
            <w:pPr>
              <w:pStyle w:val="acctfourfigures"/>
              <w:tabs>
                <w:tab w:val="clear" w:pos="765"/>
                <w:tab w:val="decimal" w:pos="630"/>
              </w:tabs>
              <w:spacing w:line="230" w:lineRule="exact"/>
              <w:ind w:left="-108" w:right="-108"/>
              <w:rPr>
                <w:sz w:val="18"/>
                <w:szCs w:val="18"/>
              </w:rPr>
            </w:pPr>
          </w:p>
        </w:tc>
        <w:tc>
          <w:tcPr>
            <w:tcW w:w="270" w:type="dxa"/>
            <w:shd w:val="clear" w:color="auto" w:fill="auto"/>
            <w:vAlign w:val="bottom"/>
          </w:tcPr>
          <w:p w14:paraId="3F516012" w14:textId="77777777" w:rsidR="00B82FBF" w:rsidRPr="00213A0C"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2FDF6FAD" w14:textId="77777777" w:rsidR="00B82FBF" w:rsidRPr="00213A0C" w:rsidRDefault="00B82FBF" w:rsidP="00C96DF6">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29CC1139" w14:textId="77777777" w:rsidR="00B82FBF" w:rsidRPr="00213A0C"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4BD753A" w14:textId="77777777" w:rsidR="00B82FBF" w:rsidRPr="00213A0C"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4346EA6B" w14:textId="77777777" w:rsidR="00B82FBF" w:rsidRPr="00213A0C"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129BD521" w14:textId="77777777" w:rsidR="00B82FBF" w:rsidRPr="00213A0C"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F4C06AF" w14:textId="77777777" w:rsidR="00B82FBF" w:rsidRPr="00213A0C"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2A97484" w14:textId="77777777" w:rsidR="00B82FBF" w:rsidRPr="00213A0C"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59E7B90E" w14:textId="77777777" w:rsidR="00B82FBF" w:rsidRPr="00213A0C"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9B32468" w14:textId="77777777" w:rsidR="00B82FBF" w:rsidRPr="00213A0C"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588866D9" w14:textId="77777777" w:rsidR="00B82FBF" w:rsidRPr="00213A0C"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03DE6E19" w14:textId="77777777" w:rsidR="00B82FBF" w:rsidRPr="00213A0C"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073271B4" w14:textId="77777777" w:rsidR="00B82FBF" w:rsidRPr="00213A0C"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540B7D8" w14:textId="77777777" w:rsidR="00B82FBF" w:rsidRPr="00213A0C"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0ED9AED1" w14:textId="77777777" w:rsidR="00B82FBF" w:rsidRPr="00213A0C"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0143721" w14:textId="66F2C686" w:rsidR="00B82FBF" w:rsidRPr="00213A0C" w:rsidRDefault="00B82FBF" w:rsidP="00C96DF6">
            <w:pPr>
              <w:pStyle w:val="acctfourfigures"/>
              <w:tabs>
                <w:tab w:val="clear" w:pos="765"/>
                <w:tab w:val="decimal" w:pos="612"/>
              </w:tabs>
              <w:spacing w:line="230" w:lineRule="exact"/>
              <w:ind w:left="-108" w:right="-108"/>
              <w:rPr>
                <w:sz w:val="18"/>
                <w:szCs w:val="18"/>
              </w:rPr>
            </w:pPr>
          </w:p>
        </w:tc>
        <w:tc>
          <w:tcPr>
            <w:tcW w:w="236" w:type="dxa"/>
            <w:shd w:val="clear" w:color="auto" w:fill="auto"/>
            <w:vAlign w:val="bottom"/>
          </w:tcPr>
          <w:p w14:paraId="3293D776" w14:textId="77777777" w:rsidR="00B82FBF" w:rsidRPr="00213A0C"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CBDA7FA" w14:textId="77777777" w:rsidR="00B82FBF" w:rsidRPr="00213A0C" w:rsidRDefault="00B82FBF" w:rsidP="00C96DF6">
            <w:pPr>
              <w:pStyle w:val="acctfourfigures"/>
              <w:tabs>
                <w:tab w:val="clear" w:pos="765"/>
                <w:tab w:val="decimal" w:pos="792"/>
              </w:tabs>
              <w:spacing w:line="230" w:lineRule="exact"/>
              <w:ind w:left="-108" w:right="-108"/>
              <w:rPr>
                <w:sz w:val="18"/>
                <w:szCs w:val="18"/>
              </w:rPr>
            </w:pPr>
          </w:p>
        </w:tc>
      </w:tr>
      <w:tr w:rsidR="00213A0C" w:rsidRPr="004A2C7D" w14:paraId="64FE0700" w14:textId="77777777" w:rsidTr="00C96DF6">
        <w:trPr>
          <w:trHeight w:val="20"/>
        </w:trPr>
        <w:tc>
          <w:tcPr>
            <w:tcW w:w="2430" w:type="dxa"/>
            <w:shd w:val="clear" w:color="auto" w:fill="auto"/>
          </w:tcPr>
          <w:p w14:paraId="734F4AD4" w14:textId="77777777" w:rsidR="00213A0C" w:rsidRPr="004A2C7D" w:rsidRDefault="00213A0C" w:rsidP="002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shd w:val="clear" w:color="auto" w:fill="auto"/>
            <w:vAlign w:val="bottom"/>
          </w:tcPr>
          <w:p w14:paraId="43F69190" w14:textId="6DBFFA1E" w:rsidR="00213A0C" w:rsidRPr="00213A0C" w:rsidRDefault="00213A0C" w:rsidP="00C96DF6">
            <w:pPr>
              <w:pStyle w:val="acctfourfigures"/>
              <w:tabs>
                <w:tab w:val="clear" w:pos="765"/>
                <w:tab w:val="decimal" w:pos="630"/>
              </w:tabs>
              <w:spacing w:line="230" w:lineRule="exact"/>
              <w:ind w:left="-108" w:right="-108"/>
              <w:rPr>
                <w:sz w:val="18"/>
                <w:szCs w:val="18"/>
              </w:rPr>
            </w:pPr>
            <w:r w:rsidRPr="00213A0C">
              <w:rPr>
                <w:sz w:val="18"/>
                <w:szCs w:val="18"/>
              </w:rPr>
              <w:t>-</w:t>
            </w:r>
          </w:p>
        </w:tc>
        <w:tc>
          <w:tcPr>
            <w:tcW w:w="270" w:type="dxa"/>
            <w:shd w:val="clear" w:color="auto" w:fill="auto"/>
            <w:vAlign w:val="bottom"/>
          </w:tcPr>
          <w:p w14:paraId="653B268A"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2942652F" w14:textId="78EB4C27" w:rsidR="00213A0C" w:rsidRPr="00213A0C" w:rsidRDefault="00213A0C" w:rsidP="00C96DF6">
            <w:pPr>
              <w:pStyle w:val="acctfourfigures"/>
              <w:tabs>
                <w:tab w:val="clear" w:pos="765"/>
                <w:tab w:val="decimal" w:pos="880"/>
              </w:tabs>
              <w:spacing w:line="230" w:lineRule="exact"/>
              <w:ind w:left="-108" w:right="-108"/>
              <w:rPr>
                <w:sz w:val="18"/>
                <w:szCs w:val="18"/>
              </w:rPr>
            </w:pPr>
            <w:r w:rsidRPr="00213A0C">
              <w:rPr>
                <w:sz w:val="18"/>
                <w:szCs w:val="18"/>
              </w:rPr>
              <w:t>-</w:t>
            </w:r>
          </w:p>
        </w:tc>
        <w:tc>
          <w:tcPr>
            <w:tcW w:w="236" w:type="dxa"/>
            <w:shd w:val="clear" w:color="auto" w:fill="auto"/>
            <w:vAlign w:val="bottom"/>
          </w:tcPr>
          <w:p w14:paraId="733088DF"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7FFDA2F" w14:textId="75D56CBA" w:rsidR="00213A0C" w:rsidRPr="00213A0C" w:rsidRDefault="00213A0C" w:rsidP="00C96DF6">
            <w:pPr>
              <w:pStyle w:val="acctfourfigures"/>
              <w:tabs>
                <w:tab w:val="clear" w:pos="765"/>
                <w:tab w:val="decimal" w:pos="792"/>
              </w:tabs>
              <w:spacing w:line="230" w:lineRule="exact"/>
              <w:ind w:left="-108" w:right="-108"/>
              <w:rPr>
                <w:sz w:val="18"/>
                <w:szCs w:val="18"/>
              </w:rPr>
            </w:pPr>
            <w:r w:rsidRPr="00213A0C">
              <w:rPr>
                <w:sz w:val="18"/>
                <w:szCs w:val="18"/>
              </w:rPr>
              <w:t>-</w:t>
            </w:r>
          </w:p>
        </w:tc>
        <w:tc>
          <w:tcPr>
            <w:tcW w:w="236" w:type="dxa"/>
            <w:shd w:val="clear" w:color="auto" w:fill="auto"/>
            <w:vAlign w:val="bottom"/>
          </w:tcPr>
          <w:p w14:paraId="1D620AA1"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553E75E3" w14:textId="17B8FF74" w:rsidR="00213A0C" w:rsidRPr="00213A0C" w:rsidRDefault="00213A0C" w:rsidP="00C96DF6">
            <w:pPr>
              <w:pStyle w:val="acctfourfigures"/>
              <w:tabs>
                <w:tab w:val="clear" w:pos="765"/>
                <w:tab w:val="decimal" w:pos="792"/>
              </w:tabs>
              <w:spacing w:line="230" w:lineRule="exact"/>
              <w:ind w:left="-108" w:right="-108"/>
              <w:rPr>
                <w:sz w:val="18"/>
                <w:szCs w:val="18"/>
              </w:rPr>
            </w:pPr>
            <w:r w:rsidRPr="00213A0C">
              <w:rPr>
                <w:sz w:val="18"/>
                <w:szCs w:val="18"/>
              </w:rPr>
              <w:t>-</w:t>
            </w:r>
          </w:p>
        </w:tc>
        <w:tc>
          <w:tcPr>
            <w:tcW w:w="236" w:type="dxa"/>
            <w:shd w:val="clear" w:color="auto" w:fill="auto"/>
            <w:vAlign w:val="bottom"/>
          </w:tcPr>
          <w:p w14:paraId="583D7688"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8F91CEB" w14:textId="2F2CBD90" w:rsidR="00213A0C" w:rsidRPr="00213A0C" w:rsidRDefault="00213A0C" w:rsidP="00C96DF6">
            <w:pPr>
              <w:pStyle w:val="acctfourfigures"/>
              <w:tabs>
                <w:tab w:val="clear" w:pos="765"/>
                <w:tab w:val="decimal" w:pos="792"/>
              </w:tabs>
              <w:spacing w:line="230" w:lineRule="exact"/>
              <w:ind w:left="-108" w:right="-108"/>
              <w:rPr>
                <w:sz w:val="18"/>
                <w:szCs w:val="18"/>
              </w:rPr>
            </w:pPr>
            <w:r w:rsidRPr="00213A0C">
              <w:rPr>
                <w:sz w:val="18"/>
                <w:szCs w:val="18"/>
              </w:rPr>
              <w:t>-</w:t>
            </w:r>
          </w:p>
        </w:tc>
        <w:tc>
          <w:tcPr>
            <w:tcW w:w="236" w:type="dxa"/>
            <w:shd w:val="clear" w:color="auto" w:fill="auto"/>
            <w:vAlign w:val="bottom"/>
          </w:tcPr>
          <w:p w14:paraId="17D73139"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58826FB" w14:textId="62710E88" w:rsidR="00213A0C" w:rsidRPr="00213A0C" w:rsidRDefault="00213A0C" w:rsidP="00C96DF6">
            <w:pPr>
              <w:pStyle w:val="acctfourfigures"/>
              <w:tabs>
                <w:tab w:val="clear" w:pos="765"/>
                <w:tab w:val="decimal" w:pos="792"/>
              </w:tabs>
              <w:spacing w:line="230" w:lineRule="exact"/>
              <w:ind w:left="-108" w:right="-108"/>
              <w:rPr>
                <w:sz w:val="18"/>
                <w:szCs w:val="18"/>
              </w:rPr>
            </w:pPr>
            <w:r w:rsidRPr="00213A0C">
              <w:rPr>
                <w:sz w:val="18"/>
                <w:szCs w:val="18"/>
              </w:rPr>
              <w:t>-</w:t>
            </w:r>
          </w:p>
        </w:tc>
        <w:tc>
          <w:tcPr>
            <w:tcW w:w="236" w:type="dxa"/>
            <w:shd w:val="clear" w:color="auto" w:fill="auto"/>
            <w:vAlign w:val="bottom"/>
          </w:tcPr>
          <w:p w14:paraId="434C4BC4" w14:textId="77777777" w:rsidR="00213A0C" w:rsidRPr="00213A0C" w:rsidRDefault="00213A0C"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61037D36" w14:textId="264773B7" w:rsidR="00213A0C" w:rsidRPr="00213A0C" w:rsidRDefault="00213A0C" w:rsidP="00C96DF6">
            <w:pPr>
              <w:pStyle w:val="acctfourfigures"/>
              <w:tabs>
                <w:tab w:val="clear" w:pos="765"/>
                <w:tab w:val="decimal" w:pos="792"/>
              </w:tabs>
              <w:spacing w:line="230" w:lineRule="exact"/>
              <w:ind w:left="-108" w:right="-108"/>
              <w:rPr>
                <w:sz w:val="18"/>
                <w:szCs w:val="18"/>
              </w:rPr>
            </w:pPr>
            <w:r w:rsidRPr="00213A0C">
              <w:rPr>
                <w:sz w:val="18"/>
                <w:szCs w:val="18"/>
              </w:rPr>
              <w:t>-</w:t>
            </w:r>
          </w:p>
        </w:tc>
        <w:tc>
          <w:tcPr>
            <w:tcW w:w="236" w:type="dxa"/>
            <w:shd w:val="clear" w:color="auto" w:fill="auto"/>
            <w:vAlign w:val="bottom"/>
          </w:tcPr>
          <w:p w14:paraId="5DE766BE" w14:textId="77777777" w:rsidR="00213A0C" w:rsidRPr="00213A0C" w:rsidRDefault="00213A0C"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115D76F8" w14:textId="1E2EF412" w:rsidR="00213A0C" w:rsidRPr="00213A0C" w:rsidRDefault="00213A0C" w:rsidP="00C96DF6">
            <w:pPr>
              <w:pStyle w:val="acctfourfigures"/>
              <w:tabs>
                <w:tab w:val="clear" w:pos="765"/>
                <w:tab w:val="decimal" w:pos="792"/>
              </w:tabs>
              <w:spacing w:line="230" w:lineRule="exact"/>
              <w:ind w:left="-108" w:right="-108"/>
              <w:rPr>
                <w:sz w:val="18"/>
                <w:szCs w:val="18"/>
              </w:rPr>
            </w:pPr>
            <w:r w:rsidRPr="00213A0C">
              <w:rPr>
                <w:sz w:val="18"/>
                <w:szCs w:val="18"/>
              </w:rPr>
              <w:t>(3,077)</w:t>
            </w:r>
          </w:p>
        </w:tc>
        <w:tc>
          <w:tcPr>
            <w:tcW w:w="236" w:type="dxa"/>
            <w:shd w:val="clear" w:color="auto" w:fill="auto"/>
            <w:vAlign w:val="bottom"/>
          </w:tcPr>
          <w:p w14:paraId="49A9C9CE" w14:textId="77777777" w:rsidR="00213A0C" w:rsidRPr="00213A0C" w:rsidRDefault="00213A0C"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11AFC924" w14:textId="0A56200C" w:rsidR="00213A0C" w:rsidRPr="00213A0C" w:rsidRDefault="00213A0C" w:rsidP="00C96DF6">
            <w:pPr>
              <w:pStyle w:val="acctfourfigures"/>
              <w:tabs>
                <w:tab w:val="clear" w:pos="765"/>
                <w:tab w:val="decimal" w:pos="790"/>
              </w:tabs>
              <w:spacing w:line="230" w:lineRule="exact"/>
              <w:ind w:left="-108" w:right="-108"/>
              <w:rPr>
                <w:sz w:val="18"/>
                <w:szCs w:val="18"/>
              </w:rPr>
            </w:pPr>
            <w:r w:rsidRPr="00213A0C">
              <w:rPr>
                <w:sz w:val="18"/>
                <w:szCs w:val="18"/>
              </w:rPr>
              <w:t>-</w:t>
            </w:r>
          </w:p>
        </w:tc>
        <w:tc>
          <w:tcPr>
            <w:tcW w:w="236" w:type="dxa"/>
            <w:shd w:val="clear" w:color="auto" w:fill="auto"/>
            <w:vAlign w:val="bottom"/>
          </w:tcPr>
          <w:p w14:paraId="1FC433BC"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5017BFA" w14:textId="2518271B" w:rsidR="00213A0C" w:rsidRPr="00213A0C" w:rsidRDefault="00213A0C" w:rsidP="00C96DF6">
            <w:pPr>
              <w:pStyle w:val="acctfourfigures"/>
              <w:tabs>
                <w:tab w:val="clear" w:pos="765"/>
                <w:tab w:val="decimal" w:pos="792"/>
              </w:tabs>
              <w:spacing w:line="230" w:lineRule="exact"/>
              <w:ind w:left="-108" w:right="-108"/>
              <w:rPr>
                <w:sz w:val="18"/>
                <w:szCs w:val="18"/>
              </w:rPr>
            </w:pPr>
            <w:r w:rsidRPr="00213A0C">
              <w:rPr>
                <w:sz w:val="18"/>
                <w:szCs w:val="18"/>
              </w:rPr>
              <w:t>(3,077)</w:t>
            </w:r>
          </w:p>
        </w:tc>
      </w:tr>
      <w:tr w:rsidR="00213A0C" w:rsidRPr="004A2C7D" w14:paraId="42B8541B" w14:textId="77777777" w:rsidTr="00C96DF6">
        <w:trPr>
          <w:trHeight w:val="20"/>
        </w:trPr>
        <w:tc>
          <w:tcPr>
            <w:tcW w:w="2430" w:type="dxa"/>
            <w:shd w:val="clear" w:color="auto" w:fill="auto"/>
          </w:tcPr>
          <w:p w14:paraId="005F7B66" w14:textId="77777777" w:rsidR="00213A0C" w:rsidRPr="004A2C7D" w:rsidRDefault="00213A0C" w:rsidP="002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shd w:val="clear" w:color="auto" w:fill="auto"/>
            <w:vAlign w:val="bottom"/>
          </w:tcPr>
          <w:p w14:paraId="6A0D96D9" w14:textId="51A6B927" w:rsidR="00213A0C" w:rsidRPr="00213A0C" w:rsidRDefault="00213A0C" w:rsidP="00C96DF6">
            <w:pPr>
              <w:pStyle w:val="acctfourfigures"/>
              <w:tabs>
                <w:tab w:val="clear" w:pos="765"/>
                <w:tab w:val="decimal" w:pos="630"/>
              </w:tabs>
              <w:spacing w:line="230" w:lineRule="exact"/>
              <w:ind w:left="-108" w:right="-108"/>
              <w:rPr>
                <w:sz w:val="18"/>
                <w:szCs w:val="18"/>
              </w:rPr>
            </w:pPr>
            <w:r w:rsidRPr="00213A0C">
              <w:rPr>
                <w:sz w:val="18"/>
                <w:szCs w:val="18"/>
              </w:rPr>
              <w:t>-</w:t>
            </w:r>
          </w:p>
        </w:tc>
        <w:tc>
          <w:tcPr>
            <w:tcW w:w="270" w:type="dxa"/>
            <w:shd w:val="clear" w:color="auto" w:fill="auto"/>
            <w:vAlign w:val="bottom"/>
          </w:tcPr>
          <w:p w14:paraId="2660F5C6"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70C18737" w14:textId="0419F3C0" w:rsidR="00213A0C" w:rsidRPr="00213A0C" w:rsidRDefault="00213A0C" w:rsidP="00C96DF6">
            <w:pPr>
              <w:pStyle w:val="acctfourfigures"/>
              <w:tabs>
                <w:tab w:val="clear" w:pos="765"/>
                <w:tab w:val="decimal" w:pos="880"/>
              </w:tabs>
              <w:spacing w:line="230" w:lineRule="exact"/>
              <w:ind w:left="-108" w:right="-108"/>
              <w:rPr>
                <w:sz w:val="18"/>
                <w:szCs w:val="18"/>
              </w:rPr>
            </w:pPr>
            <w:r w:rsidRPr="00213A0C">
              <w:rPr>
                <w:sz w:val="18"/>
                <w:szCs w:val="18"/>
              </w:rPr>
              <w:t>-</w:t>
            </w:r>
          </w:p>
        </w:tc>
        <w:tc>
          <w:tcPr>
            <w:tcW w:w="236" w:type="dxa"/>
            <w:shd w:val="clear" w:color="auto" w:fill="auto"/>
            <w:vAlign w:val="bottom"/>
          </w:tcPr>
          <w:p w14:paraId="4B6D4476"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9E849E5" w14:textId="72A8B369" w:rsidR="00213A0C" w:rsidRPr="00213A0C" w:rsidRDefault="00213A0C" w:rsidP="00C96DF6">
            <w:pPr>
              <w:pStyle w:val="acctfourfigures"/>
              <w:tabs>
                <w:tab w:val="clear" w:pos="765"/>
                <w:tab w:val="decimal" w:pos="788"/>
              </w:tabs>
              <w:spacing w:line="230" w:lineRule="exact"/>
              <w:ind w:left="-108" w:right="-108"/>
              <w:rPr>
                <w:sz w:val="18"/>
                <w:szCs w:val="18"/>
              </w:rPr>
            </w:pPr>
            <w:r w:rsidRPr="00213A0C">
              <w:rPr>
                <w:sz w:val="18"/>
                <w:szCs w:val="18"/>
              </w:rPr>
              <w:t>-</w:t>
            </w:r>
          </w:p>
        </w:tc>
        <w:tc>
          <w:tcPr>
            <w:tcW w:w="236" w:type="dxa"/>
            <w:shd w:val="clear" w:color="auto" w:fill="auto"/>
            <w:vAlign w:val="bottom"/>
          </w:tcPr>
          <w:p w14:paraId="1F67A6AB"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671A4BE" w14:textId="4CF7B8DB" w:rsidR="00213A0C" w:rsidRPr="00213A0C" w:rsidRDefault="00213A0C" w:rsidP="00C96DF6">
            <w:pPr>
              <w:pStyle w:val="acctfourfigures"/>
              <w:tabs>
                <w:tab w:val="clear" w:pos="765"/>
                <w:tab w:val="decimal" w:pos="792"/>
              </w:tabs>
              <w:spacing w:line="230" w:lineRule="exact"/>
              <w:ind w:left="-108" w:right="-108"/>
              <w:rPr>
                <w:sz w:val="18"/>
                <w:szCs w:val="18"/>
              </w:rPr>
            </w:pPr>
            <w:r w:rsidRPr="00213A0C">
              <w:rPr>
                <w:sz w:val="18"/>
                <w:szCs w:val="18"/>
              </w:rPr>
              <w:t>-</w:t>
            </w:r>
          </w:p>
        </w:tc>
        <w:tc>
          <w:tcPr>
            <w:tcW w:w="236" w:type="dxa"/>
            <w:shd w:val="clear" w:color="auto" w:fill="auto"/>
            <w:vAlign w:val="bottom"/>
          </w:tcPr>
          <w:p w14:paraId="30C9F6D3"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F0EC269" w14:textId="567B912F" w:rsidR="00213A0C" w:rsidRPr="00213A0C" w:rsidRDefault="00213A0C" w:rsidP="00C96DF6">
            <w:pPr>
              <w:pStyle w:val="acctfourfigures"/>
              <w:tabs>
                <w:tab w:val="clear" w:pos="765"/>
                <w:tab w:val="decimal" w:pos="805"/>
              </w:tabs>
              <w:spacing w:line="230" w:lineRule="exact"/>
              <w:ind w:left="-108" w:right="-108"/>
              <w:rPr>
                <w:sz w:val="18"/>
                <w:szCs w:val="18"/>
              </w:rPr>
            </w:pPr>
            <w:r w:rsidRPr="00213A0C">
              <w:rPr>
                <w:sz w:val="18"/>
                <w:szCs w:val="18"/>
              </w:rPr>
              <w:t>6,850</w:t>
            </w:r>
          </w:p>
        </w:tc>
        <w:tc>
          <w:tcPr>
            <w:tcW w:w="236" w:type="dxa"/>
            <w:shd w:val="clear" w:color="auto" w:fill="auto"/>
            <w:vAlign w:val="bottom"/>
          </w:tcPr>
          <w:p w14:paraId="0445141C"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921211B" w14:textId="5D7D99EE" w:rsidR="00213A0C" w:rsidRPr="00213A0C" w:rsidRDefault="00213A0C" w:rsidP="00C96DF6">
            <w:pPr>
              <w:pStyle w:val="acctfourfigures"/>
              <w:tabs>
                <w:tab w:val="clear" w:pos="765"/>
                <w:tab w:val="decimal" w:pos="792"/>
              </w:tabs>
              <w:spacing w:line="230" w:lineRule="exact"/>
              <w:ind w:right="-108"/>
              <w:rPr>
                <w:sz w:val="18"/>
                <w:szCs w:val="18"/>
              </w:rPr>
            </w:pPr>
            <w:r w:rsidRPr="00213A0C">
              <w:rPr>
                <w:sz w:val="18"/>
                <w:szCs w:val="18"/>
              </w:rPr>
              <w:t>3,136</w:t>
            </w:r>
          </w:p>
        </w:tc>
        <w:tc>
          <w:tcPr>
            <w:tcW w:w="236" w:type="dxa"/>
            <w:shd w:val="clear" w:color="auto" w:fill="auto"/>
            <w:vAlign w:val="bottom"/>
          </w:tcPr>
          <w:p w14:paraId="36FFE5B8"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21CA6AD" w14:textId="368721D8" w:rsidR="00213A0C" w:rsidRPr="00213A0C" w:rsidRDefault="00213A0C" w:rsidP="00C96DF6">
            <w:pPr>
              <w:pStyle w:val="acctfourfigures"/>
              <w:tabs>
                <w:tab w:val="clear" w:pos="765"/>
                <w:tab w:val="decimal" w:pos="792"/>
              </w:tabs>
              <w:spacing w:line="230" w:lineRule="exact"/>
              <w:ind w:left="-108" w:right="-108"/>
              <w:rPr>
                <w:sz w:val="18"/>
                <w:szCs w:val="18"/>
              </w:rPr>
            </w:pPr>
            <w:r w:rsidRPr="00213A0C">
              <w:rPr>
                <w:sz w:val="18"/>
                <w:szCs w:val="18"/>
              </w:rPr>
              <w:t>1,692</w:t>
            </w:r>
          </w:p>
        </w:tc>
        <w:tc>
          <w:tcPr>
            <w:tcW w:w="236" w:type="dxa"/>
            <w:shd w:val="clear" w:color="auto" w:fill="auto"/>
            <w:vAlign w:val="bottom"/>
          </w:tcPr>
          <w:p w14:paraId="703304B9"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0493127" w14:textId="792A21E6" w:rsidR="00213A0C" w:rsidRPr="00213A0C" w:rsidRDefault="00213A0C" w:rsidP="00C96DF6">
            <w:pPr>
              <w:pStyle w:val="acctfourfigures"/>
              <w:tabs>
                <w:tab w:val="clear" w:pos="765"/>
                <w:tab w:val="decimal" w:pos="792"/>
              </w:tabs>
              <w:spacing w:line="230" w:lineRule="exact"/>
              <w:ind w:left="-108" w:right="-108"/>
              <w:rPr>
                <w:sz w:val="18"/>
                <w:szCs w:val="18"/>
              </w:rPr>
            </w:pPr>
            <w:r w:rsidRPr="00213A0C">
              <w:rPr>
                <w:sz w:val="18"/>
                <w:szCs w:val="18"/>
              </w:rPr>
              <w:t>1,834</w:t>
            </w:r>
          </w:p>
        </w:tc>
        <w:tc>
          <w:tcPr>
            <w:tcW w:w="236" w:type="dxa"/>
            <w:shd w:val="clear" w:color="auto" w:fill="auto"/>
            <w:vAlign w:val="bottom"/>
          </w:tcPr>
          <w:p w14:paraId="42EFA06D"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DEA47CA" w14:textId="60636ADD" w:rsidR="00213A0C" w:rsidRPr="00213A0C" w:rsidRDefault="00213A0C" w:rsidP="00C96DF6">
            <w:pPr>
              <w:pStyle w:val="acctfourfigures"/>
              <w:tabs>
                <w:tab w:val="clear" w:pos="765"/>
                <w:tab w:val="decimal" w:pos="790"/>
              </w:tabs>
              <w:spacing w:line="230" w:lineRule="exact"/>
              <w:ind w:left="-108" w:right="-108"/>
              <w:rPr>
                <w:sz w:val="18"/>
                <w:szCs w:val="18"/>
              </w:rPr>
            </w:pPr>
            <w:r w:rsidRPr="00213A0C">
              <w:rPr>
                <w:sz w:val="18"/>
                <w:szCs w:val="18"/>
              </w:rPr>
              <w:t>-</w:t>
            </w:r>
          </w:p>
        </w:tc>
        <w:tc>
          <w:tcPr>
            <w:tcW w:w="236" w:type="dxa"/>
            <w:shd w:val="clear" w:color="auto" w:fill="auto"/>
            <w:vAlign w:val="bottom"/>
          </w:tcPr>
          <w:p w14:paraId="1FD11A8E"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33F46AF7" w14:textId="6107994B" w:rsidR="00213A0C" w:rsidRPr="00213A0C" w:rsidRDefault="00213A0C" w:rsidP="00C96DF6">
            <w:pPr>
              <w:pStyle w:val="acctfourfigures"/>
              <w:tabs>
                <w:tab w:val="clear" w:pos="765"/>
                <w:tab w:val="decimal" w:pos="792"/>
              </w:tabs>
              <w:spacing w:line="230" w:lineRule="exact"/>
              <w:ind w:left="-108" w:right="-108"/>
              <w:rPr>
                <w:sz w:val="18"/>
                <w:szCs w:val="18"/>
                <w:cs/>
              </w:rPr>
            </w:pPr>
            <w:r w:rsidRPr="00213A0C">
              <w:rPr>
                <w:sz w:val="18"/>
                <w:szCs w:val="18"/>
              </w:rPr>
              <w:t>13,512</w:t>
            </w:r>
          </w:p>
        </w:tc>
      </w:tr>
      <w:tr w:rsidR="00213A0C" w:rsidRPr="004A2C7D" w14:paraId="2DC53E61" w14:textId="77777777" w:rsidTr="00C96DF6">
        <w:trPr>
          <w:trHeight w:val="20"/>
        </w:trPr>
        <w:tc>
          <w:tcPr>
            <w:tcW w:w="2430" w:type="dxa"/>
            <w:shd w:val="clear" w:color="auto" w:fill="auto"/>
          </w:tcPr>
          <w:p w14:paraId="086C467E" w14:textId="51E78142" w:rsidR="00213A0C" w:rsidRPr="004A2C7D" w:rsidRDefault="00213A0C" w:rsidP="002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213A0C">
              <w:rPr>
                <w:rFonts w:ascii="Times New Roman" w:hAnsi="Times New Roman" w:cs="Times New Roman"/>
              </w:rPr>
              <w:t xml:space="preserve">Decrease from the disposal </w:t>
            </w:r>
          </w:p>
        </w:tc>
        <w:tc>
          <w:tcPr>
            <w:tcW w:w="810" w:type="dxa"/>
            <w:shd w:val="clear" w:color="auto" w:fill="auto"/>
            <w:vAlign w:val="bottom"/>
          </w:tcPr>
          <w:p w14:paraId="3CD908F2" w14:textId="77777777" w:rsidR="00213A0C" w:rsidRPr="00213A0C" w:rsidRDefault="00213A0C" w:rsidP="00C96DF6">
            <w:pPr>
              <w:pStyle w:val="acctfourfigures"/>
              <w:tabs>
                <w:tab w:val="clear" w:pos="765"/>
                <w:tab w:val="decimal" w:pos="630"/>
              </w:tabs>
              <w:spacing w:line="230" w:lineRule="exact"/>
              <w:ind w:left="-108" w:right="-108"/>
              <w:rPr>
                <w:sz w:val="18"/>
                <w:szCs w:val="18"/>
              </w:rPr>
            </w:pPr>
          </w:p>
        </w:tc>
        <w:tc>
          <w:tcPr>
            <w:tcW w:w="270" w:type="dxa"/>
            <w:shd w:val="clear" w:color="auto" w:fill="auto"/>
            <w:vAlign w:val="bottom"/>
          </w:tcPr>
          <w:p w14:paraId="6D38F617"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3D45C9D1" w14:textId="77777777" w:rsidR="00213A0C" w:rsidRPr="00213A0C" w:rsidRDefault="00213A0C" w:rsidP="00C96DF6">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395C1B56"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D9185DD" w14:textId="77777777" w:rsidR="00213A0C" w:rsidRPr="00213A0C" w:rsidRDefault="00213A0C" w:rsidP="00C96DF6">
            <w:pPr>
              <w:pStyle w:val="acctfourfigures"/>
              <w:tabs>
                <w:tab w:val="clear" w:pos="765"/>
                <w:tab w:val="decimal" w:pos="788"/>
              </w:tabs>
              <w:spacing w:line="230" w:lineRule="exact"/>
              <w:ind w:left="-108" w:right="-108"/>
              <w:rPr>
                <w:sz w:val="18"/>
                <w:szCs w:val="18"/>
              </w:rPr>
            </w:pPr>
          </w:p>
        </w:tc>
        <w:tc>
          <w:tcPr>
            <w:tcW w:w="236" w:type="dxa"/>
            <w:shd w:val="clear" w:color="auto" w:fill="auto"/>
            <w:vAlign w:val="bottom"/>
          </w:tcPr>
          <w:p w14:paraId="72C93E08"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D5DB570" w14:textId="77777777" w:rsidR="00213A0C" w:rsidRPr="00213A0C" w:rsidRDefault="00213A0C"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F065F54"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2840AF5" w14:textId="77777777" w:rsidR="00213A0C" w:rsidRPr="00213A0C" w:rsidRDefault="00213A0C" w:rsidP="00C96DF6">
            <w:pPr>
              <w:pStyle w:val="acctfourfigures"/>
              <w:tabs>
                <w:tab w:val="clear" w:pos="765"/>
                <w:tab w:val="decimal" w:pos="805"/>
              </w:tabs>
              <w:spacing w:line="230" w:lineRule="exact"/>
              <w:ind w:left="-108" w:right="-108"/>
              <w:rPr>
                <w:sz w:val="18"/>
                <w:szCs w:val="18"/>
              </w:rPr>
            </w:pPr>
          </w:p>
        </w:tc>
        <w:tc>
          <w:tcPr>
            <w:tcW w:w="236" w:type="dxa"/>
            <w:shd w:val="clear" w:color="auto" w:fill="auto"/>
            <w:vAlign w:val="bottom"/>
          </w:tcPr>
          <w:p w14:paraId="0EA53325"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2A7D99F" w14:textId="77777777" w:rsidR="00213A0C" w:rsidRPr="00213A0C" w:rsidRDefault="00213A0C" w:rsidP="00C96DF6">
            <w:pPr>
              <w:pStyle w:val="acctfourfigures"/>
              <w:tabs>
                <w:tab w:val="clear" w:pos="765"/>
                <w:tab w:val="decimal" w:pos="792"/>
              </w:tabs>
              <w:spacing w:line="230" w:lineRule="exact"/>
              <w:ind w:right="-108"/>
              <w:rPr>
                <w:sz w:val="18"/>
                <w:szCs w:val="18"/>
              </w:rPr>
            </w:pPr>
          </w:p>
        </w:tc>
        <w:tc>
          <w:tcPr>
            <w:tcW w:w="236" w:type="dxa"/>
            <w:shd w:val="clear" w:color="auto" w:fill="auto"/>
            <w:vAlign w:val="bottom"/>
          </w:tcPr>
          <w:p w14:paraId="2C549808"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4593AB4" w14:textId="77777777" w:rsidR="00213A0C" w:rsidRPr="00213A0C" w:rsidRDefault="00213A0C"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2E2DF664"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4521C7E" w14:textId="77777777" w:rsidR="00213A0C" w:rsidRPr="00213A0C" w:rsidRDefault="00213A0C"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4D1BD029"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F0D8C30" w14:textId="77777777" w:rsidR="00213A0C" w:rsidRPr="00213A0C" w:rsidRDefault="00213A0C" w:rsidP="00C96DF6">
            <w:pPr>
              <w:pStyle w:val="acctfourfigures"/>
              <w:tabs>
                <w:tab w:val="clear" w:pos="765"/>
                <w:tab w:val="decimal" w:pos="790"/>
              </w:tabs>
              <w:spacing w:line="230" w:lineRule="exact"/>
              <w:ind w:left="-108" w:right="-108"/>
              <w:rPr>
                <w:sz w:val="18"/>
                <w:szCs w:val="18"/>
              </w:rPr>
            </w:pPr>
          </w:p>
        </w:tc>
        <w:tc>
          <w:tcPr>
            <w:tcW w:w="236" w:type="dxa"/>
            <w:shd w:val="clear" w:color="auto" w:fill="auto"/>
            <w:vAlign w:val="bottom"/>
          </w:tcPr>
          <w:p w14:paraId="05C7D85F"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5EC45A33" w14:textId="77777777" w:rsidR="00213A0C" w:rsidRPr="00213A0C" w:rsidRDefault="00213A0C" w:rsidP="00C96DF6">
            <w:pPr>
              <w:pStyle w:val="acctfourfigures"/>
              <w:tabs>
                <w:tab w:val="clear" w:pos="765"/>
                <w:tab w:val="decimal" w:pos="792"/>
              </w:tabs>
              <w:spacing w:line="230" w:lineRule="exact"/>
              <w:ind w:left="-108" w:right="-108"/>
              <w:rPr>
                <w:sz w:val="18"/>
                <w:szCs w:val="18"/>
                <w:cs/>
              </w:rPr>
            </w:pPr>
          </w:p>
        </w:tc>
      </w:tr>
      <w:tr w:rsidR="00213A0C" w:rsidRPr="004A2C7D" w14:paraId="14EC4395" w14:textId="77777777" w:rsidTr="00C96DF6">
        <w:trPr>
          <w:trHeight w:val="20"/>
        </w:trPr>
        <w:tc>
          <w:tcPr>
            <w:tcW w:w="2430" w:type="dxa"/>
            <w:shd w:val="clear" w:color="auto" w:fill="auto"/>
          </w:tcPr>
          <w:p w14:paraId="24C37C3C" w14:textId="173BEA54" w:rsidR="00213A0C" w:rsidRPr="004A2C7D" w:rsidRDefault="00213A0C" w:rsidP="002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Pr>
                <w:rFonts w:ascii="Times New Roman" w:hAnsi="Times New Roman" w:cs="Times New Roman"/>
              </w:rPr>
              <w:t xml:space="preserve">   </w:t>
            </w:r>
            <w:r w:rsidRPr="00213A0C">
              <w:rPr>
                <w:rFonts w:ascii="Times New Roman" w:hAnsi="Times New Roman" w:cs="Times New Roman"/>
              </w:rPr>
              <w:t xml:space="preserve">of </w:t>
            </w:r>
            <w:r w:rsidR="00696465">
              <w:rPr>
                <w:rFonts w:ascii="Times New Roman" w:hAnsi="Times New Roman" w:cs="Times New Roman"/>
              </w:rPr>
              <w:t>i</w:t>
            </w:r>
            <w:r w:rsidRPr="00213A0C">
              <w:rPr>
                <w:rFonts w:ascii="Times New Roman" w:hAnsi="Times New Roman" w:cs="Times New Roman"/>
              </w:rPr>
              <w:t xml:space="preserve">nvestment in a </w:t>
            </w:r>
          </w:p>
        </w:tc>
        <w:tc>
          <w:tcPr>
            <w:tcW w:w="810" w:type="dxa"/>
            <w:shd w:val="clear" w:color="auto" w:fill="auto"/>
            <w:vAlign w:val="bottom"/>
          </w:tcPr>
          <w:p w14:paraId="7A81C776" w14:textId="77777777" w:rsidR="00213A0C" w:rsidRPr="00213A0C" w:rsidRDefault="00213A0C" w:rsidP="00C96DF6">
            <w:pPr>
              <w:pStyle w:val="acctfourfigures"/>
              <w:tabs>
                <w:tab w:val="clear" w:pos="765"/>
                <w:tab w:val="decimal" w:pos="630"/>
              </w:tabs>
              <w:spacing w:line="230" w:lineRule="exact"/>
              <w:ind w:left="-108" w:right="-108"/>
              <w:rPr>
                <w:sz w:val="18"/>
                <w:szCs w:val="18"/>
              </w:rPr>
            </w:pPr>
          </w:p>
        </w:tc>
        <w:tc>
          <w:tcPr>
            <w:tcW w:w="270" w:type="dxa"/>
            <w:shd w:val="clear" w:color="auto" w:fill="auto"/>
            <w:vAlign w:val="bottom"/>
          </w:tcPr>
          <w:p w14:paraId="5FCDE683"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7911181D" w14:textId="77777777" w:rsidR="00213A0C" w:rsidRPr="00213A0C" w:rsidRDefault="00213A0C" w:rsidP="00C96DF6">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1FD6F94A"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5263CF7" w14:textId="77777777" w:rsidR="00213A0C" w:rsidRPr="00213A0C" w:rsidRDefault="00213A0C" w:rsidP="00C96DF6">
            <w:pPr>
              <w:pStyle w:val="acctfourfigures"/>
              <w:tabs>
                <w:tab w:val="clear" w:pos="765"/>
                <w:tab w:val="decimal" w:pos="788"/>
              </w:tabs>
              <w:spacing w:line="230" w:lineRule="exact"/>
              <w:ind w:left="-108" w:right="-108"/>
              <w:rPr>
                <w:sz w:val="18"/>
                <w:szCs w:val="18"/>
              </w:rPr>
            </w:pPr>
          </w:p>
        </w:tc>
        <w:tc>
          <w:tcPr>
            <w:tcW w:w="236" w:type="dxa"/>
            <w:shd w:val="clear" w:color="auto" w:fill="auto"/>
            <w:vAlign w:val="bottom"/>
          </w:tcPr>
          <w:p w14:paraId="76FD823B"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679FB9B" w14:textId="77777777" w:rsidR="00213A0C" w:rsidRPr="00213A0C" w:rsidRDefault="00213A0C"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40B651FC"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D7400F2" w14:textId="77777777" w:rsidR="00213A0C" w:rsidRPr="00213A0C" w:rsidRDefault="00213A0C" w:rsidP="00C96DF6">
            <w:pPr>
              <w:pStyle w:val="acctfourfigures"/>
              <w:tabs>
                <w:tab w:val="clear" w:pos="765"/>
                <w:tab w:val="decimal" w:pos="805"/>
              </w:tabs>
              <w:spacing w:line="230" w:lineRule="exact"/>
              <w:ind w:left="-108" w:right="-108"/>
              <w:rPr>
                <w:sz w:val="18"/>
                <w:szCs w:val="18"/>
              </w:rPr>
            </w:pPr>
          </w:p>
        </w:tc>
        <w:tc>
          <w:tcPr>
            <w:tcW w:w="236" w:type="dxa"/>
            <w:shd w:val="clear" w:color="auto" w:fill="auto"/>
            <w:vAlign w:val="bottom"/>
          </w:tcPr>
          <w:p w14:paraId="565519EE"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9D0AD62" w14:textId="77777777" w:rsidR="00213A0C" w:rsidRPr="00213A0C" w:rsidRDefault="00213A0C" w:rsidP="00C96DF6">
            <w:pPr>
              <w:pStyle w:val="acctfourfigures"/>
              <w:tabs>
                <w:tab w:val="clear" w:pos="765"/>
                <w:tab w:val="decimal" w:pos="792"/>
              </w:tabs>
              <w:spacing w:line="230" w:lineRule="exact"/>
              <w:ind w:right="-108"/>
              <w:rPr>
                <w:sz w:val="18"/>
                <w:szCs w:val="18"/>
              </w:rPr>
            </w:pPr>
          </w:p>
        </w:tc>
        <w:tc>
          <w:tcPr>
            <w:tcW w:w="236" w:type="dxa"/>
            <w:shd w:val="clear" w:color="auto" w:fill="auto"/>
            <w:vAlign w:val="bottom"/>
          </w:tcPr>
          <w:p w14:paraId="75984DFB"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EF49E07" w14:textId="77777777" w:rsidR="00213A0C" w:rsidRPr="00213A0C" w:rsidRDefault="00213A0C"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395F5885"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9D3C866" w14:textId="77777777" w:rsidR="00213A0C" w:rsidRPr="00213A0C" w:rsidRDefault="00213A0C"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6CBBC1FA"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A0D7440" w14:textId="77777777" w:rsidR="00213A0C" w:rsidRPr="00213A0C" w:rsidRDefault="00213A0C" w:rsidP="00C96DF6">
            <w:pPr>
              <w:pStyle w:val="acctfourfigures"/>
              <w:tabs>
                <w:tab w:val="clear" w:pos="765"/>
                <w:tab w:val="decimal" w:pos="790"/>
              </w:tabs>
              <w:spacing w:line="230" w:lineRule="exact"/>
              <w:ind w:left="-108" w:right="-108"/>
              <w:rPr>
                <w:sz w:val="18"/>
                <w:szCs w:val="18"/>
              </w:rPr>
            </w:pPr>
          </w:p>
        </w:tc>
        <w:tc>
          <w:tcPr>
            <w:tcW w:w="236" w:type="dxa"/>
            <w:shd w:val="clear" w:color="auto" w:fill="auto"/>
            <w:vAlign w:val="bottom"/>
          </w:tcPr>
          <w:p w14:paraId="7131B2C2"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1AA3B1E4" w14:textId="77777777" w:rsidR="00213A0C" w:rsidRPr="00213A0C" w:rsidRDefault="00213A0C" w:rsidP="00C96DF6">
            <w:pPr>
              <w:pStyle w:val="acctfourfigures"/>
              <w:tabs>
                <w:tab w:val="clear" w:pos="765"/>
                <w:tab w:val="decimal" w:pos="792"/>
              </w:tabs>
              <w:spacing w:line="230" w:lineRule="exact"/>
              <w:ind w:left="-108" w:right="-108"/>
              <w:rPr>
                <w:sz w:val="18"/>
                <w:szCs w:val="18"/>
                <w:cs/>
              </w:rPr>
            </w:pPr>
          </w:p>
        </w:tc>
      </w:tr>
      <w:tr w:rsidR="003A7B21" w:rsidRPr="004A2C7D" w14:paraId="78E32A24" w14:textId="77777777" w:rsidTr="00C96DF6">
        <w:trPr>
          <w:trHeight w:val="20"/>
        </w:trPr>
        <w:tc>
          <w:tcPr>
            <w:tcW w:w="2430" w:type="dxa"/>
            <w:shd w:val="clear" w:color="auto" w:fill="auto"/>
          </w:tcPr>
          <w:p w14:paraId="5EE9D98A" w14:textId="07F38746" w:rsidR="003A7B21" w:rsidRDefault="003A7B21" w:rsidP="002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Pr>
                <w:rFonts w:ascii="Times New Roman" w:hAnsi="Times New Roman" w:cs="Times New Roman"/>
              </w:rPr>
              <w:t xml:space="preserve">   s</w:t>
            </w:r>
            <w:r w:rsidRPr="00213A0C">
              <w:rPr>
                <w:rFonts w:ascii="Times New Roman" w:hAnsi="Times New Roman" w:cs="Times New Roman"/>
              </w:rPr>
              <w:t>ubsidiary</w:t>
            </w:r>
            <w:r>
              <w:rPr>
                <w:rFonts w:ascii="Times New Roman" w:hAnsi="Times New Roman" w:cs="Times New Roman"/>
              </w:rPr>
              <w:t xml:space="preserve"> </w:t>
            </w:r>
            <w:r w:rsidRPr="003A7B21">
              <w:rPr>
                <w:rFonts w:ascii="Times New Roman" w:hAnsi="Times New Roman" w:cs="Times New Roman"/>
              </w:rPr>
              <w:t>(note 1</w:t>
            </w:r>
            <w:r>
              <w:rPr>
                <w:rFonts w:ascii="Times New Roman" w:hAnsi="Times New Roman" w:cs="Times New Roman"/>
              </w:rPr>
              <w:t>0</w:t>
            </w:r>
          </w:p>
        </w:tc>
        <w:tc>
          <w:tcPr>
            <w:tcW w:w="810" w:type="dxa"/>
            <w:shd w:val="clear" w:color="auto" w:fill="auto"/>
            <w:vAlign w:val="bottom"/>
          </w:tcPr>
          <w:p w14:paraId="4C4B5BC6" w14:textId="77777777" w:rsidR="003A7B21" w:rsidRPr="00213A0C" w:rsidRDefault="003A7B21" w:rsidP="00C96DF6">
            <w:pPr>
              <w:pStyle w:val="acctfourfigures"/>
              <w:tabs>
                <w:tab w:val="clear" w:pos="765"/>
                <w:tab w:val="decimal" w:pos="630"/>
              </w:tabs>
              <w:spacing w:line="230" w:lineRule="exact"/>
              <w:ind w:left="-108" w:right="-108"/>
              <w:rPr>
                <w:sz w:val="18"/>
                <w:szCs w:val="18"/>
              </w:rPr>
            </w:pPr>
          </w:p>
        </w:tc>
        <w:tc>
          <w:tcPr>
            <w:tcW w:w="270" w:type="dxa"/>
            <w:shd w:val="clear" w:color="auto" w:fill="auto"/>
            <w:vAlign w:val="bottom"/>
          </w:tcPr>
          <w:p w14:paraId="020C9034" w14:textId="77777777" w:rsidR="003A7B21" w:rsidRPr="00213A0C" w:rsidRDefault="003A7B21"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3704C321" w14:textId="77777777" w:rsidR="003A7B21" w:rsidRPr="00213A0C" w:rsidRDefault="003A7B21" w:rsidP="00C96DF6">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4CBE9139" w14:textId="77777777" w:rsidR="003A7B21" w:rsidRPr="00213A0C" w:rsidRDefault="003A7B21"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5D60615" w14:textId="77777777" w:rsidR="003A7B21" w:rsidRPr="00213A0C" w:rsidRDefault="003A7B21" w:rsidP="00C96DF6">
            <w:pPr>
              <w:pStyle w:val="acctfourfigures"/>
              <w:tabs>
                <w:tab w:val="clear" w:pos="765"/>
                <w:tab w:val="decimal" w:pos="788"/>
              </w:tabs>
              <w:spacing w:line="230" w:lineRule="exact"/>
              <w:ind w:left="-108" w:right="-108"/>
              <w:rPr>
                <w:sz w:val="18"/>
                <w:szCs w:val="18"/>
              </w:rPr>
            </w:pPr>
          </w:p>
        </w:tc>
        <w:tc>
          <w:tcPr>
            <w:tcW w:w="236" w:type="dxa"/>
            <w:shd w:val="clear" w:color="auto" w:fill="auto"/>
            <w:vAlign w:val="bottom"/>
          </w:tcPr>
          <w:p w14:paraId="3EB42D52" w14:textId="77777777" w:rsidR="003A7B21" w:rsidRPr="00213A0C" w:rsidRDefault="003A7B21"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13B6687" w14:textId="77777777" w:rsidR="003A7B21" w:rsidRPr="00213A0C" w:rsidRDefault="003A7B21"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ED9044F" w14:textId="77777777" w:rsidR="003A7B21" w:rsidRPr="00213A0C" w:rsidRDefault="003A7B21"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6873E89" w14:textId="77777777" w:rsidR="003A7B21" w:rsidRPr="00213A0C" w:rsidRDefault="003A7B21" w:rsidP="00C96DF6">
            <w:pPr>
              <w:pStyle w:val="acctfourfigures"/>
              <w:tabs>
                <w:tab w:val="clear" w:pos="765"/>
                <w:tab w:val="decimal" w:pos="805"/>
              </w:tabs>
              <w:spacing w:line="230" w:lineRule="exact"/>
              <w:ind w:left="-108" w:right="-108"/>
              <w:rPr>
                <w:sz w:val="18"/>
                <w:szCs w:val="18"/>
              </w:rPr>
            </w:pPr>
          </w:p>
        </w:tc>
        <w:tc>
          <w:tcPr>
            <w:tcW w:w="236" w:type="dxa"/>
            <w:shd w:val="clear" w:color="auto" w:fill="auto"/>
            <w:vAlign w:val="bottom"/>
          </w:tcPr>
          <w:p w14:paraId="6D770713" w14:textId="77777777" w:rsidR="003A7B21" w:rsidRPr="00213A0C" w:rsidRDefault="003A7B21"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A576708" w14:textId="77777777" w:rsidR="003A7B21" w:rsidRPr="00213A0C" w:rsidRDefault="003A7B21" w:rsidP="00C96DF6">
            <w:pPr>
              <w:pStyle w:val="acctfourfigures"/>
              <w:tabs>
                <w:tab w:val="clear" w:pos="765"/>
                <w:tab w:val="decimal" w:pos="792"/>
              </w:tabs>
              <w:spacing w:line="230" w:lineRule="exact"/>
              <w:ind w:right="-108"/>
              <w:rPr>
                <w:sz w:val="18"/>
                <w:szCs w:val="18"/>
              </w:rPr>
            </w:pPr>
          </w:p>
        </w:tc>
        <w:tc>
          <w:tcPr>
            <w:tcW w:w="236" w:type="dxa"/>
            <w:shd w:val="clear" w:color="auto" w:fill="auto"/>
            <w:vAlign w:val="bottom"/>
          </w:tcPr>
          <w:p w14:paraId="56184C96" w14:textId="77777777" w:rsidR="003A7B21" w:rsidRPr="00213A0C" w:rsidRDefault="003A7B21"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D3EF68C" w14:textId="77777777" w:rsidR="003A7B21" w:rsidRPr="00213A0C" w:rsidRDefault="003A7B21"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38553D0" w14:textId="77777777" w:rsidR="003A7B21" w:rsidRPr="00213A0C" w:rsidRDefault="003A7B21"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CED559C" w14:textId="77777777" w:rsidR="003A7B21" w:rsidRPr="00213A0C" w:rsidRDefault="003A7B21"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17FA360A" w14:textId="77777777" w:rsidR="003A7B21" w:rsidRPr="00213A0C" w:rsidRDefault="003A7B21"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4F7D47A" w14:textId="77777777" w:rsidR="003A7B21" w:rsidRPr="00213A0C" w:rsidRDefault="003A7B21" w:rsidP="00C96DF6">
            <w:pPr>
              <w:pStyle w:val="acctfourfigures"/>
              <w:tabs>
                <w:tab w:val="clear" w:pos="765"/>
                <w:tab w:val="decimal" w:pos="790"/>
              </w:tabs>
              <w:spacing w:line="230" w:lineRule="exact"/>
              <w:ind w:left="-108" w:right="-108"/>
              <w:rPr>
                <w:sz w:val="18"/>
                <w:szCs w:val="18"/>
              </w:rPr>
            </w:pPr>
          </w:p>
        </w:tc>
        <w:tc>
          <w:tcPr>
            <w:tcW w:w="236" w:type="dxa"/>
            <w:shd w:val="clear" w:color="auto" w:fill="auto"/>
            <w:vAlign w:val="bottom"/>
          </w:tcPr>
          <w:p w14:paraId="629F4B06" w14:textId="77777777" w:rsidR="003A7B21" w:rsidRPr="00213A0C" w:rsidRDefault="003A7B21"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140E0504" w14:textId="77777777" w:rsidR="003A7B21" w:rsidRPr="00213A0C" w:rsidRDefault="003A7B21" w:rsidP="00C96DF6">
            <w:pPr>
              <w:pStyle w:val="acctfourfigures"/>
              <w:tabs>
                <w:tab w:val="clear" w:pos="765"/>
                <w:tab w:val="decimal" w:pos="792"/>
              </w:tabs>
              <w:spacing w:line="230" w:lineRule="exact"/>
              <w:ind w:left="-108" w:right="-108"/>
              <w:rPr>
                <w:sz w:val="18"/>
                <w:szCs w:val="18"/>
                <w:cs/>
              </w:rPr>
            </w:pPr>
          </w:p>
        </w:tc>
      </w:tr>
      <w:tr w:rsidR="00213A0C" w:rsidRPr="004A2C7D" w14:paraId="090BB87B" w14:textId="77777777" w:rsidTr="00C96DF6">
        <w:trPr>
          <w:trHeight w:val="20"/>
        </w:trPr>
        <w:tc>
          <w:tcPr>
            <w:tcW w:w="2430" w:type="dxa"/>
            <w:shd w:val="clear" w:color="auto" w:fill="auto"/>
          </w:tcPr>
          <w:p w14:paraId="5E5E3E34" w14:textId="18AD1DAD" w:rsidR="00213A0C" w:rsidRPr="004A2C7D" w:rsidRDefault="00213A0C" w:rsidP="002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Pr>
                <w:rFonts w:ascii="Times New Roman" w:hAnsi="Times New Roman" w:cs="Times New Roman"/>
              </w:rPr>
              <w:t xml:space="preserve">   </w:t>
            </w:r>
            <w:r w:rsidR="003A7B21" w:rsidRPr="003A7B21">
              <w:rPr>
                <w:rFonts w:ascii="Times New Roman" w:hAnsi="Times New Roman" w:cs="Times New Roman"/>
              </w:rPr>
              <w:t>to financial statements)</w:t>
            </w:r>
          </w:p>
        </w:tc>
        <w:tc>
          <w:tcPr>
            <w:tcW w:w="810" w:type="dxa"/>
            <w:shd w:val="clear" w:color="auto" w:fill="auto"/>
            <w:vAlign w:val="bottom"/>
          </w:tcPr>
          <w:p w14:paraId="60854447" w14:textId="0DBFB0CC" w:rsidR="00213A0C" w:rsidRPr="00213A0C" w:rsidRDefault="00213A0C" w:rsidP="00C96DF6">
            <w:pPr>
              <w:pStyle w:val="acctfourfigures"/>
              <w:tabs>
                <w:tab w:val="clear" w:pos="765"/>
                <w:tab w:val="decimal" w:pos="630"/>
              </w:tabs>
              <w:spacing w:line="230" w:lineRule="exact"/>
              <w:ind w:left="-108" w:right="-108"/>
              <w:rPr>
                <w:sz w:val="18"/>
                <w:szCs w:val="18"/>
              </w:rPr>
            </w:pPr>
            <w:r w:rsidRPr="00213A0C">
              <w:rPr>
                <w:sz w:val="18"/>
                <w:szCs w:val="18"/>
              </w:rPr>
              <w:t>-</w:t>
            </w:r>
          </w:p>
        </w:tc>
        <w:tc>
          <w:tcPr>
            <w:tcW w:w="270" w:type="dxa"/>
            <w:shd w:val="clear" w:color="auto" w:fill="auto"/>
            <w:vAlign w:val="bottom"/>
          </w:tcPr>
          <w:p w14:paraId="73994D81"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5B3F356A" w14:textId="0DEE422D" w:rsidR="00213A0C" w:rsidRPr="00213A0C" w:rsidRDefault="00213A0C" w:rsidP="00C96DF6">
            <w:pPr>
              <w:pStyle w:val="acctfourfigures"/>
              <w:tabs>
                <w:tab w:val="clear" w:pos="765"/>
                <w:tab w:val="decimal" w:pos="880"/>
              </w:tabs>
              <w:spacing w:line="230" w:lineRule="exact"/>
              <w:ind w:left="-108" w:right="-108"/>
              <w:rPr>
                <w:sz w:val="18"/>
                <w:szCs w:val="18"/>
              </w:rPr>
            </w:pPr>
            <w:r w:rsidRPr="00213A0C">
              <w:rPr>
                <w:sz w:val="18"/>
                <w:szCs w:val="18"/>
              </w:rPr>
              <w:t>396</w:t>
            </w:r>
          </w:p>
        </w:tc>
        <w:tc>
          <w:tcPr>
            <w:tcW w:w="236" w:type="dxa"/>
            <w:shd w:val="clear" w:color="auto" w:fill="auto"/>
            <w:vAlign w:val="bottom"/>
          </w:tcPr>
          <w:p w14:paraId="22F0FE8C"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2620EF0" w14:textId="086D7771" w:rsidR="00213A0C" w:rsidRPr="00213A0C" w:rsidRDefault="00213A0C" w:rsidP="00C96DF6">
            <w:pPr>
              <w:pStyle w:val="acctfourfigures"/>
              <w:tabs>
                <w:tab w:val="clear" w:pos="765"/>
                <w:tab w:val="decimal" w:pos="788"/>
              </w:tabs>
              <w:spacing w:line="230" w:lineRule="exact"/>
              <w:ind w:left="-108" w:right="-108"/>
              <w:rPr>
                <w:sz w:val="18"/>
                <w:szCs w:val="18"/>
              </w:rPr>
            </w:pPr>
            <w:r w:rsidRPr="00213A0C">
              <w:rPr>
                <w:sz w:val="18"/>
                <w:szCs w:val="18"/>
              </w:rPr>
              <w:t>-</w:t>
            </w:r>
          </w:p>
        </w:tc>
        <w:tc>
          <w:tcPr>
            <w:tcW w:w="236" w:type="dxa"/>
            <w:shd w:val="clear" w:color="auto" w:fill="auto"/>
            <w:vAlign w:val="bottom"/>
          </w:tcPr>
          <w:p w14:paraId="56E3CB01"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BEFB994" w14:textId="6A8BDB47" w:rsidR="00213A0C" w:rsidRPr="00213A0C" w:rsidRDefault="00213A0C" w:rsidP="00C96DF6">
            <w:pPr>
              <w:pStyle w:val="acctfourfigures"/>
              <w:tabs>
                <w:tab w:val="clear" w:pos="765"/>
                <w:tab w:val="decimal" w:pos="792"/>
              </w:tabs>
              <w:spacing w:line="230" w:lineRule="exact"/>
              <w:ind w:left="-108" w:right="-108"/>
              <w:rPr>
                <w:sz w:val="18"/>
                <w:szCs w:val="18"/>
              </w:rPr>
            </w:pPr>
            <w:r w:rsidRPr="00213A0C">
              <w:rPr>
                <w:sz w:val="18"/>
                <w:szCs w:val="18"/>
              </w:rPr>
              <w:t>-</w:t>
            </w:r>
          </w:p>
        </w:tc>
        <w:tc>
          <w:tcPr>
            <w:tcW w:w="236" w:type="dxa"/>
            <w:shd w:val="clear" w:color="auto" w:fill="auto"/>
            <w:vAlign w:val="bottom"/>
          </w:tcPr>
          <w:p w14:paraId="36AF6943"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2660AFB" w14:textId="12681999" w:rsidR="00213A0C" w:rsidRPr="00213A0C" w:rsidRDefault="00213A0C" w:rsidP="00C96DF6">
            <w:pPr>
              <w:pStyle w:val="acctfourfigures"/>
              <w:tabs>
                <w:tab w:val="clear" w:pos="765"/>
                <w:tab w:val="decimal" w:pos="805"/>
              </w:tabs>
              <w:spacing w:line="230" w:lineRule="exact"/>
              <w:ind w:left="-108" w:right="-108"/>
              <w:rPr>
                <w:sz w:val="18"/>
                <w:szCs w:val="18"/>
              </w:rPr>
            </w:pPr>
            <w:r w:rsidRPr="00213A0C">
              <w:rPr>
                <w:sz w:val="18"/>
                <w:szCs w:val="18"/>
              </w:rPr>
              <w:t>117</w:t>
            </w:r>
          </w:p>
        </w:tc>
        <w:tc>
          <w:tcPr>
            <w:tcW w:w="236" w:type="dxa"/>
            <w:shd w:val="clear" w:color="auto" w:fill="auto"/>
            <w:vAlign w:val="bottom"/>
          </w:tcPr>
          <w:p w14:paraId="1FBFF848"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2A4A55F" w14:textId="3EAABE27" w:rsidR="00213A0C" w:rsidRPr="00213A0C" w:rsidRDefault="00213A0C" w:rsidP="00C96DF6">
            <w:pPr>
              <w:pStyle w:val="acctfourfigures"/>
              <w:tabs>
                <w:tab w:val="clear" w:pos="765"/>
                <w:tab w:val="decimal" w:pos="792"/>
              </w:tabs>
              <w:spacing w:line="230" w:lineRule="exact"/>
              <w:ind w:right="-108"/>
              <w:rPr>
                <w:sz w:val="18"/>
                <w:szCs w:val="18"/>
              </w:rPr>
            </w:pPr>
            <w:r w:rsidRPr="00213A0C">
              <w:rPr>
                <w:sz w:val="18"/>
                <w:szCs w:val="18"/>
              </w:rPr>
              <w:t>-</w:t>
            </w:r>
          </w:p>
        </w:tc>
        <w:tc>
          <w:tcPr>
            <w:tcW w:w="236" w:type="dxa"/>
            <w:shd w:val="clear" w:color="auto" w:fill="auto"/>
            <w:vAlign w:val="bottom"/>
          </w:tcPr>
          <w:p w14:paraId="2168F55F"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299F868" w14:textId="374DA128" w:rsidR="00213A0C" w:rsidRPr="00213A0C" w:rsidRDefault="00213A0C" w:rsidP="00C96DF6">
            <w:pPr>
              <w:pStyle w:val="acctfourfigures"/>
              <w:tabs>
                <w:tab w:val="clear" w:pos="765"/>
                <w:tab w:val="decimal" w:pos="792"/>
              </w:tabs>
              <w:spacing w:line="230" w:lineRule="exact"/>
              <w:ind w:left="-108" w:right="-108"/>
              <w:rPr>
                <w:sz w:val="18"/>
                <w:szCs w:val="18"/>
              </w:rPr>
            </w:pPr>
            <w:r w:rsidRPr="00213A0C">
              <w:rPr>
                <w:sz w:val="18"/>
                <w:szCs w:val="18"/>
              </w:rPr>
              <w:t>144</w:t>
            </w:r>
          </w:p>
        </w:tc>
        <w:tc>
          <w:tcPr>
            <w:tcW w:w="236" w:type="dxa"/>
            <w:shd w:val="clear" w:color="auto" w:fill="auto"/>
            <w:vAlign w:val="bottom"/>
          </w:tcPr>
          <w:p w14:paraId="77DB7EC7"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A9B7FB2" w14:textId="382C3DD8" w:rsidR="00213A0C" w:rsidRPr="00213A0C" w:rsidRDefault="00213A0C" w:rsidP="00C96DF6">
            <w:pPr>
              <w:pStyle w:val="acctfourfigures"/>
              <w:tabs>
                <w:tab w:val="clear" w:pos="765"/>
                <w:tab w:val="decimal" w:pos="792"/>
              </w:tabs>
              <w:spacing w:line="230" w:lineRule="exact"/>
              <w:ind w:left="-108" w:right="-108"/>
              <w:rPr>
                <w:sz w:val="18"/>
                <w:szCs w:val="18"/>
              </w:rPr>
            </w:pPr>
            <w:r w:rsidRPr="00213A0C">
              <w:rPr>
                <w:sz w:val="18"/>
                <w:szCs w:val="18"/>
              </w:rPr>
              <w:t>-</w:t>
            </w:r>
          </w:p>
        </w:tc>
        <w:tc>
          <w:tcPr>
            <w:tcW w:w="236" w:type="dxa"/>
            <w:shd w:val="clear" w:color="auto" w:fill="auto"/>
            <w:vAlign w:val="bottom"/>
          </w:tcPr>
          <w:p w14:paraId="7A7E9C9D"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64B21C7" w14:textId="144D57CB" w:rsidR="00213A0C" w:rsidRPr="00213A0C" w:rsidRDefault="00213A0C" w:rsidP="00C96DF6">
            <w:pPr>
              <w:pStyle w:val="acctfourfigures"/>
              <w:tabs>
                <w:tab w:val="clear" w:pos="765"/>
                <w:tab w:val="decimal" w:pos="790"/>
              </w:tabs>
              <w:spacing w:line="230" w:lineRule="exact"/>
              <w:ind w:left="-108" w:right="-108"/>
              <w:rPr>
                <w:sz w:val="18"/>
                <w:szCs w:val="18"/>
              </w:rPr>
            </w:pPr>
            <w:r w:rsidRPr="00213A0C">
              <w:rPr>
                <w:sz w:val="18"/>
                <w:szCs w:val="18"/>
              </w:rPr>
              <w:t>-</w:t>
            </w:r>
          </w:p>
        </w:tc>
        <w:tc>
          <w:tcPr>
            <w:tcW w:w="236" w:type="dxa"/>
            <w:shd w:val="clear" w:color="auto" w:fill="auto"/>
            <w:vAlign w:val="bottom"/>
          </w:tcPr>
          <w:p w14:paraId="6B5BBB1D"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39262FFC" w14:textId="762DD5CB" w:rsidR="00213A0C" w:rsidRPr="00213A0C" w:rsidRDefault="00213A0C" w:rsidP="00C96DF6">
            <w:pPr>
              <w:pStyle w:val="acctfourfigures"/>
              <w:tabs>
                <w:tab w:val="clear" w:pos="765"/>
                <w:tab w:val="decimal" w:pos="792"/>
              </w:tabs>
              <w:spacing w:line="230" w:lineRule="exact"/>
              <w:ind w:left="-108" w:right="-108"/>
              <w:rPr>
                <w:sz w:val="18"/>
                <w:szCs w:val="18"/>
                <w:cs/>
              </w:rPr>
            </w:pPr>
            <w:r w:rsidRPr="00213A0C">
              <w:rPr>
                <w:sz w:val="18"/>
                <w:szCs w:val="18"/>
              </w:rPr>
              <w:t>657</w:t>
            </w:r>
          </w:p>
        </w:tc>
      </w:tr>
      <w:tr w:rsidR="00213A0C" w:rsidRPr="004A2C7D" w14:paraId="6FD2AB5A" w14:textId="77777777" w:rsidTr="00C96DF6">
        <w:trPr>
          <w:trHeight w:val="20"/>
        </w:trPr>
        <w:tc>
          <w:tcPr>
            <w:tcW w:w="2430" w:type="dxa"/>
            <w:shd w:val="clear" w:color="auto" w:fill="auto"/>
          </w:tcPr>
          <w:p w14:paraId="347F6980" w14:textId="18EB0156" w:rsidR="00213A0C" w:rsidRPr="004A2C7D" w:rsidRDefault="00213A0C" w:rsidP="002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24</w:t>
            </w:r>
          </w:p>
        </w:tc>
        <w:tc>
          <w:tcPr>
            <w:tcW w:w="810" w:type="dxa"/>
            <w:tcBorders>
              <w:top w:val="single" w:sz="4" w:space="0" w:color="auto"/>
              <w:bottom w:val="single" w:sz="4" w:space="0" w:color="auto"/>
            </w:tcBorders>
            <w:shd w:val="clear" w:color="auto" w:fill="auto"/>
            <w:vAlign w:val="bottom"/>
          </w:tcPr>
          <w:p w14:paraId="16FF173D" w14:textId="2A06BA5A" w:rsidR="00213A0C" w:rsidRPr="00213A0C" w:rsidRDefault="00213A0C" w:rsidP="00C96DF6">
            <w:pPr>
              <w:pStyle w:val="acctfourfigures"/>
              <w:tabs>
                <w:tab w:val="clear" w:pos="765"/>
                <w:tab w:val="decimal" w:pos="630"/>
              </w:tabs>
              <w:spacing w:line="230" w:lineRule="exact"/>
              <w:ind w:left="-108" w:right="-108"/>
              <w:rPr>
                <w:b/>
                <w:bCs/>
                <w:sz w:val="18"/>
                <w:szCs w:val="18"/>
              </w:rPr>
            </w:pPr>
            <w:r w:rsidRPr="00213A0C">
              <w:rPr>
                <w:b/>
                <w:bCs/>
                <w:sz w:val="18"/>
                <w:szCs w:val="18"/>
              </w:rPr>
              <w:t>(13,552)</w:t>
            </w:r>
          </w:p>
        </w:tc>
        <w:tc>
          <w:tcPr>
            <w:tcW w:w="270" w:type="dxa"/>
            <w:shd w:val="clear" w:color="auto" w:fill="auto"/>
            <w:vAlign w:val="bottom"/>
          </w:tcPr>
          <w:p w14:paraId="532B3A6D"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bottom w:val="single" w:sz="4" w:space="0" w:color="auto"/>
            </w:tcBorders>
            <w:shd w:val="clear" w:color="auto" w:fill="auto"/>
            <w:vAlign w:val="bottom"/>
          </w:tcPr>
          <w:p w14:paraId="3C6D5B70" w14:textId="5F27E503" w:rsidR="00213A0C" w:rsidRPr="00213A0C" w:rsidRDefault="00213A0C" w:rsidP="00C96DF6">
            <w:pPr>
              <w:pStyle w:val="acctfourfigures"/>
              <w:tabs>
                <w:tab w:val="clear" w:pos="765"/>
                <w:tab w:val="decimal" w:pos="880"/>
              </w:tabs>
              <w:spacing w:line="230" w:lineRule="exact"/>
              <w:ind w:left="-108" w:right="-108"/>
              <w:rPr>
                <w:b/>
                <w:bCs/>
                <w:sz w:val="18"/>
                <w:szCs w:val="18"/>
              </w:rPr>
            </w:pPr>
            <w:r w:rsidRPr="00213A0C">
              <w:rPr>
                <w:b/>
                <w:bCs/>
                <w:sz w:val="18"/>
                <w:szCs w:val="18"/>
              </w:rPr>
              <w:t>(46,198)</w:t>
            </w:r>
          </w:p>
        </w:tc>
        <w:tc>
          <w:tcPr>
            <w:tcW w:w="236" w:type="dxa"/>
            <w:shd w:val="clear" w:color="auto" w:fill="auto"/>
            <w:vAlign w:val="bottom"/>
          </w:tcPr>
          <w:p w14:paraId="4A59AA7C"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vAlign w:val="bottom"/>
          </w:tcPr>
          <w:p w14:paraId="6CEE25DE" w14:textId="18898786" w:rsidR="00213A0C" w:rsidRPr="00213A0C" w:rsidRDefault="00213A0C" w:rsidP="00C96DF6">
            <w:pPr>
              <w:pStyle w:val="acctfourfigures"/>
              <w:tabs>
                <w:tab w:val="clear" w:pos="765"/>
                <w:tab w:val="decimal" w:pos="792"/>
              </w:tabs>
              <w:spacing w:line="230" w:lineRule="exact"/>
              <w:ind w:left="-108" w:right="-108"/>
              <w:rPr>
                <w:b/>
                <w:bCs/>
                <w:sz w:val="18"/>
                <w:szCs w:val="18"/>
                <w:lang w:val="en-US" w:bidi="th-TH"/>
              </w:rPr>
            </w:pPr>
            <w:r w:rsidRPr="00213A0C">
              <w:rPr>
                <w:b/>
                <w:bCs/>
                <w:sz w:val="18"/>
                <w:szCs w:val="18"/>
              </w:rPr>
              <w:t>(2,832)</w:t>
            </w:r>
          </w:p>
        </w:tc>
        <w:tc>
          <w:tcPr>
            <w:tcW w:w="236" w:type="dxa"/>
            <w:shd w:val="clear" w:color="auto" w:fill="auto"/>
            <w:vAlign w:val="bottom"/>
          </w:tcPr>
          <w:p w14:paraId="072FB927"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vAlign w:val="bottom"/>
          </w:tcPr>
          <w:p w14:paraId="4CDEB840" w14:textId="6F20D494" w:rsidR="00213A0C" w:rsidRPr="00213A0C" w:rsidRDefault="00213A0C" w:rsidP="00C96DF6">
            <w:pPr>
              <w:pStyle w:val="acctfourfigures"/>
              <w:tabs>
                <w:tab w:val="clear" w:pos="765"/>
                <w:tab w:val="decimal" w:pos="792"/>
              </w:tabs>
              <w:spacing w:line="230" w:lineRule="exact"/>
              <w:ind w:left="-108" w:right="-108"/>
              <w:rPr>
                <w:b/>
                <w:bCs/>
                <w:sz w:val="18"/>
                <w:szCs w:val="18"/>
              </w:rPr>
            </w:pPr>
            <w:r w:rsidRPr="00213A0C">
              <w:rPr>
                <w:b/>
                <w:bCs/>
                <w:sz w:val="18"/>
                <w:szCs w:val="18"/>
              </w:rPr>
              <w:t>(819,544)</w:t>
            </w:r>
          </w:p>
        </w:tc>
        <w:tc>
          <w:tcPr>
            <w:tcW w:w="236" w:type="dxa"/>
            <w:shd w:val="clear" w:color="auto" w:fill="auto"/>
            <w:vAlign w:val="bottom"/>
          </w:tcPr>
          <w:p w14:paraId="174F5A1A"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vAlign w:val="bottom"/>
          </w:tcPr>
          <w:p w14:paraId="5A404BAB" w14:textId="598814BF" w:rsidR="00213A0C" w:rsidRPr="00213A0C" w:rsidRDefault="00213A0C" w:rsidP="00C96DF6">
            <w:pPr>
              <w:pStyle w:val="acctfourfigures"/>
              <w:tabs>
                <w:tab w:val="clear" w:pos="765"/>
                <w:tab w:val="decimal" w:pos="792"/>
              </w:tabs>
              <w:spacing w:line="230" w:lineRule="exact"/>
              <w:ind w:left="-108" w:right="-108"/>
              <w:rPr>
                <w:b/>
                <w:bCs/>
                <w:sz w:val="18"/>
                <w:szCs w:val="18"/>
              </w:rPr>
            </w:pPr>
            <w:r w:rsidRPr="00213A0C">
              <w:rPr>
                <w:b/>
                <w:bCs/>
                <w:sz w:val="18"/>
                <w:szCs w:val="18"/>
              </w:rPr>
              <w:t>(1,187,116)</w:t>
            </w:r>
          </w:p>
        </w:tc>
        <w:tc>
          <w:tcPr>
            <w:tcW w:w="236" w:type="dxa"/>
            <w:shd w:val="clear" w:color="auto" w:fill="auto"/>
            <w:vAlign w:val="bottom"/>
          </w:tcPr>
          <w:p w14:paraId="6FA3D01C"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vAlign w:val="bottom"/>
          </w:tcPr>
          <w:p w14:paraId="7A73BF13" w14:textId="5490BB47" w:rsidR="00213A0C" w:rsidRPr="00213A0C" w:rsidRDefault="00213A0C" w:rsidP="00C96DF6">
            <w:pPr>
              <w:pStyle w:val="acctfourfigures"/>
              <w:tabs>
                <w:tab w:val="clear" w:pos="765"/>
                <w:tab w:val="decimal" w:pos="792"/>
              </w:tabs>
              <w:spacing w:line="230" w:lineRule="exact"/>
              <w:ind w:left="-108" w:right="-108"/>
              <w:rPr>
                <w:b/>
                <w:bCs/>
                <w:sz w:val="18"/>
                <w:szCs w:val="18"/>
                <w:lang w:val="en-US" w:bidi="th-TH"/>
              </w:rPr>
            </w:pPr>
            <w:r w:rsidRPr="00213A0C">
              <w:rPr>
                <w:b/>
                <w:bCs/>
                <w:sz w:val="18"/>
                <w:szCs w:val="18"/>
              </w:rPr>
              <w:t>(117,617)</w:t>
            </w:r>
          </w:p>
        </w:tc>
        <w:tc>
          <w:tcPr>
            <w:tcW w:w="236" w:type="dxa"/>
            <w:shd w:val="clear" w:color="auto" w:fill="auto"/>
            <w:vAlign w:val="bottom"/>
          </w:tcPr>
          <w:p w14:paraId="45763450"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vAlign w:val="bottom"/>
          </w:tcPr>
          <w:p w14:paraId="62C1B701" w14:textId="4F6D6F1B" w:rsidR="00213A0C" w:rsidRPr="00213A0C" w:rsidRDefault="00213A0C" w:rsidP="00C96DF6">
            <w:pPr>
              <w:pStyle w:val="acctfourfigures"/>
              <w:tabs>
                <w:tab w:val="clear" w:pos="765"/>
                <w:tab w:val="decimal" w:pos="792"/>
              </w:tabs>
              <w:spacing w:line="230" w:lineRule="exact"/>
              <w:ind w:left="-108" w:right="-108"/>
              <w:rPr>
                <w:b/>
                <w:bCs/>
                <w:sz w:val="18"/>
                <w:szCs w:val="18"/>
              </w:rPr>
            </w:pPr>
            <w:r w:rsidRPr="00213A0C">
              <w:rPr>
                <w:b/>
                <w:bCs/>
                <w:sz w:val="18"/>
                <w:szCs w:val="18"/>
              </w:rPr>
              <w:t>(48,768)</w:t>
            </w:r>
          </w:p>
        </w:tc>
        <w:tc>
          <w:tcPr>
            <w:tcW w:w="236" w:type="dxa"/>
            <w:shd w:val="clear" w:color="auto" w:fill="auto"/>
            <w:vAlign w:val="bottom"/>
          </w:tcPr>
          <w:p w14:paraId="3C968851"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vAlign w:val="bottom"/>
          </w:tcPr>
          <w:p w14:paraId="75F854ED" w14:textId="344C3042" w:rsidR="00213A0C" w:rsidRPr="00213A0C" w:rsidRDefault="00213A0C" w:rsidP="00C96DF6">
            <w:pPr>
              <w:pStyle w:val="acctfourfigures"/>
              <w:tabs>
                <w:tab w:val="clear" w:pos="765"/>
                <w:tab w:val="decimal" w:pos="792"/>
              </w:tabs>
              <w:spacing w:line="230" w:lineRule="exact"/>
              <w:ind w:left="-108" w:right="-108"/>
              <w:rPr>
                <w:b/>
                <w:bCs/>
                <w:sz w:val="18"/>
                <w:szCs w:val="18"/>
              </w:rPr>
            </w:pPr>
            <w:r w:rsidRPr="00213A0C">
              <w:rPr>
                <w:b/>
                <w:bCs/>
                <w:sz w:val="18"/>
                <w:szCs w:val="18"/>
              </w:rPr>
              <w:t>(61,296)</w:t>
            </w:r>
          </w:p>
        </w:tc>
        <w:tc>
          <w:tcPr>
            <w:tcW w:w="236" w:type="dxa"/>
            <w:shd w:val="clear" w:color="auto" w:fill="auto"/>
            <w:vAlign w:val="bottom"/>
          </w:tcPr>
          <w:p w14:paraId="52DF0F91"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vAlign w:val="bottom"/>
          </w:tcPr>
          <w:p w14:paraId="52651719" w14:textId="69E41875" w:rsidR="00213A0C" w:rsidRPr="00213A0C" w:rsidRDefault="00213A0C" w:rsidP="00C96DF6">
            <w:pPr>
              <w:pStyle w:val="acctfourfigures"/>
              <w:tabs>
                <w:tab w:val="clear" w:pos="765"/>
                <w:tab w:val="decimal" w:pos="790"/>
              </w:tabs>
              <w:spacing w:line="230" w:lineRule="exact"/>
              <w:ind w:left="-108" w:right="-108"/>
              <w:rPr>
                <w:b/>
                <w:bCs/>
                <w:sz w:val="18"/>
                <w:szCs w:val="18"/>
              </w:rPr>
            </w:pPr>
            <w:r w:rsidRPr="00213A0C">
              <w:rPr>
                <w:b/>
                <w:bCs/>
                <w:sz w:val="18"/>
                <w:szCs w:val="18"/>
              </w:rPr>
              <w:t>-</w:t>
            </w:r>
          </w:p>
        </w:tc>
        <w:tc>
          <w:tcPr>
            <w:tcW w:w="236" w:type="dxa"/>
            <w:shd w:val="clear" w:color="auto" w:fill="auto"/>
            <w:vAlign w:val="bottom"/>
          </w:tcPr>
          <w:p w14:paraId="0B3409BB"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vAlign w:val="bottom"/>
          </w:tcPr>
          <w:p w14:paraId="6665F0C5" w14:textId="6E8B4174" w:rsidR="00213A0C" w:rsidRPr="00213A0C" w:rsidRDefault="00213A0C" w:rsidP="00C96DF6">
            <w:pPr>
              <w:pStyle w:val="acctfourfigures"/>
              <w:tabs>
                <w:tab w:val="clear" w:pos="765"/>
                <w:tab w:val="decimal" w:pos="792"/>
              </w:tabs>
              <w:spacing w:line="230" w:lineRule="exact"/>
              <w:ind w:left="-108" w:right="-108"/>
              <w:rPr>
                <w:b/>
                <w:bCs/>
                <w:sz w:val="18"/>
                <w:szCs w:val="18"/>
              </w:rPr>
            </w:pPr>
            <w:r w:rsidRPr="00213A0C">
              <w:rPr>
                <w:b/>
                <w:bCs/>
                <w:sz w:val="18"/>
                <w:szCs w:val="18"/>
              </w:rPr>
              <w:t>(2,296,923)</w:t>
            </w:r>
          </w:p>
        </w:tc>
      </w:tr>
      <w:tr w:rsidR="00B82FBF" w:rsidRPr="004A2C7D" w14:paraId="142CFCE4" w14:textId="77777777" w:rsidTr="00C96DF6">
        <w:trPr>
          <w:trHeight w:val="271"/>
        </w:trPr>
        <w:tc>
          <w:tcPr>
            <w:tcW w:w="2430" w:type="dxa"/>
          </w:tcPr>
          <w:p w14:paraId="00048A38"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Borders>
              <w:top w:val="single" w:sz="4" w:space="0" w:color="auto"/>
            </w:tcBorders>
            <w:vAlign w:val="bottom"/>
          </w:tcPr>
          <w:p w14:paraId="493736D2" w14:textId="77777777" w:rsidR="00B82FBF" w:rsidRPr="004A2C7D" w:rsidRDefault="00B82FBF" w:rsidP="00C96DF6">
            <w:pPr>
              <w:pStyle w:val="acctfourfigures"/>
              <w:tabs>
                <w:tab w:val="clear" w:pos="765"/>
                <w:tab w:val="decimal" w:pos="720"/>
              </w:tabs>
              <w:spacing w:line="160" w:lineRule="exact"/>
              <w:ind w:left="-108" w:right="-108"/>
              <w:rPr>
                <w:sz w:val="18"/>
                <w:szCs w:val="18"/>
              </w:rPr>
            </w:pPr>
          </w:p>
        </w:tc>
        <w:tc>
          <w:tcPr>
            <w:tcW w:w="270" w:type="dxa"/>
            <w:vAlign w:val="bottom"/>
          </w:tcPr>
          <w:p w14:paraId="663F0422"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single" w:sz="4" w:space="0" w:color="auto"/>
            </w:tcBorders>
            <w:vAlign w:val="bottom"/>
          </w:tcPr>
          <w:p w14:paraId="1A8E7EFF" w14:textId="77777777" w:rsidR="00B82FBF" w:rsidRPr="004A2C7D" w:rsidRDefault="00B82FBF" w:rsidP="00C96DF6">
            <w:pPr>
              <w:pStyle w:val="acctfourfigures"/>
              <w:tabs>
                <w:tab w:val="clear" w:pos="765"/>
                <w:tab w:val="decimal" w:pos="880"/>
              </w:tabs>
              <w:spacing w:line="230" w:lineRule="exact"/>
              <w:ind w:left="-108" w:right="-108"/>
              <w:rPr>
                <w:sz w:val="18"/>
                <w:szCs w:val="18"/>
              </w:rPr>
            </w:pPr>
          </w:p>
        </w:tc>
        <w:tc>
          <w:tcPr>
            <w:tcW w:w="236" w:type="dxa"/>
            <w:vAlign w:val="bottom"/>
          </w:tcPr>
          <w:p w14:paraId="67AAACAA"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19AEE029"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64DA35AC"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2249EAD7"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08C30E67"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3E0C4628"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77EC43F8"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3DF88053"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015FB41E"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4F8D8CB5"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045BE33C"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54292DD1"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4ACF8D88"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177575BF"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1032E3FA"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single" w:sz="4" w:space="0" w:color="auto"/>
            </w:tcBorders>
            <w:vAlign w:val="bottom"/>
          </w:tcPr>
          <w:p w14:paraId="0B609B28"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r>
      <w:tr w:rsidR="00B82FBF" w:rsidRPr="004A2C7D" w14:paraId="74CAB704" w14:textId="77777777" w:rsidTr="00C96DF6">
        <w:trPr>
          <w:trHeight w:val="60"/>
        </w:trPr>
        <w:tc>
          <w:tcPr>
            <w:tcW w:w="2430" w:type="dxa"/>
          </w:tcPr>
          <w:p w14:paraId="1CEE6284" w14:textId="799873BB" w:rsidR="00B82FBF" w:rsidRPr="00C04AA4"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i/>
                <w:iCs/>
              </w:rPr>
            </w:pPr>
            <w:r w:rsidRPr="00C04AA4">
              <w:rPr>
                <w:rFonts w:ascii="Times New Roman" w:hAnsi="Times New Roman" w:cs="Times New Roman"/>
                <w:b/>
                <w:bCs/>
                <w:i/>
                <w:iCs/>
              </w:rPr>
              <w:t>Net book value</w:t>
            </w:r>
          </w:p>
        </w:tc>
        <w:tc>
          <w:tcPr>
            <w:tcW w:w="810" w:type="dxa"/>
            <w:vAlign w:val="bottom"/>
          </w:tcPr>
          <w:p w14:paraId="00461176" w14:textId="77777777" w:rsidR="00B82FBF" w:rsidRPr="004A2C7D" w:rsidRDefault="00B82FBF" w:rsidP="00C96DF6">
            <w:pPr>
              <w:pStyle w:val="acctfourfigures"/>
              <w:tabs>
                <w:tab w:val="clear" w:pos="765"/>
                <w:tab w:val="decimal" w:pos="720"/>
              </w:tabs>
              <w:spacing w:line="160" w:lineRule="exact"/>
              <w:ind w:left="-108" w:right="-108"/>
              <w:rPr>
                <w:sz w:val="18"/>
                <w:szCs w:val="18"/>
              </w:rPr>
            </w:pPr>
          </w:p>
        </w:tc>
        <w:tc>
          <w:tcPr>
            <w:tcW w:w="270" w:type="dxa"/>
            <w:vAlign w:val="bottom"/>
          </w:tcPr>
          <w:p w14:paraId="1B18957D"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vAlign w:val="bottom"/>
          </w:tcPr>
          <w:p w14:paraId="192BAA0A" w14:textId="77777777" w:rsidR="00B82FBF" w:rsidRPr="004A2C7D" w:rsidRDefault="00B82FBF" w:rsidP="00C96DF6">
            <w:pPr>
              <w:pStyle w:val="acctfourfigures"/>
              <w:tabs>
                <w:tab w:val="clear" w:pos="765"/>
                <w:tab w:val="decimal" w:pos="880"/>
              </w:tabs>
              <w:spacing w:line="230" w:lineRule="exact"/>
              <w:ind w:left="-108" w:right="-108"/>
              <w:rPr>
                <w:sz w:val="18"/>
                <w:szCs w:val="18"/>
              </w:rPr>
            </w:pPr>
          </w:p>
        </w:tc>
        <w:tc>
          <w:tcPr>
            <w:tcW w:w="236" w:type="dxa"/>
            <w:vAlign w:val="bottom"/>
          </w:tcPr>
          <w:p w14:paraId="3B270A64"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63C6601D"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4C6224CE"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6C2ADEBB"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43AF9B5A"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42E7A96E"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4C5BC3B7"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77702CC0"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2571C9D2"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195851BC"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6C4467F8"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17558AA9"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47B528B8"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0BE804F2"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5F12732E"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61D99F8C"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r>
      <w:tr w:rsidR="00B82FBF" w:rsidRPr="004A2C7D" w14:paraId="62CBAD7E" w14:textId="77777777" w:rsidTr="00C96DF6">
        <w:trPr>
          <w:trHeight w:val="60"/>
        </w:trPr>
        <w:tc>
          <w:tcPr>
            <w:tcW w:w="2430" w:type="dxa"/>
          </w:tcPr>
          <w:p w14:paraId="1FDC09A5" w14:textId="0FBC22BA"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23</w:t>
            </w:r>
          </w:p>
        </w:tc>
        <w:tc>
          <w:tcPr>
            <w:tcW w:w="810" w:type="dxa"/>
            <w:tcBorders>
              <w:bottom w:val="double" w:sz="4" w:space="0" w:color="auto"/>
            </w:tcBorders>
            <w:vAlign w:val="bottom"/>
          </w:tcPr>
          <w:p w14:paraId="576AB5B6" w14:textId="683A4613" w:rsidR="00B82FBF" w:rsidRPr="00C04AA4" w:rsidRDefault="00B82FBF" w:rsidP="00C96DF6">
            <w:pPr>
              <w:pStyle w:val="acctfourfigures"/>
              <w:tabs>
                <w:tab w:val="clear" w:pos="765"/>
                <w:tab w:val="decimal" w:pos="630"/>
              </w:tabs>
              <w:spacing w:line="230" w:lineRule="exact"/>
              <w:ind w:left="-108" w:right="-108"/>
              <w:rPr>
                <w:b/>
                <w:bCs/>
                <w:sz w:val="18"/>
                <w:szCs w:val="18"/>
                <w:lang w:val="en-US" w:bidi="th-TH"/>
              </w:rPr>
            </w:pPr>
            <w:r>
              <w:rPr>
                <w:b/>
                <w:bCs/>
                <w:sz w:val="18"/>
                <w:szCs w:val="18"/>
                <w:lang w:val="en-US" w:bidi="th-TH"/>
              </w:rPr>
              <w:t>516,535</w:t>
            </w:r>
          </w:p>
        </w:tc>
        <w:tc>
          <w:tcPr>
            <w:tcW w:w="270" w:type="dxa"/>
            <w:vAlign w:val="bottom"/>
          </w:tcPr>
          <w:p w14:paraId="33C9FEDB"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bottom w:val="double" w:sz="4" w:space="0" w:color="auto"/>
            </w:tcBorders>
            <w:vAlign w:val="bottom"/>
          </w:tcPr>
          <w:p w14:paraId="6742D513" w14:textId="5EB71125" w:rsidR="00B82FBF" w:rsidRPr="00E520B5" w:rsidRDefault="00B82FBF" w:rsidP="00C96DF6">
            <w:pPr>
              <w:pStyle w:val="acctfourfigures"/>
              <w:tabs>
                <w:tab w:val="clear" w:pos="765"/>
                <w:tab w:val="decimal" w:pos="880"/>
              </w:tabs>
              <w:spacing w:line="230" w:lineRule="exact"/>
              <w:ind w:left="-108" w:right="-108"/>
              <w:rPr>
                <w:b/>
                <w:bCs/>
                <w:sz w:val="18"/>
                <w:szCs w:val="18"/>
              </w:rPr>
            </w:pPr>
            <w:r>
              <w:rPr>
                <w:b/>
                <w:bCs/>
                <w:sz w:val="18"/>
                <w:szCs w:val="18"/>
              </w:rPr>
              <w:t>20,523</w:t>
            </w:r>
          </w:p>
        </w:tc>
        <w:tc>
          <w:tcPr>
            <w:tcW w:w="236" w:type="dxa"/>
            <w:vAlign w:val="bottom"/>
          </w:tcPr>
          <w:p w14:paraId="09F5189E"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1ABE094B" w14:textId="611EB98A" w:rsidR="00B82FBF" w:rsidRPr="00C04AA4" w:rsidRDefault="00B82FBF" w:rsidP="00C96DF6">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1,213</w:t>
            </w:r>
          </w:p>
        </w:tc>
        <w:tc>
          <w:tcPr>
            <w:tcW w:w="236" w:type="dxa"/>
            <w:vAlign w:val="bottom"/>
          </w:tcPr>
          <w:p w14:paraId="077735F3"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035D6B7F" w14:textId="6B9F1A44" w:rsidR="00B82FBF" w:rsidRPr="00C04AA4" w:rsidRDefault="00B82FBF" w:rsidP="00C96DF6">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296,691</w:t>
            </w:r>
          </w:p>
        </w:tc>
        <w:tc>
          <w:tcPr>
            <w:tcW w:w="236" w:type="dxa"/>
            <w:vAlign w:val="bottom"/>
          </w:tcPr>
          <w:p w14:paraId="31F18DCD"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1AD9C0D3" w14:textId="3F5AF5B8" w:rsidR="00B82FBF" w:rsidRPr="00C04AA4" w:rsidRDefault="00B82FBF" w:rsidP="00C96DF6">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582,034</w:t>
            </w:r>
          </w:p>
        </w:tc>
        <w:tc>
          <w:tcPr>
            <w:tcW w:w="236" w:type="dxa"/>
            <w:vAlign w:val="bottom"/>
          </w:tcPr>
          <w:p w14:paraId="2EC71FD7"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281D55FF" w14:textId="28914B1A" w:rsidR="00B82FBF" w:rsidRPr="00C04AA4" w:rsidRDefault="00B82FBF" w:rsidP="00C96DF6">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21,553</w:t>
            </w:r>
          </w:p>
        </w:tc>
        <w:tc>
          <w:tcPr>
            <w:tcW w:w="236" w:type="dxa"/>
            <w:vAlign w:val="bottom"/>
          </w:tcPr>
          <w:p w14:paraId="0878D7C7"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1EFAB35A" w14:textId="7E257D45" w:rsidR="00B82FBF" w:rsidRPr="00C04AA4" w:rsidRDefault="00B82FBF" w:rsidP="00C96DF6">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9,575</w:t>
            </w:r>
          </w:p>
        </w:tc>
        <w:tc>
          <w:tcPr>
            <w:tcW w:w="236" w:type="dxa"/>
            <w:vAlign w:val="bottom"/>
          </w:tcPr>
          <w:p w14:paraId="12BF572B"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517FCD6F" w14:textId="62512A20" w:rsidR="00B82FBF" w:rsidRPr="00C04AA4" w:rsidRDefault="00B82FBF" w:rsidP="00C96DF6">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4,225</w:t>
            </w:r>
          </w:p>
        </w:tc>
        <w:tc>
          <w:tcPr>
            <w:tcW w:w="236" w:type="dxa"/>
            <w:vAlign w:val="bottom"/>
          </w:tcPr>
          <w:p w14:paraId="2EF8F9BC"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2091760B" w14:textId="0288147E" w:rsidR="00B82FBF" w:rsidRPr="00C04AA4" w:rsidRDefault="00B82FBF" w:rsidP="00C96DF6">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18,603</w:t>
            </w:r>
          </w:p>
        </w:tc>
        <w:tc>
          <w:tcPr>
            <w:tcW w:w="236" w:type="dxa"/>
            <w:vAlign w:val="bottom"/>
          </w:tcPr>
          <w:p w14:paraId="076A482F"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bottom w:val="double" w:sz="4" w:space="0" w:color="auto"/>
            </w:tcBorders>
            <w:vAlign w:val="bottom"/>
          </w:tcPr>
          <w:p w14:paraId="135FF1CB" w14:textId="061274E0" w:rsidR="00B82FBF" w:rsidRPr="00C04AA4" w:rsidRDefault="00B82FBF" w:rsidP="00C96DF6">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1,470,952</w:t>
            </w:r>
          </w:p>
        </w:tc>
      </w:tr>
      <w:tr w:rsidR="00213A0C" w:rsidRPr="004A2C7D" w14:paraId="37AFD8A7" w14:textId="77777777" w:rsidTr="00C96DF6">
        <w:trPr>
          <w:trHeight w:val="191"/>
        </w:trPr>
        <w:tc>
          <w:tcPr>
            <w:tcW w:w="2430" w:type="dxa"/>
          </w:tcPr>
          <w:p w14:paraId="3ACBB62E" w14:textId="1A9D0BFC" w:rsidR="00213A0C" w:rsidRPr="004A2C7D" w:rsidRDefault="00213A0C" w:rsidP="002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24</w:t>
            </w:r>
          </w:p>
        </w:tc>
        <w:tc>
          <w:tcPr>
            <w:tcW w:w="810" w:type="dxa"/>
            <w:tcBorders>
              <w:top w:val="double" w:sz="4" w:space="0" w:color="auto"/>
              <w:bottom w:val="double" w:sz="4" w:space="0" w:color="auto"/>
            </w:tcBorders>
            <w:vAlign w:val="bottom"/>
          </w:tcPr>
          <w:p w14:paraId="3418E2C5" w14:textId="3E72966A" w:rsidR="00213A0C" w:rsidRPr="00213A0C" w:rsidRDefault="00213A0C" w:rsidP="00C96DF6">
            <w:pPr>
              <w:pStyle w:val="acctfourfigures"/>
              <w:tabs>
                <w:tab w:val="clear" w:pos="765"/>
                <w:tab w:val="decimal" w:pos="630"/>
              </w:tabs>
              <w:spacing w:line="230" w:lineRule="exact"/>
              <w:ind w:left="-108" w:right="-108"/>
              <w:rPr>
                <w:b/>
                <w:bCs/>
                <w:sz w:val="18"/>
                <w:szCs w:val="18"/>
                <w:lang w:val="en-US" w:bidi="th-TH"/>
              </w:rPr>
            </w:pPr>
            <w:r w:rsidRPr="00213A0C">
              <w:rPr>
                <w:b/>
                <w:bCs/>
                <w:sz w:val="18"/>
                <w:szCs w:val="18"/>
              </w:rPr>
              <w:t>516,535</w:t>
            </w:r>
          </w:p>
        </w:tc>
        <w:tc>
          <w:tcPr>
            <w:tcW w:w="270" w:type="dxa"/>
            <w:vAlign w:val="bottom"/>
          </w:tcPr>
          <w:p w14:paraId="39C07429"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double" w:sz="4" w:space="0" w:color="auto"/>
              <w:bottom w:val="double" w:sz="4" w:space="0" w:color="auto"/>
            </w:tcBorders>
            <w:vAlign w:val="bottom"/>
          </w:tcPr>
          <w:p w14:paraId="27352582" w14:textId="4D013434" w:rsidR="00213A0C" w:rsidRPr="00213A0C" w:rsidRDefault="00213A0C" w:rsidP="00C96DF6">
            <w:pPr>
              <w:pStyle w:val="acctfourfigures"/>
              <w:tabs>
                <w:tab w:val="clear" w:pos="765"/>
                <w:tab w:val="decimal" w:pos="880"/>
              </w:tabs>
              <w:spacing w:line="230" w:lineRule="exact"/>
              <w:ind w:left="-108" w:right="-108"/>
              <w:rPr>
                <w:b/>
                <w:bCs/>
                <w:sz w:val="18"/>
                <w:szCs w:val="18"/>
              </w:rPr>
            </w:pPr>
            <w:r w:rsidRPr="00213A0C">
              <w:rPr>
                <w:b/>
                <w:bCs/>
                <w:sz w:val="18"/>
                <w:szCs w:val="18"/>
              </w:rPr>
              <w:t>26,080</w:t>
            </w:r>
          </w:p>
        </w:tc>
        <w:tc>
          <w:tcPr>
            <w:tcW w:w="236" w:type="dxa"/>
            <w:vAlign w:val="bottom"/>
          </w:tcPr>
          <w:p w14:paraId="3CECB32F"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5FA2EC70" w14:textId="423C849C" w:rsidR="00213A0C" w:rsidRPr="00213A0C" w:rsidRDefault="00213A0C" w:rsidP="00C96DF6">
            <w:pPr>
              <w:pStyle w:val="acctfourfigures"/>
              <w:tabs>
                <w:tab w:val="clear" w:pos="765"/>
                <w:tab w:val="decimal" w:pos="792"/>
              </w:tabs>
              <w:spacing w:line="230" w:lineRule="exact"/>
              <w:ind w:left="-108" w:right="-108"/>
              <w:rPr>
                <w:b/>
                <w:bCs/>
                <w:sz w:val="18"/>
                <w:szCs w:val="18"/>
                <w:lang w:val="en-US" w:bidi="th-TH"/>
              </w:rPr>
            </w:pPr>
            <w:r w:rsidRPr="00213A0C">
              <w:rPr>
                <w:b/>
                <w:bCs/>
                <w:sz w:val="18"/>
                <w:szCs w:val="18"/>
              </w:rPr>
              <w:t>7,266</w:t>
            </w:r>
          </w:p>
        </w:tc>
        <w:tc>
          <w:tcPr>
            <w:tcW w:w="236" w:type="dxa"/>
            <w:vAlign w:val="bottom"/>
          </w:tcPr>
          <w:p w14:paraId="085560C7"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4E6E6ED6" w14:textId="26B826B8" w:rsidR="00213A0C" w:rsidRPr="00213A0C" w:rsidRDefault="00213A0C" w:rsidP="00C96DF6">
            <w:pPr>
              <w:pStyle w:val="acctfourfigures"/>
              <w:tabs>
                <w:tab w:val="clear" w:pos="765"/>
                <w:tab w:val="decimal" w:pos="792"/>
              </w:tabs>
              <w:spacing w:line="230" w:lineRule="exact"/>
              <w:ind w:left="-108" w:right="-108"/>
              <w:rPr>
                <w:b/>
                <w:bCs/>
                <w:sz w:val="18"/>
                <w:szCs w:val="18"/>
                <w:lang w:val="en-US" w:bidi="th-TH"/>
              </w:rPr>
            </w:pPr>
            <w:r w:rsidRPr="00213A0C">
              <w:rPr>
                <w:b/>
                <w:bCs/>
                <w:sz w:val="18"/>
                <w:szCs w:val="18"/>
              </w:rPr>
              <w:t>266,518</w:t>
            </w:r>
          </w:p>
        </w:tc>
        <w:tc>
          <w:tcPr>
            <w:tcW w:w="236" w:type="dxa"/>
            <w:vAlign w:val="bottom"/>
          </w:tcPr>
          <w:p w14:paraId="7D9ED896"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51E7F252" w14:textId="01B236B7" w:rsidR="00213A0C" w:rsidRPr="00213A0C" w:rsidRDefault="00213A0C" w:rsidP="00C96DF6">
            <w:pPr>
              <w:pStyle w:val="acctfourfigures"/>
              <w:tabs>
                <w:tab w:val="clear" w:pos="765"/>
                <w:tab w:val="decimal" w:pos="792"/>
              </w:tabs>
              <w:spacing w:line="230" w:lineRule="exact"/>
              <w:ind w:left="-108" w:right="-108"/>
              <w:rPr>
                <w:b/>
                <w:bCs/>
                <w:sz w:val="18"/>
                <w:szCs w:val="18"/>
                <w:lang w:val="en-US" w:bidi="th-TH"/>
              </w:rPr>
            </w:pPr>
            <w:r w:rsidRPr="00213A0C">
              <w:rPr>
                <w:b/>
                <w:bCs/>
                <w:sz w:val="18"/>
                <w:szCs w:val="18"/>
              </w:rPr>
              <w:t>577,710</w:t>
            </w:r>
          </w:p>
        </w:tc>
        <w:tc>
          <w:tcPr>
            <w:tcW w:w="236" w:type="dxa"/>
            <w:vAlign w:val="bottom"/>
          </w:tcPr>
          <w:p w14:paraId="4A480922"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489332EB" w14:textId="2CE9C41A" w:rsidR="00213A0C" w:rsidRPr="00213A0C" w:rsidRDefault="00213A0C" w:rsidP="00C96DF6">
            <w:pPr>
              <w:pStyle w:val="acctfourfigures"/>
              <w:tabs>
                <w:tab w:val="clear" w:pos="765"/>
                <w:tab w:val="decimal" w:pos="792"/>
              </w:tabs>
              <w:spacing w:line="230" w:lineRule="exact"/>
              <w:ind w:left="-108" w:right="-108"/>
              <w:rPr>
                <w:b/>
                <w:bCs/>
                <w:sz w:val="18"/>
                <w:szCs w:val="18"/>
                <w:lang w:val="en-US" w:bidi="th-TH"/>
              </w:rPr>
            </w:pPr>
            <w:r w:rsidRPr="00213A0C">
              <w:rPr>
                <w:b/>
                <w:bCs/>
                <w:sz w:val="18"/>
                <w:szCs w:val="18"/>
              </w:rPr>
              <w:t>19,631</w:t>
            </w:r>
          </w:p>
        </w:tc>
        <w:tc>
          <w:tcPr>
            <w:tcW w:w="236" w:type="dxa"/>
            <w:vAlign w:val="bottom"/>
          </w:tcPr>
          <w:p w14:paraId="52154BD8"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160B7B95" w14:textId="1F14E713" w:rsidR="00213A0C" w:rsidRPr="00213A0C" w:rsidRDefault="00213A0C" w:rsidP="00C96DF6">
            <w:pPr>
              <w:pStyle w:val="acctfourfigures"/>
              <w:tabs>
                <w:tab w:val="clear" w:pos="765"/>
                <w:tab w:val="decimal" w:pos="792"/>
              </w:tabs>
              <w:spacing w:line="230" w:lineRule="exact"/>
              <w:ind w:left="-108" w:right="-108"/>
              <w:rPr>
                <w:b/>
                <w:bCs/>
                <w:sz w:val="18"/>
                <w:szCs w:val="18"/>
                <w:lang w:val="en-US" w:bidi="th-TH"/>
              </w:rPr>
            </w:pPr>
            <w:r w:rsidRPr="00213A0C">
              <w:rPr>
                <w:b/>
                <w:bCs/>
                <w:sz w:val="18"/>
                <w:szCs w:val="18"/>
              </w:rPr>
              <w:t>14,184</w:t>
            </w:r>
          </w:p>
        </w:tc>
        <w:tc>
          <w:tcPr>
            <w:tcW w:w="236" w:type="dxa"/>
            <w:vAlign w:val="bottom"/>
          </w:tcPr>
          <w:p w14:paraId="5190BC00"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388920AB" w14:textId="7FF19545" w:rsidR="00213A0C" w:rsidRPr="00213A0C" w:rsidRDefault="00213A0C" w:rsidP="00C96DF6">
            <w:pPr>
              <w:pStyle w:val="acctfourfigures"/>
              <w:tabs>
                <w:tab w:val="clear" w:pos="765"/>
                <w:tab w:val="decimal" w:pos="792"/>
              </w:tabs>
              <w:spacing w:line="230" w:lineRule="exact"/>
              <w:ind w:left="-108" w:right="-108"/>
              <w:rPr>
                <w:b/>
                <w:bCs/>
                <w:sz w:val="18"/>
                <w:szCs w:val="18"/>
                <w:lang w:val="en-US" w:bidi="th-TH"/>
              </w:rPr>
            </w:pPr>
            <w:r w:rsidRPr="00213A0C">
              <w:rPr>
                <w:b/>
                <w:bCs/>
                <w:sz w:val="18"/>
                <w:szCs w:val="18"/>
              </w:rPr>
              <w:t>2,390</w:t>
            </w:r>
          </w:p>
        </w:tc>
        <w:tc>
          <w:tcPr>
            <w:tcW w:w="236" w:type="dxa"/>
            <w:vAlign w:val="bottom"/>
          </w:tcPr>
          <w:p w14:paraId="7FB723B2"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2FE1733A" w14:textId="71F8824E" w:rsidR="00213A0C" w:rsidRPr="00213A0C" w:rsidRDefault="00213A0C" w:rsidP="00C96DF6">
            <w:pPr>
              <w:pStyle w:val="acctfourfigures"/>
              <w:tabs>
                <w:tab w:val="clear" w:pos="765"/>
                <w:tab w:val="decimal" w:pos="792"/>
              </w:tabs>
              <w:spacing w:line="230" w:lineRule="exact"/>
              <w:ind w:left="-108" w:right="-108"/>
              <w:rPr>
                <w:b/>
                <w:bCs/>
                <w:sz w:val="18"/>
                <w:szCs w:val="18"/>
                <w:lang w:val="en-US" w:bidi="th-TH"/>
              </w:rPr>
            </w:pPr>
            <w:r w:rsidRPr="00213A0C">
              <w:rPr>
                <w:b/>
                <w:bCs/>
                <w:sz w:val="18"/>
                <w:szCs w:val="18"/>
              </w:rPr>
              <w:t>48,553</w:t>
            </w:r>
          </w:p>
        </w:tc>
        <w:tc>
          <w:tcPr>
            <w:tcW w:w="236" w:type="dxa"/>
            <w:vAlign w:val="bottom"/>
          </w:tcPr>
          <w:p w14:paraId="770E52CE" w14:textId="77777777" w:rsidR="00213A0C" w:rsidRPr="00213A0C" w:rsidRDefault="00213A0C"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7B8BA7C3" w14:textId="65ABEF7B" w:rsidR="00213A0C" w:rsidRPr="00213A0C" w:rsidRDefault="00213A0C" w:rsidP="00C96DF6">
            <w:pPr>
              <w:pStyle w:val="acctfourfigures"/>
              <w:tabs>
                <w:tab w:val="clear" w:pos="765"/>
                <w:tab w:val="decimal" w:pos="792"/>
              </w:tabs>
              <w:spacing w:line="230" w:lineRule="exact"/>
              <w:ind w:left="-108" w:right="-108"/>
              <w:rPr>
                <w:b/>
                <w:bCs/>
                <w:sz w:val="18"/>
                <w:szCs w:val="18"/>
                <w:lang w:val="en-US" w:bidi="th-TH"/>
              </w:rPr>
            </w:pPr>
            <w:r w:rsidRPr="00213A0C">
              <w:rPr>
                <w:b/>
                <w:bCs/>
                <w:sz w:val="18"/>
                <w:szCs w:val="18"/>
              </w:rPr>
              <w:t>1,478,867</w:t>
            </w:r>
          </w:p>
        </w:tc>
      </w:tr>
      <w:tr w:rsidR="00B82FBF" w:rsidRPr="004A2C7D" w14:paraId="18D125B3" w14:textId="77777777" w:rsidTr="00406D13">
        <w:trPr>
          <w:trHeight w:val="271"/>
        </w:trPr>
        <w:tc>
          <w:tcPr>
            <w:tcW w:w="2430" w:type="dxa"/>
          </w:tcPr>
          <w:p w14:paraId="70175F66"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Borders>
              <w:top w:val="double" w:sz="4" w:space="0" w:color="auto"/>
            </w:tcBorders>
          </w:tcPr>
          <w:p w14:paraId="4BB3B900" w14:textId="77777777" w:rsidR="00B82FBF" w:rsidRPr="004A2C7D" w:rsidRDefault="00B82FBF" w:rsidP="00B82FBF">
            <w:pPr>
              <w:pStyle w:val="acctfourfigures"/>
              <w:tabs>
                <w:tab w:val="clear" w:pos="765"/>
                <w:tab w:val="decimal" w:pos="720"/>
              </w:tabs>
              <w:spacing w:line="160" w:lineRule="exact"/>
              <w:ind w:left="-108" w:right="-108"/>
              <w:rPr>
                <w:sz w:val="18"/>
                <w:szCs w:val="18"/>
              </w:rPr>
            </w:pPr>
          </w:p>
        </w:tc>
        <w:tc>
          <w:tcPr>
            <w:tcW w:w="270" w:type="dxa"/>
          </w:tcPr>
          <w:p w14:paraId="48CD1309"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double" w:sz="4" w:space="0" w:color="auto"/>
            </w:tcBorders>
          </w:tcPr>
          <w:p w14:paraId="7E601888"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479A188F"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7DAD093A"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7247E9C2"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4BDFA2B3"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5D71842B"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66E848F9"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7844731D"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750106A2"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436872A8"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19036FF9"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33EB6E3D"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vAlign w:val="bottom"/>
          </w:tcPr>
          <w:p w14:paraId="69F0D846"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57A5E585"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12631555"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7E361493"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double" w:sz="4" w:space="0" w:color="auto"/>
            </w:tcBorders>
            <w:vAlign w:val="bottom"/>
          </w:tcPr>
          <w:p w14:paraId="7BC03C2B"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r>
    </w:tbl>
    <w:p w14:paraId="05AB7372" w14:textId="77777777" w:rsidR="003A7B21" w:rsidRDefault="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2"/>
          <w:szCs w:val="12"/>
        </w:rPr>
      </w:pPr>
    </w:p>
    <w:p w14:paraId="33886FC1" w14:textId="6F64B61D" w:rsidR="00825055" w:rsidRDefault="00825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2"/>
          <w:szCs w:val="12"/>
        </w:rPr>
      </w:pPr>
      <w:r>
        <w:rPr>
          <w:sz w:val="12"/>
          <w:szCs w:val="12"/>
        </w:rPr>
        <w:br w:type="page"/>
      </w:r>
    </w:p>
    <w:p w14:paraId="4CC101C2" w14:textId="77777777" w:rsidR="00810C77" w:rsidRPr="00044BEB" w:rsidRDefault="00810C77" w:rsidP="00C31AC0">
      <w:pPr>
        <w:rPr>
          <w:sz w:val="12"/>
          <w:szCs w:val="12"/>
        </w:rPr>
      </w:pPr>
    </w:p>
    <w:tbl>
      <w:tblPr>
        <w:tblW w:w="14562" w:type="dxa"/>
        <w:tblInd w:w="270" w:type="dxa"/>
        <w:tblLayout w:type="fixed"/>
        <w:tblLook w:val="0000" w:firstRow="0" w:lastRow="0" w:firstColumn="0" w:lastColumn="0" w:noHBand="0" w:noVBand="0"/>
      </w:tblPr>
      <w:tblGrid>
        <w:gridCol w:w="2430"/>
        <w:gridCol w:w="810"/>
        <w:gridCol w:w="270"/>
        <w:gridCol w:w="1100"/>
        <w:gridCol w:w="236"/>
        <w:gridCol w:w="1008"/>
        <w:gridCol w:w="236"/>
        <w:gridCol w:w="1008"/>
        <w:gridCol w:w="236"/>
        <w:gridCol w:w="1008"/>
        <w:gridCol w:w="236"/>
        <w:gridCol w:w="1008"/>
        <w:gridCol w:w="236"/>
        <w:gridCol w:w="1008"/>
        <w:gridCol w:w="236"/>
        <w:gridCol w:w="1008"/>
        <w:gridCol w:w="236"/>
        <w:gridCol w:w="1008"/>
        <w:gridCol w:w="236"/>
        <w:gridCol w:w="1008"/>
      </w:tblGrid>
      <w:tr w:rsidR="00810C77" w:rsidRPr="004A2C7D" w14:paraId="6B85E78D" w14:textId="77777777" w:rsidTr="00360C25">
        <w:trPr>
          <w:trHeight w:val="20"/>
          <w:tblHeader/>
        </w:trPr>
        <w:tc>
          <w:tcPr>
            <w:tcW w:w="2430" w:type="dxa"/>
          </w:tcPr>
          <w:p w14:paraId="36EE095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64E976F8" w14:textId="77777777" w:rsidR="00810C77" w:rsidRPr="004A2C7D" w:rsidRDefault="00810C77" w:rsidP="002556B6">
            <w:pPr>
              <w:pStyle w:val="acctfourfigures"/>
              <w:tabs>
                <w:tab w:val="clear" w:pos="765"/>
              </w:tabs>
              <w:ind w:left="-108" w:right="-108"/>
              <w:jc w:val="center"/>
              <w:rPr>
                <w:b/>
                <w:bCs/>
                <w:sz w:val="18"/>
                <w:szCs w:val="18"/>
              </w:rPr>
            </w:pPr>
            <w:r>
              <w:rPr>
                <w:b/>
                <w:bCs/>
                <w:sz w:val="18"/>
                <w:szCs w:val="18"/>
              </w:rPr>
              <w:t>Separate</w:t>
            </w:r>
            <w:r w:rsidRPr="00C35EE7">
              <w:rPr>
                <w:b/>
                <w:bCs/>
                <w:sz w:val="18"/>
                <w:szCs w:val="18"/>
              </w:rPr>
              <w:t xml:space="preserve"> financial statements</w:t>
            </w:r>
          </w:p>
        </w:tc>
      </w:tr>
      <w:tr w:rsidR="00810C77" w:rsidRPr="004A2C7D" w14:paraId="03035F46" w14:textId="77777777" w:rsidTr="00360C25">
        <w:trPr>
          <w:trHeight w:val="20"/>
          <w:tblHeader/>
        </w:trPr>
        <w:tc>
          <w:tcPr>
            <w:tcW w:w="2430" w:type="dxa"/>
          </w:tcPr>
          <w:p w14:paraId="0B10F5CD"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24B26A67"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6BA8BC58"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434E6E62"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32ED8D87"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E5B4B68"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F68CD0A"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28EE6EE"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5F3DFA5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7B90F07"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Utilities</w:t>
            </w:r>
          </w:p>
        </w:tc>
        <w:tc>
          <w:tcPr>
            <w:tcW w:w="236" w:type="dxa"/>
          </w:tcPr>
          <w:p w14:paraId="4182675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2C27E38"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3A71047C"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CC5D03B"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BD23056"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79954953"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F2AFF8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F9A6437"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41038166"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E8803B7"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2312FB9B" w14:textId="77777777" w:rsidTr="00360C25">
        <w:trPr>
          <w:trHeight w:val="20"/>
          <w:tblHeader/>
        </w:trPr>
        <w:tc>
          <w:tcPr>
            <w:tcW w:w="2430" w:type="dxa"/>
          </w:tcPr>
          <w:p w14:paraId="336AA11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1CB31D6B"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1E7C5A7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23A7D489"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Buildings</w:t>
            </w:r>
          </w:p>
        </w:tc>
        <w:tc>
          <w:tcPr>
            <w:tcW w:w="236" w:type="dxa"/>
          </w:tcPr>
          <w:p w14:paraId="789159E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7B337784"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007CF99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57EF7D5"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 xml:space="preserve">Water </w:t>
            </w:r>
          </w:p>
        </w:tc>
        <w:tc>
          <w:tcPr>
            <w:tcW w:w="236" w:type="dxa"/>
          </w:tcPr>
          <w:p w14:paraId="02F67D27"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52BE6C8"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systems and</w:t>
            </w:r>
          </w:p>
        </w:tc>
        <w:tc>
          <w:tcPr>
            <w:tcW w:w="236" w:type="dxa"/>
          </w:tcPr>
          <w:p w14:paraId="4041678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82E04A8"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08756D9D"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BFAC594"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Furniture,</w:t>
            </w:r>
          </w:p>
        </w:tc>
        <w:tc>
          <w:tcPr>
            <w:tcW w:w="236" w:type="dxa"/>
          </w:tcPr>
          <w:p w14:paraId="7E7A7250"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A806611"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AD86F84"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0C3B16E3"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Assets under</w:t>
            </w:r>
          </w:p>
        </w:tc>
        <w:tc>
          <w:tcPr>
            <w:tcW w:w="236" w:type="dxa"/>
          </w:tcPr>
          <w:p w14:paraId="51E9C6B9"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0799342"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1F954803" w14:textId="77777777" w:rsidTr="00360C25">
        <w:trPr>
          <w:trHeight w:val="20"/>
          <w:tblHeader/>
        </w:trPr>
        <w:tc>
          <w:tcPr>
            <w:tcW w:w="2430" w:type="dxa"/>
          </w:tcPr>
          <w:p w14:paraId="2A4B3EBA"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23B2421C"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089EEC2A"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3D6BF61" w14:textId="77777777" w:rsidR="00810C77" w:rsidRPr="004A2C7D" w:rsidRDefault="00810C77" w:rsidP="002556B6">
            <w:pPr>
              <w:pStyle w:val="acctfourfigures"/>
              <w:tabs>
                <w:tab w:val="clear" w:pos="765"/>
              </w:tabs>
              <w:ind w:left="-135" w:right="-108"/>
              <w:jc w:val="center"/>
              <w:rPr>
                <w:sz w:val="18"/>
                <w:szCs w:val="18"/>
              </w:rPr>
            </w:pPr>
            <w:r w:rsidRPr="003F4EE8">
              <w:rPr>
                <w:sz w:val="18"/>
                <w:szCs w:val="18"/>
              </w:rPr>
              <w:t xml:space="preserve">and </w:t>
            </w:r>
          </w:p>
        </w:tc>
        <w:tc>
          <w:tcPr>
            <w:tcW w:w="236" w:type="dxa"/>
          </w:tcPr>
          <w:p w14:paraId="7078C7F3"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49B9BB4"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40B12DE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83B6EEE"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production</w:t>
            </w:r>
          </w:p>
        </w:tc>
        <w:tc>
          <w:tcPr>
            <w:tcW w:w="236" w:type="dxa"/>
          </w:tcPr>
          <w:p w14:paraId="4B1B8324"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7982DE61"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flood</w:t>
            </w:r>
          </w:p>
        </w:tc>
        <w:tc>
          <w:tcPr>
            <w:tcW w:w="236" w:type="dxa"/>
          </w:tcPr>
          <w:p w14:paraId="2C9A3B6E"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3E6BF1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Machinery</w:t>
            </w:r>
          </w:p>
        </w:tc>
        <w:tc>
          <w:tcPr>
            <w:tcW w:w="236" w:type="dxa"/>
          </w:tcPr>
          <w:p w14:paraId="363E47F9"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0E5BFB2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fixtures and</w:t>
            </w:r>
          </w:p>
        </w:tc>
        <w:tc>
          <w:tcPr>
            <w:tcW w:w="236" w:type="dxa"/>
          </w:tcPr>
          <w:p w14:paraId="79BE6C31"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9498505"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3480D5FA"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D9DA46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construction</w:t>
            </w:r>
          </w:p>
        </w:tc>
        <w:tc>
          <w:tcPr>
            <w:tcW w:w="236" w:type="dxa"/>
          </w:tcPr>
          <w:p w14:paraId="33B8A8F5"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E3698EB"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59EFCC9B" w14:textId="77777777" w:rsidTr="00360C25">
        <w:trPr>
          <w:trHeight w:val="20"/>
          <w:tblHeader/>
        </w:trPr>
        <w:tc>
          <w:tcPr>
            <w:tcW w:w="2430" w:type="dxa"/>
          </w:tcPr>
          <w:p w14:paraId="3CF8705C"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21FB4806"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4006D66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615C57E1" w14:textId="77777777" w:rsidR="00810C77" w:rsidRPr="004A2C7D" w:rsidRDefault="00810C77" w:rsidP="002556B6">
            <w:pPr>
              <w:pStyle w:val="acctfourfigures"/>
              <w:tabs>
                <w:tab w:val="clear" w:pos="765"/>
              </w:tabs>
              <w:ind w:left="-135" w:right="-108"/>
              <w:jc w:val="center"/>
              <w:rPr>
                <w:sz w:val="18"/>
                <w:szCs w:val="18"/>
              </w:rPr>
            </w:pPr>
            <w:r w:rsidRPr="003F4EE8">
              <w:rPr>
                <w:sz w:val="18"/>
                <w:szCs w:val="18"/>
              </w:rPr>
              <w:t>building</w:t>
            </w:r>
          </w:p>
        </w:tc>
        <w:tc>
          <w:tcPr>
            <w:tcW w:w="236" w:type="dxa"/>
          </w:tcPr>
          <w:p w14:paraId="2EA4357F"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CA50C0C"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Commercial</w:t>
            </w:r>
          </w:p>
        </w:tc>
        <w:tc>
          <w:tcPr>
            <w:tcW w:w="236" w:type="dxa"/>
          </w:tcPr>
          <w:p w14:paraId="12CC0A1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8AB029F"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for industry</w:t>
            </w:r>
          </w:p>
        </w:tc>
        <w:tc>
          <w:tcPr>
            <w:tcW w:w="236" w:type="dxa"/>
          </w:tcPr>
          <w:p w14:paraId="13905C71"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43703E4"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protection</w:t>
            </w:r>
          </w:p>
        </w:tc>
        <w:tc>
          <w:tcPr>
            <w:tcW w:w="236" w:type="dxa"/>
          </w:tcPr>
          <w:p w14:paraId="6D9CF514"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972E36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078A7F86"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74AE562"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office</w:t>
            </w:r>
          </w:p>
        </w:tc>
        <w:tc>
          <w:tcPr>
            <w:tcW w:w="236" w:type="dxa"/>
          </w:tcPr>
          <w:p w14:paraId="3F4ED929"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EEDDDB3"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165EF3C5"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3BA9AF1"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38D6E93E"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7BEB343"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065CFA42" w14:textId="77777777" w:rsidTr="00360C25">
        <w:trPr>
          <w:trHeight w:val="20"/>
          <w:tblHeader/>
        </w:trPr>
        <w:tc>
          <w:tcPr>
            <w:tcW w:w="2430" w:type="dxa"/>
          </w:tcPr>
          <w:p w14:paraId="5F894A2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30EE669A" w14:textId="77777777" w:rsidR="00810C77" w:rsidRPr="004A2C7D" w:rsidRDefault="00810C77" w:rsidP="002556B6">
            <w:pPr>
              <w:pStyle w:val="acctfourfigures"/>
              <w:tabs>
                <w:tab w:val="clear" w:pos="765"/>
              </w:tabs>
              <w:ind w:left="-108" w:right="-108"/>
              <w:jc w:val="center"/>
              <w:rPr>
                <w:sz w:val="18"/>
                <w:szCs w:val="18"/>
              </w:rPr>
            </w:pPr>
            <w:r w:rsidRPr="004A2C7D">
              <w:rPr>
                <w:sz w:val="18"/>
                <w:szCs w:val="18"/>
              </w:rPr>
              <w:t>Land</w:t>
            </w:r>
          </w:p>
        </w:tc>
        <w:tc>
          <w:tcPr>
            <w:tcW w:w="270" w:type="dxa"/>
          </w:tcPr>
          <w:p w14:paraId="44E2F0C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13B92B4" w14:textId="77777777" w:rsidR="00810C77" w:rsidRPr="004A2C7D" w:rsidRDefault="00810C77" w:rsidP="00FA6463">
            <w:pPr>
              <w:pStyle w:val="acctfourfigures"/>
              <w:tabs>
                <w:tab w:val="clear" w:pos="765"/>
              </w:tabs>
              <w:ind w:left="-110" w:right="-108"/>
              <w:jc w:val="center"/>
              <w:rPr>
                <w:sz w:val="18"/>
                <w:szCs w:val="18"/>
              </w:rPr>
            </w:pPr>
            <w:r w:rsidRPr="003F4EE8">
              <w:rPr>
                <w:sz w:val="18"/>
                <w:szCs w:val="18"/>
              </w:rPr>
              <w:t>improvements</w:t>
            </w:r>
          </w:p>
        </w:tc>
        <w:tc>
          <w:tcPr>
            <w:tcW w:w="236" w:type="dxa"/>
          </w:tcPr>
          <w:p w14:paraId="7577D4C3"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12A20B9"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buildings</w:t>
            </w:r>
          </w:p>
        </w:tc>
        <w:tc>
          <w:tcPr>
            <w:tcW w:w="236" w:type="dxa"/>
          </w:tcPr>
          <w:p w14:paraId="183611A1"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D4F1EB5"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system</w:t>
            </w:r>
          </w:p>
        </w:tc>
        <w:tc>
          <w:tcPr>
            <w:tcW w:w="236" w:type="dxa"/>
          </w:tcPr>
          <w:p w14:paraId="0F5A0210"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0B0DE07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w:t>
            </w:r>
          </w:p>
        </w:tc>
        <w:tc>
          <w:tcPr>
            <w:tcW w:w="236" w:type="dxa"/>
          </w:tcPr>
          <w:p w14:paraId="2E6978C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F4BE0BC"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3CF94FBC"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374A50E"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6CECE80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78EE5A8" w14:textId="77777777" w:rsidR="00810C77" w:rsidRPr="004A2C7D" w:rsidRDefault="00810C77" w:rsidP="002556B6">
            <w:pPr>
              <w:pStyle w:val="acctfourfigures"/>
              <w:tabs>
                <w:tab w:val="clear" w:pos="765"/>
              </w:tabs>
              <w:ind w:left="-108" w:right="-108"/>
              <w:jc w:val="center"/>
              <w:rPr>
                <w:sz w:val="18"/>
                <w:szCs w:val="18"/>
              </w:rPr>
            </w:pPr>
            <w:r w:rsidRPr="004A2C7D">
              <w:rPr>
                <w:sz w:val="18"/>
                <w:szCs w:val="18"/>
              </w:rPr>
              <w:t>Vehicles</w:t>
            </w:r>
          </w:p>
        </w:tc>
        <w:tc>
          <w:tcPr>
            <w:tcW w:w="236" w:type="dxa"/>
          </w:tcPr>
          <w:p w14:paraId="200D3B05"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69DF241"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installation</w:t>
            </w:r>
          </w:p>
        </w:tc>
        <w:tc>
          <w:tcPr>
            <w:tcW w:w="236" w:type="dxa"/>
          </w:tcPr>
          <w:p w14:paraId="64636D5F"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567B379" w14:textId="77777777" w:rsidR="00810C77" w:rsidRPr="004A2C7D" w:rsidRDefault="00810C77" w:rsidP="002556B6">
            <w:pPr>
              <w:pStyle w:val="acctfourfigures"/>
              <w:tabs>
                <w:tab w:val="clear" w:pos="765"/>
              </w:tabs>
              <w:ind w:left="-108" w:right="-108"/>
              <w:jc w:val="center"/>
              <w:rPr>
                <w:sz w:val="18"/>
                <w:szCs w:val="18"/>
              </w:rPr>
            </w:pPr>
            <w:r w:rsidRPr="004A2C7D">
              <w:rPr>
                <w:sz w:val="18"/>
                <w:szCs w:val="18"/>
              </w:rPr>
              <w:t>Total</w:t>
            </w:r>
          </w:p>
        </w:tc>
      </w:tr>
      <w:tr w:rsidR="00810C77" w:rsidRPr="004A2C7D" w14:paraId="0655F279" w14:textId="77777777" w:rsidTr="00360C25">
        <w:trPr>
          <w:trHeight w:val="20"/>
          <w:tblHeader/>
        </w:trPr>
        <w:tc>
          <w:tcPr>
            <w:tcW w:w="2430" w:type="dxa"/>
          </w:tcPr>
          <w:p w14:paraId="37F96C8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76C53382"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lang w:val="en-GB" w:bidi="ar-SA"/>
              </w:rPr>
            </w:pPr>
            <w:r w:rsidRPr="004A2C7D">
              <w:rPr>
                <w:rFonts w:ascii="Times New Roman" w:hAnsi="Times New Roman" w:cs="Times New Roman"/>
                <w:i/>
                <w:iCs/>
              </w:rPr>
              <w:t>(in thousand Baht)</w:t>
            </w:r>
          </w:p>
        </w:tc>
      </w:tr>
      <w:tr w:rsidR="00810C77" w:rsidRPr="004A2C7D" w14:paraId="5622EC34" w14:textId="77777777" w:rsidTr="00360C25">
        <w:trPr>
          <w:trHeight w:val="20"/>
        </w:trPr>
        <w:tc>
          <w:tcPr>
            <w:tcW w:w="2430" w:type="dxa"/>
          </w:tcPr>
          <w:p w14:paraId="2A43C35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r w:rsidRPr="004A2C7D">
              <w:rPr>
                <w:rFonts w:ascii="Times New Roman" w:hAnsi="Times New Roman" w:cs="Times New Roman"/>
                <w:b/>
                <w:bCs/>
                <w:i/>
                <w:iCs/>
              </w:rPr>
              <w:t>Cost</w:t>
            </w:r>
          </w:p>
        </w:tc>
        <w:tc>
          <w:tcPr>
            <w:tcW w:w="810" w:type="dxa"/>
          </w:tcPr>
          <w:p w14:paraId="04A95046" w14:textId="77777777" w:rsidR="00810C77" w:rsidRPr="004A2C7D" w:rsidRDefault="00810C77" w:rsidP="002556B6">
            <w:pPr>
              <w:pStyle w:val="acctfourfigures"/>
              <w:tabs>
                <w:tab w:val="clear" w:pos="765"/>
                <w:tab w:val="decimal" w:pos="774"/>
              </w:tabs>
              <w:ind w:left="-108" w:right="-108"/>
              <w:rPr>
                <w:sz w:val="18"/>
                <w:szCs w:val="18"/>
              </w:rPr>
            </w:pPr>
          </w:p>
        </w:tc>
        <w:tc>
          <w:tcPr>
            <w:tcW w:w="270" w:type="dxa"/>
          </w:tcPr>
          <w:p w14:paraId="6E795057"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100" w:type="dxa"/>
          </w:tcPr>
          <w:p w14:paraId="3F0BFB50"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49B50082"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3FE149E7"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40DCF21E"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77414282" w14:textId="77777777" w:rsidR="00810C77" w:rsidRPr="004A2C7D" w:rsidRDefault="00810C77" w:rsidP="002556B6">
            <w:pPr>
              <w:pStyle w:val="acctfourfigures"/>
              <w:tabs>
                <w:tab w:val="clear" w:pos="765"/>
                <w:tab w:val="decimal" w:pos="477"/>
              </w:tabs>
              <w:ind w:left="-108" w:right="-108"/>
              <w:rPr>
                <w:sz w:val="18"/>
                <w:szCs w:val="18"/>
              </w:rPr>
            </w:pPr>
          </w:p>
        </w:tc>
        <w:tc>
          <w:tcPr>
            <w:tcW w:w="236" w:type="dxa"/>
          </w:tcPr>
          <w:p w14:paraId="1DA17EB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7873EAC"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7A7C208D"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06F9B9C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3559118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3502937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3EE09FF0"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4A649440"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60" w:lineRule="atLeast"/>
              <w:ind w:left="-108" w:right="-108"/>
              <w:rPr>
                <w:rFonts w:ascii="Times New Roman" w:hAnsi="Times New Roman" w:cs="Times New Roman"/>
                <w:lang w:val="en-GB" w:bidi="ar-SA"/>
              </w:rPr>
            </w:pPr>
          </w:p>
        </w:tc>
        <w:tc>
          <w:tcPr>
            <w:tcW w:w="236" w:type="dxa"/>
          </w:tcPr>
          <w:p w14:paraId="0F9841D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F222F0A" w14:textId="77777777" w:rsidR="00810C77" w:rsidRPr="004A2C7D" w:rsidRDefault="00810C77" w:rsidP="002556B6">
            <w:pPr>
              <w:pStyle w:val="acctfourfigures"/>
              <w:tabs>
                <w:tab w:val="clear" w:pos="765"/>
                <w:tab w:val="decimal" w:pos="792"/>
              </w:tabs>
              <w:ind w:left="-108" w:right="-108"/>
              <w:rPr>
                <w:sz w:val="18"/>
                <w:szCs w:val="18"/>
              </w:rPr>
            </w:pPr>
          </w:p>
        </w:tc>
        <w:tc>
          <w:tcPr>
            <w:tcW w:w="236" w:type="dxa"/>
          </w:tcPr>
          <w:p w14:paraId="3D738858"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14427F8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r>
      <w:tr w:rsidR="00B82FBF" w:rsidRPr="004A2C7D" w14:paraId="6C078C4B" w14:textId="77777777" w:rsidTr="00C96DF6">
        <w:trPr>
          <w:trHeight w:val="20"/>
        </w:trPr>
        <w:tc>
          <w:tcPr>
            <w:tcW w:w="2430" w:type="dxa"/>
          </w:tcPr>
          <w:p w14:paraId="14CC6D65" w14:textId="3F11E1C8"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At 1 January 20</w:t>
            </w:r>
            <w:r>
              <w:rPr>
                <w:rFonts w:ascii="Times New Roman" w:hAnsi="Times New Roman" w:cs="Times New Roman"/>
              </w:rPr>
              <w:t>23</w:t>
            </w:r>
          </w:p>
        </w:tc>
        <w:tc>
          <w:tcPr>
            <w:tcW w:w="810" w:type="dxa"/>
            <w:vAlign w:val="bottom"/>
          </w:tcPr>
          <w:p w14:paraId="018D81C1" w14:textId="1C8A27AB" w:rsidR="00B82FBF" w:rsidRPr="00B82FBF" w:rsidRDefault="00B82FBF" w:rsidP="00C96DF6">
            <w:pPr>
              <w:pStyle w:val="acctfourfigures"/>
              <w:tabs>
                <w:tab w:val="clear" w:pos="765"/>
                <w:tab w:val="decimal" w:pos="630"/>
              </w:tabs>
              <w:ind w:left="-108" w:right="-108"/>
              <w:rPr>
                <w:sz w:val="18"/>
                <w:szCs w:val="18"/>
              </w:rPr>
            </w:pPr>
            <w:r w:rsidRPr="00B82FBF">
              <w:rPr>
                <w:sz w:val="18"/>
                <w:szCs w:val="18"/>
              </w:rPr>
              <w:t>261,408</w:t>
            </w:r>
          </w:p>
        </w:tc>
        <w:tc>
          <w:tcPr>
            <w:tcW w:w="270" w:type="dxa"/>
            <w:vAlign w:val="bottom"/>
          </w:tcPr>
          <w:p w14:paraId="2CB77639"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153F2986" w14:textId="2A071559" w:rsidR="00B82FBF" w:rsidRPr="00B82FBF" w:rsidRDefault="00B82FBF" w:rsidP="00C96DF6">
            <w:pPr>
              <w:pStyle w:val="acctfourfigures"/>
              <w:tabs>
                <w:tab w:val="clear" w:pos="765"/>
                <w:tab w:val="decimal" w:pos="880"/>
              </w:tabs>
              <w:ind w:left="-108" w:right="-108"/>
              <w:rPr>
                <w:sz w:val="18"/>
                <w:szCs w:val="18"/>
              </w:rPr>
            </w:pPr>
            <w:r w:rsidRPr="00B82FBF">
              <w:rPr>
                <w:sz w:val="18"/>
                <w:szCs w:val="18"/>
              </w:rPr>
              <w:t>68,163</w:t>
            </w:r>
          </w:p>
        </w:tc>
        <w:tc>
          <w:tcPr>
            <w:tcW w:w="236" w:type="dxa"/>
            <w:vAlign w:val="bottom"/>
          </w:tcPr>
          <w:p w14:paraId="3328BD3B"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CF03D77" w14:textId="3A7FA566"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3,248</w:t>
            </w:r>
          </w:p>
        </w:tc>
        <w:tc>
          <w:tcPr>
            <w:tcW w:w="236" w:type="dxa"/>
            <w:vAlign w:val="bottom"/>
          </w:tcPr>
          <w:p w14:paraId="6772C2D3"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8A910D7" w14:textId="68D5FA58"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1,081,728</w:t>
            </w:r>
          </w:p>
        </w:tc>
        <w:tc>
          <w:tcPr>
            <w:tcW w:w="236" w:type="dxa"/>
            <w:vAlign w:val="bottom"/>
          </w:tcPr>
          <w:p w14:paraId="48F7C911"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4E97D85" w14:textId="211A1F68"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1,696,536</w:t>
            </w:r>
          </w:p>
        </w:tc>
        <w:tc>
          <w:tcPr>
            <w:tcW w:w="236" w:type="dxa"/>
            <w:vAlign w:val="bottom"/>
          </w:tcPr>
          <w:p w14:paraId="6C814A2E"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707B202" w14:textId="1224E8C9"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135,056</w:t>
            </w:r>
          </w:p>
        </w:tc>
        <w:tc>
          <w:tcPr>
            <w:tcW w:w="236" w:type="dxa"/>
            <w:vAlign w:val="bottom"/>
          </w:tcPr>
          <w:p w14:paraId="3D44D4C3"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4A3151C" w14:textId="6B5B9FF7"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59,824</w:t>
            </w:r>
          </w:p>
        </w:tc>
        <w:tc>
          <w:tcPr>
            <w:tcW w:w="236" w:type="dxa"/>
            <w:vAlign w:val="bottom"/>
          </w:tcPr>
          <w:p w14:paraId="4F6D8599"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7AB21CA" w14:textId="759CD91F"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68,069</w:t>
            </w:r>
          </w:p>
        </w:tc>
        <w:tc>
          <w:tcPr>
            <w:tcW w:w="236" w:type="dxa"/>
            <w:vAlign w:val="bottom"/>
          </w:tcPr>
          <w:p w14:paraId="3B3C08BE"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9282A02" w14:textId="1A3B9ABC"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15,691</w:t>
            </w:r>
          </w:p>
        </w:tc>
        <w:tc>
          <w:tcPr>
            <w:tcW w:w="236" w:type="dxa"/>
            <w:vAlign w:val="bottom"/>
          </w:tcPr>
          <w:p w14:paraId="64E03F0E" w14:textId="77777777" w:rsidR="00B82FBF" w:rsidRPr="00B82FBF" w:rsidRDefault="00B82FBF" w:rsidP="00C96DF6">
            <w:pPr>
              <w:pStyle w:val="acctfourfigures"/>
              <w:tabs>
                <w:tab w:val="clear" w:pos="765"/>
                <w:tab w:val="decimal" w:pos="736"/>
              </w:tabs>
              <w:ind w:left="-108"/>
              <w:rPr>
                <w:sz w:val="18"/>
                <w:szCs w:val="18"/>
              </w:rPr>
            </w:pPr>
          </w:p>
        </w:tc>
        <w:tc>
          <w:tcPr>
            <w:tcW w:w="1008" w:type="dxa"/>
            <w:vAlign w:val="bottom"/>
          </w:tcPr>
          <w:p w14:paraId="09DFDBFF" w14:textId="0DE85913"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3,389,723</w:t>
            </w:r>
          </w:p>
        </w:tc>
      </w:tr>
      <w:tr w:rsidR="00B82FBF" w:rsidRPr="004A2C7D" w14:paraId="477A85C8" w14:textId="77777777" w:rsidTr="00C96DF6">
        <w:trPr>
          <w:trHeight w:val="20"/>
        </w:trPr>
        <w:tc>
          <w:tcPr>
            <w:tcW w:w="2430" w:type="dxa"/>
          </w:tcPr>
          <w:p w14:paraId="789DFE19" w14:textId="2BE32D31"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vAlign w:val="bottom"/>
          </w:tcPr>
          <w:p w14:paraId="6029F1CD" w14:textId="19CBE200" w:rsidR="00B82FBF" w:rsidRPr="00B82FBF" w:rsidRDefault="00B82FBF" w:rsidP="00C96DF6">
            <w:pPr>
              <w:pStyle w:val="acctfourfigures"/>
              <w:tabs>
                <w:tab w:val="clear" w:pos="765"/>
                <w:tab w:val="decimal" w:pos="630"/>
              </w:tabs>
              <w:ind w:left="-108" w:right="-108"/>
              <w:rPr>
                <w:sz w:val="18"/>
                <w:szCs w:val="18"/>
              </w:rPr>
            </w:pPr>
            <w:r w:rsidRPr="00B82FBF">
              <w:rPr>
                <w:sz w:val="18"/>
                <w:szCs w:val="18"/>
              </w:rPr>
              <w:t>4,900</w:t>
            </w:r>
          </w:p>
        </w:tc>
        <w:tc>
          <w:tcPr>
            <w:tcW w:w="270" w:type="dxa"/>
            <w:vAlign w:val="bottom"/>
          </w:tcPr>
          <w:p w14:paraId="442E34E4"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3BAFEC7D" w14:textId="3858FAAE" w:rsidR="00B82FBF" w:rsidRPr="00B82FBF" w:rsidRDefault="00B82FBF" w:rsidP="00C96DF6">
            <w:pPr>
              <w:pStyle w:val="acctfourfigures"/>
              <w:tabs>
                <w:tab w:val="clear" w:pos="765"/>
                <w:tab w:val="decimal" w:pos="880"/>
              </w:tabs>
              <w:ind w:left="-108" w:right="-108"/>
              <w:rPr>
                <w:sz w:val="18"/>
                <w:szCs w:val="18"/>
              </w:rPr>
            </w:pPr>
            <w:r w:rsidRPr="00B82FBF">
              <w:rPr>
                <w:sz w:val="18"/>
                <w:szCs w:val="18"/>
              </w:rPr>
              <w:t>-</w:t>
            </w:r>
          </w:p>
        </w:tc>
        <w:tc>
          <w:tcPr>
            <w:tcW w:w="236" w:type="dxa"/>
            <w:vAlign w:val="bottom"/>
          </w:tcPr>
          <w:p w14:paraId="67105332"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854928E" w14:textId="329E751B" w:rsidR="00B82FBF" w:rsidRPr="00B82FBF" w:rsidRDefault="00B82FBF" w:rsidP="00C96DF6">
            <w:pPr>
              <w:pStyle w:val="acctfourfigures"/>
              <w:tabs>
                <w:tab w:val="clear" w:pos="765"/>
                <w:tab w:val="decimal" w:pos="792"/>
              </w:tabs>
              <w:ind w:left="-108" w:right="-108"/>
              <w:rPr>
                <w:sz w:val="18"/>
                <w:szCs w:val="18"/>
                <w:lang w:val="en-US" w:bidi="th-TH"/>
              </w:rPr>
            </w:pPr>
            <w:r w:rsidRPr="00B82FBF">
              <w:rPr>
                <w:sz w:val="18"/>
                <w:szCs w:val="18"/>
                <w:lang w:val="en-US" w:bidi="th-TH"/>
              </w:rPr>
              <w:t>35</w:t>
            </w:r>
          </w:p>
        </w:tc>
        <w:tc>
          <w:tcPr>
            <w:tcW w:w="236" w:type="dxa"/>
            <w:vAlign w:val="bottom"/>
          </w:tcPr>
          <w:p w14:paraId="5F875948"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678F732" w14:textId="7479E95C" w:rsidR="00B82FBF" w:rsidRPr="00B82FBF" w:rsidRDefault="00B82FBF" w:rsidP="00C96DF6">
            <w:pPr>
              <w:pStyle w:val="acctfourfigures"/>
              <w:tabs>
                <w:tab w:val="clear" w:pos="765"/>
                <w:tab w:val="decimal" w:pos="788"/>
              </w:tabs>
              <w:ind w:left="-108" w:right="-108"/>
              <w:rPr>
                <w:sz w:val="18"/>
                <w:szCs w:val="18"/>
              </w:rPr>
            </w:pPr>
            <w:r w:rsidRPr="00B82FBF">
              <w:rPr>
                <w:sz w:val="18"/>
                <w:szCs w:val="18"/>
              </w:rPr>
              <w:t>828</w:t>
            </w:r>
          </w:p>
        </w:tc>
        <w:tc>
          <w:tcPr>
            <w:tcW w:w="236" w:type="dxa"/>
            <w:vAlign w:val="bottom"/>
          </w:tcPr>
          <w:p w14:paraId="49B0236A"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54B62B7" w14:textId="35C9AC08"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195</w:t>
            </w:r>
          </w:p>
        </w:tc>
        <w:tc>
          <w:tcPr>
            <w:tcW w:w="236" w:type="dxa"/>
            <w:vAlign w:val="bottom"/>
          </w:tcPr>
          <w:p w14:paraId="3816CBB7"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D91FF06" w14:textId="7976AC83" w:rsidR="00B82FBF" w:rsidRPr="00B82FBF" w:rsidRDefault="00B82FBF" w:rsidP="00C96DF6">
            <w:pPr>
              <w:pStyle w:val="acctfourfigures"/>
              <w:tabs>
                <w:tab w:val="clear" w:pos="765"/>
                <w:tab w:val="decimal" w:pos="792"/>
              </w:tabs>
              <w:ind w:left="-108" w:right="-108"/>
              <w:rPr>
                <w:sz w:val="18"/>
                <w:szCs w:val="18"/>
              </w:rPr>
            </w:pPr>
            <w:r w:rsidRPr="00B82FBF">
              <w:rPr>
                <w:rFonts w:cs="Cordia New"/>
                <w:sz w:val="18"/>
                <w:szCs w:val="22"/>
                <w:lang w:val="en-US" w:bidi="th-TH"/>
              </w:rPr>
              <w:t>2,122</w:t>
            </w:r>
          </w:p>
        </w:tc>
        <w:tc>
          <w:tcPr>
            <w:tcW w:w="236" w:type="dxa"/>
            <w:vAlign w:val="bottom"/>
          </w:tcPr>
          <w:p w14:paraId="44F17753"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E7B8570" w14:textId="1A998327"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3,747</w:t>
            </w:r>
          </w:p>
        </w:tc>
        <w:tc>
          <w:tcPr>
            <w:tcW w:w="236" w:type="dxa"/>
            <w:vAlign w:val="bottom"/>
          </w:tcPr>
          <w:p w14:paraId="63BB152B"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B27F9A6" w14:textId="2749FF89"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46</w:t>
            </w:r>
          </w:p>
        </w:tc>
        <w:tc>
          <w:tcPr>
            <w:tcW w:w="236" w:type="dxa"/>
            <w:vAlign w:val="bottom"/>
          </w:tcPr>
          <w:p w14:paraId="67A125C7"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C332048" w14:textId="25AD8A5B"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27,462</w:t>
            </w:r>
          </w:p>
        </w:tc>
        <w:tc>
          <w:tcPr>
            <w:tcW w:w="236" w:type="dxa"/>
            <w:vAlign w:val="bottom"/>
          </w:tcPr>
          <w:p w14:paraId="406A2D98" w14:textId="77777777" w:rsidR="00B82FBF" w:rsidRPr="00B82FBF" w:rsidRDefault="00B82FBF" w:rsidP="00C96DF6">
            <w:pPr>
              <w:pStyle w:val="acctfourfigures"/>
              <w:tabs>
                <w:tab w:val="clear" w:pos="765"/>
                <w:tab w:val="decimal" w:pos="736"/>
              </w:tabs>
              <w:rPr>
                <w:sz w:val="18"/>
                <w:szCs w:val="18"/>
              </w:rPr>
            </w:pPr>
          </w:p>
        </w:tc>
        <w:tc>
          <w:tcPr>
            <w:tcW w:w="1008" w:type="dxa"/>
            <w:vAlign w:val="bottom"/>
          </w:tcPr>
          <w:p w14:paraId="4463E5FA" w14:textId="086E7C5D"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39,335</w:t>
            </w:r>
          </w:p>
        </w:tc>
      </w:tr>
      <w:tr w:rsidR="00B82FBF" w:rsidRPr="004A2C7D" w14:paraId="641AC2DA" w14:textId="77777777" w:rsidTr="00C96DF6">
        <w:trPr>
          <w:trHeight w:val="20"/>
        </w:trPr>
        <w:tc>
          <w:tcPr>
            <w:tcW w:w="2430" w:type="dxa"/>
          </w:tcPr>
          <w:p w14:paraId="3B971971" w14:textId="4549864B"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vAlign w:val="bottom"/>
          </w:tcPr>
          <w:p w14:paraId="2EB7C9F6" w14:textId="1F01AF54" w:rsidR="00B82FBF" w:rsidRPr="00B82FBF" w:rsidRDefault="00B82FBF" w:rsidP="00C96DF6">
            <w:pPr>
              <w:pStyle w:val="acctfourfigures"/>
              <w:tabs>
                <w:tab w:val="clear" w:pos="765"/>
                <w:tab w:val="decimal" w:pos="630"/>
              </w:tabs>
              <w:ind w:left="-108" w:right="-108"/>
              <w:rPr>
                <w:sz w:val="18"/>
                <w:szCs w:val="18"/>
              </w:rPr>
            </w:pPr>
            <w:r w:rsidRPr="00B82FBF">
              <w:rPr>
                <w:sz w:val="18"/>
                <w:szCs w:val="18"/>
              </w:rPr>
              <w:t>-</w:t>
            </w:r>
          </w:p>
        </w:tc>
        <w:tc>
          <w:tcPr>
            <w:tcW w:w="270" w:type="dxa"/>
            <w:vAlign w:val="bottom"/>
          </w:tcPr>
          <w:p w14:paraId="5BCBA7E6"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2EF511F9" w14:textId="5F97C196" w:rsidR="00B82FBF" w:rsidRPr="00B82FBF" w:rsidRDefault="00B82FBF" w:rsidP="00C96DF6">
            <w:pPr>
              <w:pStyle w:val="acctfourfigures"/>
              <w:tabs>
                <w:tab w:val="clear" w:pos="765"/>
                <w:tab w:val="decimal" w:pos="880"/>
              </w:tabs>
              <w:ind w:left="-108" w:right="-108"/>
              <w:rPr>
                <w:sz w:val="18"/>
                <w:szCs w:val="18"/>
              </w:rPr>
            </w:pPr>
            <w:r w:rsidRPr="00B82FBF">
              <w:rPr>
                <w:sz w:val="18"/>
                <w:szCs w:val="18"/>
              </w:rPr>
              <w:t>448</w:t>
            </w:r>
          </w:p>
        </w:tc>
        <w:tc>
          <w:tcPr>
            <w:tcW w:w="236" w:type="dxa"/>
            <w:vAlign w:val="bottom"/>
          </w:tcPr>
          <w:p w14:paraId="0ABF5B1F"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A1769AF" w14:textId="4CDC721C" w:rsidR="00B82FBF" w:rsidRPr="00B82FBF" w:rsidRDefault="00B82FBF" w:rsidP="00C96DF6">
            <w:pPr>
              <w:pStyle w:val="acctfourfigures"/>
              <w:tabs>
                <w:tab w:val="clear" w:pos="765"/>
                <w:tab w:val="decimal" w:pos="792"/>
              </w:tabs>
              <w:ind w:left="-108" w:right="-108"/>
              <w:rPr>
                <w:sz w:val="18"/>
                <w:szCs w:val="18"/>
                <w:lang w:val="en-US" w:bidi="th-TH"/>
              </w:rPr>
            </w:pPr>
            <w:r w:rsidRPr="00B82FBF">
              <w:rPr>
                <w:sz w:val="18"/>
                <w:szCs w:val="18"/>
                <w:lang w:val="en-US" w:bidi="th-TH"/>
              </w:rPr>
              <w:t>-</w:t>
            </w:r>
          </w:p>
        </w:tc>
        <w:tc>
          <w:tcPr>
            <w:tcW w:w="236" w:type="dxa"/>
            <w:vAlign w:val="bottom"/>
          </w:tcPr>
          <w:p w14:paraId="1F3E4BF9"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3F54A6D" w14:textId="201DB911" w:rsidR="00B82FBF" w:rsidRPr="00B82FBF" w:rsidRDefault="00B82FBF" w:rsidP="00C96DF6">
            <w:pPr>
              <w:pStyle w:val="acctfourfigures"/>
              <w:tabs>
                <w:tab w:val="clear" w:pos="765"/>
                <w:tab w:val="decimal" w:pos="788"/>
              </w:tabs>
              <w:ind w:left="-108" w:right="-108"/>
              <w:rPr>
                <w:sz w:val="18"/>
                <w:szCs w:val="18"/>
              </w:rPr>
            </w:pPr>
            <w:r w:rsidRPr="00B82FBF">
              <w:rPr>
                <w:sz w:val="18"/>
                <w:szCs w:val="18"/>
              </w:rPr>
              <w:t>448</w:t>
            </w:r>
          </w:p>
        </w:tc>
        <w:tc>
          <w:tcPr>
            <w:tcW w:w="236" w:type="dxa"/>
            <w:vAlign w:val="bottom"/>
          </w:tcPr>
          <w:p w14:paraId="64350F90"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2A2EA97" w14:textId="629060DD"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18,974</w:t>
            </w:r>
          </w:p>
        </w:tc>
        <w:tc>
          <w:tcPr>
            <w:tcW w:w="236" w:type="dxa"/>
            <w:vAlign w:val="bottom"/>
          </w:tcPr>
          <w:p w14:paraId="1F0E968C"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DB23DB9" w14:textId="6C1D03C3"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195</w:t>
            </w:r>
          </w:p>
        </w:tc>
        <w:tc>
          <w:tcPr>
            <w:tcW w:w="236" w:type="dxa"/>
            <w:vAlign w:val="bottom"/>
          </w:tcPr>
          <w:p w14:paraId="09F692EA"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36ED108" w14:textId="47F671E2"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397</w:t>
            </w:r>
          </w:p>
        </w:tc>
        <w:tc>
          <w:tcPr>
            <w:tcW w:w="236" w:type="dxa"/>
            <w:vAlign w:val="bottom"/>
          </w:tcPr>
          <w:p w14:paraId="5D55F852"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6244884" w14:textId="2DF9A3CC"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w:t>
            </w:r>
          </w:p>
        </w:tc>
        <w:tc>
          <w:tcPr>
            <w:tcW w:w="236" w:type="dxa"/>
            <w:vAlign w:val="bottom"/>
          </w:tcPr>
          <w:p w14:paraId="78FECAEA"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1BB607A" w14:textId="6E877D94"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(20,462)</w:t>
            </w:r>
          </w:p>
        </w:tc>
        <w:tc>
          <w:tcPr>
            <w:tcW w:w="236" w:type="dxa"/>
            <w:vAlign w:val="bottom"/>
          </w:tcPr>
          <w:p w14:paraId="6C7110B1" w14:textId="77777777" w:rsidR="00B82FBF" w:rsidRPr="00B82FBF" w:rsidRDefault="00B82FBF" w:rsidP="00C96DF6">
            <w:pPr>
              <w:pStyle w:val="acctfourfigures"/>
              <w:tabs>
                <w:tab w:val="clear" w:pos="765"/>
                <w:tab w:val="decimal" w:pos="736"/>
              </w:tabs>
              <w:rPr>
                <w:sz w:val="18"/>
                <w:szCs w:val="18"/>
              </w:rPr>
            </w:pPr>
          </w:p>
        </w:tc>
        <w:tc>
          <w:tcPr>
            <w:tcW w:w="1008" w:type="dxa"/>
            <w:vAlign w:val="bottom"/>
          </w:tcPr>
          <w:p w14:paraId="489A577A" w14:textId="3E71C689"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w:t>
            </w:r>
          </w:p>
        </w:tc>
      </w:tr>
      <w:tr w:rsidR="00B82FBF" w:rsidRPr="004A2C7D" w14:paraId="07A2C8D5" w14:textId="77777777" w:rsidTr="00C96DF6">
        <w:trPr>
          <w:trHeight w:val="20"/>
        </w:trPr>
        <w:tc>
          <w:tcPr>
            <w:tcW w:w="2430" w:type="dxa"/>
          </w:tcPr>
          <w:p w14:paraId="0E48E4E3" w14:textId="30B1CEC1"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10" w:type="dxa"/>
            <w:vAlign w:val="bottom"/>
          </w:tcPr>
          <w:p w14:paraId="1D817ED5" w14:textId="77777777" w:rsidR="00B82FBF" w:rsidRPr="00B82FBF" w:rsidRDefault="00B82FBF" w:rsidP="00C96DF6">
            <w:pPr>
              <w:pStyle w:val="acctfourfigures"/>
              <w:tabs>
                <w:tab w:val="clear" w:pos="765"/>
                <w:tab w:val="decimal" w:pos="630"/>
              </w:tabs>
              <w:ind w:left="-108" w:right="-108"/>
              <w:rPr>
                <w:sz w:val="18"/>
                <w:szCs w:val="18"/>
              </w:rPr>
            </w:pPr>
          </w:p>
        </w:tc>
        <w:tc>
          <w:tcPr>
            <w:tcW w:w="270" w:type="dxa"/>
            <w:vAlign w:val="bottom"/>
          </w:tcPr>
          <w:p w14:paraId="0BEB64DC"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6088F73B" w14:textId="77777777" w:rsidR="00B82FBF" w:rsidRPr="00B82FBF" w:rsidRDefault="00B82FBF" w:rsidP="00C96DF6">
            <w:pPr>
              <w:pStyle w:val="acctfourfigures"/>
              <w:tabs>
                <w:tab w:val="clear" w:pos="765"/>
                <w:tab w:val="decimal" w:pos="880"/>
              </w:tabs>
              <w:ind w:left="-108" w:right="-108"/>
              <w:rPr>
                <w:sz w:val="18"/>
                <w:szCs w:val="18"/>
              </w:rPr>
            </w:pPr>
          </w:p>
        </w:tc>
        <w:tc>
          <w:tcPr>
            <w:tcW w:w="236" w:type="dxa"/>
            <w:vAlign w:val="bottom"/>
          </w:tcPr>
          <w:p w14:paraId="01816BD4"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D124BE0" w14:textId="77777777" w:rsidR="00B82FBF" w:rsidRPr="00B82FBF" w:rsidRDefault="00B82FBF" w:rsidP="00C96DF6">
            <w:pPr>
              <w:pStyle w:val="acctfourfigures"/>
              <w:tabs>
                <w:tab w:val="clear" w:pos="765"/>
                <w:tab w:val="decimal" w:pos="792"/>
              </w:tabs>
              <w:ind w:left="-108" w:right="-108"/>
              <w:rPr>
                <w:sz w:val="18"/>
                <w:szCs w:val="18"/>
                <w:lang w:val="en-US" w:bidi="th-TH"/>
              </w:rPr>
            </w:pPr>
          </w:p>
        </w:tc>
        <w:tc>
          <w:tcPr>
            <w:tcW w:w="236" w:type="dxa"/>
            <w:vAlign w:val="bottom"/>
          </w:tcPr>
          <w:p w14:paraId="21F5C27E"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C333336" w14:textId="77777777" w:rsidR="00B82FBF" w:rsidRPr="00B82FBF" w:rsidRDefault="00B82FBF" w:rsidP="00C96DF6">
            <w:pPr>
              <w:pStyle w:val="acctfourfigures"/>
              <w:tabs>
                <w:tab w:val="clear" w:pos="765"/>
                <w:tab w:val="decimal" w:pos="788"/>
              </w:tabs>
              <w:ind w:left="-108" w:right="-108"/>
              <w:rPr>
                <w:sz w:val="18"/>
                <w:szCs w:val="18"/>
              </w:rPr>
            </w:pPr>
          </w:p>
        </w:tc>
        <w:tc>
          <w:tcPr>
            <w:tcW w:w="236" w:type="dxa"/>
            <w:vAlign w:val="bottom"/>
          </w:tcPr>
          <w:p w14:paraId="03409DD9"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0F451CA"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17F2A8ED"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3473DD9"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6F1C9F0C"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80E7ACF"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1E8A1CF6"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385C0F7"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2D489507"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48A0A74"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4EBFE6F8" w14:textId="77777777" w:rsidR="00B82FBF" w:rsidRPr="00B82FBF" w:rsidRDefault="00B82FBF" w:rsidP="00C96DF6">
            <w:pPr>
              <w:pStyle w:val="acctfourfigures"/>
              <w:tabs>
                <w:tab w:val="clear" w:pos="765"/>
                <w:tab w:val="decimal" w:pos="736"/>
              </w:tabs>
              <w:rPr>
                <w:sz w:val="18"/>
                <w:szCs w:val="18"/>
              </w:rPr>
            </w:pPr>
          </w:p>
        </w:tc>
        <w:tc>
          <w:tcPr>
            <w:tcW w:w="1008" w:type="dxa"/>
            <w:vAlign w:val="bottom"/>
          </w:tcPr>
          <w:p w14:paraId="330CA856" w14:textId="77777777" w:rsidR="00B82FBF" w:rsidRPr="00B82FBF" w:rsidRDefault="00B82FBF" w:rsidP="00C96DF6">
            <w:pPr>
              <w:pStyle w:val="acctfourfigures"/>
              <w:tabs>
                <w:tab w:val="clear" w:pos="765"/>
                <w:tab w:val="decimal" w:pos="792"/>
              </w:tabs>
              <w:ind w:left="-108" w:right="-108"/>
              <w:rPr>
                <w:sz w:val="18"/>
                <w:szCs w:val="18"/>
              </w:rPr>
            </w:pPr>
          </w:p>
        </w:tc>
      </w:tr>
      <w:tr w:rsidR="00B82FBF" w:rsidRPr="004A2C7D" w14:paraId="623EF033" w14:textId="77777777" w:rsidTr="00C96DF6">
        <w:trPr>
          <w:trHeight w:val="20"/>
        </w:trPr>
        <w:tc>
          <w:tcPr>
            <w:tcW w:w="2430" w:type="dxa"/>
          </w:tcPr>
          <w:p w14:paraId="426B1AF4" w14:textId="5ACEE50B"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cs="Times New Roman"/>
              </w:rPr>
              <w:t xml:space="preserve">   assets</w:t>
            </w:r>
          </w:p>
        </w:tc>
        <w:tc>
          <w:tcPr>
            <w:tcW w:w="810" w:type="dxa"/>
            <w:vAlign w:val="bottom"/>
          </w:tcPr>
          <w:p w14:paraId="21F5DF8E" w14:textId="27CBAC46" w:rsidR="00B82FBF" w:rsidRPr="00B82FBF" w:rsidRDefault="00B82FBF" w:rsidP="00C96DF6">
            <w:pPr>
              <w:pStyle w:val="acctfourfigures"/>
              <w:tabs>
                <w:tab w:val="clear" w:pos="765"/>
                <w:tab w:val="decimal" w:pos="630"/>
              </w:tabs>
              <w:ind w:left="-108" w:right="-108"/>
              <w:rPr>
                <w:sz w:val="18"/>
                <w:szCs w:val="18"/>
              </w:rPr>
            </w:pPr>
            <w:r w:rsidRPr="00B82FBF">
              <w:rPr>
                <w:sz w:val="18"/>
                <w:szCs w:val="18"/>
                <w:lang w:val="en-US"/>
              </w:rPr>
              <w:t>-</w:t>
            </w:r>
          </w:p>
        </w:tc>
        <w:tc>
          <w:tcPr>
            <w:tcW w:w="270" w:type="dxa"/>
            <w:vAlign w:val="bottom"/>
          </w:tcPr>
          <w:p w14:paraId="708E070D"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13B16DF8" w14:textId="567C5C9D" w:rsidR="00B82FBF" w:rsidRPr="00B82FBF" w:rsidRDefault="00B82FBF" w:rsidP="00C96DF6">
            <w:pPr>
              <w:pStyle w:val="acctfourfigures"/>
              <w:tabs>
                <w:tab w:val="clear" w:pos="765"/>
                <w:tab w:val="decimal" w:pos="880"/>
              </w:tabs>
              <w:ind w:left="-108" w:right="-108"/>
              <w:rPr>
                <w:sz w:val="18"/>
                <w:szCs w:val="18"/>
              </w:rPr>
            </w:pPr>
            <w:r w:rsidRPr="00B82FBF">
              <w:rPr>
                <w:sz w:val="18"/>
                <w:szCs w:val="18"/>
              </w:rPr>
              <w:t>-</w:t>
            </w:r>
          </w:p>
        </w:tc>
        <w:tc>
          <w:tcPr>
            <w:tcW w:w="236" w:type="dxa"/>
            <w:vAlign w:val="bottom"/>
          </w:tcPr>
          <w:p w14:paraId="18D47A78"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A6B09FD" w14:textId="3AB98D97" w:rsidR="00B82FBF" w:rsidRPr="00B82FBF" w:rsidRDefault="00B82FBF" w:rsidP="00C96DF6">
            <w:pPr>
              <w:pStyle w:val="acctfourfigures"/>
              <w:tabs>
                <w:tab w:val="clear" w:pos="765"/>
                <w:tab w:val="decimal" w:pos="792"/>
              </w:tabs>
              <w:ind w:left="-108" w:right="-108"/>
              <w:rPr>
                <w:sz w:val="18"/>
                <w:szCs w:val="18"/>
              </w:rPr>
            </w:pPr>
            <w:r w:rsidRPr="00B82FBF">
              <w:rPr>
                <w:sz w:val="18"/>
                <w:szCs w:val="18"/>
                <w:lang w:val="en-US" w:bidi="th-TH"/>
              </w:rPr>
              <w:t>-</w:t>
            </w:r>
          </w:p>
        </w:tc>
        <w:tc>
          <w:tcPr>
            <w:tcW w:w="236" w:type="dxa"/>
            <w:vAlign w:val="bottom"/>
          </w:tcPr>
          <w:p w14:paraId="676AF1D2"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CCBE700" w14:textId="03FE6739" w:rsidR="00B82FBF" w:rsidRPr="00B82FBF" w:rsidRDefault="00B82FBF" w:rsidP="00C96DF6">
            <w:pPr>
              <w:pStyle w:val="acctfourfigures"/>
              <w:tabs>
                <w:tab w:val="clear" w:pos="765"/>
                <w:tab w:val="decimal" w:pos="792"/>
              </w:tabs>
              <w:ind w:left="-108" w:right="-108"/>
              <w:rPr>
                <w:sz w:val="18"/>
                <w:szCs w:val="18"/>
              </w:rPr>
            </w:pPr>
            <w:r w:rsidRPr="00B82FBF">
              <w:rPr>
                <w:rFonts w:cs="Cordia New"/>
                <w:sz w:val="18"/>
                <w:szCs w:val="22"/>
                <w:lang w:val="en-US" w:bidi="th-TH"/>
              </w:rPr>
              <w:t>-</w:t>
            </w:r>
          </w:p>
        </w:tc>
        <w:tc>
          <w:tcPr>
            <w:tcW w:w="236" w:type="dxa"/>
            <w:vAlign w:val="bottom"/>
          </w:tcPr>
          <w:p w14:paraId="05699916"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3F22894E" w14:textId="678CB8F3"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w:t>
            </w:r>
          </w:p>
        </w:tc>
        <w:tc>
          <w:tcPr>
            <w:tcW w:w="236" w:type="dxa"/>
            <w:vAlign w:val="bottom"/>
          </w:tcPr>
          <w:p w14:paraId="2AFA4489"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E241562" w14:textId="49518F4E"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w:t>
            </w:r>
          </w:p>
        </w:tc>
        <w:tc>
          <w:tcPr>
            <w:tcW w:w="236" w:type="dxa"/>
            <w:vAlign w:val="bottom"/>
          </w:tcPr>
          <w:p w14:paraId="295533BC"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4AE72B0" w14:textId="1254DF28"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w:t>
            </w:r>
          </w:p>
        </w:tc>
        <w:tc>
          <w:tcPr>
            <w:tcW w:w="236" w:type="dxa"/>
            <w:vAlign w:val="bottom"/>
          </w:tcPr>
          <w:p w14:paraId="73729709"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E1930F4" w14:textId="286F7E09" w:rsidR="00B82FBF" w:rsidRPr="00B82FBF" w:rsidRDefault="00B82FBF" w:rsidP="00C96DF6">
            <w:pPr>
              <w:pStyle w:val="acctfourfigures"/>
              <w:tabs>
                <w:tab w:val="clear" w:pos="765"/>
                <w:tab w:val="decimal" w:pos="788"/>
              </w:tabs>
              <w:ind w:left="-108" w:right="-108"/>
              <w:rPr>
                <w:sz w:val="18"/>
                <w:szCs w:val="18"/>
              </w:rPr>
            </w:pPr>
            <w:r w:rsidRPr="00B82FBF">
              <w:rPr>
                <w:sz w:val="18"/>
                <w:szCs w:val="18"/>
              </w:rPr>
              <w:t>1,403</w:t>
            </w:r>
          </w:p>
        </w:tc>
        <w:tc>
          <w:tcPr>
            <w:tcW w:w="236" w:type="dxa"/>
            <w:vAlign w:val="bottom"/>
          </w:tcPr>
          <w:p w14:paraId="7777BDB4"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7B5A404" w14:textId="182E28F5"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w:t>
            </w:r>
          </w:p>
        </w:tc>
        <w:tc>
          <w:tcPr>
            <w:tcW w:w="236" w:type="dxa"/>
            <w:vAlign w:val="bottom"/>
          </w:tcPr>
          <w:p w14:paraId="1E621096" w14:textId="77777777" w:rsidR="00B82FBF" w:rsidRPr="00B82FBF" w:rsidRDefault="00B82FBF" w:rsidP="00C96DF6">
            <w:pPr>
              <w:pStyle w:val="acctfourfigures"/>
              <w:tabs>
                <w:tab w:val="clear" w:pos="765"/>
                <w:tab w:val="decimal" w:pos="736"/>
              </w:tabs>
              <w:ind w:left="-108"/>
              <w:rPr>
                <w:sz w:val="18"/>
                <w:szCs w:val="18"/>
              </w:rPr>
            </w:pPr>
          </w:p>
        </w:tc>
        <w:tc>
          <w:tcPr>
            <w:tcW w:w="1008" w:type="dxa"/>
            <w:vAlign w:val="bottom"/>
          </w:tcPr>
          <w:p w14:paraId="332309E2" w14:textId="39496DB8" w:rsidR="00B82FBF" w:rsidRPr="00B82FBF" w:rsidRDefault="00B82FBF" w:rsidP="00C96DF6">
            <w:pPr>
              <w:pStyle w:val="acctfourfigures"/>
              <w:tabs>
                <w:tab w:val="clear" w:pos="765"/>
                <w:tab w:val="decimal" w:pos="788"/>
              </w:tabs>
              <w:ind w:left="-108" w:right="-108"/>
              <w:rPr>
                <w:sz w:val="18"/>
                <w:szCs w:val="18"/>
              </w:rPr>
            </w:pPr>
            <w:r w:rsidRPr="00B82FBF">
              <w:rPr>
                <w:sz w:val="18"/>
                <w:szCs w:val="18"/>
              </w:rPr>
              <w:t>1,403</w:t>
            </w:r>
          </w:p>
        </w:tc>
      </w:tr>
      <w:tr w:rsidR="00B82FBF" w:rsidRPr="004A2C7D" w14:paraId="1792429A" w14:textId="77777777" w:rsidTr="00C96DF6">
        <w:trPr>
          <w:trHeight w:val="20"/>
        </w:trPr>
        <w:tc>
          <w:tcPr>
            <w:tcW w:w="2430" w:type="dxa"/>
          </w:tcPr>
          <w:p w14:paraId="608EE3C3" w14:textId="0047EEA2" w:rsidR="00B82FBF"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szCs w:val="22"/>
              </w:rPr>
              <w:t xml:space="preserve">Transfer from </w:t>
            </w:r>
            <w:r w:rsidRPr="00F21E3F">
              <w:rPr>
                <w:rFonts w:ascii="Times New Roman" w:hAnsi="Times New Roman"/>
                <w:szCs w:val="22"/>
              </w:rPr>
              <w:t xml:space="preserve">real estate </w:t>
            </w:r>
          </w:p>
        </w:tc>
        <w:tc>
          <w:tcPr>
            <w:tcW w:w="810" w:type="dxa"/>
            <w:vAlign w:val="bottom"/>
          </w:tcPr>
          <w:p w14:paraId="64C4A2A1" w14:textId="77777777" w:rsidR="00B82FBF" w:rsidRPr="00B82FBF" w:rsidRDefault="00B82FBF" w:rsidP="00C96DF6">
            <w:pPr>
              <w:pStyle w:val="acctfourfigures"/>
              <w:tabs>
                <w:tab w:val="clear" w:pos="765"/>
                <w:tab w:val="decimal" w:pos="630"/>
              </w:tabs>
              <w:ind w:left="-108" w:right="-108"/>
              <w:rPr>
                <w:sz w:val="18"/>
                <w:szCs w:val="18"/>
              </w:rPr>
            </w:pPr>
          </w:p>
        </w:tc>
        <w:tc>
          <w:tcPr>
            <w:tcW w:w="270" w:type="dxa"/>
            <w:vAlign w:val="bottom"/>
          </w:tcPr>
          <w:p w14:paraId="669FDED1"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1E33DA16" w14:textId="77777777" w:rsidR="00B82FBF" w:rsidRPr="00B82FBF" w:rsidRDefault="00B82FBF" w:rsidP="00C96DF6">
            <w:pPr>
              <w:pStyle w:val="acctfourfigures"/>
              <w:tabs>
                <w:tab w:val="clear" w:pos="765"/>
                <w:tab w:val="decimal" w:pos="880"/>
              </w:tabs>
              <w:ind w:left="-108" w:right="-108"/>
              <w:rPr>
                <w:sz w:val="18"/>
                <w:szCs w:val="18"/>
              </w:rPr>
            </w:pPr>
          </w:p>
        </w:tc>
        <w:tc>
          <w:tcPr>
            <w:tcW w:w="236" w:type="dxa"/>
            <w:vAlign w:val="bottom"/>
          </w:tcPr>
          <w:p w14:paraId="46422F85"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425DDA0"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6BB43AEF"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C45CDBE"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1CF2FA05"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306E5F5E"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154D72EA"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73E45B6"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0B0534A2"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1C0D256"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3D5222E1"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310F253" w14:textId="77777777" w:rsidR="00B82FBF" w:rsidRPr="00B82FBF" w:rsidRDefault="00B82FBF" w:rsidP="00C96DF6">
            <w:pPr>
              <w:pStyle w:val="acctfourfigures"/>
              <w:tabs>
                <w:tab w:val="clear" w:pos="765"/>
                <w:tab w:val="decimal" w:pos="788"/>
              </w:tabs>
              <w:ind w:left="-108" w:right="-108"/>
              <w:rPr>
                <w:sz w:val="18"/>
                <w:szCs w:val="18"/>
              </w:rPr>
            </w:pPr>
          </w:p>
        </w:tc>
        <w:tc>
          <w:tcPr>
            <w:tcW w:w="236" w:type="dxa"/>
            <w:vAlign w:val="bottom"/>
          </w:tcPr>
          <w:p w14:paraId="0C2D12CD"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837023D"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315DA7BE" w14:textId="77777777" w:rsidR="00B82FBF" w:rsidRPr="00B82FBF" w:rsidRDefault="00B82FBF" w:rsidP="00C96DF6">
            <w:pPr>
              <w:pStyle w:val="acctfourfigures"/>
              <w:tabs>
                <w:tab w:val="clear" w:pos="765"/>
                <w:tab w:val="decimal" w:pos="736"/>
              </w:tabs>
              <w:ind w:left="-108"/>
              <w:rPr>
                <w:sz w:val="18"/>
                <w:szCs w:val="18"/>
              </w:rPr>
            </w:pPr>
          </w:p>
        </w:tc>
        <w:tc>
          <w:tcPr>
            <w:tcW w:w="1008" w:type="dxa"/>
            <w:vAlign w:val="bottom"/>
          </w:tcPr>
          <w:p w14:paraId="70F8E5BC" w14:textId="77777777" w:rsidR="00B82FBF" w:rsidRPr="00B82FBF" w:rsidRDefault="00B82FBF" w:rsidP="00C96DF6">
            <w:pPr>
              <w:pStyle w:val="acctfourfigures"/>
              <w:tabs>
                <w:tab w:val="clear" w:pos="765"/>
                <w:tab w:val="decimal" w:pos="788"/>
              </w:tabs>
              <w:ind w:left="-108" w:right="-108"/>
              <w:rPr>
                <w:sz w:val="18"/>
                <w:szCs w:val="18"/>
              </w:rPr>
            </w:pPr>
          </w:p>
        </w:tc>
      </w:tr>
      <w:tr w:rsidR="00B82FBF" w:rsidRPr="004A2C7D" w14:paraId="624C3469" w14:textId="77777777" w:rsidTr="00C96DF6">
        <w:trPr>
          <w:trHeight w:val="20"/>
        </w:trPr>
        <w:tc>
          <w:tcPr>
            <w:tcW w:w="2430" w:type="dxa"/>
          </w:tcPr>
          <w:p w14:paraId="4304F056" w14:textId="629A61A4" w:rsidR="00B82FBF"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cs="Times New Roman"/>
              </w:rPr>
              <w:t xml:space="preserve">   </w:t>
            </w:r>
            <w:r w:rsidRPr="00F21E3F">
              <w:rPr>
                <w:rFonts w:ascii="Times New Roman" w:hAnsi="Times New Roman" w:cs="Times New Roman"/>
              </w:rPr>
              <w:t>development for sale</w:t>
            </w:r>
          </w:p>
        </w:tc>
        <w:tc>
          <w:tcPr>
            <w:tcW w:w="810" w:type="dxa"/>
            <w:vAlign w:val="bottom"/>
          </w:tcPr>
          <w:p w14:paraId="2F84E105" w14:textId="5102FD4A" w:rsidR="00B82FBF" w:rsidRPr="00B82FBF" w:rsidRDefault="00B82FBF" w:rsidP="00C96DF6">
            <w:pPr>
              <w:pStyle w:val="acctfourfigures"/>
              <w:tabs>
                <w:tab w:val="clear" w:pos="765"/>
                <w:tab w:val="decimal" w:pos="630"/>
              </w:tabs>
              <w:ind w:left="-108" w:right="-108"/>
              <w:rPr>
                <w:sz w:val="18"/>
                <w:szCs w:val="18"/>
              </w:rPr>
            </w:pPr>
            <w:r w:rsidRPr="00B82FBF">
              <w:rPr>
                <w:sz w:val="18"/>
                <w:szCs w:val="18"/>
              </w:rPr>
              <w:t>49,847</w:t>
            </w:r>
          </w:p>
        </w:tc>
        <w:tc>
          <w:tcPr>
            <w:tcW w:w="270" w:type="dxa"/>
            <w:vAlign w:val="bottom"/>
          </w:tcPr>
          <w:p w14:paraId="17B94520"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399D9AF7" w14:textId="7ABBEABA" w:rsidR="00B82FBF" w:rsidRPr="00B82FBF" w:rsidRDefault="00B82FBF" w:rsidP="00C96DF6">
            <w:pPr>
              <w:pStyle w:val="acctfourfigures"/>
              <w:tabs>
                <w:tab w:val="clear" w:pos="765"/>
                <w:tab w:val="decimal" w:pos="880"/>
              </w:tabs>
              <w:ind w:left="-108" w:right="-108"/>
              <w:rPr>
                <w:sz w:val="18"/>
                <w:szCs w:val="18"/>
              </w:rPr>
            </w:pPr>
            <w:r w:rsidRPr="00B82FBF">
              <w:rPr>
                <w:sz w:val="18"/>
                <w:szCs w:val="18"/>
              </w:rPr>
              <w:t>-</w:t>
            </w:r>
          </w:p>
        </w:tc>
        <w:tc>
          <w:tcPr>
            <w:tcW w:w="236" w:type="dxa"/>
            <w:vAlign w:val="bottom"/>
          </w:tcPr>
          <w:p w14:paraId="6E4ED45D"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135DD6F" w14:textId="1628E286"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w:t>
            </w:r>
          </w:p>
        </w:tc>
        <w:tc>
          <w:tcPr>
            <w:tcW w:w="236" w:type="dxa"/>
            <w:vAlign w:val="bottom"/>
          </w:tcPr>
          <w:p w14:paraId="6A7CC9A8"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051262B" w14:textId="3986F962"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w:t>
            </w:r>
          </w:p>
        </w:tc>
        <w:tc>
          <w:tcPr>
            <w:tcW w:w="236" w:type="dxa"/>
            <w:vAlign w:val="bottom"/>
          </w:tcPr>
          <w:p w14:paraId="54322E4A"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2426B197" w14:textId="0A1A021E" w:rsidR="00B82FBF" w:rsidRPr="00B82FBF" w:rsidRDefault="00B82FBF" w:rsidP="00C96DF6">
            <w:pPr>
              <w:pStyle w:val="acctfourfigures"/>
              <w:tabs>
                <w:tab w:val="clear" w:pos="765"/>
                <w:tab w:val="decimal" w:pos="792"/>
              </w:tabs>
              <w:ind w:left="-108" w:right="-108"/>
              <w:rPr>
                <w:sz w:val="18"/>
                <w:szCs w:val="18"/>
              </w:rPr>
            </w:pPr>
            <w:r w:rsidRPr="00B82FBF">
              <w:rPr>
                <w:rFonts w:cs="Cordia New"/>
                <w:sz w:val="18"/>
                <w:szCs w:val="22"/>
                <w:lang w:bidi="th-TH"/>
              </w:rPr>
              <w:t>-</w:t>
            </w:r>
          </w:p>
        </w:tc>
        <w:tc>
          <w:tcPr>
            <w:tcW w:w="236" w:type="dxa"/>
            <w:vAlign w:val="bottom"/>
          </w:tcPr>
          <w:p w14:paraId="7B77A620"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82D0346" w14:textId="22CFE063"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w:t>
            </w:r>
          </w:p>
        </w:tc>
        <w:tc>
          <w:tcPr>
            <w:tcW w:w="236" w:type="dxa"/>
            <w:vAlign w:val="bottom"/>
          </w:tcPr>
          <w:p w14:paraId="31E372C4"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DB696FA" w14:textId="1BE0053E"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w:t>
            </w:r>
          </w:p>
        </w:tc>
        <w:tc>
          <w:tcPr>
            <w:tcW w:w="236" w:type="dxa"/>
            <w:vAlign w:val="bottom"/>
          </w:tcPr>
          <w:p w14:paraId="60CAE37D"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2861730" w14:textId="7C35D5BD" w:rsidR="00B82FBF" w:rsidRPr="00B82FBF" w:rsidRDefault="00B82FBF" w:rsidP="00C96DF6">
            <w:pPr>
              <w:pStyle w:val="acctfourfigures"/>
              <w:tabs>
                <w:tab w:val="clear" w:pos="765"/>
                <w:tab w:val="decimal" w:pos="788"/>
              </w:tabs>
              <w:ind w:left="-108" w:right="-108"/>
              <w:rPr>
                <w:sz w:val="18"/>
                <w:szCs w:val="18"/>
              </w:rPr>
            </w:pPr>
            <w:r w:rsidRPr="00B82FBF">
              <w:rPr>
                <w:sz w:val="18"/>
                <w:szCs w:val="18"/>
              </w:rPr>
              <w:t>-</w:t>
            </w:r>
          </w:p>
        </w:tc>
        <w:tc>
          <w:tcPr>
            <w:tcW w:w="236" w:type="dxa"/>
            <w:vAlign w:val="bottom"/>
          </w:tcPr>
          <w:p w14:paraId="4D34720A"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007CF28" w14:textId="3855B909"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w:t>
            </w:r>
          </w:p>
        </w:tc>
        <w:tc>
          <w:tcPr>
            <w:tcW w:w="236" w:type="dxa"/>
            <w:vAlign w:val="bottom"/>
          </w:tcPr>
          <w:p w14:paraId="76A33673" w14:textId="77777777" w:rsidR="00B82FBF" w:rsidRPr="00B82FBF" w:rsidRDefault="00B82FBF" w:rsidP="00C96DF6">
            <w:pPr>
              <w:pStyle w:val="acctfourfigures"/>
              <w:tabs>
                <w:tab w:val="clear" w:pos="765"/>
                <w:tab w:val="decimal" w:pos="736"/>
              </w:tabs>
              <w:ind w:left="-108"/>
              <w:rPr>
                <w:sz w:val="18"/>
                <w:szCs w:val="18"/>
              </w:rPr>
            </w:pPr>
          </w:p>
        </w:tc>
        <w:tc>
          <w:tcPr>
            <w:tcW w:w="1008" w:type="dxa"/>
            <w:vAlign w:val="bottom"/>
          </w:tcPr>
          <w:p w14:paraId="6E6CE2F8" w14:textId="4BA84E08" w:rsidR="00B82FBF" w:rsidRPr="00B82FBF" w:rsidRDefault="00B82FBF" w:rsidP="00C96DF6">
            <w:pPr>
              <w:pStyle w:val="acctfourfigures"/>
              <w:tabs>
                <w:tab w:val="clear" w:pos="765"/>
                <w:tab w:val="decimal" w:pos="788"/>
              </w:tabs>
              <w:ind w:left="-108" w:right="-108"/>
              <w:rPr>
                <w:sz w:val="18"/>
                <w:szCs w:val="18"/>
              </w:rPr>
            </w:pPr>
            <w:r w:rsidRPr="00B82FBF">
              <w:rPr>
                <w:sz w:val="18"/>
                <w:szCs w:val="18"/>
              </w:rPr>
              <w:t>49,847</w:t>
            </w:r>
          </w:p>
        </w:tc>
      </w:tr>
      <w:tr w:rsidR="00B82FBF" w:rsidRPr="004A2C7D" w14:paraId="5B82D89D" w14:textId="77777777" w:rsidTr="00C96DF6">
        <w:trPr>
          <w:trHeight w:val="20"/>
        </w:trPr>
        <w:tc>
          <w:tcPr>
            <w:tcW w:w="2430" w:type="dxa"/>
          </w:tcPr>
          <w:p w14:paraId="4529B0AB" w14:textId="57A0B189" w:rsidR="00B82FBF"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szCs w:val="22"/>
              </w:rPr>
              <w:t xml:space="preserve">Transfer to </w:t>
            </w:r>
          </w:p>
        </w:tc>
        <w:tc>
          <w:tcPr>
            <w:tcW w:w="810" w:type="dxa"/>
            <w:vAlign w:val="bottom"/>
          </w:tcPr>
          <w:p w14:paraId="6B6B5AAC" w14:textId="77777777" w:rsidR="00B82FBF" w:rsidRPr="00B82FBF" w:rsidRDefault="00B82FBF" w:rsidP="00C96DF6">
            <w:pPr>
              <w:pStyle w:val="acctfourfigures"/>
              <w:tabs>
                <w:tab w:val="clear" w:pos="765"/>
                <w:tab w:val="decimal" w:pos="630"/>
              </w:tabs>
              <w:ind w:left="-108" w:right="-108"/>
              <w:rPr>
                <w:sz w:val="18"/>
                <w:szCs w:val="18"/>
              </w:rPr>
            </w:pPr>
          </w:p>
        </w:tc>
        <w:tc>
          <w:tcPr>
            <w:tcW w:w="270" w:type="dxa"/>
            <w:vAlign w:val="bottom"/>
          </w:tcPr>
          <w:p w14:paraId="10826E6D"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76D2FB79" w14:textId="77777777" w:rsidR="00B82FBF" w:rsidRPr="00B82FBF" w:rsidRDefault="00B82FBF" w:rsidP="00C96DF6">
            <w:pPr>
              <w:pStyle w:val="acctfourfigures"/>
              <w:tabs>
                <w:tab w:val="clear" w:pos="765"/>
                <w:tab w:val="decimal" w:pos="880"/>
              </w:tabs>
              <w:ind w:left="-108" w:right="-108"/>
              <w:rPr>
                <w:sz w:val="18"/>
                <w:szCs w:val="18"/>
              </w:rPr>
            </w:pPr>
          </w:p>
        </w:tc>
        <w:tc>
          <w:tcPr>
            <w:tcW w:w="236" w:type="dxa"/>
            <w:vAlign w:val="bottom"/>
          </w:tcPr>
          <w:p w14:paraId="170653C9"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8C8FF30"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01F2C4FC"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97BA447"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775A227D"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57EA1F6D"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4BC488EA"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DC55D90"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27A32E03"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A28F49E"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503D2ED5"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63A8EA0" w14:textId="77777777" w:rsidR="00B82FBF" w:rsidRPr="00B82FBF" w:rsidRDefault="00B82FBF" w:rsidP="00C96DF6">
            <w:pPr>
              <w:pStyle w:val="acctfourfigures"/>
              <w:tabs>
                <w:tab w:val="clear" w:pos="765"/>
                <w:tab w:val="decimal" w:pos="788"/>
              </w:tabs>
              <w:ind w:left="-108" w:right="-108"/>
              <w:rPr>
                <w:sz w:val="18"/>
                <w:szCs w:val="18"/>
              </w:rPr>
            </w:pPr>
          </w:p>
        </w:tc>
        <w:tc>
          <w:tcPr>
            <w:tcW w:w="236" w:type="dxa"/>
            <w:vAlign w:val="bottom"/>
          </w:tcPr>
          <w:p w14:paraId="1F7E6386"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EBCC586" w14:textId="77777777" w:rsidR="00B82FBF" w:rsidRPr="00B82FBF" w:rsidRDefault="00B82FBF" w:rsidP="00C96DF6">
            <w:pPr>
              <w:pStyle w:val="acctfourfigures"/>
              <w:tabs>
                <w:tab w:val="clear" w:pos="765"/>
                <w:tab w:val="decimal" w:pos="792"/>
              </w:tabs>
              <w:ind w:left="-108" w:right="-108"/>
              <w:rPr>
                <w:sz w:val="18"/>
                <w:szCs w:val="18"/>
              </w:rPr>
            </w:pPr>
          </w:p>
        </w:tc>
        <w:tc>
          <w:tcPr>
            <w:tcW w:w="236" w:type="dxa"/>
            <w:vAlign w:val="bottom"/>
          </w:tcPr>
          <w:p w14:paraId="3AF28836" w14:textId="77777777" w:rsidR="00B82FBF" w:rsidRPr="00B82FBF" w:rsidRDefault="00B82FBF" w:rsidP="00C96DF6">
            <w:pPr>
              <w:pStyle w:val="acctfourfigures"/>
              <w:tabs>
                <w:tab w:val="clear" w:pos="765"/>
                <w:tab w:val="decimal" w:pos="736"/>
              </w:tabs>
              <w:ind w:left="-108"/>
              <w:rPr>
                <w:sz w:val="18"/>
                <w:szCs w:val="18"/>
              </w:rPr>
            </w:pPr>
          </w:p>
        </w:tc>
        <w:tc>
          <w:tcPr>
            <w:tcW w:w="1008" w:type="dxa"/>
            <w:vAlign w:val="bottom"/>
          </w:tcPr>
          <w:p w14:paraId="056053FE" w14:textId="77777777" w:rsidR="00B82FBF" w:rsidRPr="00B82FBF" w:rsidRDefault="00B82FBF" w:rsidP="00C96DF6">
            <w:pPr>
              <w:pStyle w:val="acctfourfigures"/>
              <w:tabs>
                <w:tab w:val="clear" w:pos="765"/>
                <w:tab w:val="decimal" w:pos="788"/>
              </w:tabs>
              <w:ind w:left="-108" w:right="-108"/>
              <w:rPr>
                <w:sz w:val="18"/>
                <w:szCs w:val="18"/>
              </w:rPr>
            </w:pPr>
          </w:p>
        </w:tc>
      </w:tr>
      <w:tr w:rsidR="00B82FBF" w:rsidRPr="004A2C7D" w14:paraId="2510922E" w14:textId="77777777" w:rsidTr="00C96DF6">
        <w:trPr>
          <w:trHeight w:val="20"/>
        </w:trPr>
        <w:tc>
          <w:tcPr>
            <w:tcW w:w="2430" w:type="dxa"/>
          </w:tcPr>
          <w:p w14:paraId="5F2F4DB6" w14:textId="4AC7BEA5" w:rsidR="00B82FBF"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szCs w:val="22"/>
              </w:rPr>
              <w:t xml:space="preserve">   </w:t>
            </w:r>
            <w:r w:rsidRPr="00CE3B5D">
              <w:rPr>
                <w:rFonts w:ascii="Times New Roman" w:hAnsi="Times New Roman"/>
                <w:szCs w:val="22"/>
              </w:rPr>
              <w:t>investment</w:t>
            </w:r>
            <w:r>
              <w:rPr>
                <w:rFonts w:ascii="Times New Roman" w:hAnsi="Times New Roman"/>
                <w:szCs w:val="22"/>
              </w:rPr>
              <w:t xml:space="preserve"> </w:t>
            </w:r>
            <w:r w:rsidRPr="00CE3B5D">
              <w:rPr>
                <w:rFonts w:ascii="Times New Roman" w:hAnsi="Times New Roman"/>
                <w:szCs w:val="22"/>
              </w:rPr>
              <w:t>properties</w:t>
            </w:r>
          </w:p>
        </w:tc>
        <w:tc>
          <w:tcPr>
            <w:tcW w:w="810" w:type="dxa"/>
            <w:vAlign w:val="bottom"/>
          </w:tcPr>
          <w:p w14:paraId="34C52AA4" w14:textId="12C678DA" w:rsidR="00B82FBF" w:rsidRPr="00B82FBF" w:rsidRDefault="00B82FBF" w:rsidP="00C96DF6">
            <w:pPr>
              <w:pStyle w:val="acctfourfigures"/>
              <w:tabs>
                <w:tab w:val="clear" w:pos="765"/>
                <w:tab w:val="decimal" w:pos="630"/>
              </w:tabs>
              <w:ind w:left="-108" w:right="-108"/>
              <w:rPr>
                <w:sz w:val="18"/>
                <w:szCs w:val="18"/>
              </w:rPr>
            </w:pPr>
            <w:r w:rsidRPr="00B82FBF">
              <w:rPr>
                <w:sz w:val="18"/>
                <w:szCs w:val="18"/>
              </w:rPr>
              <w:t>-</w:t>
            </w:r>
          </w:p>
        </w:tc>
        <w:tc>
          <w:tcPr>
            <w:tcW w:w="270" w:type="dxa"/>
            <w:vAlign w:val="bottom"/>
          </w:tcPr>
          <w:p w14:paraId="0B01A229"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58B6A46F" w14:textId="631704E8" w:rsidR="00B82FBF" w:rsidRPr="00B82FBF" w:rsidRDefault="00B82FBF" w:rsidP="00C96DF6">
            <w:pPr>
              <w:pStyle w:val="acctfourfigures"/>
              <w:tabs>
                <w:tab w:val="clear" w:pos="765"/>
                <w:tab w:val="decimal" w:pos="880"/>
              </w:tabs>
              <w:ind w:left="-108" w:right="-108"/>
              <w:rPr>
                <w:sz w:val="18"/>
                <w:szCs w:val="18"/>
              </w:rPr>
            </w:pPr>
            <w:r w:rsidRPr="00B82FBF">
              <w:rPr>
                <w:sz w:val="18"/>
                <w:szCs w:val="18"/>
              </w:rPr>
              <w:t>-</w:t>
            </w:r>
          </w:p>
        </w:tc>
        <w:tc>
          <w:tcPr>
            <w:tcW w:w="236" w:type="dxa"/>
            <w:vAlign w:val="bottom"/>
          </w:tcPr>
          <w:p w14:paraId="71CF103C"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FAECCCD" w14:textId="05241D97"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w:t>
            </w:r>
          </w:p>
        </w:tc>
        <w:tc>
          <w:tcPr>
            <w:tcW w:w="236" w:type="dxa"/>
            <w:vAlign w:val="bottom"/>
          </w:tcPr>
          <w:p w14:paraId="5FF3A9D0"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1C68C7F" w14:textId="558FCD25"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w:t>
            </w:r>
          </w:p>
        </w:tc>
        <w:tc>
          <w:tcPr>
            <w:tcW w:w="236" w:type="dxa"/>
            <w:vAlign w:val="bottom"/>
          </w:tcPr>
          <w:p w14:paraId="5908A83F"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3C2B56FF" w14:textId="08BDF37D" w:rsidR="00B82FBF" w:rsidRPr="00B82FBF" w:rsidRDefault="00B82FBF" w:rsidP="00C96DF6">
            <w:pPr>
              <w:pStyle w:val="acctfourfigures"/>
              <w:tabs>
                <w:tab w:val="clear" w:pos="765"/>
                <w:tab w:val="decimal" w:pos="792"/>
              </w:tabs>
              <w:ind w:left="-108" w:right="-108"/>
              <w:rPr>
                <w:sz w:val="18"/>
                <w:szCs w:val="18"/>
              </w:rPr>
            </w:pPr>
            <w:r w:rsidRPr="00B82FBF">
              <w:rPr>
                <w:rFonts w:cs="Cordia New"/>
                <w:sz w:val="18"/>
                <w:szCs w:val="22"/>
                <w:lang w:bidi="th-TH"/>
              </w:rPr>
              <w:t>-</w:t>
            </w:r>
          </w:p>
        </w:tc>
        <w:tc>
          <w:tcPr>
            <w:tcW w:w="236" w:type="dxa"/>
            <w:vAlign w:val="bottom"/>
          </w:tcPr>
          <w:p w14:paraId="65B553DE"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85F66AD" w14:textId="7A32BD3A"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w:t>
            </w:r>
          </w:p>
        </w:tc>
        <w:tc>
          <w:tcPr>
            <w:tcW w:w="236" w:type="dxa"/>
            <w:vAlign w:val="bottom"/>
          </w:tcPr>
          <w:p w14:paraId="7EF304CA"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C0BA2A8" w14:textId="07924A77"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w:t>
            </w:r>
          </w:p>
        </w:tc>
        <w:tc>
          <w:tcPr>
            <w:tcW w:w="236" w:type="dxa"/>
            <w:vAlign w:val="bottom"/>
          </w:tcPr>
          <w:p w14:paraId="756BE8CF"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7CF4EFA" w14:textId="123F7C64" w:rsidR="00B82FBF" w:rsidRPr="00B82FBF" w:rsidRDefault="00B82FBF" w:rsidP="00C96DF6">
            <w:pPr>
              <w:pStyle w:val="acctfourfigures"/>
              <w:tabs>
                <w:tab w:val="clear" w:pos="765"/>
                <w:tab w:val="decimal" w:pos="788"/>
              </w:tabs>
              <w:ind w:left="-108" w:right="-108"/>
              <w:rPr>
                <w:sz w:val="18"/>
                <w:szCs w:val="18"/>
              </w:rPr>
            </w:pPr>
            <w:r w:rsidRPr="00B82FBF">
              <w:rPr>
                <w:sz w:val="18"/>
                <w:szCs w:val="18"/>
              </w:rPr>
              <w:t>-</w:t>
            </w:r>
          </w:p>
        </w:tc>
        <w:tc>
          <w:tcPr>
            <w:tcW w:w="236" w:type="dxa"/>
            <w:vAlign w:val="bottom"/>
          </w:tcPr>
          <w:p w14:paraId="7715975F"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25D0D74" w14:textId="2893D4E8"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(4,088)</w:t>
            </w:r>
          </w:p>
        </w:tc>
        <w:tc>
          <w:tcPr>
            <w:tcW w:w="236" w:type="dxa"/>
            <w:vAlign w:val="bottom"/>
          </w:tcPr>
          <w:p w14:paraId="16D9CB06" w14:textId="77777777" w:rsidR="00B82FBF" w:rsidRPr="00B82FBF" w:rsidRDefault="00B82FBF" w:rsidP="00C96DF6">
            <w:pPr>
              <w:pStyle w:val="acctfourfigures"/>
              <w:tabs>
                <w:tab w:val="clear" w:pos="765"/>
                <w:tab w:val="decimal" w:pos="736"/>
              </w:tabs>
              <w:ind w:left="-108"/>
              <w:rPr>
                <w:sz w:val="18"/>
                <w:szCs w:val="18"/>
              </w:rPr>
            </w:pPr>
          </w:p>
        </w:tc>
        <w:tc>
          <w:tcPr>
            <w:tcW w:w="1008" w:type="dxa"/>
            <w:vAlign w:val="bottom"/>
          </w:tcPr>
          <w:p w14:paraId="3C4E5B47" w14:textId="4A5B942F" w:rsidR="00B82FBF" w:rsidRPr="00B82FBF" w:rsidRDefault="00B82FBF" w:rsidP="00C96DF6">
            <w:pPr>
              <w:pStyle w:val="acctfourfigures"/>
              <w:tabs>
                <w:tab w:val="clear" w:pos="765"/>
                <w:tab w:val="decimal" w:pos="788"/>
              </w:tabs>
              <w:ind w:left="-108" w:right="-108"/>
              <w:rPr>
                <w:sz w:val="18"/>
                <w:szCs w:val="18"/>
              </w:rPr>
            </w:pPr>
            <w:r w:rsidRPr="00B82FBF">
              <w:rPr>
                <w:sz w:val="18"/>
                <w:szCs w:val="18"/>
              </w:rPr>
              <w:t>(4,088)</w:t>
            </w:r>
          </w:p>
        </w:tc>
      </w:tr>
      <w:tr w:rsidR="00B82FBF" w:rsidRPr="004A2C7D" w14:paraId="32F20699" w14:textId="77777777" w:rsidTr="00C96DF6">
        <w:trPr>
          <w:trHeight w:val="20"/>
        </w:trPr>
        <w:tc>
          <w:tcPr>
            <w:tcW w:w="2430" w:type="dxa"/>
          </w:tcPr>
          <w:p w14:paraId="299DD8E5" w14:textId="6FDE7D11"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tcBorders>
              <w:bottom w:val="single" w:sz="4" w:space="0" w:color="auto"/>
            </w:tcBorders>
            <w:vAlign w:val="bottom"/>
          </w:tcPr>
          <w:p w14:paraId="279683A3" w14:textId="4F6FCA8D" w:rsidR="00B82FBF" w:rsidRPr="00B82FBF" w:rsidRDefault="00B82FBF" w:rsidP="00C96DF6">
            <w:pPr>
              <w:pStyle w:val="acctfourfigures"/>
              <w:tabs>
                <w:tab w:val="clear" w:pos="765"/>
                <w:tab w:val="decimal" w:pos="630"/>
              </w:tabs>
              <w:ind w:left="-108" w:right="-108"/>
              <w:rPr>
                <w:sz w:val="18"/>
                <w:szCs w:val="18"/>
              </w:rPr>
            </w:pPr>
            <w:r w:rsidRPr="00B82FBF">
              <w:rPr>
                <w:sz w:val="18"/>
                <w:szCs w:val="18"/>
              </w:rPr>
              <w:t>-</w:t>
            </w:r>
          </w:p>
        </w:tc>
        <w:tc>
          <w:tcPr>
            <w:tcW w:w="270" w:type="dxa"/>
            <w:vAlign w:val="bottom"/>
          </w:tcPr>
          <w:p w14:paraId="5444D1C4"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spacing w:line="260" w:lineRule="atLeast"/>
              <w:rPr>
                <w:rFonts w:ascii="Times New Roman" w:hAnsi="Times New Roman" w:cs="Times New Roman"/>
                <w:lang w:val="en-GB" w:bidi="ar-SA"/>
              </w:rPr>
            </w:pPr>
          </w:p>
        </w:tc>
        <w:tc>
          <w:tcPr>
            <w:tcW w:w="1100" w:type="dxa"/>
            <w:tcBorders>
              <w:bottom w:val="single" w:sz="4" w:space="0" w:color="auto"/>
            </w:tcBorders>
            <w:vAlign w:val="bottom"/>
          </w:tcPr>
          <w:p w14:paraId="6F3025F7" w14:textId="1DE1A860" w:rsidR="00B82FBF" w:rsidRPr="00B82FBF" w:rsidRDefault="00B82FBF" w:rsidP="00C96DF6">
            <w:pPr>
              <w:pStyle w:val="acctfourfigures"/>
              <w:tabs>
                <w:tab w:val="clear" w:pos="765"/>
                <w:tab w:val="decimal" w:pos="880"/>
              </w:tabs>
              <w:ind w:left="-108" w:right="-108"/>
              <w:rPr>
                <w:sz w:val="18"/>
                <w:szCs w:val="18"/>
              </w:rPr>
            </w:pPr>
            <w:r w:rsidRPr="00B82FBF">
              <w:rPr>
                <w:sz w:val="18"/>
                <w:szCs w:val="18"/>
              </w:rPr>
              <w:t>(4,846)</w:t>
            </w:r>
          </w:p>
        </w:tc>
        <w:tc>
          <w:tcPr>
            <w:tcW w:w="236" w:type="dxa"/>
            <w:vAlign w:val="bottom"/>
          </w:tcPr>
          <w:p w14:paraId="252D65CD"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59A720B2" w14:textId="6386708B" w:rsidR="00B82FBF" w:rsidRPr="00B82FBF" w:rsidRDefault="00B82FBF" w:rsidP="00C96DF6">
            <w:pPr>
              <w:pStyle w:val="acctfourfigures"/>
              <w:tabs>
                <w:tab w:val="clear" w:pos="765"/>
                <w:tab w:val="decimal" w:pos="792"/>
              </w:tabs>
              <w:ind w:left="-108" w:right="-108"/>
              <w:rPr>
                <w:sz w:val="18"/>
                <w:szCs w:val="18"/>
              </w:rPr>
            </w:pPr>
            <w:r w:rsidRPr="00B82FBF">
              <w:rPr>
                <w:sz w:val="18"/>
                <w:szCs w:val="18"/>
                <w:lang w:val="en-US" w:bidi="th-TH"/>
              </w:rPr>
              <w:t>(10)</w:t>
            </w:r>
          </w:p>
        </w:tc>
        <w:tc>
          <w:tcPr>
            <w:tcW w:w="236" w:type="dxa"/>
            <w:vAlign w:val="bottom"/>
          </w:tcPr>
          <w:p w14:paraId="7B9E217B"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7C775D32" w14:textId="6CC0CB64"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w:t>
            </w:r>
          </w:p>
        </w:tc>
        <w:tc>
          <w:tcPr>
            <w:tcW w:w="236" w:type="dxa"/>
            <w:vAlign w:val="bottom"/>
          </w:tcPr>
          <w:p w14:paraId="0A3F4E90"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39B5A67B" w14:textId="4A81DBB0"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(4,433)</w:t>
            </w:r>
          </w:p>
        </w:tc>
        <w:tc>
          <w:tcPr>
            <w:tcW w:w="236" w:type="dxa"/>
            <w:vAlign w:val="bottom"/>
          </w:tcPr>
          <w:p w14:paraId="08C0910E"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5E898DCA" w14:textId="0D5C394A"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(3,217)</w:t>
            </w:r>
          </w:p>
        </w:tc>
        <w:tc>
          <w:tcPr>
            <w:tcW w:w="236" w:type="dxa"/>
            <w:vAlign w:val="bottom"/>
          </w:tcPr>
          <w:p w14:paraId="5E117811"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5F37FD6A" w14:textId="15893A7A"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(10,133)</w:t>
            </w:r>
          </w:p>
        </w:tc>
        <w:tc>
          <w:tcPr>
            <w:tcW w:w="236" w:type="dxa"/>
            <w:vAlign w:val="bottom"/>
          </w:tcPr>
          <w:p w14:paraId="0201B22A"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161CA2E4" w14:textId="0D225E14"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(9,091)</w:t>
            </w:r>
          </w:p>
        </w:tc>
        <w:tc>
          <w:tcPr>
            <w:tcW w:w="236" w:type="dxa"/>
            <w:vAlign w:val="bottom"/>
          </w:tcPr>
          <w:p w14:paraId="63A1D00E" w14:textId="77777777" w:rsidR="00B82FBF" w:rsidRPr="00B82FBF"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51B7A804" w14:textId="1606BE8F"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w:t>
            </w:r>
          </w:p>
        </w:tc>
        <w:tc>
          <w:tcPr>
            <w:tcW w:w="236" w:type="dxa"/>
            <w:vAlign w:val="bottom"/>
          </w:tcPr>
          <w:p w14:paraId="0DB56FC2" w14:textId="77777777" w:rsidR="00B82FBF" w:rsidRPr="00B82FBF" w:rsidRDefault="00B82FBF" w:rsidP="00C96DF6">
            <w:pPr>
              <w:pStyle w:val="acctfourfigures"/>
              <w:tabs>
                <w:tab w:val="clear" w:pos="765"/>
                <w:tab w:val="decimal" w:pos="736"/>
              </w:tabs>
              <w:ind w:left="-108"/>
              <w:rPr>
                <w:sz w:val="18"/>
                <w:szCs w:val="18"/>
              </w:rPr>
            </w:pPr>
          </w:p>
        </w:tc>
        <w:tc>
          <w:tcPr>
            <w:tcW w:w="1008" w:type="dxa"/>
            <w:tcBorders>
              <w:bottom w:val="single" w:sz="4" w:space="0" w:color="auto"/>
            </w:tcBorders>
            <w:vAlign w:val="bottom"/>
          </w:tcPr>
          <w:p w14:paraId="048D11D7" w14:textId="122AAD8B" w:rsidR="00B82FBF" w:rsidRPr="00B82FBF" w:rsidRDefault="00B82FBF" w:rsidP="00C96DF6">
            <w:pPr>
              <w:pStyle w:val="acctfourfigures"/>
              <w:tabs>
                <w:tab w:val="clear" w:pos="765"/>
                <w:tab w:val="decimal" w:pos="792"/>
              </w:tabs>
              <w:ind w:left="-108" w:right="-108"/>
              <w:rPr>
                <w:sz w:val="18"/>
                <w:szCs w:val="18"/>
              </w:rPr>
            </w:pPr>
            <w:r w:rsidRPr="00B82FBF">
              <w:rPr>
                <w:sz w:val="18"/>
                <w:szCs w:val="18"/>
              </w:rPr>
              <w:t>(31,730)</w:t>
            </w:r>
          </w:p>
        </w:tc>
      </w:tr>
      <w:tr w:rsidR="00B82FBF" w:rsidRPr="004A2C7D" w14:paraId="4B1EE761" w14:textId="77777777" w:rsidTr="00C96DF6">
        <w:trPr>
          <w:trHeight w:val="20"/>
        </w:trPr>
        <w:tc>
          <w:tcPr>
            <w:tcW w:w="2430" w:type="dxa"/>
          </w:tcPr>
          <w:p w14:paraId="15E776DB" w14:textId="661637CE" w:rsidR="00B82FBF"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31 December 2023 and</w:t>
            </w:r>
          </w:p>
        </w:tc>
        <w:tc>
          <w:tcPr>
            <w:tcW w:w="810" w:type="dxa"/>
            <w:tcBorders>
              <w:top w:val="single" w:sz="4" w:space="0" w:color="auto"/>
            </w:tcBorders>
            <w:vAlign w:val="bottom"/>
          </w:tcPr>
          <w:p w14:paraId="6BC7741E" w14:textId="475A2C28" w:rsidR="00B82FBF" w:rsidRPr="00072678" w:rsidRDefault="00B82FBF" w:rsidP="00C96DF6">
            <w:pPr>
              <w:pStyle w:val="acctfourfigures"/>
              <w:tabs>
                <w:tab w:val="clear" w:pos="765"/>
                <w:tab w:val="decimal" w:pos="630"/>
              </w:tabs>
              <w:ind w:left="-108" w:right="-108"/>
              <w:rPr>
                <w:b/>
                <w:bCs/>
                <w:sz w:val="18"/>
                <w:szCs w:val="18"/>
              </w:rPr>
            </w:pPr>
          </w:p>
        </w:tc>
        <w:tc>
          <w:tcPr>
            <w:tcW w:w="270" w:type="dxa"/>
            <w:vAlign w:val="bottom"/>
          </w:tcPr>
          <w:p w14:paraId="5DBE8474"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tcBorders>
            <w:vAlign w:val="bottom"/>
          </w:tcPr>
          <w:p w14:paraId="70EC4329" w14:textId="0F8A4A89" w:rsidR="00B82FBF" w:rsidRPr="00FA6463" w:rsidRDefault="00B82FBF" w:rsidP="00C96DF6">
            <w:pPr>
              <w:pStyle w:val="acctfourfigures"/>
              <w:tabs>
                <w:tab w:val="clear" w:pos="765"/>
                <w:tab w:val="decimal" w:pos="880"/>
              </w:tabs>
              <w:ind w:left="-108" w:right="-108"/>
              <w:rPr>
                <w:sz w:val="18"/>
                <w:szCs w:val="18"/>
              </w:rPr>
            </w:pPr>
          </w:p>
        </w:tc>
        <w:tc>
          <w:tcPr>
            <w:tcW w:w="236" w:type="dxa"/>
            <w:vAlign w:val="bottom"/>
          </w:tcPr>
          <w:p w14:paraId="32D960C0"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58616C1B" w14:textId="035C85EB" w:rsidR="00B82FBF" w:rsidRPr="00072678" w:rsidRDefault="00B82FBF" w:rsidP="00C96DF6">
            <w:pPr>
              <w:pStyle w:val="acctfourfigures"/>
              <w:tabs>
                <w:tab w:val="clear" w:pos="765"/>
                <w:tab w:val="decimal" w:pos="792"/>
              </w:tabs>
              <w:ind w:left="-108" w:right="-108"/>
              <w:rPr>
                <w:b/>
                <w:bCs/>
                <w:sz w:val="18"/>
                <w:szCs w:val="18"/>
                <w:lang w:val="en-US" w:bidi="th-TH"/>
              </w:rPr>
            </w:pPr>
          </w:p>
        </w:tc>
        <w:tc>
          <w:tcPr>
            <w:tcW w:w="236" w:type="dxa"/>
            <w:vAlign w:val="bottom"/>
          </w:tcPr>
          <w:p w14:paraId="2C7D3727"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5AB9A9DC" w14:textId="667721E7" w:rsidR="00B82FBF" w:rsidRPr="00072678" w:rsidRDefault="00B82FBF" w:rsidP="00C96DF6">
            <w:pPr>
              <w:pStyle w:val="acctfourfigures"/>
              <w:tabs>
                <w:tab w:val="clear" w:pos="765"/>
                <w:tab w:val="decimal" w:pos="788"/>
              </w:tabs>
              <w:ind w:left="-108" w:right="-108"/>
              <w:rPr>
                <w:b/>
                <w:bCs/>
                <w:sz w:val="18"/>
                <w:szCs w:val="18"/>
              </w:rPr>
            </w:pPr>
          </w:p>
        </w:tc>
        <w:tc>
          <w:tcPr>
            <w:tcW w:w="236" w:type="dxa"/>
            <w:vAlign w:val="bottom"/>
          </w:tcPr>
          <w:p w14:paraId="1FB63CD5"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2D487E0A" w14:textId="605CE2D6" w:rsidR="00B82FBF" w:rsidRPr="00072678" w:rsidRDefault="00B82FBF" w:rsidP="00C96DF6">
            <w:pPr>
              <w:pStyle w:val="acctfourfigures"/>
              <w:tabs>
                <w:tab w:val="clear" w:pos="765"/>
                <w:tab w:val="decimal" w:pos="792"/>
              </w:tabs>
              <w:ind w:left="-108" w:right="-108"/>
              <w:rPr>
                <w:b/>
                <w:bCs/>
                <w:sz w:val="18"/>
                <w:szCs w:val="18"/>
              </w:rPr>
            </w:pPr>
          </w:p>
        </w:tc>
        <w:tc>
          <w:tcPr>
            <w:tcW w:w="236" w:type="dxa"/>
            <w:vAlign w:val="bottom"/>
          </w:tcPr>
          <w:p w14:paraId="5118041F"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216305D6" w14:textId="674515A9" w:rsidR="00B82FBF" w:rsidRPr="00072678" w:rsidRDefault="00B82FBF" w:rsidP="00C96DF6">
            <w:pPr>
              <w:pStyle w:val="acctfourfigures"/>
              <w:tabs>
                <w:tab w:val="clear" w:pos="765"/>
                <w:tab w:val="decimal" w:pos="792"/>
              </w:tabs>
              <w:ind w:left="-108" w:right="-108"/>
              <w:rPr>
                <w:b/>
                <w:bCs/>
                <w:sz w:val="18"/>
                <w:szCs w:val="18"/>
              </w:rPr>
            </w:pPr>
          </w:p>
        </w:tc>
        <w:tc>
          <w:tcPr>
            <w:tcW w:w="236" w:type="dxa"/>
            <w:vAlign w:val="bottom"/>
          </w:tcPr>
          <w:p w14:paraId="6EE39DC8"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2D2906F5" w14:textId="65F0F071" w:rsidR="00B82FBF" w:rsidRPr="00072678" w:rsidRDefault="00B82FBF" w:rsidP="00C96DF6">
            <w:pPr>
              <w:pStyle w:val="acctfourfigures"/>
              <w:tabs>
                <w:tab w:val="clear" w:pos="765"/>
                <w:tab w:val="decimal" w:pos="792"/>
              </w:tabs>
              <w:ind w:left="-108" w:right="-108"/>
              <w:rPr>
                <w:b/>
                <w:bCs/>
                <w:sz w:val="18"/>
                <w:szCs w:val="18"/>
              </w:rPr>
            </w:pPr>
          </w:p>
        </w:tc>
        <w:tc>
          <w:tcPr>
            <w:tcW w:w="236" w:type="dxa"/>
            <w:vAlign w:val="bottom"/>
          </w:tcPr>
          <w:p w14:paraId="19FC9DE1"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0B416F0C" w14:textId="73C19EAB" w:rsidR="00B82FBF" w:rsidRPr="00072678" w:rsidRDefault="00B82FBF" w:rsidP="00C96DF6">
            <w:pPr>
              <w:pStyle w:val="acctfourfigures"/>
              <w:tabs>
                <w:tab w:val="clear" w:pos="765"/>
                <w:tab w:val="decimal" w:pos="792"/>
              </w:tabs>
              <w:ind w:left="-108" w:right="-108"/>
              <w:rPr>
                <w:b/>
                <w:bCs/>
                <w:sz w:val="18"/>
                <w:szCs w:val="18"/>
              </w:rPr>
            </w:pPr>
          </w:p>
        </w:tc>
        <w:tc>
          <w:tcPr>
            <w:tcW w:w="236" w:type="dxa"/>
            <w:vAlign w:val="bottom"/>
          </w:tcPr>
          <w:p w14:paraId="684DDC93"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0E13DC9B" w14:textId="5E260604" w:rsidR="00B82FBF" w:rsidRPr="00072678" w:rsidRDefault="00B82FBF" w:rsidP="00C96DF6">
            <w:pPr>
              <w:pStyle w:val="acctfourfigures"/>
              <w:tabs>
                <w:tab w:val="clear" w:pos="765"/>
                <w:tab w:val="decimal" w:pos="792"/>
              </w:tabs>
              <w:ind w:left="-108" w:right="-108"/>
              <w:rPr>
                <w:b/>
                <w:bCs/>
                <w:sz w:val="18"/>
                <w:szCs w:val="18"/>
              </w:rPr>
            </w:pPr>
          </w:p>
        </w:tc>
        <w:tc>
          <w:tcPr>
            <w:tcW w:w="236" w:type="dxa"/>
            <w:vAlign w:val="bottom"/>
          </w:tcPr>
          <w:p w14:paraId="2B02DAAF" w14:textId="77777777" w:rsidR="00B82FBF" w:rsidRPr="00072678" w:rsidRDefault="00B82FBF" w:rsidP="00C96DF6">
            <w:pPr>
              <w:pStyle w:val="acctfourfigures"/>
              <w:tabs>
                <w:tab w:val="clear" w:pos="765"/>
                <w:tab w:val="decimal" w:pos="736"/>
              </w:tabs>
              <w:rPr>
                <w:b/>
                <w:bCs/>
                <w:sz w:val="18"/>
                <w:szCs w:val="18"/>
              </w:rPr>
            </w:pPr>
          </w:p>
        </w:tc>
        <w:tc>
          <w:tcPr>
            <w:tcW w:w="1008" w:type="dxa"/>
            <w:tcBorders>
              <w:top w:val="single" w:sz="4" w:space="0" w:color="auto"/>
            </w:tcBorders>
            <w:vAlign w:val="bottom"/>
          </w:tcPr>
          <w:p w14:paraId="278C4424" w14:textId="5B9AD68F" w:rsidR="00B82FBF" w:rsidRPr="00072678" w:rsidRDefault="00B82FBF" w:rsidP="00C96DF6">
            <w:pPr>
              <w:pStyle w:val="acctfourfigures"/>
              <w:tabs>
                <w:tab w:val="clear" w:pos="765"/>
                <w:tab w:val="decimal" w:pos="792"/>
              </w:tabs>
              <w:ind w:left="-108" w:right="-108"/>
              <w:rPr>
                <w:b/>
                <w:bCs/>
                <w:sz w:val="18"/>
                <w:szCs w:val="18"/>
              </w:rPr>
            </w:pPr>
          </w:p>
        </w:tc>
      </w:tr>
      <w:tr w:rsidR="00B82FBF" w:rsidRPr="004A2C7D" w14:paraId="4FF5808A" w14:textId="77777777" w:rsidTr="00C96DF6">
        <w:trPr>
          <w:trHeight w:val="20"/>
        </w:trPr>
        <w:tc>
          <w:tcPr>
            <w:tcW w:w="2430" w:type="dxa"/>
          </w:tcPr>
          <w:p w14:paraId="4991C7B8" w14:textId="116E5281"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2024</w:t>
            </w:r>
          </w:p>
        </w:tc>
        <w:tc>
          <w:tcPr>
            <w:tcW w:w="810" w:type="dxa"/>
            <w:vAlign w:val="bottom"/>
          </w:tcPr>
          <w:p w14:paraId="78A7BCDA" w14:textId="6D5BB969" w:rsidR="00B82FBF" w:rsidRPr="00072678" w:rsidRDefault="00B82FBF" w:rsidP="00C96DF6">
            <w:pPr>
              <w:pStyle w:val="acctfourfigures"/>
              <w:tabs>
                <w:tab w:val="clear" w:pos="765"/>
                <w:tab w:val="decimal" w:pos="630"/>
              </w:tabs>
              <w:ind w:left="-108" w:right="-108"/>
              <w:rPr>
                <w:b/>
                <w:bCs/>
                <w:sz w:val="18"/>
                <w:szCs w:val="18"/>
              </w:rPr>
            </w:pPr>
            <w:r>
              <w:rPr>
                <w:b/>
                <w:bCs/>
                <w:sz w:val="18"/>
                <w:szCs w:val="18"/>
              </w:rPr>
              <w:t>316,155</w:t>
            </w:r>
          </w:p>
        </w:tc>
        <w:tc>
          <w:tcPr>
            <w:tcW w:w="270" w:type="dxa"/>
            <w:vAlign w:val="bottom"/>
          </w:tcPr>
          <w:p w14:paraId="5604DD52"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vAlign w:val="bottom"/>
          </w:tcPr>
          <w:p w14:paraId="13AB82CF" w14:textId="53F795E9" w:rsidR="00B82FBF" w:rsidRPr="00FA6463" w:rsidRDefault="00B82FBF" w:rsidP="00C96DF6">
            <w:pPr>
              <w:pStyle w:val="acctfourfigures"/>
              <w:tabs>
                <w:tab w:val="clear" w:pos="765"/>
                <w:tab w:val="decimal" w:pos="880"/>
              </w:tabs>
              <w:ind w:left="-108" w:right="-108"/>
              <w:rPr>
                <w:b/>
                <w:bCs/>
                <w:sz w:val="18"/>
                <w:szCs w:val="18"/>
              </w:rPr>
            </w:pPr>
            <w:r>
              <w:rPr>
                <w:b/>
                <w:bCs/>
                <w:sz w:val="18"/>
                <w:szCs w:val="18"/>
              </w:rPr>
              <w:t>63,765</w:t>
            </w:r>
          </w:p>
        </w:tc>
        <w:tc>
          <w:tcPr>
            <w:tcW w:w="236" w:type="dxa"/>
            <w:vAlign w:val="bottom"/>
          </w:tcPr>
          <w:p w14:paraId="35C607E1"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092923ED" w14:textId="727B28C9" w:rsidR="00B82FBF" w:rsidRDefault="00B82FBF" w:rsidP="00C96DF6">
            <w:pPr>
              <w:pStyle w:val="acctfourfigures"/>
              <w:tabs>
                <w:tab w:val="clear" w:pos="765"/>
                <w:tab w:val="decimal" w:pos="792"/>
              </w:tabs>
              <w:ind w:left="-108" w:right="-108"/>
              <w:rPr>
                <w:b/>
                <w:bCs/>
                <w:sz w:val="18"/>
                <w:szCs w:val="18"/>
                <w:lang w:val="en-US" w:bidi="th-TH"/>
              </w:rPr>
            </w:pPr>
            <w:r>
              <w:rPr>
                <w:b/>
                <w:bCs/>
                <w:sz w:val="18"/>
                <w:szCs w:val="18"/>
              </w:rPr>
              <w:t>3,273</w:t>
            </w:r>
          </w:p>
        </w:tc>
        <w:tc>
          <w:tcPr>
            <w:tcW w:w="236" w:type="dxa"/>
            <w:vAlign w:val="bottom"/>
          </w:tcPr>
          <w:p w14:paraId="0A53DEC4"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4E95CA5D" w14:textId="088B3C56" w:rsidR="00B82FBF" w:rsidRDefault="00B82FBF" w:rsidP="00C96DF6">
            <w:pPr>
              <w:pStyle w:val="acctfourfigures"/>
              <w:tabs>
                <w:tab w:val="clear" w:pos="765"/>
                <w:tab w:val="decimal" w:pos="788"/>
              </w:tabs>
              <w:ind w:left="-108" w:right="-108"/>
              <w:rPr>
                <w:b/>
                <w:bCs/>
                <w:sz w:val="18"/>
                <w:szCs w:val="18"/>
              </w:rPr>
            </w:pPr>
            <w:r>
              <w:rPr>
                <w:b/>
                <w:bCs/>
                <w:sz w:val="18"/>
                <w:szCs w:val="18"/>
              </w:rPr>
              <w:t>1,083,004</w:t>
            </w:r>
          </w:p>
        </w:tc>
        <w:tc>
          <w:tcPr>
            <w:tcW w:w="236" w:type="dxa"/>
            <w:vAlign w:val="bottom"/>
          </w:tcPr>
          <w:p w14:paraId="63811E5C"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6B76A1AF" w14:textId="03F442EB" w:rsidR="00B82FBF" w:rsidRDefault="00B82FBF" w:rsidP="00C96DF6">
            <w:pPr>
              <w:pStyle w:val="acctfourfigures"/>
              <w:tabs>
                <w:tab w:val="clear" w:pos="765"/>
                <w:tab w:val="decimal" w:pos="792"/>
              </w:tabs>
              <w:ind w:left="-108" w:right="-108"/>
              <w:rPr>
                <w:b/>
                <w:bCs/>
                <w:sz w:val="18"/>
                <w:szCs w:val="18"/>
              </w:rPr>
            </w:pPr>
            <w:r>
              <w:rPr>
                <w:rFonts w:cs="Cordia New"/>
                <w:b/>
                <w:bCs/>
                <w:sz w:val="18"/>
                <w:szCs w:val="22"/>
                <w:lang w:bidi="th-TH"/>
              </w:rPr>
              <w:t>1,711,272</w:t>
            </w:r>
          </w:p>
        </w:tc>
        <w:tc>
          <w:tcPr>
            <w:tcW w:w="236" w:type="dxa"/>
            <w:vAlign w:val="bottom"/>
          </w:tcPr>
          <w:p w14:paraId="4125B6DA"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5EE4A1D5" w14:textId="43C2424D" w:rsidR="00B82FBF" w:rsidRDefault="00B82FBF" w:rsidP="00C96DF6">
            <w:pPr>
              <w:pStyle w:val="acctfourfigures"/>
              <w:tabs>
                <w:tab w:val="clear" w:pos="765"/>
                <w:tab w:val="decimal" w:pos="792"/>
              </w:tabs>
              <w:ind w:left="-108" w:right="-108"/>
              <w:rPr>
                <w:b/>
                <w:bCs/>
                <w:sz w:val="18"/>
                <w:szCs w:val="18"/>
              </w:rPr>
            </w:pPr>
            <w:r>
              <w:rPr>
                <w:b/>
                <w:bCs/>
                <w:sz w:val="18"/>
                <w:szCs w:val="18"/>
              </w:rPr>
              <w:t>134,156</w:t>
            </w:r>
          </w:p>
        </w:tc>
        <w:tc>
          <w:tcPr>
            <w:tcW w:w="236" w:type="dxa"/>
            <w:vAlign w:val="bottom"/>
          </w:tcPr>
          <w:p w14:paraId="04216404"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100695B1" w14:textId="6C8F9687" w:rsidR="00B82FBF" w:rsidRDefault="00B82FBF" w:rsidP="00C96DF6">
            <w:pPr>
              <w:pStyle w:val="acctfourfigures"/>
              <w:tabs>
                <w:tab w:val="clear" w:pos="765"/>
                <w:tab w:val="decimal" w:pos="792"/>
              </w:tabs>
              <w:ind w:left="-108" w:right="-108"/>
              <w:rPr>
                <w:b/>
                <w:bCs/>
                <w:sz w:val="18"/>
                <w:szCs w:val="18"/>
              </w:rPr>
            </w:pPr>
            <w:r>
              <w:rPr>
                <w:b/>
                <w:bCs/>
                <w:sz w:val="18"/>
                <w:szCs w:val="18"/>
              </w:rPr>
              <w:t>53,835</w:t>
            </w:r>
          </w:p>
        </w:tc>
        <w:tc>
          <w:tcPr>
            <w:tcW w:w="236" w:type="dxa"/>
            <w:vAlign w:val="bottom"/>
          </w:tcPr>
          <w:p w14:paraId="67A96F88"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6A289224" w14:textId="0AA81731" w:rsidR="00B82FBF" w:rsidRDefault="00B82FBF" w:rsidP="00C96DF6">
            <w:pPr>
              <w:pStyle w:val="acctfourfigures"/>
              <w:tabs>
                <w:tab w:val="clear" w:pos="765"/>
                <w:tab w:val="decimal" w:pos="792"/>
              </w:tabs>
              <w:ind w:left="-108" w:right="-108"/>
              <w:rPr>
                <w:b/>
                <w:bCs/>
                <w:sz w:val="18"/>
                <w:szCs w:val="18"/>
              </w:rPr>
            </w:pPr>
            <w:r>
              <w:rPr>
                <w:b/>
                <w:bCs/>
                <w:sz w:val="18"/>
                <w:szCs w:val="18"/>
              </w:rPr>
              <w:t>60,427</w:t>
            </w:r>
          </w:p>
        </w:tc>
        <w:tc>
          <w:tcPr>
            <w:tcW w:w="236" w:type="dxa"/>
            <w:vAlign w:val="bottom"/>
          </w:tcPr>
          <w:p w14:paraId="317B51D6" w14:textId="77777777" w:rsidR="00B82FBF" w:rsidRPr="00072678"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62FF41A7" w14:textId="0D270A40" w:rsidR="00B82FBF" w:rsidRDefault="00B82FBF" w:rsidP="00C96DF6">
            <w:pPr>
              <w:pStyle w:val="acctfourfigures"/>
              <w:tabs>
                <w:tab w:val="clear" w:pos="765"/>
                <w:tab w:val="decimal" w:pos="792"/>
              </w:tabs>
              <w:ind w:left="-108" w:right="-108"/>
              <w:rPr>
                <w:b/>
                <w:bCs/>
                <w:sz w:val="18"/>
                <w:szCs w:val="18"/>
              </w:rPr>
            </w:pPr>
            <w:r>
              <w:rPr>
                <w:b/>
                <w:bCs/>
                <w:sz w:val="18"/>
                <w:szCs w:val="18"/>
              </w:rPr>
              <w:t>18,603</w:t>
            </w:r>
          </w:p>
        </w:tc>
        <w:tc>
          <w:tcPr>
            <w:tcW w:w="236" w:type="dxa"/>
            <w:vAlign w:val="bottom"/>
          </w:tcPr>
          <w:p w14:paraId="7586855F" w14:textId="77777777" w:rsidR="00B82FBF" w:rsidRPr="00072678" w:rsidRDefault="00B82FBF" w:rsidP="00C96DF6">
            <w:pPr>
              <w:pStyle w:val="acctfourfigures"/>
              <w:tabs>
                <w:tab w:val="clear" w:pos="765"/>
                <w:tab w:val="decimal" w:pos="736"/>
              </w:tabs>
              <w:rPr>
                <w:b/>
                <w:bCs/>
                <w:sz w:val="18"/>
                <w:szCs w:val="18"/>
              </w:rPr>
            </w:pPr>
          </w:p>
        </w:tc>
        <w:tc>
          <w:tcPr>
            <w:tcW w:w="1008" w:type="dxa"/>
            <w:vAlign w:val="bottom"/>
          </w:tcPr>
          <w:p w14:paraId="44B78852" w14:textId="5D85AA65" w:rsidR="00B82FBF" w:rsidRDefault="00B82FBF" w:rsidP="00C96DF6">
            <w:pPr>
              <w:pStyle w:val="acctfourfigures"/>
              <w:tabs>
                <w:tab w:val="clear" w:pos="765"/>
                <w:tab w:val="decimal" w:pos="792"/>
              </w:tabs>
              <w:ind w:left="-108" w:right="-108"/>
              <w:rPr>
                <w:b/>
                <w:bCs/>
                <w:sz w:val="18"/>
                <w:szCs w:val="18"/>
              </w:rPr>
            </w:pPr>
            <w:r>
              <w:rPr>
                <w:b/>
                <w:bCs/>
                <w:sz w:val="18"/>
                <w:szCs w:val="18"/>
              </w:rPr>
              <w:t>3,444,490</w:t>
            </w:r>
          </w:p>
        </w:tc>
      </w:tr>
      <w:tr w:rsidR="004C4BB4" w:rsidRPr="004A2C7D" w14:paraId="0D4E4C81" w14:textId="77777777" w:rsidTr="00C96DF6">
        <w:trPr>
          <w:trHeight w:val="20"/>
        </w:trPr>
        <w:tc>
          <w:tcPr>
            <w:tcW w:w="2430" w:type="dxa"/>
          </w:tcPr>
          <w:p w14:paraId="7B9F46F5" w14:textId="77777777" w:rsidR="004C4BB4" w:rsidRPr="004A2C7D" w:rsidRDefault="004C4BB4" w:rsidP="004C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vAlign w:val="bottom"/>
          </w:tcPr>
          <w:p w14:paraId="2872133A" w14:textId="1BBD2DFC" w:rsidR="004C4BB4" w:rsidRPr="004C4BB4" w:rsidRDefault="004C4BB4" w:rsidP="00C96DF6">
            <w:pPr>
              <w:pStyle w:val="acctfourfigures"/>
              <w:tabs>
                <w:tab w:val="clear" w:pos="765"/>
                <w:tab w:val="decimal" w:pos="630"/>
              </w:tabs>
              <w:ind w:left="-108" w:right="-108"/>
              <w:rPr>
                <w:sz w:val="18"/>
                <w:szCs w:val="18"/>
              </w:rPr>
            </w:pPr>
            <w:r w:rsidRPr="004C4BB4">
              <w:rPr>
                <w:sz w:val="18"/>
                <w:szCs w:val="18"/>
              </w:rPr>
              <w:t>-</w:t>
            </w:r>
          </w:p>
        </w:tc>
        <w:tc>
          <w:tcPr>
            <w:tcW w:w="270" w:type="dxa"/>
            <w:vAlign w:val="bottom"/>
          </w:tcPr>
          <w:p w14:paraId="3B58530A"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46767E99" w14:textId="4399DFE8" w:rsidR="004C4BB4" w:rsidRPr="004C4BB4" w:rsidRDefault="004C4BB4" w:rsidP="00C96DF6">
            <w:pPr>
              <w:pStyle w:val="acctfourfigures"/>
              <w:tabs>
                <w:tab w:val="clear" w:pos="765"/>
                <w:tab w:val="decimal" w:pos="880"/>
              </w:tabs>
              <w:ind w:left="-108" w:right="-108"/>
              <w:rPr>
                <w:sz w:val="18"/>
                <w:szCs w:val="18"/>
              </w:rPr>
            </w:pPr>
            <w:r w:rsidRPr="004C4BB4">
              <w:rPr>
                <w:sz w:val="18"/>
                <w:szCs w:val="18"/>
              </w:rPr>
              <w:t>-</w:t>
            </w:r>
          </w:p>
        </w:tc>
        <w:tc>
          <w:tcPr>
            <w:tcW w:w="236" w:type="dxa"/>
            <w:vAlign w:val="bottom"/>
          </w:tcPr>
          <w:p w14:paraId="4AE396DD"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81F699D" w14:textId="012FAC70" w:rsidR="004C4BB4" w:rsidRPr="004C4BB4" w:rsidRDefault="004C4BB4" w:rsidP="00C96DF6">
            <w:pPr>
              <w:pStyle w:val="acctfourfigures"/>
              <w:tabs>
                <w:tab w:val="clear" w:pos="765"/>
                <w:tab w:val="decimal" w:pos="792"/>
              </w:tabs>
              <w:ind w:left="-108" w:right="-108"/>
              <w:rPr>
                <w:sz w:val="18"/>
                <w:szCs w:val="18"/>
                <w:lang w:val="en-US" w:bidi="th-TH"/>
              </w:rPr>
            </w:pPr>
            <w:r w:rsidRPr="004C4BB4">
              <w:rPr>
                <w:sz w:val="18"/>
                <w:szCs w:val="18"/>
              </w:rPr>
              <w:t>472</w:t>
            </w:r>
          </w:p>
        </w:tc>
        <w:tc>
          <w:tcPr>
            <w:tcW w:w="236" w:type="dxa"/>
            <w:vAlign w:val="bottom"/>
          </w:tcPr>
          <w:p w14:paraId="082370E6"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2AED842" w14:textId="1CF70068" w:rsidR="004C4BB4" w:rsidRPr="004C4BB4" w:rsidRDefault="004C4BB4" w:rsidP="00C96DF6">
            <w:pPr>
              <w:pStyle w:val="acctfourfigures"/>
              <w:tabs>
                <w:tab w:val="clear" w:pos="765"/>
                <w:tab w:val="decimal" w:pos="788"/>
              </w:tabs>
              <w:ind w:left="-108" w:right="-108"/>
              <w:rPr>
                <w:sz w:val="18"/>
                <w:szCs w:val="18"/>
              </w:rPr>
            </w:pPr>
            <w:r w:rsidRPr="004C4BB4">
              <w:rPr>
                <w:sz w:val="18"/>
                <w:szCs w:val="18"/>
              </w:rPr>
              <w:t>487</w:t>
            </w:r>
          </w:p>
        </w:tc>
        <w:tc>
          <w:tcPr>
            <w:tcW w:w="236" w:type="dxa"/>
            <w:vAlign w:val="bottom"/>
          </w:tcPr>
          <w:p w14:paraId="18AB385E"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B9E2032" w14:textId="4AD766B4" w:rsidR="004C4BB4" w:rsidRPr="004C4BB4" w:rsidRDefault="004C4BB4" w:rsidP="00C96DF6">
            <w:pPr>
              <w:pStyle w:val="acctfourfigures"/>
              <w:tabs>
                <w:tab w:val="clear" w:pos="765"/>
                <w:tab w:val="decimal" w:pos="792"/>
              </w:tabs>
              <w:ind w:left="-108" w:right="-108"/>
              <w:rPr>
                <w:sz w:val="18"/>
                <w:szCs w:val="18"/>
              </w:rPr>
            </w:pPr>
            <w:r w:rsidRPr="004C4BB4">
              <w:rPr>
                <w:sz w:val="18"/>
                <w:szCs w:val="18"/>
              </w:rPr>
              <w:t>1,759</w:t>
            </w:r>
          </w:p>
        </w:tc>
        <w:tc>
          <w:tcPr>
            <w:tcW w:w="236" w:type="dxa"/>
            <w:vAlign w:val="bottom"/>
          </w:tcPr>
          <w:p w14:paraId="7C462B40"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AF637A7" w14:textId="448BF353" w:rsidR="004C4BB4" w:rsidRPr="004C4BB4" w:rsidRDefault="004C4BB4" w:rsidP="00C96DF6">
            <w:pPr>
              <w:pStyle w:val="acctfourfigures"/>
              <w:tabs>
                <w:tab w:val="clear" w:pos="765"/>
                <w:tab w:val="decimal" w:pos="792"/>
              </w:tabs>
              <w:ind w:left="-108" w:right="-108"/>
              <w:rPr>
                <w:sz w:val="18"/>
                <w:szCs w:val="18"/>
                <w:lang w:val="en-US" w:bidi="th-TH"/>
              </w:rPr>
            </w:pPr>
            <w:r w:rsidRPr="004C4BB4">
              <w:rPr>
                <w:sz w:val="18"/>
                <w:szCs w:val="18"/>
              </w:rPr>
              <w:t>3,090</w:t>
            </w:r>
          </w:p>
        </w:tc>
        <w:tc>
          <w:tcPr>
            <w:tcW w:w="236" w:type="dxa"/>
            <w:vAlign w:val="bottom"/>
          </w:tcPr>
          <w:p w14:paraId="42C1CFD1"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04E7013" w14:textId="480296E9" w:rsidR="004C4BB4" w:rsidRPr="004C4BB4" w:rsidRDefault="004C4BB4" w:rsidP="00C96DF6">
            <w:pPr>
              <w:pStyle w:val="acctfourfigures"/>
              <w:tabs>
                <w:tab w:val="clear" w:pos="765"/>
                <w:tab w:val="decimal" w:pos="792"/>
              </w:tabs>
              <w:ind w:left="-108" w:right="-108"/>
              <w:rPr>
                <w:sz w:val="18"/>
                <w:szCs w:val="18"/>
              </w:rPr>
            </w:pPr>
            <w:r w:rsidRPr="004C4BB4">
              <w:rPr>
                <w:sz w:val="18"/>
                <w:szCs w:val="18"/>
              </w:rPr>
              <w:t>3,238</w:t>
            </w:r>
          </w:p>
        </w:tc>
        <w:tc>
          <w:tcPr>
            <w:tcW w:w="236" w:type="dxa"/>
            <w:vAlign w:val="bottom"/>
          </w:tcPr>
          <w:p w14:paraId="7C2E58FF"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9193583" w14:textId="266447BB" w:rsidR="004C4BB4" w:rsidRPr="004C4BB4" w:rsidRDefault="004C4BB4" w:rsidP="00C96DF6">
            <w:pPr>
              <w:pStyle w:val="acctfourfigures"/>
              <w:tabs>
                <w:tab w:val="clear" w:pos="765"/>
                <w:tab w:val="decimal" w:pos="792"/>
              </w:tabs>
              <w:ind w:left="-108" w:right="-108"/>
              <w:rPr>
                <w:sz w:val="18"/>
                <w:szCs w:val="18"/>
              </w:rPr>
            </w:pPr>
            <w:r w:rsidRPr="004C4BB4">
              <w:rPr>
                <w:sz w:val="18"/>
                <w:szCs w:val="18"/>
              </w:rPr>
              <w:t>1,124</w:t>
            </w:r>
          </w:p>
        </w:tc>
        <w:tc>
          <w:tcPr>
            <w:tcW w:w="236" w:type="dxa"/>
            <w:vAlign w:val="bottom"/>
          </w:tcPr>
          <w:p w14:paraId="77269444"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E12DEF4" w14:textId="702097AA" w:rsidR="004C4BB4" w:rsidRPr="004C4BB4" w:rsidRDefault="004C4BB4" w:rsidP="00C96DF6">
            <w:pPr>
              <w:pStyle w:val="acctfourfigures"/>
              <w:tabs>
                <w:tab w:val="clear" w:pos="765"/>
                <w:tab w:val="decimal" w:pos="792"/>
              </w:tabs>
              <w:ind w:left="-108" w:right="-108"/>
              <w:rPr>
                <w:sz w:val="18"/>
                <w:szCs w:val="18"/>
              </w:rPr>
            </w:pPr>
            <w:r w:rsidRPr="004C4BB4">
              <w:rPr>
                <w:sz w:val="18"/>
                <w:szCs w:val="18"/>
              </w:rPr>
              <w:t>121,853</w:t>
            </w:r>
          </w:p>
        </w:tc>
        <w:tc>
          <w:tcPr>
            <w:tcW w:w="236" w:type="dxa"/>
            <w:vAlign w:val="bottom"/>
          </w:tcPr>
          <w:p w14:paraId="54FFFFFF" w14:textId="77777777" w:rsidR="004C4BB4" w:rsidRPr="004C4BB4" w:rsidRDefault="004C4BB4" w:rsidP="00C96DF6">
            <w:pPr>
              <w:pStyle w:val="acctfourfigures"/>
              <w:tabs>
                <w:tab w:val="clear" w:pos="765"/>
                <w:tab w:val="decimal" w:pos="736"/>
              </w:tabs>
              <w:rPr>
                <w:sz w:val="18"/>
                <w:szCs w:val="18"/>
              </w:rPr>
            </w:pPr>
          </w:p>
        </w:tc>
        <w:tc>
          <w:tcPr>
            <w:tcW w:w="1008" w:type="dxa"/>
            <w:vAlign w:val="bottom"/>
          </w:tcPr>
          <w:p w14:paraId="7C0CACCE" w14:textId="2D674095" w:rsidR="004C4BB4" w:rsidRPr="004C4BB4" w:rsidRDefault="004C4BB4" w:rsidP="00C96DF6">
            <w:pPr>
              <w:pStyle w:val="acctfourfigures"/>
              <w:tabs>
                <w:tab w:val="clear" w:pos="765"/>
                <w:tab w:val="decimal" w:pos="792"/>
              </w:tabs>
              <w:ind w:left="-108" w:right="-108"/>
              <w:rPr>
                <w:sz w:val="18"/>
                <w:szCs w:val="18"/>
              </w:rPr>
            </w:pPr>
            <w:r w:rsidRPr="004C4BB4">
              <w:rPr>
                <w:sz w:val="18"/>
                <w:szCs w:val="18"/>
              </w:rPr>
              <w:t>132,023</w:t>
            </w:r>
          </w:p>
        </w:tc>
      </w:tr>
      <w:tr w:rsidR="004C4BB4" w:rsidRPr="004A2C7D" w14:paraId="669E637A" w14:textId="77777777" w:rsidTr="00C96DF6">
        <w:trPr>
          <w:trHeight w:val="20"/>
        </w:trPr>
        <w:tc>
          <w:tcPr>
            <w:tcW w:w="2430" w:type="dxa"/>
          </w:tcPr>
          <w:p w14:paraId="0FD9B979" w14:textId="77777777" w:rsidR="004C4BB4" w:rsidRPr="004A2C7D" w:rsidRDefault="004C4BB4" w:rsidP="004C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vAlign w:val="bottom"/>
          </w:tcPr>
          <w:p w14:paraId="2EAD0ACF" w14:textId="6D25564A" w:rsidR="004C4BB4" w:rsidRPr="004C4BB4" w:rsidRDefault="004C4BB4" w:rsidP="00C96DF6">
            <w:pPr>
              <w:pStyle w:val="acctfourfigures"/>
              <w:tabs>
                <w:tab w:val="clear" w:pos="765"/>
                <w:tab w:val="decimal" w:pos="630"/>
              </w:tabs>
              <w:ind w:left="-108" w:right="-108"/>
              <w:rPr>
                <w:sz w:val="18"/>
                <w:szCs w:val="18"/>
              </w:rPr>
            </w:pPr>
            <w:r w:rsidRPr="004C4BB4">
              <w:rPr>
                <w:sz w:val="18"/>
                <w:szCs w:val="18"/>
              </w:rPr>
              <w:t>-</w:t>
            </w:r>
          </w:p>
        </w:tc>
        <w:tc>
          <w:tcPr>
            <w:tcW w:w="270" w:type="dxa"/>
            <w:vAlign w:val="bottom"/>
          </w:tcPr>
          <w:p w14:paraId="3F84755A"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5796C27A" w14:textId="4C6C3DA2" w:rsidR="004C4BB4" w:rsidRPr="004C4BB4" w:rsidRDefault="004C4BB4" w:rsidP="00C96DF6">
            <w:pPr>
              <w:pStyle w:val="acctfourfigures"/>
              <w:tabs>
                <w:tab w:val="clear" w:pos="765"/>
                <w:tab w:val="decimal" w:pos="880"/>
              </w:tabs>
              <w:ind w:left="-108" w:right="-108"/>
              <w:rPr>
                <w:sz w:val="18"/>
                <w:szCs w:val="18"/>
              </w:rPr>
            </w:pPr>
            <w:r w:rsidRPr="004C4BB4">
              <w:rPr>
                <w:sz w:val="18"/>
                <w:szCs w:val="18"/>
              </w:rPr>
              <w:t>8,513</w:t>
            </w:r>
          </w:p>
        </w:tc>
        <w:tc>
          <w:tcPr>
            <w:tcW w:w="236" w:type="dxa"/>
            <w:vAlign w:val="bottom"/>
          </w:tcPr>
          <w:p w14:paraId="4DAFB8C8"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950B129" w14:textId="6F85474A" w:rsidR="004C4BB4" w:rsidRPr="004C4BB4" w:rsidRDefault="004C4BB4" w:rsidP="00C96DF6">
            <w:pPr>
              <w:pStyle w:val="acctfourfigures"/>
              <w:tabs>
                <w:tab w:val="clear" w:pos="765"/>
                <w:tab w:val="decimal" w:pos="788"/>
              </w:tabs>
              <w:ind w:left="-108" w:right="-108"/>
              <w:rPr>
                <w:sz w:val="18"/>
                <w:szCs w:val="18"/>
                <w:lang w:val="en-US" w:bidi="th-TH"/>
              </w:rPr>
            </w:pPr>
            <w:r w:rsidRPr="004C4BB4">
              <w:rPr>
                <w:sz w:val="18"/>
                <w:szCs w:val="18"/>
              </w:rPr>
              <w:t>6,353</w:t>
            </w:r>
          </w:p>
        </w:tc>
        <w:tc>
          <w:tcPr>
            <w:tcW w:w="236" w:type="dxa"/>
            <w:vAlign w:val="bottom"/>
          </w:tcPr>
          <w:p w14:paraId="57A9704C"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A45FDDC" w14:textId="670CE11C" w:rsidR="004C4BB4" w:rsidRPr="004C4BB4" w:rsidRDefault="004C4BB4" w:rsidP="00C96DF6">
            <w:pPr>
              <w:pStyle w:val="acctfourfigures"/>
              <w:tabs>
                <w:tab w:val="clear" w:pos="765"/>
                <w:tab w:val="decimal" w:pos="792"/>
              </w:tabs>
              <w:ind w:left="-108" w:right="-108"/>
              <w:rPr>
                <w:sz w:val="18"/>
                <w:szCs w:val="18"/>
              </w:rPr>
            </w:pPr>
            <w:r w:rsidRPr="004C4BB4">
              <w:rPr>
                <w:sz w:val="18"/>
                <w:szCs w:val="18"/>
              </w:rPr>
              <w:t>2,571</w:t>
            </w:r>
          </w:p>
        </w:tc>
        <w:tc>
          <w:tcPr>
            <w:tcW w:w="236" w:type="dxa"/>
            <w:vAlign w:val="bottom"/>
          </w:tcPr>
          <w:p w14:paraId="0A28AA21"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55137939" w14:textId="7424D97E" w:rsidR="004C4BB4" w:rsidRPr="004C4BB4" w:rsidRDefault="004C4BB4" w:rsidP="006F57E0">
            <w:pPr>
              <w:pStyle w:val="acctfourfigures"/>
              <w:tabs>
                <w:tab w:val="clear" w:pos="765"/>
                <w:tab w:val="decimal" w:pos="792"/>
              </w:tabs>
              <w:ind w:left="-108" w:right="-108"/>
              <w:rPr>
                <w:sz w:val="18"/>
                <w:szCs w:val="18"/>
              </w:rPr>
            </w:pPr>
            <w:r w:rsidRPr="004C4BB4">
              <w:rPr>
                <w:sz w:val="18"/>
                <w:szCs w:val="18"/>
              </w:rPr>
              <w:t>63,754</w:t>
            </w:r>
          </w:p>
        </w:tc>
        <w:tc>
          <w:tcPr>
            <w:tcW w:w="236" w:type="dxa"/>
            <w:vAlign w:val="bottom"/>
          </w:tcPr>
          <w:p w14:paraId="671E5340"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16CAC66" w14:textId="44B8AD4F" w:rsidR="004C4BB4" w:rsidRPr="004C4BB4" w:rsidRDefault="004C4BB4" w:rsidP="00C96DF6">
            <w:pPr>
              <w:pStyle w:val="acctfourfigures"/>
              <w:tabs>
                <w:tab w:val="clear" w:pos="765"/>
                <w:tab w:val="decimal" w:pos="792"/>
              </w:tabs>
              <w:ind w:left="-108" w:right="-108"/>
              <w:rPr>
                <w:sz w:val="18"/>
                <w:szCs w:val="18"/>
              </w:rPr>
            </w:pPr>
            <w:r w:rsidRPr="004C4BB4">
              <w:rPr>
                <w:sz w:val="18"/>
                <w:szCs w:val="18"/>
              </w:rPr>
              <w:t>3,142</w:t>
            </w:r>
          </w:p>
        </w:tc>
        <w:tc>
          <w:tcPr>
            <w:tcW w:w="236" w:type="dxa"/>
            <w:vAlign w:val="bottom"/>
          </w:tcPr>
          <w:p w14:paraId="111E78FC"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9140A4D" w14:textId="7BDD9752" w:rsidR="004C4BB4" w:rsidRPr="004C4BB4" w:rsidRDefault="004C4BB4" w:rsidP="00C96DF6">
            <w:pPr>
              <w:pStyle w:val="acctfourfigures"/>
              <w:tabs>
                <w:tab w:val="clear" w:pos="765"/>
                <w:tab w:val="decimal" w:pos="788"/>
              </w:tabs>
              <w:ind w:left="-108" w:right="-108"/>
              <w:rPr>
                <w:sz w:val="18"/>
                <w:szCs w:val="18"/>
              </w:rPr>
            </w:pPr>
            <w:r w:rsidRPr="004C4BB4">
              <w:rPr>
                <w:sz w:val="18"/>
                <w:szCs w:val="18"/>
              </w:rPr>
              <w:t>7,570</w:t>
            </w:r>
          </w:p>
        </w:tc>
        <w:tc>
          <w:tcPr>
            <w:tcW w:w="236" w:type="dxa"/>
            <w:vAlign w:val="bottom"/>
          </w:tcPr>
          <w:p w14:paraId="70DC12FF"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5D1B779" w14:textId="7F032D01" w:rsidR="004C4BB4" w:rsidRPr="004C4BB4" w:rsidRDefault="004C4BB4" w:rsidP="00C96DF6">
            <w:pPr>
              <w:pStyle w:val="acctfourfigures"/>
              <w:tabs>
                <w:tab w:val="clear" w:pos="765"/>
                <w:tab w:val="decimal" w:pos="788"/>
              </w:tabs>
              <w:ind w:left="-108" w:right="-108"/>
              <w:rPr>
                <w:sz w:val="18"/>
                <w:szCs w:val="18"/>
              </w:rPr>
            </w:pPr>
            <w:r w:rsidRPr="004C4BB4">
              <w:rPr>
                <w:sz w:val="18"/>
                <w:szCs w:val="18"/>
              </w:rPr>
              <w:t>-</w:t>
            </w:r>
          </w:p>
        </w:tc>
        <w:tc>
          <w:tcPr>
            <w:tcW w:w="236" w:type="dxa"/>
            <w:vAlign w:val="bottom"/>
          </w:tcPr>
          <w:p w14:paraId="19787A18"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DF0BC17" w14:textId="37E28842" w:rsidR="004C4BB4" w:rsidRPr="004C4BB4" w:rsidRDefault="004C4BB4" w:rsidP="00C96DF6">
            <w:pPr>
              <w:pStyle w:val="acctfourfigures"/>
              <w:tabs>
                <w:tab w:val="clear" w:pos="765"/>
                <w:tab w:val="decimal" w:pos="792"/>
              </w:tabs>
              <w:ind w:left="-108" w:right="-108"/>
              <w:rPr>
                <w:sz w:val="18"/>
                <w:szCs w:val="18"/>
              </w:rPr>
            </w:pPr>
            <w:r w:rsidRPr="004C4BB4">
              <w:rPr>
                <w:sz w:val="18"/>
                <w:szCs w:val="18"/>
              </w:rPr>
              <w:t>(91,903)</w:t>
            </w:r>
          </w:p>
        </w:tc>
        <w:tc>
          <w:tcPr>
            <w:tcW w:w="236" w:type="dxa"/>
            <w:vAlign w:val="bottom"/>
          </w:tcPr>
          <w:p w14:paraId="576CA23C" w14:textId="77777777" w:rsidR="004C4BB4" w:rsidRPr="004C4BB4" w:rsidRDefault="004C4BB4" w:rsidP="00C96DF6">
            <w:pPr>
              <w:pStyle w:val="acctfourfigures"/>
              <w:tabs>
                <w:tab w:val="clear" w:pos="765"/>
                <w:tab w:val="decimal" w:pos="736"/>
              </w:tabs>
              <w:ind w:left="-108"/>
              <w:rPr>
                <w:sz w:val="18"/>
                <w:szCs w:val="18"/>
              </w:rPr>
            </w:pPr>
          </w:p>
        </w:tc>
        <w:tc>
          <w:tcPr>
            <w:tcW w:w="1008" w:type="dxa"/>
            <w:vAlign w:val="bottom"/>
          </w:tcPr>
          <w:p w14:paraId="7D98B681" w14:textId="0892206D" w:rsidR="004C4BB4" w:rsidRPr="004C4BB4" w:rsidRDefault="004C4BB4" w:rsidP="00C96DF6">
            <w:pPr>
              <w:pStyle w:val="acctfourfigures"/>
              <w:tabs>
                <w:tab w:val="clear" w:pos="765"/>
                <w:tab w:val="decimal" w:pos="788"/>
              </w:tabs>
              <w:ind w:left="-108" w:right="-108"/>
              <w:rPr>
                <w:sz w:val="18"/>
                <w:szCs w:val="18"/>
              </w:rPr>
            </w:pPr>
            <w:r w:rsidRPr="004C4BB4">
              <w:rPr>
                <w:sz w:val="18"/>
                <w:szCs w:val="18"/>
              </w:rPr>
              <w:t>-</w:t>
            </w:r>
          </w:p>
        </w:tc>
      </w:tr>
      <w:tr w:rsidR="00B82FBF" w:rsidRPr="004A2C7D" w14:paraId="74B05132" w14:textId="77777777" w:rsidTr="00C96DF6">
        <w:trPr>
          <w:trHeight w:val="20"/>
        </w:trPr>
        <w:tc>
          <w:tcPr>
            <w:tcW w:w="2430" w:type="dxa"/>
          </w:tcPr>
          <w:p w14:paraId="655B3FD2"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10" w:type="dxa"/>
            <w:vAlign w:val="bottom"/>
          </w:tcPr>
          <w:p w14:paraId="78AC48D5" w14:textId="77777777" w:rsidR="00B82FBF" w:rsidRPr="004C4BB4" w:rsidRDefault="00B82FBF" w:rsidP="00C96DF6">
            <w:pPr>
              <w:pStyle w:val="acctfourfigures"/>
              <w:tabs>
                <w:tab w:val="clear" w:pos="765"/>
                <w:tab w:val="decimal" w:pos="630"/>
              </w:tabs>
              <w:ind w:left="-108" w:right="-108"/>
              <w:rPr>
                <w:sz w:val="18"/>
                <w:szCs w:val="18"/>
              </w:rPr>
            </w:pPr>
          </w:p>
        </w:tc>
        <w:tc>
          <w:tcPr>
            <w:tcW w:w="270" w:type="dxa"/>
            <w:vAlign w:val="bottom"/>
          </w:tcPr>
          <w:p w14:paraId="047302A7" w14:textId="77777777" w:rsidR="00B82FBF" w:rsidRPr="004C4BB4"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4B396A1A" w14:textId="77777777" w:rsidR="00B82FBF" w:rsidRPr="004C4BB4" w:rsidRDefault="00B82FBF" w:rsidP="00C96DF6">
            <w:pPr>
              <w:pStyle w:val="acctfourfigures"/>
              <w:tabs>
                <w:tab w:val="clear" w:pos="765"/>
                <w:tab w:val="decimal" w:pos="880"/>
              </w:tabs>
              <w:ind w:left="-108" w:right="-108"/>
              <w:rPr>
                <w:sz w:val="18"/>
                <w:szCs w:val="18"/>
              </w:rPr>
            </w:pPr>
          </w:p>
        </w:tc>
        <w:tc>
          <w:tcPr>
            <w:tcW w:w="236" w:type="dxa"/>
            <w:vAlign w:val="bottom"/>
          </w:tcPr>
          <w:p w14:paraId="74A85271" w14:textId="77777777" w:rsidR="00B82FBF" w:rsidRPr="004C4BB4"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86FA193" w14:textId="77777777" w:rsidR="00B82FBF" w:rsidRPr="004C4BB4" w:rsidRDefault="00B82FBF" w:rsidP="00C96DF6">
            <w:pPr>
              <w:pStyle w:val="acctfourfigures"/>
              <w:tabs>
                <w:tab w:val="clear" w:pos="765"/>
                <w:tab w:val="decimal" w:pos="788"/>
              </w:tabs>
              <w:ind w:left="-108" w:right="-108"/>
              <w:rPr>
                <w:sz w:val="18"/>
                <w:szCs w:val="18"/>
                <w:lang w:val="en-US" w:bidi="th-TH"/>
              </w:rPr>
            </w:pPr>
          </w:p>
        </w:tc>
        <w:tc>
          <w:tcPr>
            <w:tcW w:w="236" w:type="dxa"/>
            <w:vAlign w:val="bottom"/>
          </w:tcPr>
          <w:p w14:paraId="6D966D39" w14:textId="77777777" w:rsidR="00B82FBF" w:rsidRPr="004C4BB4"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EE92868" w14:textId="77777777" w:rsidR="00B82FBF" w:rsidRPr="004C4BB4" w:rsidRDefault="00B82FBF" w:rsidP="00C96DF6">
            <w:pPr>
              <w:pStyle w:val="acctfourfigures"/>
              <w:tabs>
                <w:tab w:val="clear" w:pos="765"/>
                <w:tab w:val="decimal" w:pos="792"/>
              </w:tabs>
              <w:ind w:left="-108" w:right="-108"/>
              <w:rPr>
                <w:sz w:val="18"/>
                <w:szCs w:val="18"/>
              </w:rPr>
            </w:pPr>
          </w:p>
        </w:tc>
        <w:tc>
          <w:tcPr>
            <w:tcW w:w="236" w:type="dxa"/>
            <w:vAlign w:val="bottom"/>
          </w:tcPr>
          <w:p w14:paraId="11BFEBA3" w14:textId="77777777" w:rsidR="00B82FBF" w:rsidRPr="004C4BB4"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0ABF7521" w14:textId="77777777" w:rsidR="00B82FBF" w:rsidRPr="004C4BB4" w:rsidRDefault="00B82FBF" w:rsidP="00C96DF6">
            <w:pPr>
              <w:pStyle w:val="acctfourfigures"/>
              <w:tabs>
                <w:tab w:val="clear" w:pos="765"/>
                <w:tab w:val="decimal" w:pos="662"/>
              </w:tabs>
              <w:ind w:left="-108" w:right="-108"/>
              <w:rPr>
                <w:sz w:val="18"/>
                <w:szCs w:val="18"/>
              </w:rPr>
            </w:pPr>
          </w:p>
        </w:tc>
        <w:tc>
          <w:tcPr>
            <w:tcW w:w="236" w:type="dxa"/>
            <w:vAlign w:val="bottom"/>
          </w:tcPr>
          <w:p w14:paraId="6DFD2D35" w14:textId="77777777" w:rsidR="00B82FBF" w:rsidRPr="004C4BB4"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4BC2944" w14:textId="77777777" w:rsidR="00B82FBF" w:rsidRPr="004C4BB4" w:rsidRDefault="00B82FBF" w:rsidP="00C96DF6">
            <w:pPr>
              <w:pStyle w:val="acctfourfigures"/>
              <w:tabs>
                <w:tab w:val="clear" w:pos="765"/>
                <w:tab w:val="decimal" w:pos="792"/>
              </w:tabs>
              <w:ind w:left="-108" w:right="-108"/>
              <w:rPr>
                <w:sz w:val="18"/>
                <w:szCs w:val="18"/>
              </w:rPr>
            </w:pPr>
          </w:p>
        </w:tc>
        <w:tc>
          <w:tcPr>
            <w:tcW w:w="236" w:type="dxa"/>
            <w:vAlign w:val="bottom"/>
          </w:tcPr>
          <w:p w14:paraId="6187D577" w14:textId="77777777" w:rsidR="00B82FBF" w:rsidRPr="004C4BB4"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315262D" w14:textId="77777777" w:rsidR="00B82FBF" w:rsidRPr="004C4BB4" w:rsidRDefault="00B82FBF" w:rsidP="00C96DF6">
            <w:pPr>
              <w:pStyle w:val="acctfourfigures"/>
              <w:tabs>
                <w:tab w:val="clear" w:pos="765"/>
                <w:tab w:val="decimal" w:pos="788"/>
              </w:tabs>
              <w:ind w:left="-108" w:right="-108"/>
              <w:rPr>
                <w:sz w:val="18"/>
                <w:szCs w:val="18"/>
              </w:rPr>
            </w:pPr>
          </w:p>
        </w:tc>
        <w:tc>
          <w:tcPr>
            <w:tcW w:w="236" w:type="dxa"/>
            <w:vAlign w:val="bottom"/>
          </w:tcPr>
          <w:p w14:paraId="4D664E0F" w14:textId="77777777" w:rsidR="00B82FBF" w:rsidRPr="004C4BB4"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8CD7AC0" w14:textId="77777777" w:rsidR="00B82FBF" w:rsidRPr="004C4BB4" w:rsidRDefault="00B82FBF" w:rsidP="00C96DF6">
            <w:pPr>
              <w:pStyle w:val="acctfourfigures"/>
              <w:tabs>
                <w:tab w:val="clear" w:pos="765"/>
                <w:tab w:val="decimal" w:pos="788"/>
              </w:tabs>
              <w:ind w:left="-108" w:right="-108"/>
              <w:rPr>
                <w:sz w:val="18"/>
                <w:szCs w:val="18"/>
              </w:rPr>
            </w:pPr>
          </w:p>
        </w:tc>
        <w:tc>
          <w:tcPr>
            <w:tcW w:w="236" w:type="dxa"/>
            <w:vAlign w:val="bottom"/>
          </w:tcPr>
          <w:p w14:paraId="2DEB07C5" w14:textId="77777777" w:rsidR="00B82FBF" w:rsidRPr="004C4BB4"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C95D940" w14:textId="77777777" w:rsidR="00B82FBF" w:rsidRPr="004C4BB4" w:rsidRDefault="00B82FBF" w:rsidP="00C96DF6">
            <w:pPr>
              <w:pStyle w:val="acctfourfigures"/>
              <w:tabs>
                <w:tab w:val="clear" w:pos="765"/>
                <w:tab w:val="decimal" w:pos="792"/>
              </w:tabs>
              <w:ind w:left="-108" w:right="-108"/>
              <w:rPr>
                <w:sz w:val="18"/>
                <w:szCs w:val="18"/>
              </w:rPr>
            </w:pPr>
          </w:p>
        </w:tc>
        <w:tc>
          <w:tcPr>
            <w:tcW w:w="236" w:type="dxa"/>
            <w:vAlign w:val="bottom"/>
          </w:tcPr>
          <w:p w14:paraId="0BBC2712" w14:textId="77777777" w:rsidR="00B82FBF" w:rsidRPr="004C4BB4" w:rsidRDefault="00B82FBF" w:rsidP="00C96DF6">
            <w:pPr>
              <w:pStyle w:val="acctfourfigures"/>
              <w:tabs>
                <w:tab w:val="clear" w:pos="765"/>
                <w:tab w:val="decimal" w:pos="736"/>
              </w:tabs>
              <w:ind w:left="-108"/>
              <w:rPr>
                <w:sz w:val="18"/>
                <w:szCs w:val="18"/>
              </w:rPr>
            </w:pPr>
          </w:p>
        </w:tc>
        <w:tc>
          <w:tcPr>
            <w:tcW w:w="1008" w:type="dxa"/>
            <w:vAlign w:val="bottom"/>
          </w:tcPr>
          <w:p w14:paraId="4C33A791" w14:textId="77777777" w:rsidR="00B82FBF" w:rsidRPr="004C4BB4" w:rsidRDefault="00B82FBF" w:rsidP="00C96DF6">
            <w:pPr>
              <w:pStyle w:val="acctfourfigures"/>
              <w:tabs>
                <w:tab w:val="clear" w:pos="765"/>
                <w:tab w:val="decimal" w:pos="788"/>
              </w:tabs>
              <w:ind w:left="-108" w:right="-108"/>
              <w:rPr>
                <w:sz w:val="18"/>
                <w:szCs w:val="18"/>
              </w:rPr>
            </w:pPr>
          </w:p>
        </w:tc>
      </w:tr>
      <w:tr w:rsidR="004C4BB4" w:rsidRPr="004A2C7D" w14:paraId="365CA484" w14:textId="77777777" w:rsidTr="00C96DF6">
        <w:trPr>
          <w:trHeight w:val="53"/>
        </w:trPr>
        <w:tc>
          <w:tcPr>
            <w:tcW w:w="2430" w:type="dxa"/>
          </w:tcPr>
          <w:p w14:paraId="2B27DE1B" w14:textId="77777777" w:rsidR="004C4BB4" w:rsidRPr="004A2C7D" w:rsidRDefault="004C4BB4" w:rsidP="004C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Pr>
                <w:rFonts w:ascii="Times New Roman" w:hAnsi="Times New Roman" w:cs="Times New Roman"/>
              </w:rPr>
              <w:t xml:space="preserve">   assets</w:t>
            </w:r>
          </w:p>
        </w:tc>
        <w:tc>
          <w:tcPr>
            <w:tcW w:w="810" w:type="dxa"/>
            <w:vAlign w:val="bottom"/>
          </w:tcPr>
          <w:p w14:paraId="33807DDD" w14:textId="4072CE42" w:rsidR="004C4BB4" w:rsidRPr="004C4BB4" w:rsidRDefault="004C4BB4" w:rsidP="00C96DF6">
            <w:pPr>
              <w:pStyle w:val="acctfourfigures"/>
              <w:tabs>
                <w:tab w:val="clear" w:pos="765"/>
                <w:tab w:val="decimal" w:pos="630"/>
              </w:tabs>
              <w:ind w:left="-108" w:right="-108"/>
              <w:rPr>
                <w:sz w:val="18"/>
                <w:szCs w:val="18"/>
                <w:lang w:val="en-US"/>
              </w:rPr>
            </w:pPr>
            <w:r w:rsidRPr="004C4BB4">
              <w:rPr>
                <w:sz w:val="18"/>
                <w:szCs w:val="18"/>
              </w:rPr>
              <w:t>-</w:t>
            </w:r>
          </w:p>
        </w:tc>
        <w:tc>
          <w:tcPr>
            <w:tcW w:w="270" w:type="dxa"/>
            <w:vAlign w:val="bottom"/>
          </w:tcPr>
          <w:p w14:paraId="636948C5"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5919A454" w14:textId="0F5FA2BB" w:rsidR="004C4BB4" w:rsidRPr="004C4BB4" w:rsidRDefault="004C4BB4" w:rsidP="00C96DF6">
            <w:pPr>
              <w:pStyle w:val="acctfourfigures"/>
              <w:tabs>
                <w:tab w:val="clear" w:pos="765"/>
                <w:tab w:val="decimal" w:pos="880"/>
              </w:tabs>
              <w:ind w:left="-108" w:right="-108"/>
              <w:rPr>
                <w:sz w:val="18"/>
                <w:szCs w:val="18"/>
              </w:rPr>
            </w:pPr>
            <w:r w:rsidRPr="004C4BB4">
              <w:rPr>
                <w:sz w:val="18"/>
                <w:szCs w:val="18"/>
              </w:rPr>
              <w:t>-</w:t>
            </w:r>
          </w:p>
        </w:tc>
        <w:tc>
          <w:tcPr>
            <w:tcW w:w="236" w:type="dxa"/>
            <w:vAlign w:val="bottom"/>
          </w:tcPr>
          <w:p w14:paraId="47C20088"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89B4F53" w14:textId="62F290DC" w:rsidR="004C4BB4" w:rsidRPr="004C4BB4" w:rsidRDefault="004C4BB4" w:rsidP="00C96DF6">
            <w:pPr>
              <w:pStyle w:val="acctfourfigures"/>
              <w:tabs>
                <w:tab w:val="clear" w:pos="765"/>
                <w:tab w:val="decimal" w:pos="788"/>
              </w:tabs>
              <w:ind w:left="-108" w:right="-108"/>
              <w:rPr>
                <w:sz w:val="18"/>
                <w:szCs w:val="18"/>
                <w:lang w:val="en-US" w:bidi="th-TH"/>
              </w:rPr>
            </w:pPr>
            <w:r w:rsidRPr="004C4BB4">
              <w:rPr>
                <w:sz w:val="18"/>
                <w:szCs w:val="18"/>
              </w:rPr>
              <w:t>-</w:t>
            </w:r>
          </w:p>
        </w:tc>
        <w:tc>
          <w:tcPr>
            <w:tcW w:w="236" w:type="dxa"/>
            <w:vAlign w:val="bottom"/>
          </w:tcPr>
          <w:p w14:paraId="793F0EE5"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32B6F31" w14:textId="0EAC3937" w:rsidR="004C4BB4" w:rsidRPr="004C4BB4" w:rsidRDefault="004C4BB4" w:rsidP="00C96DF6">
            <w:pPr>
              <w:pStyle w:val="acctfourfigures"/>
              <w:tabs>
                <w:tab w:val="clear" w:pos="765"/>
                <w:tab w:val="decimal" w:pos="792"/>
              </w:tabs>
              <w:ind w:left="-108" w:right="-108"/>
              <w:rPr>
                <w:sz w:val="18"/>
                <w:szCs w:val="18"/>
                <w:lang w:val="en-US" w:bidi="th-TH"/>
              </w:rPr>
            </w:pPr>
            <w:r w:rsidRPr="004C4BB4">
              <w:rPr>
                <w:sz w:val="18"/>
                <w:szCs w:val="18"/>
              </w:rPr>
              <w:t>-</w:t>
            </w:r>
          </w:p>
        </w:tc>
        <w:tc>
          <w:tcPr>
            <w:tcW w:w="236" w:type="dxa"/>
            <w:vAlign w:val="bottom"/>
          </w:tcPr>
          <w:p w14:paraId="345551FD"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483730AD" w14:textId="001BBF09" w:rsidR="004C4BB4" w:rsidRPr="004C4BB4" w:rsidRDefault="004C4BB4" w:rsidP="00C96DF6">
            <w:pPr>
              <w:pStyle w:val="acctfourfigures"/>
              <w:tabs>
                <w:tab w:val="clear" w:pos="765"/>
                <w:tab w:val="decimal" w:pos="792"/>
              </w:tabs>
              <w:ind w:left="-108" w:right="-108"/>
              <w:rPr>
                <w:sz w:val="18"/>
                <w:szCs w:val="18"/>
              </w:rPr>
            </w:pPr>
            <w:r w:rsidRPr="004C4BB4">
              <w:rPr>
                <w:sz w:val="18"/>
                <w:szCs w:val="18"/>
              </w:rPr>
              <w:t>-</w:t>
            </w:r>
          </w:p>
        </w:tc>
        <w:tc>
          <w:tcPr>
            <w:tcW w:w="236" w:type="dxa"/>
            <w:vAlign w:val="bottom"/>
          </w:tcPr>
          <w:p w14:paraId="08533E8F"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C93A207" w14:textId="437C7DC2" w:rsidR="004C4BB4" w:rsidRPr="004C4BB4" w:rsidRDefault="004C4BB4" w:rsidP="00C96DF6">
            <w:pPr>
              <w:pStyle w:val="acctfourfigures"/>
              <w:tabs>
                <w:tab w:val="clear" w:pos="765"/>
                <w:tab w:val="decimal" w:pos="792"/>
              </w:tabs>
              <w:ind w:left="-108" w:right="-108"/>
              <w:rPr>
                <w:sz w:val="18"/>
                <w:szCs w:val="18"/>
              </w:rPr>
            </w:pPr>
            <w:r w:rsidRPr="004C4BB4">
              <w:rPr>
                <w:sz w:val="18"/>
                <w:szCs w:val="18"/>
              </w:rPr>
              <w:t>-</w:t>
            </w:r>
          </w:p>
        </w:tc>
        <w:tc>
          <w:tcPr>
            <w:tcW w:w="236" w:type="dxa"/>
            <w:vAlign w:val="bottom"/>
          </w:tcPr>
          <w:p w14:paraId="46BBDB95"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FE3B27B" w14:textId="19F14BE1" w:rsidR="004C4BB4" w:rsidRPr="004C4BB4" w:rsidRDefault="004C4BB4" w:rsidP="00C96DF6">
            <w:pPr>
              <w:pStyle w:val="acctfourfigures"/>
              <w:tabs>
                <w:tab w:val="clear" w:pos="765"/>
                <w:tab w:val="decimal" w:pos="788"/>
              </w:tabs>
              <w:ind w:left="-108" w:right="-108"/>
              <w:rPr>
                <w:sz w:val="18"/>
                <w:szCs w:val="18"/>
              </w:rPr>
            </w:pPr>
            <w:r w:rsidRPr="004C4BB4">
              <w:rPr>
                <w:sz w:val="18"/>
                <w:szCs w:val="18"/>
              </w:rPr>
              <w:t>-</w:t>
            </w:r>
          </w:p>
        </w:tc>
        <w:tc>
          <w:tcPr>
            <w:tcW w:w="236" w:type="dxa"/>
            <w:vAlign w:val="bottom"/>
          </w:tcPr>
          <w:p w14:paraId="4D42D9DF"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8AD1AE7" w14:textId="58F8B4C7" w:rsidR="004C4BB4" w:rsidRPr="004C4BB4" w:rsidRDefault="004C4BB4" w:rsidP="00C96DF6">
            <w:pPr>
              <w:pStyle w:val="acctfourfigures"/>
              <w:tabs>
                <w:tab w:val="clear" w:pos="765"/>
                <w:tab w:val="decimal" w:pos="788"/>
              </w:tabs>
              <w:ind w:right="-108"/>
              <w:rPr>
                <w:sz w:val="18"/>
                <w:szCs w:val="18"/>
              </w:rPr>
            </w:pPr>
            <w:r w:rsidRPr="004C4BB4">
              <w:rPr>
                <w:sz w:val="18"/>
                <w:szCs w:val="18"/>
              </w:rPr>
              <w:t>3,969</w:t>
            </w:r>
          </w:p>
        </w:tc>
        <w:tc>
          <w:tcPr>
            <w:tcW w:w="236" w:type="dxa"/>
            <w:vAlign w:val="bottom"/>
          </w:tcPr>
          <w:p w14:paraId="43EDD00F"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5539583" w14:textId="583C1F6B" w:rsidR="004C4BB4" w:rsidRPr="004C4BB4" w:rsidRDefault="004C4BB4" w:rsidP="00C96DF6">
            <w:pPr>
              <w:pStyle w:val="acctfourfigures"/>
              <w:tabs>
                <w:tab w:val="clear" w:pos="765"/>
                <w:tab w:val="decimal" w:pos="792"/>
              </w:tabs>
              <w:ind w:left="-108" w:right="-108"/>
              <w:rPr>
                <w:sz w:val="18"/>
                <w:szCs w:val="18"/>
              </w:rPr>
            </w:pPr>
            <w:r w:rsidRPr="004C4BB4">
              <w:rPr>
                <w:sz w:val="18"/>
                <w:szCs w:val="18"/>
              </w:rPr>
              <w:t>-</w:t>
            </w:r>
          </w:p>
        </w:tc>
        <w:tc>
          <w:tcPr>
            <w:tcW w:w="236" w:type="dxa"/>
            <w:vAlign w:val="bottom"/>
          </w:tcPr>
          <w:p w14:paraId="429B6FB2" w14:textId="77777777" w:rsidR="004C4BB4" w:rsidRPr="004C4BB4" w:rsidRDefault="004C4BB4" w:rsidP="00C96DF6">
            <w:pPr>
              <w:pStyle w:val="acctfourfigures"/>
              <w:tabs>
                <w:tab w:val="clear" w:pos="765"/>
                <w:tab w:val="decimal" w:pos="736"/>
              </w:tabs>
              <w:ind w:left="-108"/>
              <w:rPr>
                <w:sz w:val="18"/>
                <w:szCs w:val="18"/>
              </w:rPr>
            </w:pPr>
          </w:p>
        </w:tc>
        <w:tc>
          <w:tcPr>
            <w:tcW w:w="1008" w:type="dxa"/>
            <w:vAlign w:val="bottom"/>
          </w:tcPr>
          <w:p w14:paraId="6018E6D7" w14:textId="158E1FA5" w:rsidR="004C4BB4" w:rsidRPr="004C4BB4" w:rsidRDefault="004C4BB4" w:rsidP="00C96DF6">
            <w:pPr>
              <w:pStyle w:val="acctfourfigures"/>
              <w:tabs>
                <w:tab w:val="clear" w:pos="765"/>
                <w:tab w:val="decimal" w:pos="788"/>
              </w:tabs>
              <w:ind w:left="-108" w:right="-108"/>
              <w:rPr>
                <w:sz w:val="18"/>
                <w:szCs w:val="18"/>
              </w:rPr>
            </w:pPr>
            <w:r w:rsidRPr="004C4BB4">
              <w:rPr>
                <w:sz w:val="18"/>
                <w:szCs w:val="18"/>
              </w:rPr>
              <w:t>3,969</w:t>
            </w:r>
          </w:p>
        </w:tc>
      </w:tr>
      <w:tr w:rsidR="004C4BB4" w:rsidRPr="004A2C7D" w14:paraId="0BB3A9B8" w14:textId="77777777" w:rsidTr="00C96DF6">
        <w:trPr>
          <w:trHeight w:val="80"/>
        </w:trPr>
        <w:tc>
          <w:tcPr>
            <w:tcW w:w="2430" w:type="dxa"/>
          </w:tcPr>
          <w:p w14:paraId="2D750EFC" w14:textId="77777777" w:rsidR="004C4BB4" w:rsidRPr="004A2C7D" w:rsidRDefault="004C4BB4" w:rsidP="004C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tcBorders>
              <w:bottom w:val="single" w:sz="4" w:space="0" w:color="auto"/>
            </w:tcBorders>
            <w:vAlign w:val="bottom"/>
          </w:tcPr>
          <w:p w14:paraId="7ECCB029" w14:textId="0860B345" w:rsidR="004C4BB4" w:rsidRPr="004C4BB4" w:rsidRDefault="004C4BB4" w:rsidP="00C96DF6">
            <w:pPr>
              <w:pStyle w:val="acctfourfigures"/>
              <w:tabs>
                <w:tab w:val="clear" w:pos="765"/>
                <w:tab w:val="decimal" w:pos="630"/>
              </w:tabs>
              <w:ind w:left="-108" w:right="-108"/>
              <w:rPr>
                <w:sz w:val="18"/>
                <w:szCs w:val="18"/>
              </w:rPr>
            </w:pPr>
            <w:r w:rsidRPr="004C4BB4">
              <w:rPr>
                <w:sz w:val="18"/>
                <w:szCs w:val="18"/>
              </w:rPr>
              <w:t>-</w:t>
            </w:r>
          </w:p>
        </w:tc>
        <w:tc>
          <w:tcPr>
            <w:tcW w:w="270" w:type="dxa"/>
            <w:vAlign w:val="bottom"/>
          </w:tcPr>
          <w:p w14:paraId="0D8F1433"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Borders>
              <w:bottom w:val="single" w:sz="4" w:space="0" w:color="auto"/>
            </w:tcBorders>
            <w:vAlign w:val="bottom"/>
          </w:tcPr>
          <w:p w14:paraId="4506B361" w14:textId="00CA05A2" w:rsidR="004C4BB4" w:rsidRPr="004C4BB4" w:rsidRDefault="004C4BB4" w:rsidP="00C96DF6">
            <w:pPr>
              <w:pStyle w:val="acctfourfigures"/>
              <w:tabs>
                <w:tab w:val="clear" w:pos="765"/>
                <w:tab w:val="decimal" w:pos="880"/>
              </w:tabs>
              <w:ind w:left="-108" w:right="-108"/>
              <w:rPr>
                <w:sz w:val="18"/>
                <w:szCs w:val="18"/>
              </w:rPr>
            </w:pPr>
            <w:r w:rsidRPr="004C4BB4">
              <w:rPr>
                <w:sz w:val="18"/>
                <w:szCs w:val="18"/>
              </w:rPr>
              <w:t>-</w:t>
            </w:r>
          </w:p>
        </w:tc>
        <w:tc>
          <w:tcPr>
            <w:tcW w:w="236" w:type="dxa"/>
            <w:vAlign w:val="bottom"/>
          </w:tcPr>
          <w:p w14:paraId="2D1C7BB0"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38C1D48C" w14:textId="6146C7BB" w:rsidR="004C4BB4" w:rsidRPr="004C4BB4" w:rsidRDefault="004C4BB4" w:rsidP="00C96DF6">
            <w:pPr>
              <w:pStyle w:val="acctfourfigures"/>
              <w:tabs>
                <w:tab w:val="clear" w:pos="765"/>
                <w:tab w:val="decimal" w:pos="788"/>
              </w:tabs>
              <w:ind w:left="-108" w:right="-108"/>
              <w:rPr>
                <w:sz w:val="18"/>
                <w:szCs w:val="18"/>
                <w:lang w:val="en-US" w:bidi="th-TH"/>
              </w:rPr>
            </w:pPr>
            <w:r w:rsidRPr="004C4BB4">
              <w:rPr>
                <w:sz w:val="18"/>
                <w:szCs w:val="18"/>
              </w:rPr>
              <w:t>-</w:t>
            </w:r>
          </w:p>
        </w:tc>
        <w:tc>
          <w:tcPr>
            <w:tcW w:w="236" w:type="dxa"/>
            <w:vAlign w:val="bottom"/>
          </w:tcPr>
          <w:p w14:paraId="7F03CEE1"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50248DA4" w14:textId="73692D65" w:rsidR="004C4BB4" w:rsidRPr="004C4BB4" w:rsidRDefault="004C4BB4" w:rsidP="00C96DF6">
            <w:pPr>
              <w:pStyle w:val="acctfourfigures"/>
              <w:tabs>
                <w:tab w:val="clear" w:pos="765"/>
                <w:tab w:val="decimal" w:pos="788"/>
              </w:tabs>
              <w:ind w:left="-108" w:right="-108"/>
              <w:rPr>
                <w:sz w:val="18"/>
                <w:szCs w:val="18"/>
              </w:rPr>
            </w:pPr>
            <w:r w:rsidRPr="004C4BB4">
              <w:rPr>
                <w:sz w:val="18"/>
                <w:szCs w:val="18"/>
              </w:rPr>
              <w:t>-</w:t>
            </w:r>
          </w:p>
        </w:tc>
        <w:tc>
          <w:tcPr>
            <w:tcW w:w="236" w:type="dxa"/>
            <w:vAlign w:val="bottom"/>
          </w:tcPr>
          <w:p w14:paraId="255AA8D1"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220B2468" w14:textId="24FF668B" w:rsidR="004C4BB4" w:rsidRPr="004C4BB4" w:rsidRDefault="004C4BB4" w:rsidP="00C96DF6">
            <w:pPr>
              <w:pStyle w:val="acctfourfigures"/>
              <w:tabs>
                <w:tab w:val="clear" w:pos="765"/>
                <w:tab w:val="decimal" w:pos="792"/>
              </w:tabs>
              <w:ind w:left="-108" w:right="-108"/>
              <w:rPr>
                <w:sz w:val="18"/>
                <w:szCs w:val="18"/>
              </w:rPr>
            </w:pPr>
            <w:r w:rsidRPr="004C4BB4">
              <w:rPr>
                <w:sz w:val="18"/>
                <w:szCs w:val="18"/>
              </w:rPr>
              <w:t>(11,959)</w:t>
            </w:r>
          </w:p>
        </w:tc>
        <w:tc>
          <w:tcPr>
            <w:tcW w:w="236" w:type="dxa"/>
            <w:vAlign w:val="bottom"/>
          </w:tcPr>
          <w:p w14:paraId="20807264"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62"/>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7AB11A2D" w14:textId="750D96DE" w:rsidR="004C4BB4" w:rsidRPr="004C4BB4" w:rsidRDefault="004C4BB4" w:rsidP="00C96DF6">
            <w:pPr>
              <w:pStyle w:val="acctfourfigures"/>
              <w:tabs>
                <w:tab w:val="clear" w:pos="765"/>
                <w:tab w:val="decimal" w:pos="792"/>
              </w:tabs>
              <w:ind w:left="-108" w:right="-108"/>
              <w:rPr>
                <w:sz w:val="18"/>
                <w:szCs w:val="18"/>
              </w:rPr>
            </w:pPr>
            <w:r w:rsidRPr="004C4BB4">
              <w:rPr>
                <w:sz w:val="18"/>
                <w:szCs w:val="18"/>
              </w:rPr>
              <w:t>(3,140)</w:t>
            </w:r>
          </w:p>
        </w:tc>
        <w:tc>
          <w:tcPr>
            <w:tcW w:w="236" w:type="dxa"/>
            <w:vAlign w:val="bottom"/>
          </w:tcPr>
          <w:p w14:paraId="774624DC"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5900F725" w14:textId="2561C194" w:rsidR="004C4BB4" w:rsidRPr="004C4BB4" w:rsidRDefault="004C4BB4" w:rsidP="00C96DF6">
            <w:pPr>
              <w:pStyle w:val="acctfourfigures"/>
              <w:tabs>
                <w:tab w:val="clear" w:pos="765"/>
                <w:tab w:val="decimal" w:pos="792"/>
              </w:tabs>
              <w:ind w:left="-108" w:right="-108"/>
              <w:rPr>
                <w:sz w:val="18"/>
                <w:szCs w:val="18"/>
              </w:rPr>
            </w:pPr>
            <w:r w:rsidRPr="004C4BB4">
              <w:rPr>
                <w:sz w:val="18"/>
                <w:szCs w:val="18"/>
              </w:rPr>
              <w:t>(1,692)</w:t>
            </w:r>
          </w:p>
        </w:tc>
        <w:tc>
          <w:tcPr>
            <w:tcW w:w="236" w:type="dxa"/>
            <w:vAlign w:val="bottom"/>
          </w:tcPr>
          <w:p w14:paraId="15161D96"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0C79C07D" w14:textId="324C1937" w:rsidR="004C4BB4" w:rsidRPr="004C4BB4" w:rsidRDefault="004C4BB4" w:rsidP="00C96DF6">
            <w:pPr>
              <w:pStyle w:val="acctfourfigures"/>
              <w:tabs>
                <w:tab w:val="clear" w:pos="765"/>
                <w:tab w:val="decimal" w:pos="792"/>
              </w:tabs>
              <w:ind w:left="-108" w:right="-108"/>
              <w:rPr>
                <w:sz w:val="18"/>
                <w:szCs w:val="18"/>
              </w:rPr>
            </w:pPr>
            <w:r w:rsidRPr="004C4BB4">
              <w:rPr>
                <w:sz w:val="18"/>
                <w:szCs w:val="18"/>
              </w:rPr>
              <w:t>(1,834)</w:t>
            </w:r>
          </w:p>
        </w:tc>
        <w:tc>
          <w:tcPr>
            <w:tcW w:w="236" w:type="dxa"/>
            <w:vAlign w:val="bottom"/>
          </w:tcPr>
          <w:p w14:paraId="35DA2958"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0D70D5B6" w14:textId="2C7033A4" w:rsidR="004C4BB4" w:rsidRPr="004C4BB4" w:rsidRDefault="004C4BB4" w:rsidP="00C96DF6">
            <w:pPr>
              <w:pStyle w:val="acctfourfigures"/>
              <w:tabs>
                <w:tab w:val="clear" w:pos="765"/>
                <w:tab w:val="decimal" w:pos="792"/>
              </w:tabs>
              <w:ind w:left="-108" w:right="-108"/>
              <w:rPr>
                <w:sz w:val="18"/>
                <w:szCs w:val="18"/>
              </w:rPr>
            </w:pPr>
            <w:r w:rsidRPr="004C4BB4">
              <w:rPr>
                <w:sz w:val="18"/>
                <w:szCs w:val="18"/>
              </w:rPr>
              <w:t>-</w:t>
            </w:r>
          </w:p>
        </w:tc>
        <w:tc>
          <w:tcPr>
            <w:tcW w:w="236" w:type="dxa"/>
            <w:vAlign w:val="bottom"/>
          </w:tcPr>
          <w:p w14:paraId="3CC35832" w14:textId="77777777" w:rsidR="004C4BB4" w:rsidRPr="004C4BB4" w:rsidRDefault="004C4BB4" w:rsidP="00C96DF6">
            <w:pPr>
              <w:pStyle w:val="acctfourfigures"/>
              <w:tabs>
                <w:tab w:val="clear" w:pos="765"/>
                <w:tab w:val="decimal" w:pos="736"/>
              </w:tabs>
              <w:ind w:left="-108"/>
              <w:rPr>
                <w:sz w:val="18"/>
                <w:szCs w:val="18"/>
              </w:rPr>
            </w:pPr>
          </w:p>
        </w:tc>
        <w:tc>
          <w:tcPr>
            <w:tcW w:w="1008" w:type="dxa"/>
            <w:tcBorders>
              <w:bottom w:val="single" w:sz="4" w:space="0" w:color="auto"/>
            </w:tcBorders>
            <w:vAlign w:val="bottom"/>
          </w:tcPr>
          <w:p w14:paraId="2D1B4F08" w14:textId="6779DA31" w:rsidR="004C4BB4" w:rsidRPr="004C4BB4" w:rsidRDefault="004C4BB4" w:rsidP="00C96DF6">
            <w:pPr>
              <w:pStyle w:val="acctfourfigures"/>
              <w:tabs>
                <w:tab w:val="clear" w:pos="765"/>
                <w:tab w:val="decimal" w:pos="792"/>
              </w:tabs>
              <w:ind w:left="-108" w:right="-108"/>
              <w:rPr>
                <w:sz w:val="18"/>
                <w:szCs w:val="18"/>
              </w:rPr>
            </w:pPr>
            <w:r w:rsidRPr="004C4BB4">
              <w:rPr>
                <w:sz w:val="18"/>
                <w:szCs w:val="18"/>
              </w:rPr>
              <w:t>(18,625)</w:t>
            </w:r>
          </w:p>
        </w:tc>
      </w:tr>
      <w:tr w:rsidR="004C4BB4" w:rsidRPr="00072678" w14:paraId="298D9374" w14:textId="77777777" w:rsidTr="00C96DF6">
        <w:trPr>
          <w:trHeight w:val="20"/>
        </w:trPr>
        <w:tc>
          <w:tcPr>
            <w:tcW w:w="2430" w:type="dxa"/>
          </w:tcPr>
          <w:p w14:paraId="0682BA16" w14:textId="062F2FA1" w:rsidR="004C4BB4" w:rsidRPr="004A2C7D" w:rsidRDefault="004C4BB4" w:rsidP="004C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24</w:t>
            </w:r>
          </w:p>
        </w:tc>
        <w:tc>
          <w:tcPr>
            <w:tcW w:w="810" w:type="dxa"/>
            <w:tcBorders>
              <w:top w:val="single" w:sz="4" w:space="0" w:color="auto"/>
              <w:bottom w:val="single" w:sz="4" w:space="0" w:color="auto"/>
            </w:tcBorders>
            <w:vAlign w:val="bottom"/>
          </w:tcPr>
          <w:p w14:paraId="602980FB" w14:textId="33DE8D94" w:rsidR="004C4BB4" w:rsidRPr="004C4BB4" w:rsidRDefault="004C4BB4" w:rsidP="00C96DF6">
            <w:pPr>
              <w:pStyle w:val="acctfourfigures"/>
              <w:tabs>
                <w:tab w:val="clear" w:pos="765"/>
                <w:tab w:val="decimal" w:pos="630"/>
              </w:tabs>
              <w:ind w:left="-108" w:right="-108"/>
              <w:rPr>
                <w:b/>
                <w:bCs/>
                <w:sz w:val="18"/>
                <w:szCs w:val="18"/>
              </w:rPr>
            </w:pPr>
            <w:r w:rsidRPr="004C4BB4">
              <w:rPr>
                <w:b/>
                <w:bCs/>
                <w:sz w:val="18"/>
                <w:szCs w:val="18"/>
              </w:rPr>
              <w:t>316,155</w:t>
            </w:r>
          </w:p>
        </w:tc>
        <w:tc>
          <w:tcPr>
            <w:tcW w:w="270" w:type="dxa"/>
            <w:vAlign w:val="bottom"/>
          </w:tcPr>
          <w:p w14:paraId="334616B8"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bottom w:val="single" w:sz="4" w:space="0" w:color="auto"/>
            </w:tcBorders>
            <w:vAlign w:val="bottom"/>
          </w:tcPr>
          <w:p w14:paraId="22E25C26" w14:textId="7BEA2AB9" w:rsidR="004C4BB4" w:rsidRPr="004C4BB4" w:rsidRDefault="004C4BB4" w:rsidP="00C96DF6">
            <w:pPr>
              <w:pStyle w:val="acctfourfigures"/>
              <w:tabs>
                <w:tab w:val="clear" w:pos="765"/>
                <w:tab w:val="decimal" w:pos="880"/>
              </w:tabs>
              <w:ind w:left="-108" w:right="-108"/>
              <w:rPr>
                <w:b/>
                <w:bCs/>
                <w:sz w:val="18"/>
                <w:szCs w:val="18"/>
              </w:rPr>
            </w:pPr>
            <w:r w:rsidRPr="004C4BB4">
              <w:rPr>
                <w:b/>
                <w:bCs/>
                <w:sz w:val="18"/>
                <w:szCs w:val="18"/>
              </w:rPr>
              <w:t>72,278</w:t>
            </w:r>
          </w:p>
        </w:tc>
        <w:tc>
          <w:tcPr>
            <w:tcW w:w="236" w:type="dxa"/>
            <w:vAlign w:val="bottom"/>
          </w:tcPr>
          <w:p w14:paraId="60F5E655"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5492447D" w14:textId="6175F1BE" w:rsidR="004C4BB4" w:rsidRPr="004C4BB4" w:rsidRDefault="004C4BB4" w:rsidP="00C96DF6">
            <w:pPr>
              <w:pStyle w:val="acctfourfigures"/>
              <w:tabs>
                <w:tab w:val="clear" w:pos="765"/>
                <w:tab w:val="decimal" w:pos="792"/>
              </w:tabs>
              <w:ind w:left="-108" w:right="-108"/>
              <w:rPr>
                <w:b/>
                <w:bCs/>
                <w:sz w:val="18"/>
                <w:szCs w:val="18"/>
              </w:rPr>
            </w:pPr>
            <w:r w:rsidRPr="004C4BB4">
              <w:rPr>
                <w:b/>
                <w:bCs/>
                <w:sz w:val="18"/>
                <w:szCs w:val="18"/>
              </w:rPr>
              <w:t>10,098</w:t>
            </w:r>
          </w:p>
        </w:tc>
        <w:tc>
          <w:tcPr>
            <w:tcW w:w="236" w:type="dxa"/>
            <w:vAlign w:val="bottom"/>
          </w:tcPr>
          <w:p w14:paraId="0A5A41AF"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43969AFC" w14:textId="04C7EDA7" w:rsidR="004C4BB4" w:rsidRPr="004C4BB4" w:rsidRDefault="004C4BB4" w:rsidP="00C96DF6">
            <w:pPr>
              <w:pStyle w:val="acctfourfigures"/>
              <w:tabs>
                <w:tab w:val="clear" w:pos="765"/>
                <w:tab w:val="decimal" w:pos="792"/>
              </w:tabs>
              <w:ind w:left="-108" w:right="-108"/>
              <w:rPr>
                <w:b/>
                <w:bCs/>
                <w:sz w:val="18"/>
                <w:szCs w:val="18"/>
              </w:rPr>
            </w:pPr>
            <w:r w:rsidRPr="004C4BB4">
              <w:rPr>
                <w:b/>
                <w:bCs/>
                <w:sz w:val="18"/>
                <w:szCs w:val="18"/>
              </w:rPr>
              <w:t>1,086,062</w:t>
            </w:r>
          </w:p>
        </w:tc>
        <w:tc>
          <w:tcPr>
            <w:tcW w:w="236" w:type="dxa"/>
            <w:vAlign w:val="bottom"/>
          </w:tcPr>
          <w:p w14:paraId="03C4892C"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25CF055F" w14:textId="04F4DB2A" w:rsidR="004C4BB4" w:rsidRPr="004C4BB4" w:rsidRDefault="004C4BB4" w:rsidP="00C96DF6">
            <w:pPr>
              <w:pStyle w:val="acctfourfigures"/>
              <w:tabs>
                <w:tab w:val="clear" w:pos="765"/>
                <w:tab w:val="decimal" w:pos="792"/>
              </w:tabs>
              <w:ind w:left="-108" w:right="-108"/>
              <w:rPr>
                <w:b/>
                <w:bCs/>
                <w:sz w:val="18"/>
                <w:szCs w:val="18"/>
                <w:cs/>
                <w:lang w:bidi="th-TH"/>
              </w:rPr>
            </w:pPr>
            <w:r w:rsidRPr="004C4BB4">
              <w:rPr>
                <w:b/>
                <w:bCs/>
                <w:sz w:val="18"/>
                <w:szCs w:val="18"/>
              </w:rPr>
              <w:t>1,764,826</w:t>
            </w:r>
          </w:p>
        </w:tc>
        <w:tc>
          <w:tcPr>
            <w:tcW w:w="236" w:type="dxa"/>
            <w:vAlign w:val="bottom"/>
          </w:tcPr>
          <w:p w14:paraId="120DE3AF"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39E45FB4" w14:textId="40889647" w:rsidR="004C4BB4" w:rsidRPr="004C4BB4" w:rsidRDefault="004C4BB4" w:rsidP="00C96DF6">
            <w:pPr>
              <w:pStyle w:val="acctfourfigures"/>
              <w:tabs>
                <w:tab w:val="clear" w:pos="765"/>
                <w:tab w:val="decimal" w:pos="792"/>
              </w:tabs>
              <w:ind w:left="-108" w:right="-108"/>
              <w:rPr>
                <w:b/>
                <w:bCs/>
                <w:sz w:val="18"/>
                <w:szCs w:val="18"/>
              </w:rPr>
            </w:pPr>
            <w:r w:rsidRPr="004C4BB4">
              <w:rPr>
                <w:b/>
                <w:bCs/>
                <w:sz w:val="18"/>
                <w:szCs w:val="18"/>
              </w:rPr>
              <w:t>137,248</w:t>
            </w:r>
          </w:p>
        </w:tc>
        <w:tc>
          <w:tcPr>
            <w:tcW w:w="236" w:type="dxa"/>
            <w:vAlign w:val="bottom"/>
          </w:tcPr>
          <w:p w14:paraId="09385FE6"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52C3B66C" w14:textId="52F9E83A" w:rsidR="004C4BB4" w:rsidRPr="004C4BB4" w:rsidRDefault="004C4BB4" w:rsidP="00C96DF6">
            <w:pPr>
              <w:pStyle w:val="acctfourfigures"/>
              <w:tabs>
                <w:tab w:val="clear" w:pos="765"/>
                <w:tab w:val="decimal" w:pos="792"/>
              </w:tabs>
              <w:ind w:left="-108" w:right="-108"/>
              <w:rPr>
                <w:b/>
                <w:bCs/>
                <w:sz w:val="18"/>
                <w:szCs w:val="18"/>
              </w:rPr>
            </w:pPr>
            <w:r w:rsidRPr="004C4BB4">
              <w:rPr>
                <w:b/>
                <w:bCs/>
                <w:sz w:val="18"/>
                <w:szCs w:val="18"/>
              </w:rPr>
              <w:t>62,951</w:t>
            </w:r>
          </w:p>
        </w:tc>
        <w:tc>
          <w:tcPr>
            <w:tcW w:w="236" w:type="dxa"/>
            <w:vAlign w:val="bottom"/>
          </w:tcPr>
          <w:p w14:paraId="393A2C18"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07BA6CEA" w14:textId="584EC905" w:rsidR="004C4BB4" w:rsidRPr="004C4BB4" w:rsidRDefault="004C4BB4" w:rsidP="00C96DF6">
            <w:pPr>
              <w:pStyle w:val="acctfourfigures"/>
              <w:tabs>
                <w:tab w:val="clear" w:pos="765"/>
                <w:tab w:val="decimal" w:pos="792"/>
              </w:tabs>
              <w:ind w:left="-108" w:right="-108"/>
              <w:rPr>
                <w:b/>
                <w:bCs/>
                <w:sz w:val="18"/>
                <w:szCs w:val="18"/>
              </w:rPr>
            </w:pPr>
            <w:r w:rsidRPr="004C4BB4">
              <w:rPr>
                <w:b/>
                <w:bCs/>
                <w:sz w:val="18"/>
                <w:szCs w:val="18"/>
              </w:rPr>
              <w:t>63,686</w:t>
            </w:r>
          </w:p>
        </w:tc>
        <w:tc>
          <w:tcPr>
            <w:tcW w:w="236" w:type="dxa"/>
            <w:vAlign w:val="bottom"/>
          </w:tcPr>
          <w:p w14:paraId="15F0F878" w14:textId="77777777" w:rsidR="004C4BB4" w:rsidRPr="004C4BB4"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5878D48E" w14:textId="61829763" w:rsidR="004C4BB4" w:rsidRPr="004C4BB4" w:rsidRDefault="004C4BB4" w:rsidP="00C96DF6">
            <w:pPr>
              <w:pStyle w:val="acctfourfigures"/>
              <w:tabs>
                <w:tab w:val="clear" w:pos="765"/>
                <w:tab w:val="decimal" w:pos="806"/>
              </w:tabs>
              <w:ind w:left="-108" w:right="-108"/>
              <w:rPr>
                <w:b/>
                <w:bCs/>
                <w:sz w:val="18"/>
                <w:szCs w:val="18"/>
              </w:rPr>
            </w:pPr>
            <w:r w:rsidRPr="004C4BB4">
              <w:rPr>
                <w:b/>
                <w:bCs/>
                <w:sz w:val="18"/>
                <w:szCs w:val="18"/>
              </w:rPr>
              <w:t>48,553</w:t>
            </w:r>
          </w:p>
        </w:tc>
        <w:tc>
          <w:tcPr>
            <w:tcW w:w="236" w:type="dxa"/>
            <w:vAlign w:val="bottom"/>
          </w:tcPr>
          <w:p w14:paraId="2E7F37EF" w14:textId="77777777" w:rsidR="004C4BB4" w:rsidRPr="004C4BB4" w:rsidRDefault="004C4BB4" w:rsidP="00C96DF6">
            <w:pPr>
              <w:pStyle w:val="acctfourfigures"/>
              <w:tabs>
                <w:tab w:val="clear" w:pos="765"/>
                <w:tab w:val="decimal" w:pos="736"/>
              </w:tabs>
              <w:ind w:left="-108"/>
              <w:rPr>
                <w:b/>
                <w:bCs/>
                <w:sz w:val="18"/>
                <w:szCs w:val="18"/>
              </w:rPr>
            </w:pPr>
          </w:p>
        </w:tc>
        <w:tc>
          <w:tcPr>
            <w:tcW w:w="1008" w:type="dxa"/>
            <w:tcBorders>
              <w:top w:val="single" w:sz="4" w:space="0" w:color="auto"/>
              <w:bottom w:val="single" w:sz="4" w:space="0" w:color="auto"/>
            </w:tcBorders>
            <w:vAlign w:val="bottom"/>
          </w:tcPr>
          <w:p w14:paraId="61919853" w14:textId="69F6913F" w:rsidR="004C4BB4" w:rsidRPr="004C4BB4" w:rsidRDefault="004C4BB4" w:rsidP="00C96DF6">
            <w:pPr>
              <w:pStyle w:val="acctfourfigures"/>
              <w:tabs>
                <w:tab w:val="clear" w:pos="765"/>
                <w:tab w:val="decimal" w:pos="792"/>
              </w:tabs>
              <w:ind w:left="-108" w:right="-108"/>
              <w:rPr>
                <w:b/>
                <w:bCs/>
                <w:sz w:val="18"/>
                <w:szCs w:val="18"/>
              </w:rPr>
            </w:pPr>
            <w:r w:rsidRPr="004C4BB4">
              <w:rPr>
                <w:b/>
                <w:bCs/>
                <w:sz w:val="18"/>
                <w:szCs w:val="18"/>
              </w:rPr>
              <w:t>3,561,857</w:t>
            </w:r>
          </w:p>
        </w:tc>
      </w:tr>
      <w:tr w:rsidR="00B82FBF" w:rsidRPr="004A2C7D" w14:paraId="6502DEA8" w14:textId="77777777" w:rsidTr="00360C25">
        <w:trPr>
          <w:trHeight w:val="20"/>
        </w:trPr>
        <w:tc>
          <w:tcPr>
            <w:tcW w:w="2430" w:type="dxa"/>
          </w:tcPr>
          <w:p w14:paraId="758088EF"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rPr>
                <w:rFonts w:ascii="Times New Roman" w:hAnsi="Times New Roman" w:cs="Times New Roman"/>
                <w:b/>
                <w:bCs/>
                <w:i/>
                <w:iCs/>
                <w:sz w:val="6"/>
                <w:szCs w:val="6"/>
              </w:rPr>
            </w:pPr>
          </w:p>
        </w:tc>
        <w:tc>
          <w:tcPr>
            <w:tcW w:w="810" w:type="dxa"/>
          </w:tcPr>
          <w:p w14:paraId="5F123F2B" w14:textId="77777777" w:rsidR="00B82FBF" w:rsidRPr="004A2C7D" w:rsidRDefault="00B82FBF" w:rsidP="00B82FBF">
            <w:pPr>
              <w:pStyle w:val="acctfourfigures"/>
              <w:tabs>
                <w:tab w:val="clear" w:pos="765"/>
                <w:tab w:val="decimal" w:pos="792"/>
              </w:tabs>
              <w:ind w:left="-108" w:right="-108"/>
              <w:rPr>
                <w:sz w:val="18"/>
                <w:szCs w:val="18"/>
              </w:rPr>
            </w:pPr>
          </w:p>
        </w:tc>
        <w:tc>
          <w:tcPr>
            <w:tcW w:w="270" w:type="dxa"/>
          </w:tcPr>
          <w:p w14:paraId="5A0E48AF" w14:textId="77777777" w:rsidR="00B82FBF" w:rsidRPr="004A2C7D" w:rsidRDefault="00B82FBF" w:rsidP="00B82FBF">
            <w:pPr>
              <w:pStyle w:val="acctfourfigures"/>
              <w:tabs>
                <w:tab w:val="clear" w:pos="765"/>
                <w:tab w:val="decimal" w:pos="612"/>
              </w:tabs>
              <w:ind w:left="-108"/>
              <w:rPr>
                <w:sz w:val="6"/>
                <w:szCs w:val="6"/>
              </w:rPr>
            </w:pPr>
          </w:p>
        </w:tc>
        <w:tc>
          <w:tcPr>
            <w:tcW w:w="1100" w:type="dxa"/>
          </w:tcPr>
          <w:p w14:paraId="71074946"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tcPr>
          <w:p w14:paraId="3F92EB41" w14:textId="77777777" w:rsidR="00B82FBF" w:rsidRPr="004A2C7D" w:rsidRDefault="00B82FBF" w:rsidP="00B82FBF">
            <w:pPr>
              <w:pStyle w:val="acctfourfigures"/>
              <w:tabs>
                <w:tab w:val="clear" w:pos="765"/>
                <w:tab w:val="decimal" w:pos="612"/>
              </w:tabs>
              <w:ind w:left="-108"/>
              <w:rPr>
                <w:sz w:val="6"/>
                <w:szCs w:val="6"/>
              </w:rPr>
            </w:pPr>
          </w:p>
        </w:tc>
        <w:tc>
          <w:tcPr>
            <w:tcW w:w="1008" w:type="dxa"/>
          </w:tcPr>
          <w:p w14:paraId="0257FAF4" w14:textId="77777777" w:rsidR="00B82FBF" w:rsidRPr="004A2C7D" w:rsidRDefault="00B82FBF" w:rsidP="00B82FBF">
            <w:pPr>
              <w:pStyle w:val="acctfourfigures"/>
              <w:tabs>
                <w:tab w:val="clear" w:pos="765"/>
                <w:tab w:val="decimal" w:pos="808"/>
              </w:tabs>
              <w:ind w:left="-108" w:right="-108"/>
              <w:rPr>
                <w:sz w:val="18"/>
                <w:szCs w:val="18"/>
              </w:rPr>
            </w:pPr>
          </w:p>
        </w:tc>
        <w:tc>
          <w:tcPr>
            <w:tcW w:w="236" w:type="dxa"/>
          </w:tcPr>
          <w:p w14:paraId="04430A0F" w14:textId="77777777" w:rsidR="00B82FBF" w:rsidRPr="004A2C7D" w:rsidRDefault="00B82FBF" w:rsidP="00B82FBF">
            <w:pPr>
              <w:pStyle w:val="acctfourfigures"/>
              <w:tabs>
                <w:tab w:val="clear" w:pos="765"/>
                <w:tab w:val="decimal" w:pos="612"/>
              </w:tabs>
              <w:ind w:left="-108"/>
              <w:rPr>
                <w:sz w:val="6"/>
                <w:szCs w:val="6"/>
              </w:rPr>
            </w:pPr>
          </w:p>
        </w:tc>
        <w:tc>
          <w:tcPr>
            <w:tcW w:w="1008" w:type="dxa"/>
          </w:tcPr>
          <w:p w14:paraId="1AE58366"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tcPr>
          <w:p w14:paraId="71EE8F06" w14:textId="77777777" w:rsidR="00B82FBF" w:rsidRPr="004A2C7D" w:rsidRDefault="00B82FBF" w:rsidP="00B82FBF">
            <w:pPr>
              <w:pStyle w:val="acctfourfigures"/>
              <w:tabs>
                <w:tab w:val="clear" w:pos="765"/>
                <w:tab w:val="decimal" w:pos="612"/>
              </w:tabs>
              <w:ind w:left="-108"/>
              <w:rPr>
                <w:sz w:val="6"/>
                <w:szCs w:val="6"/>
              </w:rPr>
            </w:pPr>
          </w:p>
        </w:tc>
        <w:tc>
          <w:tcPr>
            <w:tcW w:w="1008" w:type="dxa"/>
          </w:tcPr>
          <w:p w14:paraId="67F1C5DC"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tcPr>
          <w:p w14:paraId="41408813" w14:textId="77777777" w:rsidR="00B82FBF" w:rsidRPr="004A2C7D" w:rsidRDefault="00B82FBF" w:rsidP="00B82FBF">
            <w:pPr>
              <w:pStyle w:val="acctfourfigures"/>
              <w:tabs>
                <w:tab w:val="clear" w:pos="765"/>
                <w:tab w:val="decimal" w:pos="612"/>
              </w:tabs>
              <w:ind w:left="-108"/>
              <w:rPr>
                <w:sz w:val="6"/>
                <w:szCs w:val="6"/>
              </w:rPr>
            </w:pPr>
          </w:p>
        </w:tc>
        <w:tc>
          <w:tcPr>
            <w:tcW w:w="1008" w:type="dxa"/>
          </w:tcPr>
          <w:p w14:paraId="63B1241B"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tcPr>
          <w:p w14:paraId="1DC30C88" w14:textId="77777777" w:rsidR="00B82FBF" w:rsidRPr="004A2C7D" w:rsidRDefault="00B82FBF" w:rsidP="00B82FBF">
            <w:pPr>
              <w:pStyle w:val="acctfourfigures"/>
              <w:tabs>
                <w:tab w:val="clear" w:pos="765"/>
                <w:tab w:val="decimal" w:pos="612"/>
              </w:tabs>
              <w:ind w:left="-108"/>
              <w:rPr>
                <w:sz w:val="6"/>
                <w:szCs w:val="6"/>
              </w:rPr>
            </w:pPr>
          </w:p>
        </w:tc>
        <w:tc>
          <w:tcPr>
            <w:tcW w:w="1008" w:type="dxa"/>
          </w:tcPr>
          <w:p w14:paraId="5EC48663"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tcPr>
          <w:p w14:paraId="34645AA8" w14:textId="77777777" w:rsidR="00B82FBF" w:rsidRPr="004A2C7D" w:rsidRDefault="00B82FBF" w:rsidP="00B82FBF">
            <w:pPr>
              <w:pStyle w:val="acctfourfigures"/>
              <w:tabs>
                <w:tab w:val="clear" w:pos="765"/>
                <w:tab w:val="decimal" w:pos="612"/>
              </w:tabs>
              <w:ind w:left="-108"/>
              <w:rPr>
                <w:sz w:val="6"/>
                <w:szCs w:val="6"/>
              </w:rPr>
            </w:pPr>
          </w:p>
        </w:tc>
        <w:tc>
          <w:tcPr>
            <w:tcW w:w="1008" w:type="dxa"/>
          </w:tcPr>
          <w:p w14:paraId="08F6BEF1"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tcPr>
          <w:p w14:paraId="7D07EA34" w14:textId="77777777" w:rsidR="00B82FBF" w:rsidRPr="004A2C7D" w:rsidRDefault="00B82FBF" w:rsidP="00B82FBF">
            <w:pPr>
              <w:pStyle w:val="acctfourfigures"/>
              <w:tabs>
                <w:tab w:val="clear" w:pos="765"/>
                <w:tab w:val="decimal" w:pos="612"/>
              </w:tabs>
              <w:ind w:left="-108"/>
              <w:rPr>
                <w:sz w:val="6"/>
                <w:szCs w:val="6"/>
              </w:rPr>
            </w:pPr>
          </w:p>
        </w:tc>
        <w:tc>
          <w:tcPr>
            <w:tcW w:w="1008" w:type="dxa"/>
          </w:tcPr>
          <w:p w14:paraId="33B0D81C"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tcPr>
          <w:p w14:paraId="225F7088" w14:textId="77777777" w:rsidR="00B82FBF" w:rsidRPr="004A2C7D" w:rsidRDefault="00B82FBF" w:rsidP="00B82FBF">
            <w:pPr>
              <w:pStyle w:val="acctfourfigures"/>
              <w:tabs>
                <w:tab w:val="clear" w:pos="765"/>
                <w:tab w:val="decimal" w:pos="736"/>
              </w:tabs>
              <w:ind w:left="-108"/>
              <w:rPr>
                <w:sz w:val="6"/>
                <w:szCs w:val="6"/>
              </w:rPr>
            </w:pPr>
          </w:p>
        </w:tc>
        <w:tc>
          <w:tcPr>
            <w:tcW w:w="1008" w:type="dxa"/>
          </w:tcPr>
          <w:p w14:paraId="426CDA63" w14:textId="77777777" w:rsidR="00B82FBF" w:rsidRPr="004A2C7D" w:rsidRDefault="00B82FBF" w:rsidP="00B82FBF">
            <w:pPr>
              <w:pStyle w:val="acctfourfigures"/>
              <w:tabs>
                <w:tab w:val="clear" w:pos="765"/>
                <w:tab w:val="decimal" w:pos="792"/>
              </w:tabs>
              <w:ind w:left="-108" w:right="-108"/>
              <w:rPr>
                <w:sz w:val="18"/>
                <w:szCs w:val="18"/>
              </w:rPr>
            </w:pPr>
          </w:p>
        </w:tc>
      </w:tr>
      <w:tr w:rsidR="00B82FBF" w:rsidRPr="004A2C7D" w14:paraId="68042BBB" w14:textId="77777777" w:rsidTr="00360C25">
        <w:trPr>
          <w:trHeight w:val="20"/>
        </w:trPr>
        <w:tc>
          <w:tcPr>
            <w:tcW w:w="2430" w:type="dxa"/>
            <w:shd w:val="clear" w:color="auto" w:fill="auto"/>
          </w:tcPr>
          <w:p w14:paraId="3A24B2F1"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2CF18E36" w14:textId="77777777" w:rsidR="00B82FBF" w:rsidRPr="004A2C7D" w:rsidRDefault="00B82FBF" w:rsidP="00B82FBF">
            <w:pPr>
              <w:pStyle w:val="acctfourfigures"/>
              <w:tabs>
                <w:tab w:val="clear" w:pos="765"/>
                <w:tab w:val="decimal" w:pos="792"/>
              </w:tabs>
              <w:ind w:left="-108" w:right="-108"/>
              <w:rPr>
                <w:sz w:val="18"/>
                <w:szCs w:val="18"/>
              </w:rPr>
            </w:pPr>
          </w:p>
        </w:tc>
        <w:tc>
          <w:tcPr>
            <w:tcW w:w="270" w:type="dxa"/>
            <w:shd w:val="clear" w:color="auto" w:fill="auto"/>
          </w:tcPr>
          <w:p w14:paraId="49E96C1B" w14:textId="77777777" w:rsidR="00B82FBF" w:rsidRPr="004A2C7D" w:rsidRDefault="00B82FBF" w:rsidP="00B82FBF">
            <w:pPr>
              <w:pStyle w:val="acctfourfigures"/>
              <w:tabs>
                <w:tab w:val="clear" w:pos="765"/>
                <w:tab w:val="decimal" w:pos="612"/>
              </w:tabs>
              <w:ind w:left="-108"/>
              <w:rPr>
                <w:sz w:val="18"/>
                <w:szCs w:val="18"/>
              </w:rPr>
            </w:pPr>
          </w:p>
        </w:tc>
        <w:tc>
          <w:tcPr>
            <w:tcW w:w="1100" w:type="dxa"/>
            <w:shd w:val="clear" w:color="auto" w:fill="auto"/>
          </w:tcPr>
          <w:p w14:paraId="1AE53462"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shd w:val="clear" w:color="auto" w:fill="auto"/>
          </w:tcPr>
          <w:p w14:paraId="66174EA5" w14:textId="77777777" w:rsidR="00B82FBF" w:rsidRPr="004A2C7D" w:rsidRDefault="00B82FBF" w:rsidP="00B82FBF">
            <w:pPr>
              <w:pStyle w:val="acctfourfigures"/>
              <w:tabs>
                <w:tab w:val="clear" w:pos="765"/>
                <w:tab w:val="decimal" w:pos="612"/>
              </w:tabs>
              <w:ind w:left="-108"/>
              <w:rPr>
                <w:sz w:val="18"/>
                <w:szCs w:val="18"/>
              </w:rPr>
            </w:pPr>
          </w:p>
        </w:tc>
        <w:tc>
          <w:tcPr>
            <w:tcW w:w="1008" w:type="dxa"/>
            <w:shd w:val="clear" w:color="auto" w:fill="auto"/>
          </w:tcPr>
          <w:p w14:paraId="2730EEE1" w14:textId="77777777" w:rsidR="00B82FBF" w:rsidRPr="004A2C7D" w:rsidRDefault="00B82FBF" w:rsidP="00B82FBF">
            <w:pPr>
              <w:pStyle w:val="acctfourfigures"/>
              <w:tabs>
                <w:tab w:val="clear" w:pos="765"/>
                <w:tab w:val="decimal" w:pos="808"/>
              </w:tabs>
              <w:ind w:left="-108" w:right="-108"/>
              <w:rPr>
                <w:sz w:val="18"/>
                <w:szCs w:val="18"/>
              </w:rPr>
            </w:pPr>
          </w:p>
        </w:tc>
        <w:tc>
          <w:tcPr>
            <w:tcW w:w="236" w:type="dxa"/>
            <w:shd w:val="clear" w:color="auto" w:fill="auto"/>
          </w:tcPr>
          <w:p w14:paraId="1B48E689" w14:textId="77777777" w:rsidR="00B82FBF" w:rsidRPr="004A2C7D" w:rsidRDefault="00B82FBF" w:rsidP="00B82FBF">
            <w:pPr>
              <w:pStyle w:val="acctfourfigures"/>
              <w:tabs>
                <w:tab w:val="clear" w:pos="765"/>
                <w:tab w:val="decimal" w:pos="612"/>
              </w:tabs>
              <w:ind w:left="-108"/>
              <w:rPr>
                <w:sz w:val="18"/>
                <w:szCs w:val="18"/>
              </w:rPr>
            </w:pPr>
          </w:p>
        </w:tc>
        <w:tc>
          <w:tcPr>
            <w:tcW w:w="1008" w:type="dxa"/>
            <w:shd w:val="clear" w:color="auto" w:fill="auto"/>
          </w:tcPr>
          <w:p w14:paraId="56C0E378"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shd w:val="clear" w:color="auto" w:fill="auto"/>
          </w:tcPr>
          <w:p w14:paraId="40E35A4B" w14:textId="77777777" w:rsidR="00B82FBF" w:rsidRPr="004A2C7D" w:rsidRDefault="00B82FBF" w:rsidP="00B82FBF">
            <w:pPr>
              <w:pStyle w:val="acctfourfigures"/>
              <w:tabs>
                <w:tab w:val="clear" w:pos="765"/>
                <w:tab w:val="decimal" w:pos="612"/>
              </w:tabs>
              <w:ind w:left="-108"/>
              <w:rPr>
                <w:sz w:val="18"/>
                <w:szCs w:val="18"/>
              </w:rPr>
            </w:pPr>
          </w:p>
        </w:tc>
        <w:tc>
          <w:tcPr>
            <w:tcW w:w="1008" w:type="dxa"/>
            <w:shd w:val="clear" w:color="auto" w:fill="auto"/>
          </w:tcPr>
          <w:p w14:paraId="6D0BD811"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shd w:val="clear" w:color="auto" w:fill="auto"/>
          </w:tcPr>
          <w:p w14:paraId="7A6D08CC" w14:textId="77777777" w:rsidR="00B82FBF" w:rsidRPr="004A2C7D" w:rsidRDefault="00B82FBF" w:rsidP="00B82FBF">
            <w:pPr>
              <w:pStyle w:val="acctfourfigures"/>
              <w:tabs>
                <w:tab w:val="clear" w:pos="765"/>
                <w:tab w:val="decimal" w:pos="612"/>
              </w:tabs>
              <w:ind w:left="-108"/>
              <w:rPr>
                <w:sz w:val="18"/>
                <w:szCs w:val="18"/>
              </w:rPr>
            </w:pPr>
          </w:p>
        </w:tc>
        <w:tc>
          <w:tcPr>
            <w:tcW w:w="1008" w:type="dxa"/>
            <w:shd w:val="clear" w:color="auto" w:fill="auto"/>
          </w:tcPr>
          <w:p w14:paraId="43F7676E"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shd w:val="clear" w:color="auto" w:fill="auto"/>
          </w:tcPr>
          <w:p w14:paraId="0547C167" w14:textId="77777777" w:rsidR="00B82FBF" w:rsidRPr="004A2C7D" w:rsidRDefault="00B82FBF" w:rsidP="00B82FBF">
            <w:pPr>
              <w:pStyle w:val="acctfourfigures"/>
              <w:tabs>
                <w:tab w:val="clear" w:pos="765"/>
                <w:tab w:val="decimal" w:pos="612"/>
              </w:tabs>
              <w:ind w:left="-108"/>
              <w:rPr>
                <w:sz w:val="18"/>
                <w:szCs w:val="18"/>
              </w:rPr>
            </w:pPr>
          </w:p>
        </w:tc>
        <w:tc>
          <w:tcPr>
            <w:tcW w:w="1008" w:type="dxa"/>
            <w:shd w:val="clear" w:color="auto" w:fill="auto"/>
          </w:tcPr>
          <w:p w14:paraId="2CD3491D"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shd w:val="clear" w:color="auto" w:fill="auto"/>
          </w:tcPr>
          <w:p w14:paraId="40A895F5" w14:textId="77777777" w:rsidR="00B82FBF" w:rsidRPr="004A2C7D" w:rsidRDefault="00B82FBF" w:rsidP="00B82FBF">
            <w:pPr>
              <w:pStyle w:val="acctfourfigures"/>
              <w:tabs>
                <w:tab w:val="clear" w:pos="765"/>
                <w:tab w:val="decimal" w:pos="612"/>
              </w:tabs>
              <w:ind w:left="-108"/>
              <w:rPr>
                <w:sz w:val="18"/>
                <w:szCs w:val="18"/>
              </w:rPr>
            </w:pPr>
          </w:p>
        </w:tc>
        <w:tc>
          <w:tcPr>
            <w:tcW w:w="1008" w:type="dxa"/>
            <w:shd w:val="clear" w:color="auto" w:fill="auto"/>
          </w:tcPr>
          <w:p w14:paraId="1E8DA93B"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shd w:val="clear" w:color="auto" w:fill="auto"/>
          </w:tcPr>
          <w:p w14:paraId="3BA1EC03" w14:textId="77777777" w:rsidR="00B82FBF" w:rsidRPr="004A2C7D" w:rsidRDefault="00B82FBF" w:rsidP="00B82FBF">
            <w:pPr>
              <w:pStyle w:val="acctfourfigures"/>
              <w:tabs>
                <w:tab w:val="clear" w:pos="765"/>
                <w:tab w:val="decimal" w:pos="612"/>
              </w:tabs>
              <w:ind w:left="-108"/>
              <w:rPr>
                <w:sz w:val="18"/>
                <w:szCs w:val="18"/>
              </w:rPr>
            </w:pPr>
          </w:p>
        </w:tc>
        <w:tc>
          <w:tcPr>
            <w:tcW w:w="1008" w:type="dxa"/>
            <w:shd w:val="clear" w:color="auto" w:fill="auto"/>
          </w:tcPr>
          <w:p w14:paraId="4DE8160A"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shd w:val="clear" w:color="auto" w:fill="auto"/>
          </w:tcPr>
          <w:p w14:paraId="5BA26D80" w14:textId="77777777" w:rsidR="00B82FBF" w:rsidRPr="004A2C7D" w:rsidRDefault="00B82FBF" w:rsidP="00B82FBF">
            <w:pPr>
              <w:pStyle w:val="acctfourfigures"/>
              <w:tabs>
                <w:tab w:val="clear" w:pos="765"/>
                <w:tab w:val="decimal" w:pos="736"/>
              </w:tabs>
              <w:ind w:left="-108"/>
              <w:rPr>
                <w:sz w:val="18"/>
                <w:szCs w:val="18"/>
              </w:rPr>
            </w:pPr>
          </w:p>
        </w:tc>
        <w:tc>
          <w:tcPr>
            <w:tcW w:w="1008" w:type="dxa"/>
            <w:shd w:val="clear" w:color="auto" w:fill="auto"/>
          </w:tcPr>
          <w:p w14:paraId="014FA89C" w14:textId="77777777" w:rsidR="00B82FBF" w:rsidRPr="004A2C7D" w:rsidRDefault="00B82FBF" w:rsidP="00B82FBF">
            <w:pPr>
              <w:pStyle w:val="acctfourfigures"/>
              <w:tabs>
                <w:tab w:val="clear" w:pos="765"/>
                <w:tab w:val="decimal" w:pos="792"/>
              </w:tabs>
              <w:ind w:left="-108" w:right="-108"/>
              <w:rPr>
                <w:sz w:val="18"/>
                <w:szCs w:val="18"/>
              </w:rPr>
            </w:pPr>
          </w:p>
        </w:tc>
      </w:tr>
      <w:tr w:rsidR="00B82FBF" w:rsidRPr="004A2C7D" w14:paraId="61117683" w14:textId="77777777" w:rsidTr="00360C25">
        <w:trPr>
          <w:trHeight w:val="20"/>
        </w:trPr>
        <w:tc>
          <w:tcPr>
            <w:tcW w:w="2430" w:type="dxa"/>
            <w:shd w:val="clear" w:color="auto" w:fill="auto"/>
          </w:tcPr>
          <w:p w14:paraId="030E9495"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6166C96E" w14:textId="77777777" w:rsidR="00B82FBF" w:rsidRPr="004A2C7D" w:rsidRDefault="00B82FBF" w:rsidP="00B82FBF">
            <w:pPr>
              <w:pStyle w:val="acctfourfigures"/>
              <w:tabs>
                <w:tab w:val="clear" w:pos="765"/>
                <w:tab w:val="decimal" w:pos="792"/>
              </w:tabs>
              <w:ind w:left="-108" w:right="-108"/>
              <w:rPr>
                <w:sz w:val="18"/>
                <w:szCs w:val="18"/>
              </w:rPr>
            </w:pPr>
          </w:p>
        </w:tc>
        <w:tc>
          <w:tcPr>
            <w:tcW w:w="270" w:type="dxa"/>
            <w:shd w:val="clear" w:color="auto" w:fill="auto"/>
          </w:tcPr>
          <w:p w14:paraId="3F4A6EBC" w14:textId="77777777" w:rsidR="00B82FBF" w:rsidRPr="004A2C7D" w:rsidRDefault="00B82FBF" w:rsidP="00B82FBF">
            <w:pPr>
              <w:pStyle w:val="acctfourfigures"/>
              <w:tabs>
                <w:tab w:val="clear" w:pos="765"/>
                <w:tab w:val="decimal" w:pos="612"/>
              </w:tabs>
              <w:ind w:left="-108"/>
              <w:rPr>
                <w:sz w:val="18"/>
                <w:szCs w:val="18"/>
              </w:rPr>
            </w:pPr>
          </w:p>
        </w:tc>
        <w:tc>
          <w:tcPr>
            <w:tcW w:w="1100" w:type="dxa"/>
            <w:shd w:val="clear" w:color="auto" w:fill="auto"/>
          </w:tcPr>
          <w:p w14:paraId="2586F0C0"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shd w:val="clear" w:color="auto" w:fill="auto"/>
          </w:tcPr>
          <w:p w14:paraId="44CEB00B" w14:textId="77777777" w:rsidR="00B82FBF" w:rsidRPr="004A2C7D" w:rsidRDefault="00B82FBF" w:rsidP="00B82FBF">
            <w:pPr>
              <w:pStyle w:val="acctfourfigures"/>
              <w:tabs>
                <w:tab w:val="clear" w:pos="765"/>
                <w:tab w:val="decimal" w:pos="612"/>
              </w:tabs>
              <w:ind w:left="-108"/>
              <w:rPr>
                <w:sz w:val="18"/>
                <w:szCs w:val="18"/>
              </w:rPr>
            </w:pPr>
          </w:p>
        </w:tc>
        <w:tc>
          <w:tcPr>
            <w:tcW w:w="1008" w:type="dxa"/>
            <w:shd w:val="clear" w:color="auto" w:fill="auto"/>
          </w:tcPr>
          <w:p w14:paraId="48447BF9" w14:textId="77777777" w:rsidR="00B82FBF" w:rsidRPr="004A2C7D" w:rsidRDefault="00B82FBF" w:rsidP="00B82FBF">
            <w:pPr>
              <w:pStyle w:val="acctfourfigures"/>
              <w:tabs>
                <w:tab w:val="clear" w:pos="765"/>
                <w:tab w:val="decimal" w:pos="808"/>
              </w:tabs>
              <w:ind w:left="-108" w:right="-108"/>
              <w:rPr>
                <w:sz w:val="18"/>
                <w:szCs w:val="18"/>
              </w:rPr>
            </w:pPr>
          </w:p>
        </w:tc>
        <w:tc>
          <w:tcPr>
            <w:tcW w:w="236" w:type="dxa"/>
            <w:shd w:val="clear" w:color="auto" w:fill="auto"/>
          </w:tcPr>
          <w:p w14:paraId="0654E178" w14:textId="77777777" w:rsidR="00B82FBF" w:rsidRPr="004A2C7D" w:rsidRDefault="00B82FBF" w:rsidP="00B82FBF">
            <w:pPr>
              <w:pStyle w:val="acctfourfigures"/>
              <w:tabs>
                <w:tab w:val="clear" w:pos="765"/>
                <w:tab w:val="decimal" w:pos="612"/>
              </w:tabs>
              <w:ind w:left="-108"/>
              <w:rPr>
                <w:sz w:val="18"/>
                <w:szCs w:val="18"/>
              </w:rPr>
            </w:pPr>
          </w:p>
        </w:tc>
        <w:tc>
          <w:tcPr>
            <w:tcW w:w="1008" w:type="dxa"/>
            <w:shd w:val="clear" w:color="auto" w:fill="auto"/>
          </w:tcPr>
          <w:p w14:paraId="015A5C30"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shd w:val="clear" w:color="auto" w:fill="auto"/>
          </w:tcPr>
          <w:p w14:paraId="028F5BA2" w14:textId="77777777" w:rsidR="00B82FBF" w:rsidRPr="004A2C7D" w:rsidRDefault="00B82FBF" w:rsidP="00B82FBF">
            <w:pPr>
              <w:pStyle w:val="acctfourfigures"/>
              <w:tabs>
                <w:tab w:val="clear" w:pos="765"/>
                <w:tab w:val="decimal" w:pos="612"/>
              </w:tabs>
              <w:ind w:left="-108"/>
              <w:rPr>
                <w:sz w:val="18"/>
                <w:szCs w:val="18"/>
              </w:rPr>
            </w:pPr>
          </w:p>
        </w:tc>
        <w:tc>
          <w:tcPr>
            <w:tcW w:w="1008" w:type="dxa"/>
            <w:shd w:val="clear" w:color="auto" w:fill="auto"/>
          </w:tcPr>
          <w:p w14:paraId="50BB0030"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shd w:val="clear" w:color="auto" w:fill="auto"/>
          </w:tcPr>
          <w:p w14:paraId="31030877" w14:textId="77777777" w:rsidR="00B82FBF" w:rsidRPr="004A2C7D" w:rsidRDefault="00B82FBF" w:rsidP="00B82FBF">
            <w:pPr>
              <w:pStyle w:val="acctfourfigures"/>
              <w:tabs>
                <w:tab w:val="clear" w:pos="765"/>
                <w:tab w:val="decimal" w:pos="612"/>
              </w:tabs>
              <w:ind w:left="-108"/>
              <w:rPr>
                <w:sz w:val="18"/>
                <w:szCs w:val="18"/>
              </w:rPr>
            </w:pPr>
          </w:p>
        </w:tc>
        <w:tc>
          <w:tcPr>
            <w:tcW w:w="1008" w:type="dxa"/>
            <w:shd w:val="clear" w:color="auto" w:fill="auto"/>
          </w:tcPr>
          <w:p w14:paraId="5C689259"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shd w:val="clear" w:color="auto" w:fill="auto"/>
          </w:tcPr>
          <w:p w14:paraId="32C3475C" w14:textId="77777777" w:rsidR="00B82FBF" w:rsidRPr="004A2C7D" w:rsidRDefault="00B82FBF" w:rsidP="00B82FBF">
            <w:pPr>
              <w:pStyle w:val="acctfourfigures"/>
              <w:tabs>
                <w:tab w:val="clear" w:pos="765"/>
                <w:tab w:val="decimal" w:pos="612"/>
              </w:tabs>
              <w:ind w:left="-108"/>
              <w:rPr>
                <w:sz w:val="18"/>
                <w:szCs w:val="18"/>
              </w:rPr>
            </w:pPr>
          </w:p>
        </w:tc>
        <w:tc>
          <w:tcPr>
            <w:tcW w:w="1008" w:type="dxa"/>
            <w:shd w:val="clear" w:color="auto" w:fill="auto"/>
          </w:tcPr>
          <w:p w14:paraId="089564E6"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shd w:val="clear" w:color="auto" w:fill="auto"/>
          </w:tcPr>
          <w:p w14:paraId="664C822D" w14:textId="77777777" w:rsidR="00B82FBF" w:rsidRPr="004A2C7D" w:rsidRDefault="00B82FBF" w:rsidP="00B82FBF">
            <w:pPr>
              <w:pStyle w:val="acctfourfigures"/>
              <w:tabs>
                <w:tab w:val="clear" w:pos="765"/>
                <w:tab w:val="decimal" w:pos="612"/>
              </w:tabs>
              <w:ind w:left="-108"/>
              <w:rPr>
                <w:sz w:val="18"/>
                <w:szCs w:val="18"/>
              </w:rPr>
            </w:pPr>
          </w:p>
        </w:tc>
        <w:tc>
          <w:tcPr>
            <w:tcW w:w="1008" w:type="dxa"/>
            <w:shd w:val="clear" w:color="auto" w:fill="auto"/>
          </w:tcPr>
          <w:p w14:paraId="202AE226"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shd w:val="clear" w:color="auto" w:fill="auto"/>
          </w:tcPr>
          <w:p w14:paraId="28329191" w14:textId="77777777" w:rsidR="00B82FBF" w:rsidRPr="004A2C7D" w:rsidRDefault="00B82FBF" w:rsidP="00B82FBF">
            <w:pPr>
              <w:pStyle w:val="acctfourfigures"/>
              <w:tabs>
                <w:tab w:val="clear" w:pos="765"/>
                <w:tab w:val="decimal" w:pos="612"/>
              </w:tabs>
              <w:ind w:left="-108"/>
              <w:rPr>
                <w:sz w:val="18"/>
                <w:szCs w:val="18"/>
              </w:rPr>
            </w:pPr>
          </w:p>
        </w:tc>
        <w:tc>
          <w:tcPr>
            <w:tcW w:w="1008" w:type="dxa"/>
            <w:shd w:val="clear" w:color="auto" w:fill="auto"/>
          </w:tcPr>
          <w:p w14:paraId="37071F46" w14:textId="77777777" w:rsidR="00B82FBF" w:rsidRPr="004A2C7D" w:rsidRDefault="00B82FBF" w:rsidP="00B82FBF">
            <w:pPr>
              <w:pStyle w:val="acctfourfigures"/>
              <w:tabs>
                <w:tab w:val="clear" w:pos="765"/>
                <w:tab w:val="decimal" w:pos="792"/>
              </w:tabs>
              <w:ind w:left="-108" w:right="-108"/>
              <w:rPr>
                <w:sz w:val="18"/>
                <w:szCs w:val="18"/>
              </w:rPr>
            </w:pPr>
          </w:p>
        </w:tc>
        <w:tc>
          <w:tcPr>
            <w:tcW w:w="236" w:type="dxa"/>
            <w:shd w:val="clear" w:color="auto" w:fill="auto"/>
          </w:tcPr>
          <w:p w14:paraId="274791BB" w14:textId="77777777" w:rsidR="00B82FBF" w:rsidRPr="004A2C7D" w:rsidRDefault="00B82FBF" w:rsidP="00B82FBF">
            <w:pPr>
              <w:pStyle w:val="acctfourfigures"/>
              <w:tabs>
                <w:tab w:val="clear" w:pos="765"/>
                <w:tab w:val="decimal" w:pos="736"/>
              </w:tabs>
              <w:ind w:left="-108"/>
              <w:rPr>
                <w:sz w:val="18"/>
                <w:szCs w:val="18"/>
              </w:rPr>
            </w:pPr>
          </w:p>
        </w:tc>
        <w:tc>
          <w:tcPr>
            <w:tcW w:w="1008" w:type="dxa"/>
            <w:shd w:val="clear" w:color="auto" w:fill="auto"/>
          </w:tcPr>
          <w:p w14:paraId="7FAE697A" w14:textId="77777777" w:rsidR="00B82FBF" w:rsidRPr="004A2C7D" w:rsidRDefault="00B82FBF" w:rsidP="00B82FBF">
            <w:pPr>
              <w:pStyle w:val="acctfourfigures"/>
              <w:tabs>
                <w:tab w:val="clear" w:pos="765"/>
                <w:tab w:val="decimal" w:pos="792"/>
              </w:tabs>
              <w:ind w:left="-108" w:right="-108"/>
              <w:rPr>
                <w:sz w:val="18"/>
                <w:szCs w:val="18"/>
              </w:rPr>
            </w:pPr>
          </w:p>
        </w:tc>
      </w:tr>
      <w:tr w:rsidR="00215374" w:rsidRPr="004A2C7D" w14:paraId="4663CC0D" w14:textId="77777777" w:rsidTr="00360C25">
        <w:trPr>
          <w:trHeight w:val="20"/>
        </w:trPr>
        <w:tc>
          <w:tcPr>
            <w:tcW w:w="2430" w:type="dxa"/>
            <w:shd w:val="clear" w:color="auto" w:fill="auto"/>
          </w:tcPr>
          <w:p w14:paraId="1F52FBEC" w14:textId="77777777" w:rsidR="00215374" w:rsidRPr="004A2C7D" w:rsidRDefault="00215374"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4D97477A" w14:textId="77777777" w:rsidR="00215374" w:rsidRPr="004A2C7D" w:rsidRDefault="00215374" w:rsidP="00B82FBF">
            <w:pPr>
              <w:pStyle w:val="acctfourfigures"/>
              <w:tabs>
                <w:tab w:val="clear" w:pos="765"/>
                <w:tab w:val="decimal" w:pos="792"/>
              </w:tabs>
              <w:ind w:left="-108" w:right="-108"/>
              <w:rPr>
                <w:sz w:val="18"/>
                <w:szCs w:val="18"/>
              </w:rPr>
            </w:pPr>
          </w:p>
        </w:tc>
        <w:tc>
          <w:tcPr>
            <w:tcW w:w="270" w:type="dxa"/>
            <w:shd w:val="clear" w:color="auto" w:fill="auto"/>
          </w:tcPr>
          <w:p w14:paraId="3F9DFCBF" w14:textId="77777777" w:rsidR="00215374" w:rsidRPr="004A2C7D" w:rsidRDefault="00215374" w:rsidP="00B82FBF">
            <w:pPr>
              <w:pStyle w:val="acctfourfigures"/>
              <w:tabs>
                <w:tab w:val="clear" w:pos="765"/>
                <w:tab w:val="decimal" w:pos="612"/>
              </w:tabs>
              <w:ind w:left="-108"/>
              <w:rPr>
                <w:sz w:val="18"/>
                <w:szCs w:val="18"/>
              </w:rPr>
            </w:pPr>
          </w:p>
        </w:tc>
        <w:tc>
          <w:tcPr>
            <w:tcW w:w="1100" w:type="dxa"/>
            <w:shd w:val="clear" w:color="auto" w:fill="auto"/>
          </w:tcPr>
          <w:p w14:paraId="2AF5F4AB"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38B81053"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08570F94" w14:textId="77777777" w:rsidR="00215374" w:rsidRPr="004A2C7D" w:rsidRDefault="00215374" w:rsidP="00B82FBF">
            <w:pPr>
              <w:pStyle w:val="acctfourfigures"/>
              <w:tabs>
                <w:tab w:val="clear" w:pos="765"/>
                <w:tab w:val="decimal" w:pos="808"/>
              </w:tabs>
              <w:ind w:left="-108" w:right="-108"/>
              <w:rPr>
                <w:sz w:val="18"/>
                <w:szCs w:val="18"/>
              </w:rPr>
            </w:pPr>
          </w:p>
        </w:tc>
        <w:tc>
          <w:tcPr>
            <w:tcW w:w="236" w:type="dxa"/>
            <w:shd w:val="clear" w:color="auto" w:fill="auto"/>
          </w:tcPr>
          <w:p w14:paraId="0EFD68ED"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2AAEFC81"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1619A161"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7050C8C6"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66333928"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56249CA8"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559AACCD"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29E41129"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2D731FD2"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34989188"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5C13EADE"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03262609"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698DE382" w14:textId="77777777" w:rsidR="00215374" w:rsidRPr="004A2C7D" w:rsidRDefault="00215374" w:rsidP="00B82FBF">
            <w:pPr>
              <w:pStyle w:val="acctfourfigures"/>
              <w:tabs>
                <w:tab w:val="clear" w:pos="765"/>
                <w:tab w:val="decimal" w:pos="736"/>
              </w:tabs>
              <w:ind w:left="-108"/>
              <w:rPr>
                <w:sz w:val="18"/>
                <w:szCs w:val="18"/>
              </w:rPr>
            </w:pPr>
          </w:p>
        </w:tc>
        <w:tc>
          <w:tcPr>
            <w:tcW w:w="1008" w:type="dxa"/>
            <w:shd w:val="clear" w:color="auto" w:fill="auto"/>
          </w:tcPr>
          <w:p w14:paraId="035DF3EF" w14:textId="77777777" w:rsidR="00215374" w:rsidRPr="004A2C7D" w:rsidRDefault="00215374" w:rsidP="00B82FBF">
            <w:pPr>
              <w:pStyle w:val="acctfourfigures"/>
              <w:tabs>
                <w:tab w:val="clear" w:pos="765"/>
                <w:tab w:val="decimal" w:pos="792"/>
              </w:tabs>
              <w:ind w:left="-108" w:right="-108"/>
              <w:rPr>
                <w:sz w:val="18"/>
                <w:szCs w:val="18"/>
              </w:rPr>
            </w:pPr>
          </w:p>
        </w:tc>
      </w:tr>
      <w:tr w:rsidR="00215374" w:rsidRPr="004A2C7D" w14:paraId="51D17432" w14:textId="77777777" w:rsidTr="00360C25">
        <w:trPr>
          <w:trHeight w:val="20"/>
        </w:trPr>
        <w:tc>
          <w:tcPr>
            <w:tcW w:w="2430" w:type="dxa"/>
            <w:shd w:val="clear" w:color="auto" w:fill="auto"/>
          </w:tcPr>
          <w:p w14:paraId="5CFC002C" w14:textId="77777777" w:rsidR="00215374" w:rsidRPr="004A2C7D" w:rsidRDefault="00215374"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4A9F6DA1" w14:textId="77777777" w:rsidR="00215374" w:rsidRPr="004A2C7D" w:rsidRDefault="00215374" w:rsidP="00B82FBF">
            <w:pPr>
              <w:pStyle w:val="acctfourfigures"/>
              <w:tabs>
                <w:tab w:val="clear" w:pos="765"/>
                <w:tab w:val="decimal" w:pos="792"/>
              </w:tabs>
              <w:ind w:left="-108" w:right="-108"/>
              <w:rPr>
                <w:sz w:val="18"/>
                <w:szCs w:val="18"/>
              </w:rPr>
            </w:pPr>
          </w:p>
        </w:tc>
        <w:tc>
          <w:tcPr>
            <w:tcW w:w="270" w:type="dxa"/>
            <w:shd w:val="clear" w:color="auto" w:fill="auto"/>
          </w:tcPr>
          <w:p w14:paraId="613D8491" w14:textId="77777777" w:rsidR="00215374" w:rsidRPr="004A2C7D" w:rsidRDefault="00215374" w:rsidP="00B82FBF">
            <w:pPr>
              <w:pStyle w:val="acctfourfigures"/>
              <w:tabs>
                <w:tab w:val="clear" w:pos="765"/>
                <w:tab w:val="decimal" w:pos="612"/>
              </w:tabs>
              <w:ind w:left="-108"/>
              <w:rPr>
                <w:sz w:val="18"/>
                <w:szCs w:val="18"/>
              </w:rPr>
            </w:pPr>
          </w:p>
        </w:tc>
        <w:tc>
          <w:tcPr>
            <w:tcW w:w="1100" w:type="dxa"/>
            <w:shd w:val="clear" w:color="auto" w:fill="auto"/>
          </w:tcPr>
          <w:p w14:paraId="101388AB"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586EC15D"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2BFD044C" w14:textId="77777777" w:rsidR="00215374" w:rsidRPr="004A2C7D" w:rsidRDefault="00215374" w:rsidP="00B82FBF">
            <w:pPr>
              <w:pStyle w:val="acctfourfigures"/>
              <w:tabs>
                <w:tab w:val="clear" w:pos="765"/>
                <w:tab w:val="decimal" w:pos="808"/>
              </w:tabs>
              <w:ind w:left="-108" w:right="-108"/>
              <w:rPr>
                <w:sz w:val="18"/>
                <w:szCs w:val="18"/>
              </w:rPr>
            </w:pPr>
          </w:p>
        </w:tc>
        <w:tc>
          <w:tcPr>
            <w:tcW w:w="236" w:type="dxa"/>
            <w:shd w:val="clear" w:color="auto" w:fill="auto"/>
          </w:tcPr>
          <w:p w14:paraId="249AA696"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5BF58D33"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7636CD05"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2F641D72"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2ECA7628"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2823AAE8"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7B605FF8"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3B4E9731"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510B146E"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311BB3CD"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0ECD9246"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7F712FE3"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34471AF7" w14:textId="77777777" w:rsidR="00215374" w:rsidRPr="004A2C7D" w:rsidRDefault="00215374" w:rsidP="00B82FBF">
            <w:pPr>
              <w:pStyle w:val="acctfourfigures"/>
              <w:tabs>
                <w:tab w:val="clear" w:pos="765"/>
                <w:tab w:val="decimal" w:pos="736"/>
              </w:tabs>
              <w:ind w:left="-108"/>
              <w:rPr>
                <w:sz w:val="18"/>
                <w:szCs w:val="18"/>
              </w:rPr>
            </w:pPr>
          </w:p>
        </w:tc>
        <w:tc>
          <w:tcPr>
            <w:tcW w:w="1008" w:type="dxa"/>
            <w:shd w:val="clear" w:color="auto" w:fill="auto"/>
          </w:tcPr>
          <w:p w14:paraId="26E2472E" w14:textId="77777777" w:rsidR="00215374" w:rsidRPr="004A2C7D" w:rsidRDefault="00215374" w:rsidP="00B82FBF">
            <w:pPr>
              <w:pStyle w:val="acctfourfigures"/>
              <w:tabs>
                <w:tab w:val="clear" w:pos="765"/>
                <w:tab w:val="decimal" w:pos="792"/>
              </w:tabs>
              <w:ind w:left="-108" w:right="-108"/>
              <w:rPr>
                <w:sz w:val="18"/>
                <w:szCs w:val="18"/>
              </w:rPr>
            </w:pPr>
          </w:p>
        </w:tc>
      </w:tr>
      <w:tr w:rsidR="00215374" w:rsidRPr="004A2C7D" w14:paraId="50C482A5" w14:textId="77777777" w:rsidTr="00360C25">
        <w:trPr>
          <w:trHeight w:val="20"/>
        </w:trPr>
        <w:tc>
          <w:tcPr>
            <w:tcW w:w="2430" w:type="dxa"/>
            <w:shd w:val="clear" w:color="auto" w:fill="auto"/>
          </w:tcPr>
          <w:p w14:paraId="2F51E164" w14:textId="77777777" w:rsidR="00215374" w:rsidRPr="004A2C7D" w:rsidRDefault="00215374"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shd w:val="clear" w:color="auto" w:fill="auto"/>
          </w:tcPr>
          <w:p w14:paraId="73408D18" w14:textId="77777777" w:rsidR="00215374" w:rsidRPr="004A2C7D" w:rsidRDefault="00215374" w:rsidP="00B82FBF">
            <w:pPr>
              <w:pStyle w:val="acctfourfigures"/>
              <w:tabs>
                <w:tab w:val="clear" w:pos="765"/>
                <w:tab w:val="decimal" w:pos="792"/>
              </w:tabs>
              <w:ind w:left="-108" w:right="-108"/>
              <w:rPr>
                <w:sz w:val="18"/>
                <w:szCs w:val="18"/>
              </w:rPr>
            </w:pPr>
          </w:p>
        </w:tc>
        <w:tc>
          <w:tcPr>
            <w:tcW w:w="270" w:type="dxa"/>
            <w:shd w:val="clear" w:color="auto" w:fill="auto"/>
          </w:tcPr>
          <w:p w14:paraId="0E71D4C6" w14:textId="77777777" w:rsidR="00215374" w:rsidRPr="004A2C7D" w:rsidRDefault="00215374" w:rsidP="00B82FBF">
            <w:pPr>
              <w:pStyle w:val="acctfourfigures"/>
              <w:tabs>
                <w:tab w:val="clear" w:pos="765"/>
                <w:tab w:val="decimal" w:pos="612"/>
              </w:tabs>
              <w:ind w:left="-108"/>
              <w:rPr>
                <w:sz w:val="18"/>
                <w:szCs w:val="18"/>
              </w:rPr>
            </w:pPr>
          </w:p>
        </w:tc>
        <w:tc>
          <w:tcPr>
            <w:tcW w:w="1100" w:type="dxa"/>
            <w:shd w:val="clear" w:color="auto" w:fill="auto"/>
          </w:tcPr>
          <w:p w14:paraId="3FFC5791"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4EB832E3"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0B8506CF" w14:textId="77777777" w:rsidR="00215374" w:rsidRPr="004A2C7D" w:rsidRDefault="00215374" w:rsidP="00B82FBF">
            <w:pPr>
              <w:pStyle w:val="acctfourfigures"/>
              <w:tabs>
                <w:tab w:val="clear" w:pos="765"/>
                <w:tab w:val="decimal" w:pos="808"/>
              </w:tabs>
              <w:ind w:left="-108" w:right="-108"/>
              <w:rPr>
                <w:sz w:val="18"/>
                <w:szCs w:val="18"/>
              </w:rPr>
            </w:pPr>
          </w:p>
        </w:tc>
        <w:tc>
          <w:tcPr>
            <w:tcW w:w="236" w:type="dxa"/>
            <w:shd w:val="clear" w:color="auto" w:fill="auto"/>
          </w:tcPr>
          <w:p w14:paraId="0962EC99"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331B624E"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3C971112"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0A76A500"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04A4B317"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3D7734C6"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21306B58"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5992D985"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71AFB940"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7D62C8B4"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51BA965A"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7E26E95C"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35D3797D" w14:textId="77777777" w:rsidR="00215374" w:rsidRPr="004A2C7D" w:rsidRDefault="00215374" w:rsidP="00B82FBF">
            <w:pPr>
              <w:pStyle w:val="acctfourfigures"/>
              <w:tabs>
                <w:tab w:val="clear" w:pos="765"/>
                <w:tab w:val="decimal" w:pos="736"/>
              </w:tabs>
              <w:ind w:left="-108"/>
              <w:rPr>
                <w:sz w:val="18"/>
                <w:szCs w:val="18"/>
              </w:rPr>
            </w:pPr>
          </w:p>
        </w:tc>
        <w:tc>
          <w:tcPr>
            <w:tcW w:w="1008" w:type="dxa"/>
            <w:shd w:val="clear" w:color="auto" w:fill="auto"/>
          </w:tcPr>
          <w:p w14:paraId="0CE88F0C" w14:textId="77777777" w:rsidR="00215374" w:rsidRPr="004A2C7D" w:rsidRDefault="00215374" w:rsidP="00B82FBF">
            <w:pPr>
              <w:pStyle w:val="acctfourfigures"/>
              <w:tabs>
                <w:tab w:val="clear" w:pos="765"/>
                <w:tab w:val="decimal" w:pos="792"/>
              </w:tabs>
              <w:ind w:left="-108" w:right="-108"/>
              <w:rPr>
                <w:sz w:val="18"/>
                <w:szCs w:val="18"/>
              </w:rPr>
            </w:pPr>
          </w:p>
        </w:tc>
      </w:tr>
      <w:tr w:rsidR="00215374" w:rsidRPr="004A2C7D" w14:paraId="298ED774" w14:textId="77777777" w:rsidTr="00360C25">
        <w:trPr>
          <w:trHeight w:val="20"/>
        </w:trPr>
        <w:tc>
          <w:tcPr>
            <w:tcW w:w="2430" w:type="dxa"/>
            <w:shd w:val="clear" w:color="auto" w:fill="auto"/>
          </w:tcPr>
          <w:p w14:paraId="4EE1A16D" w14:textId="07C108A1" w:rsidR="00215374" w:rsidRPr="004A2C7D" w:rsidRDefault="00215374" w:rsidP="00215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4A2C7D">
              <w:rPr>
                <w:rFonts w:ascii="Times New Roman" w:hAnsi="Times New Roman" w:cs="Times New Roman"/>
                <w:b/>
                <w:bCs/>
                <w:i/>
                <w:iCs/>
              </w:rPr>
              <w:lastRenderedPageBreak/>
              <w:t>Accumulated depreciation</w:t>
            </w:r>
          </w:p>
        </w:tc>
        <w:tc>
          <w:tcPr>
            <w:tcW w:w="810" w:type="dxa"/>
            <w:shd w:val="clear" w:color="auto" w:fill="auto"/>
          </w:tcPr>
          <w:p w14:paraId="40FAA372" w14:textId="77777777" w:rsidR="00215374" w:rsidRPr="004A2C7D" w:rsidRDefault="00215374" w:rsidP="00B82FBF">
            <w:pPr>
              <w:pStyle w:val="acctfourfigures"/>
              <w:tabs>
                <w:tab w:val="clear" w:pos="765"/>
                <w:tab w:val="decimal" w:pos="792"/>
              </w:tabs>
              <w:ind w:left="-108" w:right="-108"/>
              <w:rPr>
                <w:sz w:val="18"/>
                <w:szCs w:val="18"/>
              </w:rPr>
            </w:pPr>
          </w:p>
        </w:tc>
        <w:tc>
          <w:tcPr>
            <w:tcW w:w="270" w:type="dxa"/>
            <w:shd w:val="clear" w:color="auto" w:fill="auto"/>
          </w:tcPr>
          <w:p w14:paraId="6A5D25E0" w14:textId="77777777" w:rsidR="00215374" w:rsidRPr="004A2C7D" w:rsidRDefault="00215374" w:rsidP="00B82FBF">
            <w:pPr>
              <w:pStyle w:val="acctfourfigures"/>
              <w:tabs>
                <w:tab w:val="clear" w:pos="765"/>
                <w:tab w:val="decimal" w:pos="612"/>
              </w:tabs>
              <w:ind w:left="-108"/>
              <w:rPr>
                <w:sz w:val="18"/>
                <w:szCs w:val="18"/>
              </w:rPr>
            </w:pPr>
          </w:p>
        </w:tc>
        <w:tc>
          <w:tcPr>
            <w:tcW w:w="1100" w:type="dxa"/>
            <w:shd w:val="clear" w:color="auto" w:fill="auto"/>
          </w:tcPr>
          <w:p w14:paraId="1282FDEF"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46548175"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32F731DB" w14:textId="77777777" w:rsidR="00215374" w:rsidRPr="004A2C7D" w:rsidRDefault="00215374" w:rsidP="00B82FBF">
            <w:pPr>
              <w:pStyle w:val="acctfourfigures"/>
              <w:tabs>
                <w:tab w:val="clear" w:pos="765"/>
                <w:tab w:val="decimal" w:pos="808"/>
              </w:tabs>
              <w:ind w:left="-108" w:right="-108"/>
              <w:rPr>
                <w:sz w:val="18"/>
                <w:szCs w:val="18"/>
              </w:rPr>
            </w:pPr>
          </w:p>
        </w:tc>
        <w:tc>
          <w:tcPr>
            <w:tcW w:w="236" w:type="dxa"/>
            <w:shd w:val="clear" w:color="auto" w:fill="auto"/>
          </w:tcPr>
          <w:p w14:paraId="50407BEB"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54DECCA6"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025DD3D3"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6493FF1F"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1CAF2E52"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0790B30B"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553169C3"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63B34397"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6F34EB51"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5C347F1B"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64FD123D" w14:textId="77777777" w:rsidR="00215374" w:rsidRPr="004A2C7D" w:rsidRDefault="00215374" w:rsidP="00B82FBF">
            <w:pPr>
              <w:pStyle w:val="acctfourfigures"/>
              <w:tabs>
                <w:tab w:val="clear" w:pos="765"/>
                <w:tab w:val="decimal" w:pos="612"/>
              </w:tabs>
              <w:ind w:left="-108"/>
              <w:rPr>
                <w:sz w:val="18"/>
                <w:szCs w:val="18"/>
              </w:rPr>
            </w:pPr>
          </w:p>
        </w:tc>
        <w:tc>
          <w:tcPr>
            <w:tcW w:w="1008" w:type="dxa"/>
            <w:shd w:val="clear" w:color="auto" w:fill="auto"/>
          </w:tcPr>
          <w:p w14:paraId="5BB1896C" w14:textId="77777777" w:rsidR="00215374" w:rsidRPr="004A2C7D" w:rsidRDefault="00215374" w:rsidP="00B82FBF">
            <w:pPr>
              <w:pStyle w:val="acctfourfigures"/>
              <w:tabs>
                <w:tab w:val="clear" w:pos="765"/>
                <w:tab w:val="decimal" w:pos="792"/>
              </w:tabs>
              <w:ind w:left="-108" w:right="-108"/>
              <w:rPr>
                <w:sz w:val="18"/>
                <w:szCs w:val="18"/>
              </w:rPr>
            </w:pPr>
          </w:p>
        </w:tc>
        <w:tc>
          <w:tcPr>
            <w:tcW w:w="236" w:type="dxa"/>
            <w:shd w:val="clear" w:color="auto" w:fill="auto"/>
          </w:tcPr>
          <w:p w14:paraId="44F1D737" w14:textId="77777777" w:rsidR="00215374" w:rsidRPr="004A2C7D" w:rsidRDefault="00215374" w:rsidP="00B82FBF">
            <w:pPr>
              <w:pStyle w:val="acctfourfigures"/>
              <w:tabs>
                <w:tab w:val="clear" w:pos="765"/>
                <w:tab w:val="decimal" w:pos="736"/>
              </w:tabs>
              <w:ind w:left="-108"/>
              <w:rPr>
                <w:sz w:val="18"/>
                <w:szCs w:val="18"/>
              </w:rPr>
            </w:pPr>
          </w:p>
        </w:tc>
        <w:tc>
          <w:tcPr>
            <w:tcW w:w="1008" w:type="dxa"/>
            <w:shd w:val="clear" w:color="auto" w:fill="auto"/>
          </w:tcPr>
          <w:p w14:paraId="0CDA30CD" w14:textId="77777777" w:rsidR="00215374" w:rsidRPr="004A2C7D" w:rsidRDefault="00215374" w:rsidP="00B82FBF">
            <w:pPr>
              <w:pStyle w:val="acctfourfigures"/>
              <w:tabs>
                <w:tab w:val="clear" w:pos="765"/>
                <w:tab w:val="decimal" w:pos="792"/>
              </w:tabs>
              <w:ind w:left="-108" w:right="-108"/>
              <w:rPr>
                <w:sz w:val="18"/>
                <w:szCs w:val="18"/>
              </w:rPr>
            </w:pPr>
          </w:p>
        </w:tc>
      </w:tr>
      <w:tr w:rsidR="00B82FBF" w:rsidRPr="004A2C7D" w14:paraId="7DAB0C64" w14:textId="77777777" w:rsidTr="00FA6463">
        <w:trPr>
          <w:trHeight w:val="20"/>
        </w:trPr>
        <w:tc>
          <w:tcPr>
            <w:tcW w:w="2430" w:type="dxa"/>
            <w:shd w:val="clear" w:color="auto" w:fill="auto"/>
          </w:tcPr>
          <w:p w14:paraId="1D875ABB"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4A2C7D">
              <w:rPr>
                <w:rFonts w:ascii="Times New Roman" w:hAnsi="Times New Roman" w:cs="Times New Roman"/>
                <w:b/>
                <w:bCs/>
                <w:i/>
                <w:iCs/>
              </w:rPr>
              <w:t xml:space="preserve">   and impairment losses</w:t>
            </w:r>
          </w:p>
        </w:tc>
        <w:tc>
          <w:tcPr>
            <w:tcW w:w="810" w:type="dxa"/>
            <w:shd w:val="clear" w:color="auto" w:fill="auto"/>
          </w:tcPr>
          <w:p w14:paraId="6CB081F6" w14:textId="77777777" w:rsidR="00B82FBF" w:rsidRPr="004A2C7D" w:rsidRDefault="00B82FBF" w:rsidP="00B82FBF">
            <w:pPr>
              <w:pStyle w:val="acctfourfigures"/>
              <w:tabs>
                <w:tab w:val="clear" w:pos="765"/>
                <w:tab w:val="decimal" w:pos="792"/>
              </w:tabs>
              <w:spacing w:line="230" w:lineRule="exact"/>
              <w:ind w:left="-108" w:right="-108"/>
              <w:rPr>
                <w:sz w:val="18"/>
                <w:szCs w:val="18"/>
              </w:rPr>
            </w:pPr>
          </w:p>
        </w:tc>
        <w:tc>
          <w:tcPr>
            <w:tcW w:w="270" w:type="dxa"/>
            <w:shd w:val="clear" w:color="auto" w:fill="auto"/>
          </w:tcPr>
          <w:p w14:paraId="4A76A5E4" w14:textId="77777777" w:rsidR="00B82FBF" w:rsidRPr="004A2C7D" w:rsidRDefault="00B82FBF" w:rsidP="00B82FBF">
            <w:pPr>
              <w:pStyle w:val="acctfourfigures"/>
              <w:tabs>
                <w:tab w:val="clear" w:pos="765"/>
                <w:tab w:val="decimal" w:pos="612"/>
              </w:tabs>
              <w:spacing w:line="230" w:lineRule="exact"/>
              <w:ind w:left="-108"/>
              <w:rPr>
                <w:sz w:val="18"/>
                <w:szCs w:val="18"/>
              </w:rPr>
            </w:pPr>
          </w:p>
        </w:tc>
        <w:tc>
          <w:tcPr>
            <w:tcW w:w="1100" w:type="dxa"/>
            <w:shd w:val="clear" w:color="auto" w:fill="auto"/>
          </w:tcPr>
          <w:p w14:paraId="44C6E87B" w14:textId="77777777" w:rsidR="00B82FBF" w:rsidRPr="004A2C7D" w:rsidRDefault="00B82FBF" w:rsidP="00B82FBF">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1DD1898F" w14:textId="77777777" w:rsidR="00B82FBF" w:rsidRPr="004A2C7D" w:rsidRDefault="00B82FBF"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0A96E262" w14:textId="77777777" w:rsidR="00B82FBF" w:rsidRPr="004A2C7D" w:rsidRDefault="00B82FBF" w:rsidP="00B82FBF">
            <w:pPr>
              <w:pStyle w:val="acctfourfigures"/>
              <w:tabs>
                <w:tab w:val="clear" w:pos="765"/>
                <w:tab w:val="decimal" w:pos="808"/>
              </w:tabs>
              <w:spacing w:line="230" w:lineRule="exact"/>
              <w:ind w:left="-108" w:right="-108"/>
              <w:rPr>
                <w:sz w:val="18"/>
                <w:szCs w:val="18"/>
              </w:rPr>
            </w:pPr>
          </w:p>
        </w:tc>
        <w:tc>
          <w:tcPr>
            <w:tcW w:w="236" w:type="dxa"/>
            <w:shd w:val="clear" w:color="auto" w:fill="auto"/>
          </w:tcPr>
          <w:p w14:paraId="59777C40" w14:textId="77777777" w:rsidR="00B82FBF" w:rsidRPr="004A2C7D" w:rsidRDefault="00B82FBF"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57E69B5C" w14:textId="77777777" w:rsidR="00B82FBF" w:rsidRPr="004A2C7D" w:rsidRDefault="00B82FBF" w:rsidP="00B82FBF">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44E2F8C8" w14:textId="77777777" w:rsidR="00B82FBF" w:rsidRPr="004A2C7D" w:rsidRDefault="00B82FBF"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526EDAC2" w14:textId="77777777" w:rsidR="00B82FBF" w:rsidRPr="004A2C7D" w:rsidRDefault="00B82FBF" w:rsidP="00B82FBF">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01CB36F9" w14:textId="77777777" w:rsidR="00B82FBF" w:rsidRPr="004A2C7D" w:rsidRDefault="00B82FBF"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6C08908C" w14:textId="77777777" w:rsidR="00B82FBF" w:rsidRPr="004A2C7D" w:rsidRDefault="00B82FBF" w:rsidP="00B82FBF">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1F9E3D81" w14:textId="77777777" w:rsidR="00B82FBF" w:rsidRPr="004A2C7D" w:rsidRDefault="00B82FBF"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14AA44F9" w14:textId="77777777" w:rsidR="00B82FBF" w:rsidRPr="004A2C7D" w:rsidRDefault="00B82FBF" w:rsidP="00B82FBF">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6324C664" w14:textId="77777777" w:rsidR="00B82FBF" w:rsidRPr="004A2C7D" w:rsidRDefault="00B82FBF"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14DBE48A" w14:textId="77777777" w:rsidR="00B82FBF" w:rsidRPr="004A2C7D" w:rsidRDefault="00B82FBF" w:rsidP="00B82FBF">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52DB3F6C" w14:textId="77777777" w:rsidR="00B82FBF" w:rsidRPr="004A2C7D" w:rsidRDefault="00B82FBF" w:rsidP="00B82FBF">
            <w:pPr>
              <w:pStyle w:val="acctfourfigures"/>
              <w:tabs>
                <w:tab w:val="clear" w:pos="765"/>
                <w:tab w:val="decimal" w:pos="612"/>
              </w:tabs>
              <w:spacing w:line="230" w:lineRule="exact"/>
              <w:ind w:left="-108"/>
              <w:rPr>
                <w:sz w:val="18"/>
                <w:szCs w:val="18"/>
              </w:rPr>
            </w:pPr>
          </w:p>
        </w:tc>
        <w:tc>
          <w:tcPr>
            <w:tcW w:w="1008" w:type="dxa"/>
            <w:shd w:val="clear" w:color="auto" w:fill="auto"/>
          </w:tcPr>
          <w:p w14:paraId="401D0267" w14:textId="77777777" w:rsidR="00B82FBF" w:rsidRPr="004A2C7D" w:rsidRDefault="00B82FBF" w:rsidP="00B82FBF">
            <w:pPr>
              <w:pStyle w:val="acctfourfigures"/>
              <w:tabs>
                <w:tab w:val="clear" w:pos="765"/>
                <w:tab w:val="decimal" w:pos="792"/>
              </w:tabs>
              <w:spacing w:line="230" w:lineRule="exact"/>
              <w:ind w:left="-108" w:right="-108"/>
              <w:rPr>
                <w:sz w:val="18"/>
                <w:szCs w:val="18"/>
              </w:rPr>
            </w:pPr>
          </w:p>
        </w:tc>
        <w:tc>
          <w:tcPr>
            <w:tcW w:w="236" w:type="dxa"/>
            <w:shd w:val="clear" w:color="auto" w:fill="auto"/>
          </w:tcPr>
          <w:p w14:paraId="33F20009" w14:textId="77777777" w:rsidR="00B82FBF" w:rsidRPr="004A2C7D" w:rsidRDefault="00B82FBF" w:rsidP="00B82FBF">
            <w:pPr>
              <w:pStyle w:val="acctfourfigures"/>
              <w:tabs>
                <w:tab w:val="clear" w:pos="765"/>
                <w:tab w:val="decimal" w:pos="736"/>
              </w:tabs>
              <w:spacing w:line="230" w:lineRule="exact"/>
              <w:ind w:left="-108"/>
              <w:rPr>
                <w:sz w:val="18"/>
                <w:szCs w:val="18"/>
              </w:rPr>
            </w:pPr>
          </w:p>
        </w:tc>
        <w:tc>
          <w:tcPr>
            <w:tcW w:w="1008" w:type="dxa"/>
            <w:shd w:val="clear" w:color="auto" w:fill="auto"/>
          </w:tcPr>
          <w:p w14:paraId="65F83235" w14:textId="77777777" w:rsidR="00B82FBF" w:rsidRPr="004A2C7D" w:rsidRDefault="00B82FBF" w:rsidP="00B82FBF">
            <w:pPr>
              <w:pStyle w:val="acctfourfigures"/>
              <w:tabs>
                <w:tab w:val="clear" w:pos="765"/>
                <w:tab w:val="decimal" w:pos="792"/>
              </w:tabs>
              <w:spacing w:line="230" w:lineRule="exact"/>
              <w:ind w:left="-108" w:right="-108"/>
              <w:rPr>
                <w:sz w:val="18"/>
                <w:szCs w:val="18"/>
              </w:rPr>
            </w:pPr>
          </w:p>
        </w:tc>
      </w:tr>
      <w:tr w:rsidR="00137D8B" w:rsidRPr="004A2C7D" w14:paraId="04367C38" w14:textId="77777777" w:rsidTr="00C96DF6">
        <w:trPr>
          <w:trHeight w:val="20"/>
        </w:trPr>
        <w:tc>
          <w:tcPr>
            <w:tcW w:w="2430" w:type="dxa"/>
            <w:shd w:val="clear" w:color="auto" w:fill="auto"/>
          </w:tcPr>
          <w:p w14:paraId="2607632C" w14:textId="33CC6252" w:rsidR="00137D8B" w:rsidRPr="004A2C7D" w:rsidRDefault="00137D8B" w:rsidP="0013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At 1 January 20</w:t>
            </w:r>
            <w:r>
              <w:rPr>
                <w:rFonts w:ascii="Times New Roman" w:hAnsi="Times New Roman" w:cs="Times New Roman"/>
              </w:rPr>
              <w:t>23</w:t>
            </w:r>
          </w:p>
        </w:tc>
        <w:tc>
          <w:tcPr>
            <w:tcW w:w="810" w:type="dxa"/>
            <w:shd w:val="clear" w:color="auto" w:fill="auto"/>
            <w:vAlign w:val="bottom"/>
          </w:tcPr>
          <w:p w14:paraId="047458CB" w14:textId="2533CB9B" w:rsidR="00137D8B" w:rsidRPr="00137D8B" w:rsidRDefault="00137D8B" w:rsidP="00C96DF6">
            <w:pPr>
              <w:pStyle w:val="acctfourfigures"/>
              <w:tabs>
                <w:tab w:val="clear" w:pos="765"/>
                <w:tab w:val="decimal" w:pos="630"/>
              </w:tabs>
              <w:spacing w:line="230" w:lineRule="exact"/>
              <w:ind w:left="-108" w:right="-108"/>
              <w:rPr>
                <w:sz w:val="18"/>
                <w:szCs w:val="18"/>
              </w:rPr>
            </w:pPr>
            <w:r w:rsidRPr="00137D8B">
              <w:rPr>
                <w:sz w:val="18"/>
                <w:szCs w:val="18"/>
              </w:rPr>
              <w:t>(13,552)</w:t>
            </w:r>
          </w:p>
        </w:tc>
        <w:tc>
          <w:tcPr>
            <w:tcW w:w="270" w:type="dxa"/>
            <w:shd w:val="clear" w:color="auto" w:fill="auto"/>
            <w:vAlign w:val="bottom"/>
          </w:tcPr>
          <w:p w14:paraId="7E7F13FF"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6C2F1CF0" w14:textId="35D816B5" w:rsidR="00137D8B" w:rsidRPr="00137D8B" w:rsidRDefault="00137D8B" w:rsidP="00C96DF6">
            <w:pPr>
              <w:pStyle w:val="acctfourfigures"/>
              <w:tabs>
                <w:tab w:val="clear" w:pos="765"/>
                <w:tab w:val="decimal" w:pos="880"/>
              </w:tabs>
              <w:spacing w:line="230" w:lineRule="exact"/>
              <w:ind w:left="-108" w:right="-108"/>
              <w:rPr>
                <w:sz w:val="18"/>
                <w:szCs w:val="18"/>
              </w:rPr>
            </w:pPr>
            <w:r w:rsidRPr="00137D8B">
              <w:rPr>
                <w:sz w:val="18"/>
                <w:szCs w:val="18"/>
              </w:rPr>
              <w:t>(45,114)</w:t>
            </w:r>
          </w:p>
        </w:tc>
        <w:tc>
          <w:tcPr>
            <w:tcW w:w="236" w:type="dxa"/>
            <w:shd w:val="clear" w:color="auto" w:fill="auto"/>
            <w:vAlign w:val="bottom"/>
          </w:tcPr>
          <w:p w14:paraId="66761467"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AF99EF0" w14:textId="1EF3E600" w:rsidR="00137D8B" w:rsidRPr="00137D8B" w:rsidRDefault="00137D8B" w:rsidP="00C96DF6">
            <w:pPr>
              <w:pStyle w:val="acctfourfigures"/>
              <w:tabs>
                <w:tab w:val="clear" w:pos="765"/>
                <w:tab w:val="decimal" w:pos="792"/>
              </w:tabs>
              <w:spacing w:line="230" w:lineRule="exact"/>
              <w:ind w:left="-108" w:right="-108"/>
              <w:rPr>
                <w:sz w:val="18"/>
                <w:szCs w:val="18"/>
              </w:rPr>
            </w:pPr>
            <w:r w:rsidRPr="00137D8B">
              <w:rPr>
                <w:sz w:val="18"/>
                <w:szCs w:val="22"/>
                <w:lang w:val="en-US" w:bidi="th-TH"/>
              </w:rPr>
              <w:t>(1,644)</w:t>
            </w:r>
          </w:p>
        </w:tc>
        <w:tc>
          <w:tcPr>
            <w:tcW w:w="236" w:type="dxa"/>
            <w:shd w:val="clear" w:color="auto" w:fill="auto"/>
            <w:vAlign w:val="bottom"/>
          </w:tcPr>
          <w:p w14:paraId="35535021"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835CDE4" w14:textId="49C3F52E" w:rsidR="00137D8B" w:rsidRPr="00137D8B" w:rsidRDefault="00137D8B" w:rsidP="00C96DF6">
            <w:pPr>
              <w:pStyle w:val="acctfourfigures"/>
              <w:tabs>
                <w:tab w:val="clear" w:pos="765"/>
                <w:tab w:val="decimal" w:pos="792"/>
              </w:tabs>
              <w:spacing w:line="230" w:lineRule="exact"/>
              <w:ind w:left="-108" w:right="-108"/>
              <w:rPr>
                <w:sz w:val="18"/>
                <w:szCs w:val="18"/>
              </w:rPr>
            </w:pPr>
            <w:r w:rsidRPr="00137D8B">
              <w:rPr>
                <w:sz w:val="18"/>
                <w:szCs w:val="18"/>
              </w:rPr>
              <w:t>(753,353)</w:t>
            </w:r>
          </w:p>
        </w:tc>
        <w:tc>
          <w:tcPr>
            <w:tcW w:w="236" w:type="dxa"/>
            <w:shd w:val="clear" w:color="auto" w:fill="auto"/>
            <w:vAlign w:val="bottom"/>
          </w:tcPr>
          <w:p w14:paraId="23287DBF"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36CBAA9" w14:textId="440735D2" w:rsidR="00137D8B" w:rsidRPr="00137D8B" w:rsidRDefault="00137D8B" w:rsidP="00C96DF6">
            <w:pPr>
              <w:pStyle w:val="acctfourfigures"/>
              <w:tabs>
                <w:tab w:val="clear" w:pos="765"/>
                <w:tab w:val="decimal" w:pos="792"/>
              </w:tabs>
              <w:spacing w:line="230" w:lineRule="exact"/>
              <w:ind w:left="-108" w:right="-108"/>
              <w:rPr>
                <w:sz w:val="18"/>
                <w:szCs w:val="18"/>
              </w:rPr>
            </w:pPr>
            <w:r w:rsidRPr="00137D8B">
              <w:rPr>
                <w:sz w:val="18"/>
                <w:szCs w:val="18"/>
              </w:rPr>
              <w:t>(1,073,245)</w:t>
            </w:r>
          </w:p>
        </w:tc>
        <w:tc>
          <w:tcPr>
            <w:tcW w:w="236" w:type="dxa"/>
            <w:shd w:val="clear" w:color="auto" w:fill="auto"/>
            <w:vAlign w:val="bottom"/>
          </w:tcPr>
          <w:p w14:paraId="5D41E106"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3629825" w14:textId="57269361" w:rsidR="00137D8B" w:rsidRPr="00137D8B" w:rsidRDefault="00137D8B" w:rsidP="00C96DF6">
            <w:pPr>
              <w:pStyle w:val="acctfourfigures"/>
              <w:tabs>
                <w:tab w:val="clear" w:pos="765"/>
                <w:tab w:val="decimal" w:pos="792"/>
              </w:tabs>
              <w:spacing w:line="230" w:lineRule="exact"/>
              <w:ind w:left="-108" w:right="-108"/>
              <w:rPr>
                <w:sz w:val="18"/>
                <w:szCs w:val="18"/>
                <w:lang w:val="en-US" w:bidi="th-TH"/>
              </w:rPr>
            </w:pPr>
            <w:r w:rsidRPr="00137D8B">
              <w:rPr>
                <w:sz w:val="18"/>
                <w:szCs w:val="18"/>
                <w:lang w:val="en-US" w:bidi="th-TH"/>
              </w:rPr>
              <w:t>(104,394)</w:t>
            </w:r>
          </w:p>
        </w:tc>
        <w:tc>
          <w:tcPr>
            <w:tcW w:w="236" w:type="dxa"/>
            <w:shd w:val="clear" w:color="auto" w:fill="auto"/>
            <w:vAlign w:val="bottom"/>
          </w:tcPr>
          <w:p w14:paraId="38738BAC"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3C22338" w14:textId="1D4547BF" w:rsidR="00137D8B" w:rsidRPr="00137D8B" w:rsidRDefault="00137D8B" w:rsidP="00C96DF6">
            <w:pPr>
              <w:pStyle w:val="acctfourfigures"/>
              <w:tabs>
                <w:tab w:val="clear" w:pos="765"/>
                <w:tab w:val="decimal" w:pos="792"/>
              </w:tabs>
              <w:spacing w:line="230" w:lineRule="exact"/>
              <w:ind w:left="-108" w:right="-108"/>
              <w:rPr>
                <w:sz w:val="18"/>
                <w:szCs w:val="18"/>
              </w:rPr>
            </w:pPr>
            <w:r w:rsidRPr="00137D8B">
              <w:rPr>
                <w:sz w:val="18"/>
                <w:szCs w:val="18"/>
              </w:rPr>
              <w:t>(48,511)</w:t>
            </w:r>
          </w:p>
        </w:tc>
        <w:tc>
          <w:tcPr>
            <w:tcW w:w="236" w:type="dxa"/>
            <w:shd w:val="clear" w:color="auto" w:fill="auto"/>
            <w:vAlign w:val="bottom"/>
          </w:tcPr>
          <w:p w14:paraId="09CDFE1A"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E99EE5B" w14:textId="35CD71B7" w:rsidR="00137D8B" w:rsidRPr="00137D8B" w:rsidRDefault="00137D8B" w:rsidP="00C96DF6">
            <w:pPr>
              <w:pStyle w:val="acctfourfigures"/>
              <w:tabs>
                <w:tab w:val="clear" w:pos="765"/>
                <w:tab w:val="decimal" w:pos="792"/>
              </w:tabs>
              <w:spacing w:line="230" w:lineRule="exact"/>
              <w:ind w:left="-108" w:right="-108"/>
              <w:rPr>
                <w:sz w:val="18"/>
                <w:szCs w:val="18"/>
              </w:rPr>
            </w:pPr>
            <w:r w:rsidRPr="00137D8B">
              <w:rPr>
                <w:sz w:val="18"/>
                <w:szCs w:val="18"/>
              </w:rPr>
              <w:t>(57,249)</w:t>
            </w:r>
          </w:p>
        </w:tc>
        <w:tc>
          <w:tcPr>
            <w:tcW w:w="236" w:type="dxa"/>
            <w:shd w:val="clear" w:color="auto" w:fill="auto"/>
            <w:vAlign w:val="bottom"/>
          </w:tcPr>
          <w:p w14:paraId="3259FAC4"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0F605A6" w14:textId="2CB10446" w:rsidR="00137D8B" w:rsidRPr="00137D8B" w:rsidRDefault="00137D8B" w:rsidP="00C96DF6">
            <w:pPr>
              <w:pStyle w:val="acctfourfigures"/>
              <w:tabs>
                <w:tab w:val="clear" w:pos="765"/>
                <w:tab w:val="decimal" w:pos="790"/>
              </w:tabs>
              <w:spacing w:line="230" w:lineRule="exact"/>
              <w:ind w:left="-108" w:right="-108"/>
              <w:rPr>
                <w:sz w:val="18"/>
                <w:szCs w:val="18"/>
              </w:rPr>
            </w:pPr>
            <w:r w:rsidRPr="00137D8B">
              <w:rPr>
                <w:sz w:val="18"/>
                <w:szCs w:val="18"/>
              </w:rPr>
              <w:t>-</w:t>
            </w:r>
          </w:p>
        </w:tc>
        <w:tc>
          <w:tcPr>
            <w:tcW w:w="236" w:type="dxa"/>
            <w:shd w:val="clear" w:color="auto" w:fill="auto"/>
            <w:vAlign w:val="bottom"/>
          </w:tcPr>
          <w:p w14:paraId="39437FFB"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6D918F61" w14:textId="2980895D" w:rsidR="00137D8B" w:rsidRPr="00137D8B" w:rsidRDefault="00137D8B" w:rsidP="00C96DF6">
            <w:pPr>
              <w:pStyle w:val="acctfourfigures"/>
              <w:tabs>
                <w:tab w:val="clear" w:pos="765"/>
                <w:tab w:val="decimal" w:pos="792"/>
              </w:tabs>
              <w:spacing w:line="230" w:lineRule="exact"/>
              <w:ind w:left="-108" w:right="-108"/>
              <w:rPr>
                <w:sz w:val="18"/>
                <w:szCs w:val="18"/>
              </w:rPr>
            </w:pPr>
            <w:r w:rsidRPr="00137D8B">
              <w:rPr>
                <w:sz w:val="18"/>
                <w:szCs w:val="18"/>
              </w:rPr>
              <w:t>(2,097,062)</w:t>
            </w:r>
          </w:p>
        </w:tc>
      </w:tr>
      <w:tr w:rsidR="00137D8B" w:rsidRPr="004A2C7D" w14:paraId="77DD608F" w14:textId="77777777" w:rsidTr="00C96DF6">
        <w:trPr>
          <w:trHeight w:val="20"/>
        </w:trPr>
        <w:tc>
          <w:tcPr>
            <w:tcW w:w="2430" w:type="dxa"/>
            <w:shd w:val="clear" w:color="auto" w:fill="auto"/>
          </w:tcPr>
          <w:p w14:paraId="39482D1D" w14:textId="4150D261" w:rsidR="00137D8B" w:rsidRPr="004A2C7D" w:rsidRDefault="00137D8B" w:rsidP="0013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shd w:val="clear" w:color="auto" w:fill="auto"/>
            <w:vAlign w:val="bottom"/>
          </w:tcPr>
          <w:p w14:paraId="20F770ED" w14:textId="347842BB" w:rsidR="00137D8B" w:rsidRPr="00137D8B" w:rsidRDefault="00137D8B" w:rsidP="00C96DF6">
            <w:pPr>
              <w:pStyle w:val="acctfourfigures"/>
              <w:tabs>
                <w:tab w:val="clear" w:pos="765"/>
                <w:tab w:val="decimal" w:pos="720"/>
              </w:tabs>
              <w:spacing w:line="230" w:lineRule="exact"/>
              <w:ind w:left="-108" w:right="-108"/>
              <w:rPr>
                <w:sz w:val="18"/>
                <w:szCs w:val="18"/>
              </w:rPr>
            </w:pPr>
          </w:p>
        </w:tc>
        <w:tc>
          <w:tcPr>
            <w:tcW w:w="270" w:type="dxa"/>
            <w:shd w:val="clear" w:color="auto" w:fill="auto"/>
            <w:vAlign w:val="bottom"/>
          </w:tcPr>
          <w:p w14:paraId="4FB40133" w14:textId="77777777" w:rsidR="00137D8B" w:rsidRPr="00137D8B" w:rsidRDefault="00137D8B" w:rsidP="00C96DF6">
            <w:pPr>
              <w:pStyle w:val="acctfourfigures"/>
              <w:tabs>
                <w:tab w:val="clear" w:pos="765"/>
                <w:tab w:val="decimal" w:pos="612"/>
              </w:tabs>
              <w:spacing w:line="230" w:lineRule="exact"/>
              <w:ind w:left="-108"/>
              <w:rPr>
                <w:sz w:val="18"/>
                <w:szCs w:val="18"/>
              </w:rPr>
            </w:pPr>
          </w:p>
        </w:tc>
        <w:tc>
          <w:tcPr>
            <w:tcW w:w="1100" w:type="dxa"/>
            <w:shd w:val="clear" w:color="auto" w:fill="auto"/>
            <w:vAlign w:val="bottom"/>
          </w:tcPr>
          <w:p w14:paraId="479ED7D8" w14:textId="60C9B02B" w:rsidR="00137D8B" w:rsidRPr="00137D8B" w:rsidRDefault="00137D8B" w:rsidP="00C96DF6">
            <w:pPr>
              <w:pStyle w:val="acctfourfigures"/>
              <w:tabs>
                <w:tab w:val="clear" w:pos="765"/>
                <w:tab w:val="decimal" w:pos="880"/>
              </w:tabs>
              <w:ind w:left="-108" w:right="-108"/>
              <w:rPr>
                <w:sz w:val="18"/>
                <w:szCs w:val="18"/>
              </w:rPr>
            </w:pPr>
          </w:p>
        </w:tc>
        <w:tc>
          <w:tcPr>
            <w:tcW w:w="236" w:type="dxa"/>
            <w:shd w:val="clear" w:color="auto" w:fill="auto"/>
            <w:vAlign w:val="bottom"/>
          </w:tcPr>
          <w:p w14:paraId="33CB5CE6" w14:textId="77777777" w:rsidR="00137D8B" w:rsidRPr="00137D8B" w:rsidRDefault="00137D8B"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1BB7BED2" w14:textId="2A5382B2" w:rsidR="00137D8B" w:rsidRPr="00137D8B" w:rsidRDefault="00137D8B"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3203AE7"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680AE19" w14:textId="0F0412D7" w:rsidR="00137D8B" w:rsidRPr="00137D8B" w:rsidRDefault="00137D8B"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01A3CA6E" w14:textId="77777777" w:rsidR="00137D8B" w:rsidRPr="00137D8B" w:rsidRDefault="00137D8B"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03998D2B" w14:textId="2F73F829" w:rsidR="00137D8B" w:rsidRPr="00137D8B" w:rsidRDefault="00137D8B"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34C96EBC" w14:textId="77777777" w:rsidR="00137D8B" w:rsidRPr="00137D8B" w:rsidRDefault="00137D8B"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2EA9E58B" w14:textId="791B82C0" w:rsidR="00137D8B" w:rsidRPr="00137D8B" w:rsidRDefault="00137D8B"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46D7C55F" w14:textId="77777777" w:rsidR="00137D8B" w:rsidRPr="00137D8B" w:rsidRDefault="00137D8B"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EBBB4B9" w14:textId="2F555E9D" w:rsidR="00137D8B" w:rsidRPr="00137D8B" w:rsidRDefault="00137D8B"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6211123E" w14:textId="77777777" w:rsidR="00137D8B" w:rsidRPr="00137D8B" w:rsidRDefault="00137D8B"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43F5CA16" w14:textId="52E4D1E7" w:rsidR="00137D8B" w:rsidRPr="00137D8B" w:rsidRDefault="00137D8B"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4756879B" w14:textId="77777777" w:rsidR="00137D8B" w:rsidRPr="00137D8B" w:rsidRDefault="00137D8B"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D9D2870" w14:textId="4E52A084" w:rsidR="00137D8B" w:rsidRPr="00137D8B" w:rsidRDefault="00137D8B" w:rsidP="00C96DF6">
            <w:pPr>
              <w:pStyle w:val="acctfourfigures"/>
              <w:tabs>
                <w:tab w:val="clear" w:pos="765"/>
                <w:tab w:val="decimal" w:pos="790"/>
              </w:tabs>
              <w:spacing w:line="230" w:lineRule="exact"/>
              <w:ind w:left="-108" w:right="-108"/>
              <w:rPr>
                <w:sz w:val="18"/>
                <w:szCs w:val="18"/>
              </w:rPr>
            </w:pPr>
          </w:p>
        </w:tc>
        <w:tc>
          <w:tcPr>
            <w:tcW w:w="236" w:type="dxa"/>
            <w:shd w:val="clear" w:color="auto" w:fill="auto"/>
            <w:vAlign w:val="bottom"/>
          </w:tcPr>
          <w:p w14:paraId="71253670" w14:textId="77777777" w:rsidR="00137D8B" w:rsidRPr="00137D8B" w:rsidRDefault="00137D8B" w:rsidP="00C96DF6">
            <w:pPr>
              <w:pStyle w:val="acctfourfigures"/>
              <w:tabs>
                <w:tab w:val="clear" w:pos="765"/>
                <w:tab w:val="decimal" w:pos="736"/>
              </w:tabs>
              <w:spacing w:line="230" w:lineRule="exact"/>
              <w:ind w:left="-108"/>
              <w:rPr>
                <w:sz w:val="18"/>
                <w:szCs w:val="18"/>
              </w:rPr>
            </w:pPr>
          </w:p>
        </w:tc>
        <w:tc>
          <w:tcPr>
            <w:tcW w:w="1008" w:type="dxa"/>
            <w:shd w:val="clear" w:color="auto" w:fill="auto"/>
            <w:vAlign w:val="bottom"/>
          </w:tcPr>
          <w:p w14:paraId="3BA65A27" w14:textId="046C6B07" w:rsidR="00137D8B" w:rsidRPr="00137D8B" w:rsidRDefault="00137D8B" w:rsidP="00C96DF6">
            <w:pPr>
              <w:pStyle w:val="acctfourfigures"/>
              <w:tabs>
                <w:tab w:val="clear" w:pos="765"/>
                <w:tab w:val="decimal" w:pos="792"/>
              </w:tabs>
              <w:spacing w:line="230" w:lineRule="exact"/>
              <w:ind w:left="-108" w:right="-108"/>
              <w:rPr>
                <w:sz w:val="18"/>
                <w:szCs w:val="18"/>
              </w:rPr>
            </w:pPr>
          </w:p>
        </w:tc>
      </w:tr>
      <w:tr w:rsidR="00137D8B" w:rsidRPr="004A2C7D" w14:paraId="05BBEB1E" w14:textId="77777777" w:rsidTr="00C96DF6">
        <w:trPr>
          <w:trHeight w:val="20"/>
        </w:trPr>
        <w:tc>
          <w:tcPr>
            <w:tcW w:w="2430" w:type="dxa"/>
            <w:shd w:val="clear" w:color="auto" w:fill="auto"/>
          </w:tcPr>
          <w:p w14:paraId="02CE385A" w14:textId="27503D23" w:rsidR="00137D8B" w:rsidRPr="004A2C7D" w:rsidRDefault="00137D8B" w:rsidP="0013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shd w:val="clear" w:color="auto" w:fill="auto"/>
            <w:vAlign w:val="bottom"/>
          </w:tcPr>
          <w:p w14:paraId="3C548579" w14:textId="1F4DA73B" w:rsidR="00137D8B" w:rsidRPr="00137D8B" w:rsidRDefault="00137D8B" w:rsidP="00C96DF6">
            <w:pPr>
              <w:pStyle w:val="acctfourfigures"/>
              <w:tabs>
                <w:tab w:val="clear" w:pos="765"/>
                <w:tab w:val="decimal" w:pos="630"/>
              </w:tabs>
              <w:spacing w:line="230" w:lineRule="exact"/>
              <w:ind w:left="-108" w:right="-108"/>
              <w:rPr>
                <w:sz w:val="18"/>
                <w:szCs w:val="18"/>
              </w:rPr>
            </w:pPr>
            <w:r w:rsidRPr="00137D8B">
              <w:rPr>
                <w:sz w:val="18"/>
                <w:szCs w:val="18"/>
              </w:rPr>
              <w:t>-</w:t>
            </w:r>
          </w:p>
        </w:tc>
        <w:tc>
          <w:tcPr>
            <w:tcW w:w="270" w:type="dxa"/>
            <w:shd w:val="clear" w:color="auto" w:fill="auto"/>
            <w:vAlign w:val="bottom"/>
          </w:tcPr>
          <w:p w14:paraId="11915651"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0FA9265D" w14:textId="28A1DC36" w:rsidR="00137D8B" w:rsidRPr="00137D8B" w:rsidRDefault="00137D8B" w:rsidP="00C96DF6">
            <w:pPr>
              <w:pStyle w:val="acctfourfigures"/>
              <w:tabs>
                <w:tab w:val="clear" w:pos="765"/>
                <w:tab w:val="decimal" w:pos="880"/>
              </w:tabs>
              <w:spacing w:line="230" w:lineRule="exact"/>
              <w:ind w:left="-108" w:right="-108"/>
              <w:rPr>
                <w:sz w:val="18"/>
                <w:szCs w:val="18"/>
              </w:rPr>
            </w:pPr>
            <w:r w:rsidRPr="00137D8B">
              <w:rPr>
                <w:sz w:val="18"/>
                <w:szCs w:val="18"/>
              </w:rPr>
              <w:t>(2,974)</w:t>
            </w:r>
          </w:p>
        </w:tc>
        <w:tc>
          <w:tcPr>
            <w:tcW w:w="236" w:type="dxa"/>
            <w:shd w:val="clear" w:color="auto" w:fill="auto"/>
            <w:vAlign w:val="bottom"/>
          </w:tcPr>
          <w:p w14:paraId="67317574"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F73E1C4" w14:textId="15109090" w:rsidR="00137D8B" w:rsidRPr="00137D8B" w:rsidRDefault="00137D8B" w:rsidP="00C96DF6">
            <w:pPr>
              <w:pStyle w:val="acctfourfigures"/>
              <w:tabs>
                <w:tab w:val="clear" w:pos="765"/>
                <w:tab w:val="decimal" w:pos="792"/>
              </w:tabs>
              <w:spacing w:line="230" w:lineRule="exact"/>
              <w:ind w:left="-108" w:right="-108"/>
              <w:rPr>
                <w:sz w:val="18"/>
                <w:szCs w:val="18"/>
              </w:rPr>
            </w:pPr>
            <w:r w:rsidRPr="00137D8B">
              <w:rPr>
                <w:sz w:val="18"/>
                <w:szCs w:val="18"/>
              </w:rPr>
              <w:t>(420)</w:t>
            </w:r>
          </w:p>
        </w:tc>
        <w:tc>
          <w:tcPr>
            <w:tcW w:w="236" w:type="dxa"/>
            <w:shd w:val="clear" w:color="auto" w:fill="auto"/>
            <w:vAlign w:val="bottom"/>
          </w:tcPr>
          <w:p w14:paraId="4BA91B5B"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18B5557" w14:textId="446DF00B" w:rsidR="00137D8B" w:rsidRPr="00137D8B" w:rsidRDefault="00137D8B" w:rsidP="00C96DF6">
            <w:pPr>
              <w:pStyle w:val="acctfourfigures"/>
              <w:tabs>
                <w:tab w:val="clear" w:pos="765"/>
                <w:tab w:val="decimal" w:pos="792"/>
              </w:tabs>
              <w:spacing w:line="230" w:lineRule="exact"/>
              <w:ind w:left="-108" w:right="-108"/>
              <w:rPr>
                <w:sz w:val="18"/>
                <w:szCs w:val="18"/>
              </w:rPr>
            </w:pPr>
            <w:r w:rsidRPr="00137D8B">
              <w:rPr>
                <w:sz w:val="18"/>
                <w:szCs w:val="18"/>
              </w:rPr>
              <w:t>(32,960)</w:t>
            </w:r>
          </w:p>
        </w:tc>
        <w:tc>
          <w:tcPr>
            <w:tcW w:w="236" w:type="dxa"/>
            <w:shd w:val="clear" w:color="auto" w:fill="auto"/>
            <w:vAlign w:val="bottom"/>
          </w:tcPr>
          <w:p w14:paraId="4955B7EE"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87E10AE" w14:textId="094867E0" w:rsidR="00137D8B" w:rsidRPr="00137D8B" w:rsidRDefault="00137D8B" w:rsidP="00C96DF6">
            <w:pPr>
              <w:pStyle w:val="acctfourfigures"/>
              <w:tabs>
                <w:tab w:val="clear" w:pos="765"/>
                <w:tab w:val="decimal" w:pos="792"/>
              </w:tabs>
              <w:spacing w:line="230" w:lineRule="exact"/>
              <w:ind w:left="-108" w:right="-108"/>
              <w:rPr>
                <w:sz w:val="18"/>
                <w:szCs w:val="18"/>
              </w:rPr>
            </w:pPr>
            <w:r w:rsidRPr="00137D8B">
              <w:rPr>
                <w:sz w:val="18"/>
                <w:szCs w:val="18"/>
              </w:rPr>
              <w:t>(60,426)</w:t>
            </w:r>
          </w:p>
        </w:tc>
        <w:tc>
          <w:tcPr>
            <w:tcW w:w="236" w:type="dxa"/>
            <w:shd w:val="clear" w:color="auto" w:fill="auto"/>
            <w:vAlign w:val="bottom"/>
          </w:tcPr>
          <w:p w14:paraId="1752E0A5"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180D01D" w14:textId="72C98F67" w:rsidR="00137D8B" w:rsidRPr="00137D8B" w:rsidRDefault="00137D8B" w:rsidP="00C96DF6">
            <w:pPr>
              <w:pStyle w:val="acctfourfigures"/>
              <w:tabs>
                <w:tab w:val="clear" w:pos="765"/>
                <w:tab w:val="decimal" w:pos="792"/>
              </w:tabs>
              <w:spacing w:line="230" w:lineRule="exact"/>
              <w:ind w:left="-108" w:right="-108"/>
              <w:rPr>
                <w:sz w:val="18"/>
                <w:szCs w:val="18"/>
              </w:rPr>
            </w:pPr>
            <w:r w:rsidRPr="00137D8B">
              <w:rPr>
                <w:sz w:val="18"/>
                <w:szCs w:val="18"/>
              </w:rPr>
              <w:t>(11,413)</w:t>
            </w:r>
          </w:p>
        </w:tc>
        <w:tc>
          <w:tcPr>
            <w:tcW w:w="236" w:type="dxa"/>
            <w:shd w:val="clear" w:color="auto" w:fill="auto"/>
            <w:vAlign w:val="bottom"/>
          </w:tcPr>
          <w:p w14:paraId="25BCCEE4" w14:textId="77777777" w:rsidR="00137D8B" w:rsidRPr="00137D8B" w:rsidRDefault="00137D8B"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759B8F3" w14:textId="4CEC9DC0" w:rsidR="00137D8B" w:rsidRPr="00137D8B" w:rsidRDefault="00137D8B" w:rsidP="00C96DF6">
            <w:pPr>
              <w:pStyle w:val="acctfourfigures"/>
              <w:tabs>
                <w:tab w:val="clear" w:pos="765"/>
                <w:tab w:val="decimal" w:pos="792"/>
              </w:tabs>
              <w:spacing w:line="230" w:lineRule="exact"/>
              <w:ind w:left="-108" w:right="-108"/>
              <w:rPr>
                <w:sz w:val="18"/>
                <w:szCs w:val="18"/>
              </w:rPr>
            </w:pPr>
            <w:r w:rsidRPr="00137D8B">
              <w:rPr>
                <w:rFonts w:cs="Angsana New"/>
                <w:sz w:val="18"/>
                <w:szCs w:val="22"/>
                <w:lang w:val="en-US" w:bidi="th-TH"/>
              </w:rPr>
              <w:t>(5,672)</w:t>
            </w:r>
          </w:p>
        </w:tc>
        <w:tc>
          <w:tcPr>
            <w:tcW w:w="236" w:type="dxa"/>
            <w:shd w:val="clear" w:color="auto" w:fill="auto"/>
            <w:vAlign w:val="bottom"/>
          </w:tcPr>
          <w:p w14:paraId="28191DFE" w14:textId="77777777" w:rsidR="00137D8B" w:rsidRPr="00137D8B" w:rsidRDefault="00137D8B"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66A05956" w14:textId="62F37357" w:rsidR="00137D8B" w:rsidRPr="00137D8B" w:rsidRDefault="00137D8B" w:rsidP="00C96DF6">
            <w:pPr>
              <w:pStyle w:val="acctfourfigures"/>
              <w:tabs>
                <w:tab w:val="clear" w:pos="765"/>
                <w:tab w:val="decimal" w:pos="792"/>
              </w:tabs>
              <w:spacing w:line="230" w:lineRule="exact"/>
              <w:ind w:left="-108" w:right="-108"/>
              <w:rPr>
                <w:sz w:val="18"/>
                <w:szCs w:val="18"/>
              </w:rPr>
            </w:pPr>
            <w:r w:rsidRPr="00137D8B">
              <w:rPr>
                <w:sz w:val="18"/>
                <w:szCs w:val="18"/>
              </w:rPr>
              <w:t>(5,865)</w:t>
            </w:r>
          </w:p>
        </w:tc>
        <w:tc>
          <w:tcPr>
            <w:tcW w:w="236" w:type="dxa"/>
            <w:shd w:val="clear" w:color="auto" w:fill="auto"/>
            <w:vAlign w:val="bottom"/>
          </w:tcPr>
          <w:p w14:paraId="30901DB2" w14:textId="77777777" w:rsidR="00137D8B" w:rsidRPr="00137D8B" w:rsidRDefault="00137D8B"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23D00D42" w14:textId="07CA6BFE" w:rsidR="00137D8B" w:rsidRPr="00137D8B" w:rsidRDefault="00137D8B" w:rsidP="00C96DF6">
            <w:pPr>
              <w:pStyle w:val="acctfourfigures"/>
              <w:tabs>
                <w:tab w:val="clear" w:pos="765"/>
                <w:tab w:val="decimal" w:pos="790"/>
              </w:tabs>
              <w:spacing w:line="230" w:lineRule="exact"/>
              <w:ind w:left="-108" w:right="-108"/>
              <w:rPr>
                <w:sz w:val="18"/>
                <w:szCs w:val="18"/>
              </w:rPr>
            </w:pPr>
            <w:r w:rsidRPr="00137D8B">
              <w:rPr>
                <w:sz w:val="18"/>
                <w:szCs w:val="18"/>
              </w:rPr>
              <w:t>-</w:t>
            </w:r>
          </w:p>
        </w:tc>
        <w:tc>
          <w:tcPr>
            <w:tcW w:w="236" w:type="dxa"/>
            <w:shd w:val="clear" w:color="auto" w:fill="auto"/>
            <w:vAlign w:val="bottom"/>
          </w:tcPr>
          <w:p w14:paraId="7F995D69"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9A18D71" w14:textId="686E1D72" w:rsidR="00137D8B" w:rsidRPr="00137D8B" w:rsidRDefault="00137D8B" w:rsidP="00C96DF6">
            <w:pPr>
              <w:pStyle w:val="acctfourfigures"/>
              <w:tabs>
                <w:tab w:val="clear" w:pos="765"/>
                <w:tab w:val="decimal" w:pos="792"/>
              </w:tabs>
              <w:spacing w:line="230" w:lineRule="exact"/>
              <w:ind w:left="-108" w:right="-108"/>
              <w:rPr>
                <w:sz w:val="18"/>
                <w:szCs w:val="18"/>
              </w:rPr>
            </w:pPr>
            <w:r w:rsidRPr="00137D8B">
              <w:rPr>
                <w:sz w:val="18"/>
                <w:szCs w:val="18"/>
              </w:rPr>
              <w:t>(119,730)</w:t>
            </w:r>
          </w:p>
        </w:tc>
      </w:tr>
      <w:tr w:rsidR="00137D8B" w:rsidRPr="004A2C7D" w14:paraId="0A5C8B6F" w14:textId="77777777" w:rsidTr="00C96DF6">
        <w:trPr>
          <w:trHeight w:val="20"/>
        </w:trPr>
        <w:tc>
          <w:tcPr>
            <w:tcW w:w="2430" w:type="dxa"/>
            <w:shd w:val="clear" w:color="auto" w:fill="auto"/>
          </w:tcPr>
          <w:p w14:paraId="3E2A94FC" w14:textId="3A964111" w:rsidR="00137D8B" w:rsidRPr="004A2C7D" w:rsidRDefault="00137D8B" w:rsidP="0013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shd w:val="clear" w:color="auto" w:fill="auto"/>
            <w:vAlign w:val="bottom"/>
          </w:tcPr>
          <w:p w14:paraId="02A25C25" w14:textId="77777777" w:rsidR="00137D8B" w:rsidRPr="00137D8B" w:rsidRDefault="00137D8B" w:rsidP="00C96DF6">
            <w:pPr>
              <w:pStyle w:val="acctfourfigures"/>
              <w:tabs>
                <w:tab w:val="clear" w:pos="765"/>
                <w:tab w:val="decimal" w:pos="630"/>
              </w:tabs>
              <w:spacing w:line="230" w:lineRule="exact"/>
              <w:ind w:left="-108" w:right="-108"/>
              <w:rPr>
                <w:sz w:val="18"/>
                <w:szCs w:val="18"/>
              </w:rPr>
            </w:pPr>
          </w:p>
        </w:tc>
        <w:tc>
          <w:tcPr>
            <w:tcW w:w="270" w:type="dxa"/>
            <w:shd w:val="clear" w:color="auto" w:fill="auto"/>
            <w:vAlign w:val="bottom"/>
          </w:tcPr>
          <w:p w14:paraId="29B5ADB1"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39D52643" w14:textId="77777777" w:rsidR="00137D8B" w:rsidRPr="00137D8B" w:rsidRDefault="00137D8B" w:rsidP="00C96DF6">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4129A358"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56C39FD" w14:textId="77777777" w:rsidR="00137D8B" w:rsidRPr="00137D8B" w:rsidRDefault="00137D8B"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53F982A4"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26159E6D" w14:textId="77777777" w:rsidR="00137D8B" w:rsidRPr="00137D8B" w:rsidRDefault="00137D8B"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266B9510"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8425C02" w14:textId="77777777" w:rsidR="00137D8B" w:rsidRPr="00137D8B" w:rsidRDefault="00137D8B"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4D0805B"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DD915C5" w14:textId="77777777" w:rsidR="00137D8B" w:rsidRPr="00137D8B" w:rsidRDefault="00137D8B"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0C252A5E" w14:textId="77777777" w:rsidR="00137D8B" w:rsidRPr="00137D8B" w:rsidRDefault="00137D8B"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08D71F1C" w14:textId="77777777" w:rsidR="00137D8B" w:rsidRPr="00137D8B" w:rsidRDefault="00137D8B"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3FD1292C" w14:textId="77777777" w:rsidR="00137D8B" w:rsidRPr="00137D8B" w:rsidRDefault="00137D8B"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6255912" w14:textId="77777777" w:rsidR="00137D8B" w:rsidRPr="00137D8B" w:rsidRDefault="00137D8B"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1D6EA71" w14:textId="77777777" w:rsidR="00137D8B" w:rsidRPr="00137D8B" w:rsidRDefault="00137D8B"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CECE843" w14:textId="77777777" w:rsidR="00137D8B" w:rsidRPr="00137D8B" w:rsidRDefault="00137D8B" w:rsidP="00C96DF6">
            <w:pPr>
              <w:pStyle w:val="acctfourfigures"/>
              <w:tabs>
                <w:tab w:val="clear" w:pos="765"/>
                <w:tab w:val="decimal" w:pos="790"/>
              </w:tabs>
              <w:spacing w:line="230" w:lineRule="exact"/>
              <w:ind w:left="-108" w:right="-108"/>
              <w:rPr>
                <w:sz w:val="18"/>
                <w:szCs w:val="18"/>
              </w:rPr>
            </w:pPr>
          </w:p>
        </w:tc>
        <w:tc>
          <w:tcPr>
            <w:tcW w:w="236" w:type="dxa"/>
            <w:shd w:val="clear" w:color="auto" w:fill="auto"/>
            <w:vAlign w:val="bottom"/>
          </w:tcPr>
          <w:p w14:paraId="07972BE2"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D7B32E6" w14:textId="77777777" w:rsidR="00137D8B" w:rsidRPr="00137D8B" w:rsidRDefault="00137D8B" w:rsidP="00C96DF6">
            <w:pPr>
              <w:pStyle w:val="acctfourfigures"/>
              <w:tabs>
                <w:tab w:val="clear" w:pos="765"/>
                <w:tab w:val="decimal" w:pos="792"/>
              </w:tabs>
              <w:spacing w:line="230" w:lineRule="exact"/>
              <w:ind w:left="-108" w:right="-108"/>
              <w:rPr>
                <w:sz w:val="18"/>
                <w:szCs w:val="18"/>
              </w:rPr>
            </w:pPr>
          </w:p>
        </w:tc>
      </w:tr>
      <w:tr w:rsidR="00137D8B" w:rsidRPr="004A2C7D" w14:paraId="006E8357" w14:textId="77777777" w:rsidTr="00C96DF6">
        <w:trPr>
          <w:trHeight w:val="20"/>
        </w:trPr>
        <w:tc>
          <w:tcPr>
            <w:tcW w:w="2430" w:type="dxa"/>
            <w:shd w:val="clear" w:color="auto" w:fill="auto"/>
          </w:tcPr>
          <w:p w14:paraId="6A3895B5" w14:textId="2321C043" w:rsidR="00137D8B" w:rsidRPr="004A2C7D" w:rsidRDefault="00137D8B" w:rsidP="0013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shd w:val="clear" w:color="auto" w:fill="auto"/>
            <w:vAlign w:val="bottom"/>
          </w:tcPr>
          <w:p w14:paraId="17D42C5B" w14:textId="58F1265D" w:rsidR="00137D8B" w:rsidRPr="00137D8B" w:rsidRDefault="00137D8B" w:rsidP="00C96DF6">
            <w:pPr>
              <w:pStyle w:val="acctfourfigures"/>
              <w:tabs>
                <w:tab w:val="clear" w:pos="765"/>
                <w:tab w:val="decimal" w:pos="630"/>
              </w:tabs>
              <w:spacing w:line="230" w:lineRule="exact"/>
              <w:ind w:left="-108" w:right="-108"/>
              <w:rPr>
                <w:sz w:val="18"/>
                <w:szCs w:val="18"/>
              </w:rPr>
            </w:pPr>
            <w:r w:rsidRPr="00137D8B">
              <w:rPr>
                <w:sz w:val="18"/>
                <w:szCs w:val="18"/>
              </w:rPr>
              <w:t>-</w:t>
            </w:r>
          </w:p>
        </w:tc>
        <w:tc>
          <w:tcPr>
            <w:tcW w:w="270" w:type="dxa"/>
            <w:shd w:val="clear" w:color="auto" w:fill="auto"/>
            <w:vAlign w:val="bottom"/>
          </w:tcPr>
          <w:p w14:paraId="41B64C3E"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0997AE4F" w14:textId="2676A2A9" w:rsidR="00137D8B" w:rsidRPr="00137D8B" w:rsidRDefault="00137D8B" w:rsidP="00C96DF6">
            <w:pPr>
              <w:pStyle w:val="acctfourfigures"/>
              <w:tabs>
                <w:tab w:val="clear" w:pos="765"/>
                <w:tab w:val="decimal" w:pos="886"/>
              </w:tabs>
              <w:spacing w:line="230" w:lineRule="exact"/>
              <w:ind w:left="-108" w:right="-108"/>
              <w:rPr>
                <w:sz w:val="18"/>
                <w:szCs w:val="18"/>
              </w:rPr>
            </w:pPr>
            <w:r w:rsidRPr="00137D8B">
              <w:rPr>
                <w:sz w:val="18"/>
                <w:szCs w:val="18"/>
              </w:rPr>
              <w:t>-</w:t>
            </w:r>
          </w:p>
        </w:tc>
        <w:tc>
          <w:tcPr>
            <w:tcW w:w="236" w:type="dxa"/>
            <w:shd w:val="clear" w:color="auto" w:fill="auto"/>
            <w:vAlign w:val="bottom"/>
          </w:tcPr>
          <w:p w14:paraId="1B06C0A1"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D188F3E" w14:textId="46CC3837" w:rsidR="00137D8B" w:rsidRPr="00137D8B" w:rsidRDefault="00137D8B" w:rsidP="00C96DF6">
            <w:pPr>
              <w:pStyle w:val="acctfourfigures"/>
              <w:tabs>
                <w:tab w:val="clear" w:pos="765"/>
                <w:tab w:val="decimal" w:pos="790"/>
              </w:tabs>
              <w:spacing w:line="230" w:lineRule="exact"/>
              <w:ind w:left="-108" w:right="-108"/>
              <w:rPr>
                <w:sz w:val="18"/>
                <w:szCs w:val="18"/>
              </w:rPr>
            </w:pPr>
            <w:r w:rsidRPr="00137D8B">
              <w:rPr>
                <w:sz w:val="18"/>
                <w:szCs w:val="18"/>
              </w:rPr>
              <w:t>-</w:t>
            </w:r>
          </w:p>
        </w:tc>
        <w:tc>
          <w:tcPr>
            <w:tcW w:w="236" w:type="dxa"/>
            <w:shd w:val="clear" w:color="auto" w:fill="auto"/>
            <w:vAlign w:val="bottom"/>
          </w:tcPr>
          <w:p w14:paraId="623C248C"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85305C5" w14:textId="352F3123" w:rsidR="00137D8B" w:rsidRPr="00137D8B" w:rsidRDefault="00137D8B" w:rsidP="00C96DF6">
            <w:pPr>
              <w:pStyle w:val="acctfourfigures"/>
              <w:tabs>
                <w:tab w:val="clear" w:pos="765"/>
                <w:tab w:val="decimal" w:pos="790"/>
              </w:tabs>
              <w:spacing w:line="230" w:lineRule="exact"/>
              <w:ind w:left="-108" w:right="-108"/>
              <w:rPr>
                <w:sz w:val="18"/>
                <w:szCs w:val="18"/>
              </w:rPr>
            </w:pPr>
            <w:r w:rsidRPr="00137D8B">
              <w:rPr>
                <w:sz w:val="18"/>
                <w:szCs w:val="18"/>
              </w:rPr>
              <w:t>-</w:t>
            </w:r>
          </w:p>
        </w:tc>
        <w:tc>
          <w:tcPr>
            <w:tcW w:w="236" w:type="dxa"/>
            <w:shd w:val="clear" w:color="auto" w:fill="auto"/>
            <w:vAlign w:val="bottom"/>
          </w:tcPr>
          <w:p w14:paraId="64113A85"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3FEE600" w14:textId="47099B12" w:rsidR="00137D8B" w:rsidRPr="00137D8B" w:rsidRDefault="00137D8B" w:rsidP="00C96DF6">
            <w:pPr>
              <w:pStyle w:val="acctfourfigures"/>
              <w:tabs>
                <w:tab w:val="clear" w:pos="765"/>
                <w:tab w:val="decimal" w:pos="790"/>
              </w:tabs>
              <w:spacing w:line="230" w:lineRule="exact"/>
              <w:ind w:left="-108" w:right="-108"/>
              <w:rPr>
                <w:sz w:val="18"/>
                <w:szCs w:val="18"/>
              </w:rPr>
            </w:pPr>
            <w:r w:rsidRPr="00137D8B">
              <w:rPr>
                <w:sz w:val="18"/>
                <w:szCs w:val="18"/>
              </w:rPr>
              <w:t>-</w:t>
            </w:r>
          </w:p>
        </w:tc>
        <w:tc>
          <w:tcPr>
            <w:tcW w:w="236" w:type="dxa"/>
            <w:shd w:val="clear" w:color="auto" w:fill="auto"/>
            <w:vAlign w:val="bottom"/>
          </w:tcPr>
          <w:p w14:paraId="64CA2DC5"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B4AB901" w14:textId="413DED04" w:rsidR="00137D8B" w:rsidRPr="00137D8B" w:rsidRDefault="00137D8B" w:rsidP="00C96DF6">
            <w:pPr>
              <w:pStyle w:val="acctfourfigures"/>
              <w:tabs>
                <w:tab w:val="clear" w:pos="765"/>
                <w:tab w:val="decimal" w:pos="792"/>
              </w:tabs>
              <w:spacing w:line="230" w:lineRule="exact"/>
              <w:ind w:left="-108" w:right="-108"/>
              <w:rPr>
                <w:sz w:val="18"/>
                <w:szCs w:val="18"/>
              </w:rPr>
            </w:pPr>
            <w:r w:rsidRPr="00137D8B">
              <w:rPr>
                <w:sz w:val="18"/>
                <w:szCs w:val="18"/>
              </w:rPr>
              <w:t>-</w:t>
            </w:r>
          </w:p>
        </w:tc>
        <w:tc>
          <w:tcPr>
            <w:tcW w:w="236" w:type="dxa"/>
            <w:shd w:val="clear" w:color="auto" w:fill="auto"/>
            <w:vAlign w:val="bottom"/>
          </w:tcPr>
          <w:p w14:paraId="3CA83E6B" w14:textId="77777777" w:rsidR="00137D8B" w:rsidRPr="00137D8B" w:rsidRDefault="00137D8B"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1D6F6DA8" w14:textId="3026C7A1" w:rsidR="00137D8B" w:rsidRPr="00137D8B" w:rsidRDefault="00137D8B" w:rsidP="00C96DF6">
            <w:pPr>
              <w:pStyle w:val="acctfourfigures"/>
              <w:tabs>
                <w:tab w:val="clear" w:pos="765"/>
                <w:tab w:val="decimal" w:pos="790"/>
              </w:tabs>
              <w:spacing w:line="230" w:lineRule="exact"/>
              <w:ind w:left="-108" w:right="-108"/>
              <w:rPr>
                <w:sz w:val="18"/>
                <w:szCs w:val="18"/>
              </w:rPr>
            </w:pPr>
            <w:r w:rsidRPr="00137D8B">
              <w:rPr>
                <w:sz w:val="18"/>
                <w:szCs w:val="18"/>
              </w:rPr>
              <w:t>-</w:t>
            </w:r>
          </w:p>
        </w:tc>
        <w:tc>
          <w:tcPr>
            <w:tcW w:w="236" w:type="dxa"/>
            <w:shd w:val="clear" w:color="auto" w:fill="auto"/>
            <w:vAlign w:val="bottom"/>
          </w:tcPr>
          <w:p w14:paraId="56CE9741" w14:textId="77777777" w:rsidR="00137D8B" w:rsidRPr="00137D8B" w:rsidRDefault="00137D8B"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4E8D6E8E" w14:textId="5C10040D" w:rsidR="00137D8B" w:rsidRPr="00137D8B" w:rsidRDefault="00137D8B" w:rsidP="00C96DF6">
            <w:pPr>
              <w:pStyle w:val="acctfourfigures"/>
              <w:tabs>
                <w:tab w:val="clear" w:pos="765"/>
                <w:tab w:val="decimal" w:pos="792"/>
              </w:tabs>
              <w:spacing w:line="230" w:lineRule="exact"/>
              <w:ind w:left="-108" w:right="-108"/>
              <w:rPr>
                <w:sz w:val="18"/>
                <w:szCs w:val="18"/>
              </w:rPr>
            </w:pPr>
            <w:r w:rsidRPr="00137D8B">
              <w:rPr>
                <w:sz w:val="18"/>
                <w:szCs w:val="18"/>
              </w:rPr>
              <w:t>(1,153)</w:t>
            </w:r>
          </w:p>
        </w:tc>
        <w:tc>
          <w:tcPr>
            <w:tcW w:w="236" w:type="dxa"/>
            <w:shd w:val="clear" w:color="auto" w:fill="auto"/>
            <w:vAlign w:val="bottom"/>
          </w:tcPr>
          <w:p w14:paraId="22D7248A" w14:textId="77777777" w:rsidR="00137D8B" w:rsidRPr="00137D8B" w:rsidRDefault="00137D8B"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2A18BA3" w14:textId="3962E536" w:rsidR="00137D8B" w:rsidRPr="00137D8B" w:rsidRDefault="00137D8B" w:rsidP="00C96DF6">
            <w:pPr>
              <w:pStyle w:val="acctfourfigures"/>
              <w:tabs>
                <w:tab w:val="clear" w:pos="765"/>
                <w:tab w:val="decimal" w:pos="790"/>
              </w:tabs>
              <w:spacing w:line="230" w:lineRule="exact"/>
              <w:ind w:left="-108" w:right="-108"/>
              <w:rPr>
                <w:sz w:val="18"/>
                <w:szCs w:val="18"/>
              </w:rPr>
            </w:pPr>
            <w:r w:rsidRPr="00137D8B">
              <w:rPr>
                <w:sz w:val="18"/>
                <w:szCs w:val="18"/>
              </w:rPr>
              <w:t>-</w:t>
            </w:r>
          </w:p>
        </w:tc>
        <w:tc>
          <w:tcPr>
            <w:tcW w:w="236" w:type="dxa"/>
            <w:shd w:val="clear" w:color="auto" w:fill="auto"/>
            <w:vAlign w:val="bottom"/>
          </w:tcPr>
          <w:p w14:paraId="7A76CD52"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AAFAC37" w14:textId="7670DFA0" w:rsidR="00137D8B" w:rsidRPr="00137D8B" w:rsidRDefault="00137D8B" w:rsidP="00C96DF6">
            <w:pPr>
              <w:pStyle w:val="acctfourfigures"/>
              <w:tabs>
                <w:tab w:val="clear" w:pos="765"/>
                <w:tab w:val="decimal" w:pos="792"/>
              </w:tabs>
              <w:spacing w:line="230" w:lineRule="exact"/>
              <w:ind w:left="-108" w:right="-108"/>
              <w:rPr>
                <w:sz w:val="18"/>
                <w:szCs w:val="18"/>
              </w:rPr>
            </w:pPr>
            <w:r w:rsidRPr="00137D8B">
              <w:rPr>
                <w:sz w:val="18"/>
                <w:szCs w:val="18"/>
              </w:rPr>
              <w:t>(1,153)</w:t>
            </w:r>
          </w:p>
        </w:tc>
      </w:tr>
      <w:tr w:rsidR="00137D8B" w:rsidRPr="004A2C7D" w14:paraId="502C2FE9" w14:textId="77777777" w:rsidTr="00C96DF6">
        <w:trPr>
          <w:trHeight w:val="20"/>
        </w:trPr>
        <w:tc>
          <w:tcPr>
            <w:tcW w:w="2430" w:type="dxa"/>
            <w:shd w:val="clear" w:color="auto" w:fill="auto"/>
          </w:tcPr>
          <w:p w14:paraId="153780D1" w14:textId="12D66B70" w:rsidR="00137D8B" w:rsidRPr="004A2C7D" w:rsidRDefault="00137D8B" w:rsidP="0013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shd w:val="clear" w:color="auto" w:fill="auto"/>
            <w:vAlign w:val="bottom"/>
          </w:tcPr>
          <w:p w14:paraId="0D559E22" w14:textId="295F0BD5" w:rsidR="00137D8B" w:rsidRPr="00137D8B" w:rsidRDefault="00137D8B" w:rsidP="00C96DF6">
            <w:pPr>
              <w:pStyle w:val="acctfourfigures"/>
              <w:tabs>
                <w:tab w:val="clear" w:pos="765"/>
                <w:tab w:val="decimal" w:pos="630"/>
              </w:tabs>
              <w:spacing w:line="230" w:lineRule="exact"/>
              <w:ind w:left="-108" w:right="-108"/>
              <w:rPr>
                <w:sz w:val="18"/>
                <w:szCs w:val="18"/>
              </w:rPr>
            </w:pPr>
            <w:r w:rsidRPr="00137D8B">
              <w:rPr>
                <w:sz w:val="18"/>
                <w:szCs w:val="18"/>
              </w:rPr>
              <w:t>-</w:t>
            </w:r>
          </w:p>
        </w:tc>
        <w:tc>
          <w:tcPr>
            <w:tcW w:w="270" w:type="dxa"/>
            <w:shd w:val="clear" w:color="auto" w:fill="auto"/>
            <w:vAlign w:val="bottom"/>
          </w:tcPr>
          <w:p w14:paraId="28A0276A"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2314D5AA" w14:textId="795E60A5" w:rsidR="00137D8B" w:rsidRPr="00137D8B" w:rsidRDefault="00137D8B" w:rsidP="00C96DF6">
            <w:pPr>
              <w:pStyle w:val="acctfourfigures"/>
              <w:tabs>
                <w:tab w:val="clear" w:pos="765"/>
                <w:tab w:val="decimal" w:pos="886"/>
              </w:tabs>
              <w:spacing w:line="230" w:lineRule="exact"/>
              <w:ind w:left="-108" w:right="-108"/>
              <w:rPr>
                <w:sz w:val="18"/>
                <w:szCs w:val="18"/>
              </w:rPr>
            </w:pPr>
            <w:r w:rsidRPr="00137D8B">
              <w:rPr>
                <w:sz w:val="18"/>
                <w:szCs w:val="18"/>
              </w:rPr>
              <w:t>4,846</w:t>
            </w:r>
          </w:p>
        </w:tc>
        <w:tc>
          <w:tcPr>
            <w:tcW w:w="236" w:type="dxa"/>
            <w:shd w:val="clear" w:color="auto" w:fill="auto"/>
            <w:vAlign w:val="bottom"/>
          </w:tcPr>
          <w:p w14:paraId="7155B186"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F88488D" w14:textId="2822FD5D" w:rsidR="00137D8B" w:rsidRPr="00137D8B" w:rsidRDefault="00137D8B" w:rsidP="00C96DF6">
            <w:pPr>
              <w:pStyle w:val="acctfourfigures"/>
              <w:tabs>
                <w:tab w:val="clear" w:pos="765"/>
                <w:tab w:val="decimal" w:pos="790"/>
              </w:tabs>
              <w:spacing w:line="230" w:lineRule="exact"/>
              <w:ind w:left="-108" w:right="-108"/>
              <w:rPr>
                <w:sz w:val="18"/>
                <w:szCs w:val="18"/>
              </w:rPr>
            </w:pPr>
            <w:r w:rsidRPr="00137D8B">
              <w:rPr>
                <w:sz w:val="18"/>
                <w:szCs w:val="18"/>
              </w:rPr>
              <w:t>4</w:t>
            </w:r>
          </w:p>
        </w:tc>
        <w:tc>
          <w:tcPr>
            <w:tcW w:w="236" w:type="dxa"/>
            <w:shd w:val="clear" w:color="auto" w:fill="auto"/>
            <w:vAlign w:val="bottom"/>
          </w:tcPr>
          <w:p w14:paraId="2A545890"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0D6523A" w14:textId="0390D402" w:rsidR="00137D8B" w:rsidRPr="00137D8B" w:rsidRDefault="00137D8B" w:rsidP="00C96DF6">
            <w:pPr>
              <w:pStyle w:val="acctfourfigures"/>
              <w:tabs>
                <w:tab w:val="clear" w:pos="765"/>
                <w:tab w:val="decimal" w:pos="790"/>
              </w:tabs>
              <w:spacing w:line="230" w:lineRule="exact"/>
              <w:ind w:left="-108" w:right="-108"/>
              <w:rPr>
                <w:sz w:val="18"/>
                <w:szCs w:val="18"/>
              </w:rPr>
            </w:pPr>
            <w:r w:rsidRPr="00137D8B">
              <w:rPr>
                <w:sz w:val="18"/>
                <w:szCs w:val="18"/>
              </w:rPr>
              <w:t>-</w:t>
            </w:r>
          </w:p>
        </w:tc>
        <w:tc>
          <w:tcPr>
            <w:tcW w:w="236" w:type="dxa"/>
            <w:shd w:val="clear" w:color="auto" w:fill="auto"/>
            <w:vAlign w:val="bottom"/>
          </w:tcPr>
          <w:p w14:paraId="391D1A3E"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C848595" w14:textId="40110732" w:rsidR="00137D8B" w:rsidRPr="00137D8B" w:rsidRDefault="00137D8B" w:rsidP="00C96DF6">
            <w:pPr>
              <w:pStyle w:val="acctfourfigures"/>
              <w:tabs>
                <w:tab w:val="clear" w:pos="765"/>
                <w:tab w:val="decimal" w:pos="790"/>
              </w:tabs>
              <w:spacing w:line="230" w:lineRule="exact"/>
              <w:ind w:left="-108" w:right="-108"/>
              <w:rPr>
                <w:sz w:val="18"/>
                <w:szCs w:val="18"/>
              </w:rPr>
            </w:pPr>
            <w:r w:rsidRPr="00137D8B">
              <w:rPr>
                <w:sz w:val="18"/>
                <w:szCs w:val="18"/>
              </w:rPr>
              <w:t>4,433</w:t>
            </w:r>
          </w:p>
        </w:tc>
        <w:tc>
          <w:tcPr>
            <w:tcW w:w="236" w:type="dxa"/>
            <w:shd w:val="clear" w:color="auto" w:fill="auto"/>
            <w:vAlign w:val="bottom"/>
          </w:tcPr>
          <w:p w14:paraId="730567E3"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16F6999" w14:textId="0DD11D23" w:rsidR="00137D8B" w:rsidRPr="00137D8B" w:rsidRDefault="00137D8B" w:rsidP="00C96DF6">
            <w:pPr>
              <w:pStyle w:val="acctfourfigures"/>
              <w:tabs>
                <w:tab w:val="clear" w:pos="765"/>
                <w:tab w:val="decimal" w:pos="790"/>
              </w:tabs>
              <w:spacing w:line="230" w:lineRule="exact"/>
              <w:ind w:left="-108" w:right="-108"/>
              <w:rPr>
                <w:sz w:val="18"/>
                <w:szCs w:val="18"/>
              </w:rPr>
            </w:pPr>
            <w:r w:rsidRPr="00137D8B">
              <w:rPr>
                <w:sz w:val="18"/>
                <w:szCs w:val="18"/>
              </w:rPr>
              <w:t>3,204</w:t>
            </w:r>
          </w:p>
        </w:tc>
        <w:tc>
          <w:tcPr>
            <w:tcW w:w="236" w:type="dxa"/>
            <w:shd w:val="clear" w:color="auto" w:fill="auto"/>
            <w:vAlign w:val="bottom"/>
          </w:tcPr>
          <w:p w14:paraId="1A32EF6C"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F17B7BC" w14:textId="77604C84" w:rsidR="00137D8B" w:rsidRPr="00137D8B" w:rsidRDefault="00137D8B" w:rsidP="00C96DF6">
            <w:pPr>
              <w:pStyle w:val="acctfourfigures"/>
              <w:tabs>
                <w:tab w:val="clear" w:pos="765"/>
                <w:tab w:val="decimal" w:pos="792"/>
              </w:tabs>
              <w:spacing w:line="230" w:lineRule="exact"/>
              <w:ind w:left="-108" w:right="-108"/>
              <w:rPr>
                <w:sz w:val="18"/>
                <w:szCs w:val="18"/>
              </w:rPr>
            </w:pPr>
            <w:r w:rsidRPr="00137D8B">
              <w:rPr>
                <w:sz w:val="18"/>
                <w:szCs w:val="18"/>
              </w:rPr>
              <w:t>9,923</w:t>
            </w:r>
          </w:p>
        </w:tc>
        <w:tc>
          <w:tcPr>
            <w:tcW w:w="236" w:type="dxa"/>
            <w:shd w:val="clear" w:color="auto" w:fill="auto"/>
            <w:vAlign w:val="bottom"/>
          </w:tcPr>
          <w:p w14:paraId="3BF0754C"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2D0C1D3" w14:textId="584F5C47" w:rsidR="00137D8B" w:rsidRPr="00137D8B" w:rsidRDefault="00137D8B" w:rsidP="00C96DF6">
            <w:pPr>
              <w:pStyle w:val="acctfourfigures"/>
              <w:tabs>
                <w:tab w:val="clear" w:pos="765"/>
                <w:tab w:val="decimal" w:pos="792"/>
              </w:tabs>
              <w:spacing w:line="230" w:lineRule="exact"/>
              <w:ind w:left="-108" w:right="-108"/>
              <w:rPr>
                <w:sz w:val="18"/>
                <w:szCs w:val="18"/>
              </w:rPr>
            </w:pPr>
            <w:r w:rsidRPr="00137D8B">
              <w:rPr>
                <w:sz w:val="18"/>
                <w:szCs w:val="18"/>
              </w:rPr>
              <w:t>8,065</w:t>
            </w:r>
          </w:p>
        </w:tc>
        <w:tc>
          <w:tcPr>
            <w:tcW w:w="236" w:type="dxa"/>
            <w:shd w:val="clear" w:color="auto" w:fill="auto"/>
            <w:vAlign w:val="bottom"/>
          </w:tcPr>
          <w:p w14:paraId="6DA86DA1"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182993E" w14:textId="01C14EA8" w:rsidR="00137D8B" w:rsidRPr="00137D8B" w:rsidRDefault="00137D8B" w:rsidP="00C96DF6">
            <w:pPr>
              <w:pStyle w:val="acctfourfigures"/>
              <w:tabs>
                <w:tab w:val="clear" w:pos="765"/>
                <w:tab w:val="decimal" w:pos="790"/>
              </w:tabs>
              <w:spacing w:line="230" w:lineRule="exact"/>
              <w:ind w:left="-108" w:right="-108"/>
              <w:rPr>
                <w:sz w:val="18"/>
                <w:szCs w:val="18"/>
              </w:rPr>
            </w:pPr>
            <w:r w:rsidRPr="00137D8B">
              <w:rPr>
                <w:sz w:val="18"/>
                <w:szCs w:val="18"/>
              </w:rPr>
              <w:t>-</w:t>
            </w:r>
          </w:p>
        </w:tc>
        <w:tc>
          <w:tcPr>
            <w:tcW w:w="236" w:type="dxa"/>
            <w:shd w:val="clear" w:color="auto" w:fill="auto"/>
            <w:vAlign w:val="bottom"/>
          </w:tcPr>
          <w:p w14:paraId="3A3DE51F" w14:textId="77777777" w:rsidR="00137D8B" w:rsidRPr="00137D8B"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738BAB01" w14:textId="5E6842F4" w:rsidR="00137D8B" w:rsidRPr="00137D8B" w:rsidRDefault="00137D8B" w:rsidP="00C96DF6">
            <w:pPr>
              <w:pStyle w:val="acctfourfigures"/>
              <w:tabs>
                <w:tab w:val="clear" w:pos="765"/>
                <w:tab w:val="decimal" w:pos="792"/>
              </w:tabs>
              <w:spacing w:line="230" w:lineRule="exact"/>
              <w:ind w:left="-108" w:right="-108"/>
              <w:rPr>
                <w:sz w:val="18"/>
                <w:szCs w:val="18"/>
                <w:cs/>
              </w:rPr>
            </w:pPr>
            <w:r w:rsidRPr="00137D8B">
              <w:rPr>
                <w:sz w:val="18"/>
                <w:szCs w:val="18"/>
              </w:rPr>
              <w:t>30,475</w:t>
            </w:r>
          </w:p>
        </w:tc>
      </w:tr>
      <w:tr w:rsidR="00B82FBF" w:rsidRPr="004A2C7D" w14:paraId="031B8B7A" w14:textId="77777777" w:rsidTr="00C96DF6">
        <w:trPr>
          <w:trHeight w:val="20"/>
        </w:trPr>
        <w:tc>
          <w:tcPr>
            <w:tcW w:w="2430" w:type="dxa"/>
            <w:shd w:val="clear" w:color="auto" w:fill="auto"/>
          </w:tcPr>
          <w:p w14:paraId="3C9D72B0" w14:textId="584F2912" w:rsidR="00B82FBF"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r w:rsidRPr="004A2C7D">
              <w:rPr>
                <w:rFonts w:ascii="Times New Roman" w:hAnsi="Times New Roman" w:cs="Times New Roman"/>
                <w:b/>
                <w:bCs/>
              </w:rPr>
              <w:t xml:space="preserve">At </w:t>
            </w:r>
            <w:r>
              <w:rPr>
                <w:rFonts w:ascii="Times New Roman" w:hAnsi="Times New Roman" w:cs="Times New Roman"/>
                <w:b/>
                <w:bCs/>
              </w:rPr>
              <w:t>31 December 202</w:t>
            </w:r>
            <w:r w:rsidR="00137D8B">
              <w:rPr>
                <w:rFonts w:ascii="Times New Roman" w:hAnsi="Times New Roman" w:cs="Times New Roman"/>
                <w:b/>
                <w:bCs/>
              </w:rPr>
              <w:t>3</w:t>
            </w:r>
            <w:r>
              <w:rPr>
                <w:rFonts w:ascii="Times New Roman" w:hAnsi="Times New Roman" w:cs="Times New Roman"/>
                <w:b/>
                <w:bCs/>
              </w:rPr>
              <w:t xml:space="preserve"> and</w:t>
            </w:r>
          </w:p>
        </w:tc>
        <w:tc>
          <w:tcPr>
            <w:tcW w:w="810" w:type="dxa"/>
            <w:tcBorders>
              <w:top w:val="single" w:sz="4" w:space="0" w:color="auto"/>
            </w:tcBorders>
            <w:shd w:val="clear" w:color="auto" w:fill="auto"/>
            <w:vAlign w:val="bottom"/>
          </w:tcPr>
          <w:p w14:paraId="7F4594DD" w14:textId="7135DFC3" w:rsidR="00B82FBF" w:rsidRPr="00FC304A" w:rsidRDefault="00B82FBF" w:rsidP="00C96DF6">
            <w:pPr>
              <w:pStyle w:val="acctfourfigures"/>
              <w:tabs>
                <w:tab w:val="clear" w:pos="765"/>
                <w:tab w:val="decimal" w:pos="630"/>
              </w:tabs>
              <w:spacing w:line="230" w:lineRule="exact"/>
              <w:ind w:left="-108" w:right="-108"/>
              <w:rPr>
                <w:b/>
                <w:bCs/>
                <w:sz w:val="18"/>
                <w:szCs w:val="18"/>
              </w:rPr>
            </w:pPr>
          </w:p>
        </w:tc>
        <w:tc>
          <w:tcPr>
            <w:tcW w:w="270" w:type="dxa"/>
            <w:shd w:val="clear" w:color="auto" w:fill="auto"/>
            <w:vAlign w:val="bottom"/>
          </w:tcPr>
          <w:p w14:paraId="2B6CD4B4"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tcBorders>
            <w:shd w:val="clear" w:color="auto" w:fill="auto"/>
            <w:vAlign w:val="bottom"/>
          </w:tcPr>
          <w:p w14:paraId="0928BEF5" w14:textId="7855088C" w:rsidR="00B82FBF" w:rsidRPr="00FA6463" w:rsidRDefault="00B82FBF" w:rsidP="00C96DF6">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7B326E01"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vAlign w:val="bottom"/>
          </w:tcPr>
          <w:p w14:paraId="58B3149F" w14:textId="1403FEDC" w:rsidR="00B82FBF" w:rsidRPr="004A2C7D" w:rsidRDefault="00B82FBF" w:rsidP="00C96DF6">
            <w:pPr>
              <w:pStyle w:val="acctfourfigures"/>
              <w:tabs>
                <w:tab w:val="clear" w:pos="765"/>
                <w:tab w:val="decimal" w:pos="792"/>
              </w:tabs>
              <w:spacing w:line="230" w:lineRule="exact"/>
              <w:ind w:left="-108" w:right="-108"/>
              <w:rPr>
                <w:b/>
                <w:bCs/>
                <w:sz w:val="18"/>
                <w:szCs w:val="18"/>
              </w:rPr>
            </w:pPr>
          </w:p>
        </w:tc>
        <w:tc>
          <w:tcPr>
            <w:tcW w:w="236" w:type="dxa"/>
            <w:shd w:val="clear" w:color="auto" w:fill="auto"/>
            <w:vAlign w:val="bottom"/>
          </w:tcPr>
          <w:p w14:paraId="692B0621"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vAlign w:val="bottom"/>
          </w:tcPr>
          <w:p w14:paraId="32970F2F" w14:textId="5E7A4709" w:rsidR="00B82FBF" w:rsidRPr="004A2C7D" w:rsidRDefault="00B82FBF" w:rsidP="00C96DF6">
            <w:pPr>
              <w:pStyle w:val="acctfourfigures"/>
              <w:tabs>
                <w:tab w:val="clear" w:pos="765"/>
                <w:tab w:val="decimal" w:pos="792"/>
              </w:tabs>
              <w:spacing w:line="230" w:lineRule="exact"/>
              <w:ind w:left="-108" w:right="-108"/>
              <w:rPr>
                <w:b/>
                <w:bCs/>
                <w:sz w:val="18"/>
                <w:szCs w:val="18"/>
              </w:rPr>
            </w:pPr>
          </w:p>
        </w:tc>
        <w:tc>
          <w:tcPr>
            <w:tcW w:w="236" w:type="dxa"/>
            <w:shd w:val="clear" w:color="auto" w:fill="auto"/>
            <w:vAlign w:val="bottom"/>
          </w:tcPr>
          <w:p w14:paraId="682E46D4"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vAlign w:val="bottom"/>
          </w:tcPr>
          <w:p w14:paraId="52601B2A" w14:textId="066EA9F1" w:rsidR="00B82FBF" w:rsidRPr="004A2C7D" w:rsidRDefault="00B82FBF" w:rsidP="00C96DF6">
            <w:pPr>
              <w:pStyle w:val="acctfourfigures"/>
              <w:tabs>
                <w:tab w:val="clear" w:pos="765"/>
                <w:tab w:val="decimal" w:pos="792"/>
              </w:tabs>
              <w:spacing w:line="230" w:lineRule="exact"/>
              <w:ind w:left="-108" w:right="-108"/>
              <w:rPr>
                <w:b/>
                <w:bCs/>
                <w:sz w:val="18"/>
                <w:szCs w:val="18"/>
              </w:rPr>
            </w:pPr>
          </w:p>
        </w:tc>
        <w:tc>
          <w:tcPr>
            <w:tcW w:w="236" w:type="dxa"/>
            <w:shd w:val="clear" w:color="auto" w:fill="auto"/>
            <w:vAlign w:val="bottom"/>
          </w:tcPr>
          <w:p w14:paraId="4BFF0687"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vAlign w:val="bottom"/>
          </w:tcPr>
          <w:p w14:paraId="11AA54F1" w14:textId="5D46F695" w:rsidR="00B82FBF" w:rsidRPr="004A2C7D" w:rsidRDefault="00B82FBF" w:rsidP="00C96DF6">
            <w:pPr>
              <w:pStyle w:val="acctfourfigures"/>
              <w:tabs>
                <w:tab w:val="clear" w:pos="765"/>
                <w:tab w:val="decimal" w:pos="792"/>
              </w:tabs>
              <w:spacing w:line="230" w:lineRule="exact"/>
              <w:ind w:left="-108" w:right="-108"/>
              <w:rPr>
                <w:b/>
                <w:bCs/>
                <w:sz w:val="18"/>
                <w:szCs w:val="18"/>
                <w:lang w:val="en-US" w:bidi="th-TH"/>
              </w:rPr>
            </w:pPr>
          </w:p>
        </w:tc>
        <w:tc>
          <w:tcPr>
            <w:tcW w:w="236" w:type="dxa"/>
            <w:shd w:val="clear" w:color="auto" w:fill="auto"/>
            <w:vAlign w:val="bottom"/>
          </w:tcPr>
          <w:p w14:paraId="4E896A9B"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vAlign w:val="bottom"/>
          </w:tcPr>
          <w:p w14:paraId="08CB99F9" w14:textId="53CF92FE" w:rsidR="00B82FBF" w:rsidRPr="004A2C7D" w:rsidRDefault="00B82FBF" w:rsidP="00C96DF6">
            <w:pPr>
              <w:pStyle w:val="acctfourfigures"/>
              <w:tabs>
                <w:tab w:val="clear" w:pos="765"/>
                <w:tab w:val="decimal" w:pos="792"/>
              </w:tabs>
              <w:spacing w:line="230" w:lineRule="exact"/>
              <w:ind w:left="-108" w:right="-108"/>
              <w:rPr>
                <w:b/>
                <w:bCs/>
                <w:sz w:val="18"/>
                <w:szCs w:val="18"/>
              </w:rPr>
            </w:pPr>
          </w:p>
        </w:tc>
        <w:tc>
          <w:tcPr>
            <w:tcW w:w="236" w:type="dxa"/>
            <w:shd w:val="clear" w:color="auto" w:fill="auto"/>
            <w:vAlign w:val="bottom"/>
          </w:tcPr>
          <w:p w14:paraId="05DE9AE3"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vAlign w:val="bottom"/>
          </w:tcPr>
          <w:p w14:paraId="47E89722" w14:textId="4DBC81E2" w:rsidR="00B82FBF" w:rsidRPr="004A2C7D" w:rsidRDefault="00B82FBF" w:rsidP="00C96DF6">
            <w:pPr>
              <w:pStyle w:val="acctfourfigures"/>
              <w:tabs>
                <w:tab w:val="clear" w:pos="765"/>
                <w:tab w:val="decimal" w:pos="792"/>
              </w:tabs>
              <w:spacing w:line="230" w:lineRule="exact"/>
              <w:ind w:left="-108" w:right="-108"/>
              <w:rPr>
                <w:b/>
                <w:bCs/>
                <w:sz w:val="18"/>
                <w:szCs w:val="18"/>
              </w:rPr>
            </w:pPr>
          </w:p>
        </w:tc>
        <w:tc>
          <w:tcPr>
            <w:tcW w:w="236" w:type="dxa"/>
            <w:shd w:val="clear" w:color="auto" w:fill="auto"/>
            <w:vAlign w:val="bottom"/>
          </w:tcPr>
          <w:p w14:paraId="40FAD4AF"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shd w:val="clear" w:color="auto" w:fill="auto"/>
            <w:vAlign w:val="bottom"/>
          </w:tcPr>
          <w:p w14:paraId="71BE158A" w14:textId="4F716F02" w:rsidR="00B82FBF" w:rsidRPr="005E0206" w:rsidRDefault="00B82FBF" w:rsidP="00C96DF6">
            <w:pPr>
              <w:pStyle w:val="acctfourfigures"/>
              <w:tabs>
                <w:tab w:val="clear" w:pos="765"/>
                <w:tab w:val="decimal" w:pos="790"/>
              </w:tabs>
              <w:spacing w:line="230" w:lineRule="exact"/>
              <w:ind w:left="-108" w:right="-108"/>
              <w:rPr>
                <w:sz w:val="18"/>
                <w:szCs w:val="18"/>
              </w:rPr>
            </w:pPr>
          </w:p>
        </w:tc>
        <w:tc>
          <w:tcPr>
            <w:tcW w:w="236" w:type="dxa"/>
            <w:shd w:val="clear" w:color="auto" w:fill="auto"/>
            <w:vAlign w:val="bottom"/>
          </w:tcPr>
          <w:p w14:paraId="244D326A"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tcBorders>
            <w:shd w:val="clear" w:color="auto" w:fill="auto"/>
            <w:vAlign w:val="bottom"/>
          </w:tcPr>
          <w:p w14:paraId="4093D9E9" w14:textId="3CDEEE86" w:rsidR="00B82FBF" w:rsidRPr="004A2C7D" w:rsidRDefault="00B82FBF" w:rsidP="00C96DF6">
            <w:pPr>
              <w:pStyle w:val="acctfourfigures"/>
              <w:tabs>
                <w:tab w:val="clear" w:pos="765"/>
                <w:tab w:val="decimal" w:pos="792"/>
              </w:tabs>
              <w:spacing w:line="230" w:lineRule="exact"/>
              <w:ind w:left="-108" w:right="-108"/>
              <w:rPr>
                <w:b/>
                <w:bCs/>
                <w:sz w:val="18"/>
                <w:szCs w:val="18"/>
              </w:rPr>
            </w:pPr>
          </w:p>
        </w:tc>
      </w:tr>
      <w:tr w:rsidR="00137D8B" w:rsidRPr="004A2C7D" w14:paraId="6F180C21" w14:textId="77777777" w:rsidTr="00C96DF6">
        <w:trPr>
          <w:trHeight w:val="20"/>
        </w:trPr>
        <w:tc>
          <w:tcPr>
            <w:tcW w:w="2430" w:type="dxa"/>
            <w:shd w:val="clear" w:color="auto" w:fill="auto"/>
          </w:tcPr>
          <w:p w14:paraId="7D77F886" w14:textId="1DAA7FC4" w:rsidR="00137D8B" w:rsidRPr="004A2C7D" w:rsidRDefault="00137D8B" w:rsidP="0013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2024</w:t>
            </w:r>
          </w:p>
        </w:tc>
        <w:tc>
          <w:tcPr>
            <w:tcW w:w="810" w:type="dxa"/>
            <w:shd w:val="clear" w:color="auto" w:fill="auto"/>
            <w:vAlign w:val="bottom"/>
          </w:tcPr>
          <w:p w14:paraId="7E862430" w14:textId="1B7FF14B" w:rsidR="00137D8B" w:rsidRDefault="00137D8B" w:rsidP="00C96DF6">
            <w:pPr>
              <w:pStyle w:val="acctfourfigures"/>
              <w:tabs>
                <w:tab w:val="clear" w:pos="765"/>
                <w:tab w:val="decimal" w:pos="630"/>
              </w:tabs>
              <w:spacing w:line="230" w:lineRule="exact"/>
              <w:ind w:left="-108" w:right="-108"/>
              <w:rPr>
                <w:b/>
                <w:bCs/>
                <w:sz w:val="18"/>
                <w:szCs w:val="18"/>
              </w:rPr>
            </w:pPr>
            <w:r>
              <w:rPr>
                <w:b/>
                <w:bCs/>
                <w:sz w:val="18"/>
                <w:szCs w:val="18"/>
              </w:rPr>
              <w:t>(13,552)</w:t>
            </w:r>
          </w:p>
        </w:tc>
        <w:tc>
          <w:tcPr>
            <w:tcW w:w="270" w:type="dxa"/>
            <w:shd w:val="clear" w:color="auto" w:fill="auto"/>
            <w:vAlign w:val="bottom"/>
          </w:tcPr>
          <w:p w14:paraId="7B273AD9" w14:textId="77777777" w:rsidR="00137D8B" w:rsidRPr="004A2C7D"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shd w:val="clear" w:color="auto" w:fill="auto"/>
            <w:vAlign w:val="bottom"/>
          </w:tcPr>
          <w:p w14:paraId="2B0988F3" w14:textId="5B91373D" w:rsidR="00137D8B" w:rsidRPr="00FA6463" w:rsidRDefault="00137D8B" w:rsidP="00C96DF6">
            <w:pPr>
              <w:pStyle w:val="acctfourfigures"/>
              <w:tabs>
                <w:tab w:val="clear" w:pos="765"/>
                <w:tab w:val="decimal" w:pos="880"/>
              </w:tabs>
              <w:spacing w:line="230" w:lineRule="exact"/>
              <w:ind w:left="-108" w:right="-108"/>
              <w:rPr>
                <w:b/>
                <w:bCs/>
                <w:sz w:val="18"/>
                <w:szCs w:val="18"/>
              </w:rPr>
            </w:pPr>
            <w:r>
              <w:rPr>
                <w:b/>
                <w:bCs/>
                <w:sz w:val="18"/>
                <w:szCs w:val="18"/>
              </w:rPr>
              <w:t>(43,242)</w:t>
            </w:r>
          </w:p>
        </w:tc>
        <w:tc>
          <w:tcPr>
            <w:tcW w:w="236" w:type="dxa"/>
            <w:shd w:val="clear" w:color="auto" w:fill="auto"/>
            <w:vAlign w:val="bottom"/>
          </w:tcPr>
          <w:p w14:paraId="27D79E55" w14:textId="77777777" w:rsidR="00137D8B" w:rsidRPr="00FA6463"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vAlign w:val="bottom"/>
          </w:tcPr>
          <w:p w14:paraId="15E1E45E" w14:textId="5DDB12F1" w:rsidR="00137D8B" w:rsidRDefault="00137D8B" w:rsidP="00C96DF6">
            <w:pPr>
              <w:pStyle w:val="acctfourfigures"/>
              <w:tabs>
                <w:tab w:val="clear" w:pos="765"/>
                <w:tab w:val="decimal" w:pos="792"/>
              </w:tabs>
              <w:spacing w:line="230" w:lineRule="exact"/>
              <w:ind w:left="-108" w:right="-108"/>
              <w:rPr>
                <w:b/>
                <w:bCs/>
                <w:sz w:val="18"/>
                <w:szCs w:val="18"/>
              </w:rPr>
            </w:pPr>
            <w:r>
              <w:rPr>
                <w:b/>
                <w:bCs/>
                <w:sz w:val="18"/>
                <w:szCs w:val="22"/>
                <w:lang w:val="en-US" w:bidi="th-TH"/>
              </w:rPr>
              <w:t>(2,060)</w:t>
            </w:r>
          </w:p>
        </w:tc>
        <w:tc>
          <w:tcPr>
            <w:tcW w:w="236" w:type="dxa"/>
            <w:shd w:val="clear" w:color="auto" w:fill="auto"/>
            <w:vAlign w:val="bottom"/>
          </w:tcPr>
          <w:p w14:paraId="1602BA8D" w14:textId="77777777" w:rsidR="00137D8B" w:rsidRPr="004A2C7D"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vAlign w:val="bottom"/>
          </w:tcPr>
          <w:p w14:paraId="01BB62E2" w14:textId="1BFD2973" w:rsidR="00137D8B" w:rsidRDefault="00137D8B" w:rsidP="00C96DF6">
            <w:pPr>
              <w:pStyle w:val="acctfourfigures"/>
              <w:tabs>
                <w:tab w:val="clear" w:pos="765"/>
                <w:tab w:val="decimal" w:pos="792"/>
              </w:tabs>
              <w:spacing w:line="230" w:lineRule="exact"/>
              <w:ind w:left="-108" w:right="-108"/>
              <w:rPr>
                <w:b/>
                <w:bCs/>
                <w:sz w:val="18"/>
                <w:szCs w:val="18"/>
              </w:rPr>
            </w:pPr>
            <w:r>
              <w:rPr>
                <w:b/>
                <w:bCs/>
                <w:sz w:val="18"/>
                <w:szCs w:val="18"/>
              </w:rPr>
              <w:t>(786,313)</w:t>
            </w:r>
          </w:p>
        </w:tc>
        <w:tc>
          <w:tcPr>
            <w:tcW w:w="236" w:type="dxa"/>
            <w:shd w:val="clear" w:color="auto" w:fill="auto"/>
            <w:vAlign w:val="bottom"/>
          </w:tcPr>
          <w:p w14:paraId="0CCD194C" w14:textId="77777777" w:rsidR="00137D8B" w:rsidRPr="004A2C7D"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vAlign w:val="bottom"/>
          </w:tcPr>
          <w:p w14:paraId="33503DFF" w14:textId="627FA4FC" w:rsidR="00137D8B" w:rsidRDefault="00137D8B" w:rsidP="00C96DF6">
            <w:pPr>
              <w:pStyle w:val="acctfourfigures"/>
              <w:tabs>
                <w:tab w:val="clear" w:pos="765"/>
                <w:tab w:val="decimal" w:pos="792"/>
              </w:tabs>
              <w:spacing w:line="230" w:lineRule="exact"/>
              <w:ind w:left="-108" w:right="-108"/>
              <w:rPr>
                <w:b/>
                <w:bCs/>
                <w:sz w:val="18"/>
                <w:szCs w:val="18"/>
              </w:rPr>
            </w:pPr>
            <w:r>
              <w:rPr>
                <w:b/>
                <w:bCs/>
                <w:sz w:val="18"/>
                <w:szCs w:val="18"/>
              </w:rPr>
              <w:t>(1,129,238)</w:t>
            </w:r>
          </w:p>
        </w:tc>
        <w:tc>
          <w:tcPr>
            <w:tcW w:w="236" w:type="dxa"/>
            <w:shd w:val="clear" w:color="auto" w:fill="auto"/>
            <w:vAlign w:val="bottom"/>
          </w:tcPr>
          <w:p w14:paraId="286731C0" w14:textId="77777777" w:rsidR="00137D8B" w:rsidRPr="004A2C7D"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vAlign w:val="bottom"/>
          </w:tcPr>
          <w:p w14:paraId="19EC6057" w14:textId="71265175" w:rsidR="00137D8B" w:rsidRDefault="00137D8B" w:rsidP="00C96DF6">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(112,603)</w:t>
            </w:r>
          </w:p>
        </w:tc>
        <w:tc>
          <w:tcPr>
            <w:tcW w:w="236" w:type="dxa"/>
            <w:shd w:val="clear" w:color="auto" w:fill="auto"/>
            <w:vAlign w:val="bottom"/>
          </w:tcPr>
          <w:p w14:paraId="1C38B3AD" w14:textId="77777777" w:rsidR="00137D8B" w:rsidRPr="004A2C7D"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vAlign w:val="bottom"/>
          </w:tcPr>
          <w:p w14:paraId="4651A94F" w14:textId="0BFEC1C4" w:rsidR="00137D8B" w:rsidRDefault="00137D8B" w:rsidP="00C96DF6">
            <w:pPr>
              <w:pStyle w:val="acctfourfigures"/>
              <w:tabs>
                <w:tab w:val="clear" w:pos="765"/>
                <w:tab w:val="decimal" w:pos="792"/>
              </w:tabs>
              <w:spacing w:line="230" w:lineRule="exact"/>
              <w:ind w:left="-108" w:right="-108"/>
              <w:rPr>
                <w:b/>
                <w:bCs/>
                <w:sz w:val="18"/>
                <w:szCs w:val="18"/>
              </w:rPr>
            </w:pPr>
            <w:r>
              <w:rPr>
                <w:b/>
                <w:bCs/>
                <w:sz w:val="18"/>
                <w:szCs w:val="18"/>
              </w:rPr>
              <w:t>(44,260)</w:t>
            </w:r>
          </w:p>
        </w:tc>
        <w:tc>
          <w:tcPr>
            <w:tcW w:w="236" w:type="dxa"/>
            <w:shd w:val="clear" w:color="auto" w:fill="auto"/>
            <w:vAlign w:val="bottom"/>
          </w:tcPr>
          <w:p w14:paraId="45D91966" w14:textId="77777777" w:rsidR="00137D8B" w:rsidRPr="004A2C7D"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vAlign w:val="bottom"/>
          </w:tcPr>
          <w:p w14:paraId="34B02A2F" w14:textId="35BAE21A" w:rsidR="00137D8B" w:rsidRDefault="00137D8B" w:rsidP="00C96DF6">
            <w:pPr>
              <w:pStyle w:val="acctfourfigures"/>
              <w:tabs>
                <w:tab w:val="clear" w:pos="765"/>
                <w:tab w:val="decimal" w:pos="792"/>
              </w:tabs>
              <w:spacing w:line="230" w:lineRule="exact"/>
              <w:ind w:left="-108" w:right="-108"/>
              <w:rPr>
                <w:b/>
                <w:bCs/>
                <w:sz w:val="18"/>
                <w:szCs w:val="18"/>
              </w:rPr>
            </w:pPr>
            <w:r>
              <w:rPr>
                <w:b/>
                <w:bCs/>
                <w:sz w:val="18"/>
                <w:szCs w:val="18"/>
              </w:rPr>
              <w:t>(56,202)</w:t>
            </w:r>
          </w:p>
        </w:tc>
        <w:tc>
          <w:tcPr>
            <w:tcW w:w="236" w:type="dxa"/>
            <w:shd w:val="clear" w:color="auto" w:fill="auto"/>
            <w:vAlign w:val="bottom"/>
          </w:tcPr>
          <w:p w14:paraId="654F1587" w14:textId="77777777" w:rsidR="00137D8B" w:rsidRPr="004A2C7D"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shd w:val="clear" w:color="auto" w:fill="auto"/>
            <w:vAlign w:val="bottom"/>
          </w:tcPr>
          <w:p w14:paraId="25F9CEAF" w14:textId="301759FB" w:rsidR="00137D8B" w:rsidRPr="005E0206" w:rsidRDefault="00137D8B" w:rsidP="00C96DF6">
            <w:pPr>
              <w:pStyle w:val="acctfourfigures"/>
              <w:tabs>
                <w:tab w:val="clear" w:pos="765"/>
                <w:tab w:val="decimal" w:pos="790"/>
              </w:tabs>
              <w:spacing w:line="230" w:lineRule="exact"/>
              <w:ind w:left="-108" w:right="-108"/>
              <w:rPr>
                <w:sz w:val="18"/>
                <w:szCs w:val="18"/>
              </w:rPr>
            </w:pPr>
            <w:r>
              <w:rPr>
                <w:b/>
                <w:bCs/>
                <w:sz w:val="18"/>
                <w:szCs w:val="18"/>
              </w:rPr>
              <w:t>-</w:t>
            </w:r>
          </w:p>
        </w:tc>
        <w:tc>
          <w:tcPr>
            <w:tcW w:w="236" w:type="dxa"/>
            <w:shd w:val="clear" w:color="auto" w:fill="auto"/>
            <w:vAlign w:val="bottom"/>
          </w:tcPr>
          <w:p w14:paraId="7B7AE5F7" w14:textId="77777777" w:rsidR="00137D8B" w:rsidRPr="004A2C7D"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shd w:val="clear" w:color="auto" w:fill="auto"/>
            <w:vAlign w:val="bottom"/>
          </w:tcPr>
          <w:p w14:paraId="34D51F21" w14:textId="5F6D3B7B" w:rsidR="00137D8B" w:rsidRDefault="00137D8B" w:rsidP="00C96DF6">
            <w:pPr>
              <w:pStyle w:val="acctfourfigures"/>
              <w:tabs>
                <w:tab w:val="clear" w:pos="765"/>
                <w:tab w:val="decimal" w:pos="792"/>
              </w:tabs>
              <w:spacing w:line="230" w:lineRule="exact"/>
              <w:ind w:left="-108" w:right="-108"/>
              <w:rPr>
                <w:b/>
                <w:bCs/>
                <w:sz w:val="18"/>
                <w:szCs w:val="18"/>
              </w:rPr>
            </w:pPr>
            <w:r>
              <w:rPr>
                <w:b/>
                <w:bCs/>
                <w:sz w:val="18"/>
                <w:szCs w:val="18"/>
              </w:rPr>
              <w:t>(2,187,470)</w:t>
            </w:r>
          </w:p>
        </w:tc>
      </w:tr>
      <w:tr w:rsidR="00B82FBF" w:rsidRPr="004A2C7D" w14:paraId="7E515EEE" w14:textId="77777777" w:rsidTr="00C96DF6">
        <w:trPr>
          <w:trHeight w:val="20"/>
        </w:trPr>
        <w:tc>
          <w:tcPr>
            <w:tcW w:w="2430" w:type="dxa"/>
            <w:shd w:val="clear" w:color="auto" w:fill="auto"/>
          </w:tcPr>
          <w:p w14:paraId="52C273E7"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shd w:val="clear" w:color="auto" w:fill="auto"/>
            <w:vAlign w:val="bottom"/>
          </w:tcPr>
          <w:p w14:paraId="08E541AF" w14:textId="77777777" w:rsidR="00B82FBF" w:rsidRPr="004A2C7D" w:rsidRDefault="00B82FBF" w:rsidP="00C96DF6">
            <w:pPr>
              <w:pStyle w:val="acctfourfigures"/>
              <w:tabs>
                <w:tab w:val="clear" w:pos="765"/>
                <w:tab w:val="decimal" w:pos="720"/>
              </w:tabs>
              <w:spacing w:line="230" w:lineRule="exact"/>
              <w:ind w:left="-108" w:right="-108"/>
              <w:rPr>
                <w:sz w:val="18"/>
                <w:szCs w:val="18"/>
              </w:rPr>
            </w:pPr>
          </w:p>
        </w:tc>
        <w:tc>
          <w:tcPr>
            <w:tcW w:w="270" w:type="dxa"/>
            <w:shd w:val="clear" w:color="auto" w:fill="auto"/>
            <w:vAlign w:val="bottom"/>
          </w:tcPr>
          <w:p w14:paraId="5E159C1B" w14:textId="77777777" w:rsidR="00B82FBF" w:rsidRPr="004A2C7D" w:rsidRDefault="00B82FBF" w:rsidP="00C96DF6">
            <w:pPr>
              <w:pStyle w:val="acctfourfigures"/>
              <w:tabs>
                <w:tab w:val="clear" w:pos="765"/>
                <w:tab w:val="decimal" w:pos="612"/>
              </w:tabs>
              <w:spacing w:line="230" w:lineRule="exact"/>
              <w:ind w:left="-108"/>
              <w:rPr>
                <w:sz w:val="18"/>
                <w:szCs w:val="18"/>
              </w:rPr>
            </w:pPr>
          </w:p>
        </w:tc>
        <w:tc>
          <w:tcPr>
            <w:tcW w:w="1100" w:type="dxa"/>
            <w:shd w:val="clear" w:color="auto" w:fill="auto"/>
            <w:vAlign w:val="bottom"/>
          </w:tcPr>
          <w:p w14:paraId="7E12A739" w14:textId="77777777" w:rsidR="00B82FBF" w:rsidRPr="004A2C7D" w:rsidRDefault="00B82FBF" w:rsidP="00C96DF6">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2CA639BB" w14:textId="77777777" w:rsidR="00B82FBF" w:rsidRPr="004A2C7D"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000196E0" w14:textId="77777777" w:rsidR="00B82FBF" w:rsidRPr="004A2C7D"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5805BDFB"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6F561F46" w14:textId="77777777" w:rsidR="00B82FBF" w:rsidRPr="004A2C7D"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55FAA701" w14:textId="77777777" w:rsidR="00B82FBF" w:rsidRPr="004A2C7D"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0BE5C4D5" w14:textId="77777777" w:rsidR="00B82FBF" w:rsidRPr="004A2C7D"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08BCCF56" w14:textId="77777777" w:rsidR="00B82FBF" w:rsidRPr="004A2C7D"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4E6AD34F" w14:textId="77777777" w:rsidR="00B82FBF" w:rsidRPr="004A2C7D"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33958F6" w14:textId="77777777" w:rsidR="00B82FBF" w:rsidRPr="004A2C7D"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7A16B858" w14:textId="77777777" w:rsidR="00B82FBF" w:rsidRPr="004A2C7D"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54AB0639" w14:textId="77777777" w:rsidR="00B82FBF" w:rsidRPr="004A2C7D"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401A9518" w14:textId="77777777" w:rsidR="00B82FBF" w:rsidRPr="004A2C7D"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56D69222" w14:textId="77777777" w:rsidR="00B82FBF" w:rsidRPr="004A2C7D"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00B10915" w14:textId="77777777" w:rsidR="00B82FBF" w:rsidRPr="004A2C7D" w:rsidRDefault="00B82FBF" w:rsidP="00C96DF6">
            <w:pPr>
              <w:pStyle w:val="acctfourfigures"/>
              <w:tabs>
                <w:tab w:val="clear" w:pos="765"/>
                <w:tab w:val="decimal" w:pos="612"/>
              </w:tabs>
              <w:spacing w:line="230" w:lineRule="exact"/>
              <w:ind w:left="-108" w:right="-108"/>
              <w:rPr>
                <w:sz w:val="18"/>
                <w:szCs w:val="18"/>
              </w:rPr>
            </w:pPr>
          </w:p>
        </w:tc>
        <w:tc>
          <w:tcPr>
            <w:tcW w:w="236" w:type="dxa"/>
            <w:shd w:val="clear" w:color="auto" w:fill="auto"/>
            <w:vAlign w:val="bottom"/>
          </w:tcPr>
          <w:p w14:paraId="22B61F3B" w14:textId="77777777" w:rsidR="00B82FBF" w:rsidRPr="004A2C7D" w:rsidRDefault="00B82FBF" w:rsidP="00C96DF6">
            <w:pPr>
              <w:pStyle w:val="acctfourfigures"/>
              <w:tabs>
                <w:tab w:val="clear" w:pos="765"/>
                <w:tab w:val="decimal" w:pos="736"/>
              </w:tabs>
              <w:spacing w:line="230" w:lineRule="exact"/>
              <w:ind w:left="-108"/>
              <w:rPr>
                <w:sz w:val="18"/>
                <w:szCs w:val="18"/>
              </w:rPr>
            </w:pPr>
          </w:p>
        </w:tc>
        <w:tc>
          <w:tcPr>
            <w:tcW w:w="1008" w:type="dxa"/>
            <w:shd w:val="clear" w:color="auto" w:fill="auto"/>
            <w:vAlign w:val="bottom"/>
          </w:tcPr>
          <w:p w14:paraId="3FD8E18B" w14:textId="77777777" w:rsidR="00B82FBF" w:rsidRPr="004A2C7D" w:rsidRDefault="00B82FBF" w:rsidP="00C96DF6">
            <w:pPr>
              <w:pStyle w:val="acctfourfigures"/>
              <w:tabs>
                <w:tab w:val="clear" w:pos="765"/>
                <w:tab w:val="decimal" w:pos="792"/>
              </w:tabs>
              <w:spacing w:line="230" w:lineRule="exact"/>
              <w:ind w:left="-108" w:right="-108"/>
              <w:rPr>
                <w:sz w:val="18"/>
                <w:szCs w:val="18"/>
              </w:rPr>
            </w:pPr>
          </w:p>
        </w:tc>
      </w:tr>
      <w:tr w:rsidR="004C4BB4" w:rsidRPr="004A2C7D" w14:paraId="262B50D8" w14:textId="77777777" w:rsidTr="00C96DF6">
        <w:trPr>
          <w:trHeight w:val="20"/>
        </w:trPr>
        <w:tc>
          <w:tcPr>
            <w:tcW w:w="2430" w:type="dxa"/>
            <w:shd w:val="clear" w:color="auto" w:fill="auto"/>
          </w:tcPr>
          <w:p w14:paraId="12B3D948" w14:textId="77777777" w:rsidR="004C4BB4" w:rsidRPr="004A2C7D" w:rsidRDefault="004C4BB4" w:rsidP="004C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shd w:val="clear" w:color="auto" w:fill="auto"/>
            <w:vAlign w:val="bottom"/>
          </w:tcPr>
          <w:p w14:paraId="18A36CB6" w14:textId="255DD5CE" w:rsidR="004C4BB4" w:rsidRPr="00C96DF6" w:rsidRDefault="004C4BB4" w:rsidP="00C96DF6">
            <w:pPr>
              <w:pStyle w:val="acctfourfigures"/>
              <w:tabs>
                <w:tab w:val="clear" w:pos="765"/>
                <w:tab w:val="decimal" w:pos="630"/>
              </w:tabs>
              <w:spacing w:line="230" w:lineRule="exact"/>
              <w:ind w:left="-108" w:right="-108"/>
              <w:rPr>
                <w:sz w:val="18"/>
                <w:szCs w:val="18"/>
              </w:rPr>
            </w:pPr>
            <w:r w:rsidRPr="00C96DF6">
              <w:rPr>
                <w:sz w:val="18"/>
                <w:szCs w:val="18"/>
              </w:rPr>
              <w:t>-</w:t>
            </w:r>
          </w:p>
        </w:tc>
        <w:tc>
          <w:tcPr>
            <w:tcW w:w="270" w:type="dxa"/>
            <w:shd w:val="clear" w:color="auto" w:fill="auto"/>
            <w:vAlign w:val="bottom"/>
          </w:tcPr>
          <w:p w14:paraId="508E3584" w14:textId="77777777" w:rsidR="004C4BB4" w:rsidRPr="00C96DF6"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7AA7FA04" w14:textId="1BDFF3C4" w:rsidR="004C4BB4" w:rsidRPr="00C96DF6" w:rsidRDefault="004C4BB4" w:rsidP="00C96DF6">
            <w:pPr>
              <w:pStyle w:val="acctfourfigures"/>
              <w:tabs>
                <w:tab w:val="clear" w:pos="765"/>
                <w:tab w:val="decimal" w:pos="880"/>
              </w:tabs>
              <w:spacing w:line="230" w:lineRule="exact"/>
              <w:ind w:left="-108" w:right="-108"/>
              <w:rPr>
                <w:sz w:val="18"/>
                <w:szCs w:val="18"/>
              </w:rPr>
            </w:pPr>
            <w:r w:rsidRPr="00C96DF6">
              <w:rPr>
                <w:sz w:val="18"/>
                <w:szCs w:val="18"/>
              </w:rPr>
              <w:t>(2,956)</w:t>
            </w:r>
          </w:p>
        </w:tc>
        <w:tc>
          <w:tcPr>
            <w:tcW w:w="236" w:type="dxa"/>
            <w:shd w:val="clear" w:color="auto" w:fill="auto"/>
            <w:vAlign w:val="bottom"/>
          </w:tcPr>
          <w:p w14:paraId="192F6F54" w14:textId="77777777" w:rsidR="004C4BB4" w:rsidRPr="00C96DF6"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BCEB75E" w14:textId="799754F5" w:rsidR="004C4BB4" w:rsidRPr="00C96DF6" w:rsidRDefault="004C4BB4" w:rsidP="00C96DF6">
            <w:pPr>
              <w:pStyle w:val="acctfourfigures"/>
              <w:tabs>
                <w:tab w:val="clear" w:pos="765"/>
                <w:tab w:val="decimal" w:pos="792"/>
              </w:tabs>
              <w:spacing w:line="230" w:lineRule="exact"/>
              <w:ind w:left="-108" w:right="-108"/>
              <w:rPr>
                <w:sz w:val="18"/>
                <w:szCs w:val="18"/>
              </w:rPr>
            </w:pPr>
            <w:r w:rsidRPr="00C96DF6">
              <w:rPr>
                <w:sz w:val="18"/>
                <w:szCs w:val="18"/>
              </w:rPr>
              <w:t>(772)</w:t>
            </w:r>
          </w:p>
        </w:tc>
        <w:tc>
          <w:tcPr>
            <w:tcW w:w="236" w:type="dxa"/>
            <w:shd w:val="clear" w:color="auto" w:fill="auto"/>
            <w:vAlign w:val="bottom"/>
          </w:tcPr>
          <w:p w14:paraId="545D606C" w14:textId="77777777" w:rsidR="004C4BB4" w:rsidRPr="00C96DF6"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1D48EFD2" w14:textId="3DA32208" w:rsidR="004C4BB4" w:rsidRPr="00C96DF6" w:rsidRDefault="004C4BB4" w:rsidP="00C96DF6">
            <w:pPr>
              <w:pStyle w:val="acctfourfigures"/>
              <w:tabs>
                <w:tab w:val="clear" w:pos="765"/>
                <w:tab w:val="decimal" w:pos="792"/>
              </w:tabs>
              <w:spacing w:line="230" w:lineRule="exact"/>
              <w:ind w:left="-108" w:right="-108"/>
              <w:rPr>
                <w:sz w:val="18"/>
                <w:szCs w:val="18"/>
              </w:rPr>
            </w:pPr>
            <w:r w:rsidRPr="00C96DF6">
              <w:rPr>
                <w:sz w:val="18"/>
                <w:szCs w:val="18"/>
              </w:rPr>
              <w:t>(33,231)</w:t>
            </w:r>
          </w:p>
        </w:tc>
        <w:tc>
          <w:tcPr>
            <w:tcW w:w="236" w:type="dxa"/>
            <w:shd w:val="clear" w:color="auto" w:fill="auto"/>
            <w:vAlign w:val="bottom"/>
          </w:tcPr>
          <w:p w14:paraId="122503F0" w14:textId="77777777" w:rsidR="004C4BB4" w:rsidRPr="00C96DF6"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114CDF4" w14:textId="365D5D75" w:rsidR="004C4BB4" w:rsidRPr="00C96DF6" w:rsidRDefault="004C4BB4" w:rsidP="00C96DF6">
            <w:pPr>
              <w:pStyle w:val="acctfourfigures"/>
              <w:tabs>
                <w:tab w:val="clear" w:pos="765"/>
                <w:tab w:val="decimal" w:pos="792"/>
              </w:tabs>
              <w:spacing w:line="230" w:lineRule="exact"/>
              <w:ind w:left="-108" w:right="-108"/>
              <w:rPr>
                <w:sz w:val="18"/>
                <w:szCs w:val="18"/>
              </w:rPr>
            </w:pPr>
            <w:r w:rsidRPr="00C96DF6">
              <w:rPr>
                <w:sz w:val="18"/>
                <w:szCs w:val="18"/>
              </w:rPr>
              <w:t>(64,728)</w:t>
            </w:r>
          </w:p>
        </w:tc>
        <w:tc>
          <w:tcPr>
            <w:tcW w:w="236" w:type="dxa"/>
            <w:shd w:val="clear" w:color="auto" w:fill="auto"/>
            <w:vAlign w:val="bottom"/>
          </w:tcPr>
          <w:p w14:paraId="062DD339" w14:textId="77777777" w:rsidR="004C4BB4" w:rsidRPr="00C96DF6"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70CF36C" w14:textId="36D70F19" w:rsidR="004C4BB4" w:rsidRPr="00C96DF6" w:rsidRDefault="004C4BB4" w:rsidP="00C96DF6">
            <w:pPr>
              <w:pStyle w:val="acctfourfigures"/>
              <w:tabs>
                <w:tab w:val="clear" w:pos="765"/>
                <w:tab w:val="decimal" w:pos="792"/>
              </w:tabs>
              <w:spacing w:line="230" w:lineRule="exact"/>
              <w:ind w:left="-108" w:right="-108"/>
              <w:rPr>
                <w:sz w:val="18"/>
                <w:szCs w:val="18"/>
              </w:rPr>
            </w:pPr>
            <w:r w:rsidRPr="00C96DF6">
              <w:rPr>
                <w:sz w:val="18"/>
                <w:szCs w:val="18"/>
              </w:rPr>
              <w:t>(8,150)</w:t>
            </w:r>
          </w:p>
        </w:tc>
        <w:tc>
          <w:tcPr>
            <w:tcW w:w="236" w:type="dxa"/>
            <w:shd w:val="clear" w:color="auto" w:fill="auto"/>
            <w:vAlign w:val="bottom"/>
          </w:tcPr>
          <w:p w14:paraId="36E3352D" w14:textId="77777777" w:rsidR="004C4BB4" w:rsidRPr="00C96DF6" w:rsidRDefault="004C4BB4"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457BC901" w14:textId="736AF165" w:rsidR="004C4BB4" w:rsidRPr="00C96DF6" w:rsidRDefault="004C4BB4" w:rsidP="00C96DF6">
            <w:pPr>
              <w:pStyle w:val="acctfourfigures"/>
              <w:tabs>
                <w:tab w:val="clear" w:pos="765"/>
                <w:tab w:val="decimal" w:pos="792"/>
              </w:tabs>
              <w:spacing w:line="230" w:lineRule="exact"/>
              <w:ind w:left="-108" w:right="-108"/>
              <w:rPr>
                <w:sz w:val="18"/>
                <w:szCs w:val="18"/>
                <w:lang w:val="en-US" w:bidi="th-TH"/>
              </w:rPr>
            </w:pPr>
            <w:r w:rsidRPr="00C96DF6">
              <w:rPr>
                <w:sz w:val="18"/>
                <w:szCs w:val="18"/>
              </w:rPr>
              <w:t>(6,199)</w:t>
            </w:r>
          </w:p>
        </w:tc>
        <w:tc>
          <w:tcPr>
            <w:tcW w:w="236" w:type="dxa"/>
            <w:shd w:val="clear" w:color="auto" w:fill="auto"/>
            <w:vAlign w:val="bottom"/>
          </w:tcPr>
          <w:p w14:paraId="38DAF40B" w14:textId="77777777" w:rsidR="004C4BB4" w:rsidRPr="00C96DF6" w:rsidRDefault="004C4BB4"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42D12B2E" w14:textId="68BB9C2F" w:rsidR="004C4BB4" w:rsidRPr="00C96DF6" w:rsidRDefault="004C4BB4" w:rsidP="00C96DF6">
            <w:pPr>
              <w:pStyle w:val="acctfourfigures"/>
              <w:tabs>
                <w:tab w:val="clear" w:pos="765"/>
                <w:tab w:val="decimal" w:pos="792"/>
              </w:tabs>
              <w:spacing w:line="230" w:lineRule="exact"/>
              <w:ind w:left="-108" w:right="-108"/>
              <w:rPr>
                <w:sz w:val="18"/>
                <w:szCs w:val="18"/>
              </w:rPr>
            </w:pPr>
            <w:r w:rsidRPr="00C96DF6">
              <w:rPr>
                <w:sz w:val="18"/>
                <w:szCs w:val="18"/>
              </w:rPr>
              <w:t>(3,851)</w:t>
            </w:r>
          </w:p>
        </w:tc>
        <w:tc>
          <w:tcPr>
            <w:tcW w:w="236" w:type="dxa"/>
            <w:shd w:val="clear" w:color="auto" w:fill="auto"/>
            <w:vAlign w:val="bottom"/>
          </w:tcPr>
          <w:p w14:paraId="6D724DBD" w14:textId="77777777" w:rsidR="004C4BB4" w:rsidRPr="00C96DF6" w:rsidRDefault="004C4BB4"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51D372E" w14:textId="0063B7E1" w:rsidR="004C4BB4" w:rsidRPr="00C96DF6" w:rsidRDefault="004C4BB4" w:rsidP="00C96DF6">
            <w:pPr>
              <w:pStyle w:val="acctfourfigures"/>
              <w:tabs>
                <w:tab w:val="clear" w:pos="765"/>
                <w:tab w:val="decimal" w:pos="790"/>
              </w:tabs>
              <w:spacing w:line="230" w:lineRule="exact"/>
              <w:ind w:left="-108" w:right="-108"/>
              <w:rPr>
                <w:sz w:val="18"/>
                <w:szCs w:val="18"/>
              </w:rPr>
            </w:pPr>
            <w:r w:rsidRPr="00C96DF6">
              <w:rPr>
                <w:sz w:val="18"/>
                <w:szCs w:val="18"/>
              </w:rPr>
              <w:t>-</w:t>
            </w:r>
          </w:p>
        </w:tc>
        <w:tc>
          <w:tcPr>
            <w:tcW w:w="236" w:type="dxa"/>
            <w:shd w:val="clear" w:color="auto" w:fill="auto"/>
            <w:vAlign w:val="bottom"/>
          </w:tcPr>
          <w:p w14:paraId="5CDAD2B9" w14:textId="77777777" w:rsidR="004C4BB4" w:rsidRPr="00C96DF6" w:rsidRDefault="004C4BB4"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51D2FC71" w14:textId="0C91EF6F" w:rsidR="004C4BB4" w:rsidRPr="00C96DF6" w:rsidRDefault="004C4BB4" w:rsidP="00C96DF6">
            <w:pPr>
              <w:pStyle w:val="acctfourfigures"/>
              <w:tabs>
                <w:tab w:val="clear" w:pos="765"/>
                <w:tab w:val="decimal" w:pos="792"/>
              </w:tabs>
              <w:spacing w:line="230" w:lineRule="exact"/>
              <w:ind w:left="-108" w:right="-108"/>
              <w:rPr>
                <w:sz w:val="18"/>
                <w:szCs w:val="18"/>
              </w:rPr>
            </w:pPr>
            <w:r w:rsidRPr="00C96DF6">
              <w:rPr>
                <w:sz w:val="18"/>
                <w:szCs w:val="18"/>
              </w:rPr>
              <w:t>(119,887)</w:t>
            </w:r>
          </w:p>
        </w:tc>
      </w:tr>
      <w:tr w:rsidR="00B82FBF" w:rsidRPr="004A2C7D" w14:paraId="058AE310" w14:textId="77777777" w:rsidTr="00C96DF6">
        <w:trPr>
          <w:trHeight w:val="20"/>
        </w:trPr>
        <w:tc>
          <w:tcPr>
            <w:tcW w:w="2430" w:type="dxa"/>
            <w:shd w:val="clear" w:color="auto" w:fill="auto"/>
          </w:tcPr>
          <w:p w14:paraId="66C9477B"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shd w:val="clear" w:color="auto" w:fill="auto"/>
            <w:vAlign w:val="bottom"/>
          </w:tcPr>
          <w:p w14:paraId="52C831CB" w14:textId="77777777" w:rsidR="00B82FBF" w:rsidRPr="00C96DF6" w:rsidRDefault="00B82FBF" w:rsidP="00C96DF6">
            <w:pPr>
              <w:pStyle w:val="acctfourfigures"/>
              <w:tabs>
                <w:tab w:val="clear" w:pos="765"/>
                <w:tab w:val="decimal" w:pos="630"/>
              </w:tabs>
              <w:spacing w:line="230" w:lineRule="exact"/>
              <w:ind w:left="-108" w:right="-108"/>
              <w:rPr>
                <w:sz w:val="18"/>
                <w:szCs w:val="18"/>
              </w:rPr>
            </w:pPr>
          </w:p>
        </w:tc>
        <w:tc>
          <w:tcPr>
            <w:tcW w:w="270" w:type="dxa"/>
            <w:shd w:val="clear" w:color="auto" w:fill="auto"/>
            <w:vAlign w:val="bottom"/>
          </w:tcPr>
          <w:p w14:paraId="652B191A" w14:textId="77777777" w:rsidR="00B82FBF" w:rsidRPr="00C96DF6"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416EEAEA" w14:textId="77777777" w:rsidR="00B82FBF" w:rsidRPr="00C96DF6" w:rsidRDefault="00B82FBF" w:rsidP="00C96DF6">
            <w:pPr>
              <w:pStyle w:val="acctfourfigures"/>
              <w:tabs>
                <w:tab w:val="clear" w:pos="765"/>
                <w:tab w:val="decimal" w:pos="880"/>
              </w:tabs>
              <w:spacing w:line="230" w:lineRule="exact"/>
              <w:ind w:left="-108" w:right="-108"/>
              <w:rPr>
                <w:sz w:val="18"/>
                <w:szCs w:val="18"/>
              </w:rPr>
            </w:pPr>
          </w:p>
        </w:tc>
        <w:tc>
          <w:tcPr>
            <w:tcW w:w="236" w:type="dxa"/>
            <w:shd w:val="clear" w:color="auto" w:fill="auto"/>
            <w:vAlign w:val="bottom"/>
          </w:tcPr>
          <w:p w14:paraId="5736DF22" w14:textId="77777777" w:rsidR="00B82FBF" w:rsidRPr="00C96DF6"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6F1B0A2B" w14:textId="77777777" w:rsidR="00B82FBF" w:rsidRPr="00C96DF6"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7B620642" w14:textId="77777777" w:rsidR="00B82FBF" w:rsidRPr="00C96DF6"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7A970EE1" w14:textId="77777777" w:rsidR="00B82FBF" w:rsidRPr="00C96DF6"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1022C627" w14:textId="77777777" w:rsidR="00B82FBF" w:rsidRPr="00C96DF6"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211875C0" w14:textId="77777777" w:rsidR="00B82FBF" w:rsidRPr="00C96DF6"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426A0757" w14:textId="77777777" w:rsidR="00B82FBF" w:rsidRPr="00C96DF6"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8A85E1B" w14:textId="77777777" w:rsidR="00B82FBF" w:rsidRPr="00C96DF6"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6E2F3947" w14:textId="77777777" w:rsidR="00B82FBF" w:rsidRPr="00C96DF6"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24B54238" w14:textId="77777777" w:rsidR="00B82FBF" w:rsidRPr="00C96DF6"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58BA27B3" w14:textId="77777777" w:rsidR="00B82FBF" w:rsidRPr="00C96DF6"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7891D132" w14:textId="77777777" w:rsidR="00B82FBF" w:rsidRPr="00C96DF6" w:rsidRDefault="00B82FBF" w:rsidP="00C96DF6">
            <w:pPr>
              <w:pStyle w:val="acctfourfigures"/>
              <w:tabs>
                <w:tab w:val="clear" w:pos="765"/>
                <w:tab w:val="decimal" w:pos="792"/>
              </w:tabs>
              <w:spacing w:line="230" w:lineRule="exact"/>
              <w:ind w:left="-108" w:right="-108"/>
              <w:rPr>
                <w:sz w:val="18"/>
                <w:szCs w:val="18"/>
              </w:rPr>
            </w:pPr>
          </w:p>
        </w:tc>
        <w:tc>
          <w:tcPr>
            <w:tcW w:w="236" w:type="dxa"/>
            <w:shd w:val="clear" w:color="auto" w:fill="auto"/>
            <w:vAlign w:val="bottom"/>
          </w:tcPr>
          <w:p w14:paraId="0D135CD5" w14:textId="77777777" w:rsidR="00B82FBF" w:rsidRPr="00C96DF6" w:rsidRDefault="00B82FBF"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3ADD1FFC" w14:textId="77777777" w:rsidR="00B82FBF" w:rsidRPr="00C96DF6" w:rsidRDefault="00B82FBF" w:rsidP="00C96DF6">
            <w:pPr>
              <w:pStyle w:val="acctfourfigures"/>
              <w:tabs>
                <w:tab w:val="clear" w:pos="765"/>
                <w:tab w:val="decimal" w:pos="612"/>
              </w:tabs>
              <w:spacing w:line="230" w:lineRule="exact"/>
              <w:ind w:left="-108" w:right="-108"/>
              <w:rPr>
                <w:sz w:val="18"/>
                <w:szCs w:val="18"/>
              </w:rPr>
            </w:pPr>
          </w:p>
        </w:tc>
        <w:tc>
          <w:tcPr>
            <w:tcW w:w="236" w:type="dxa"/>
            <w:shd w:val="clear" w:color="auto" w:fill="auto"/>
            <w:vAlign w:val="bottom"/>
          </w:tcPr>
          <w:p w14:paraId="5020E0C3" w14:textId="77777777" w:rsidR="00B82FBF" w:rsidRPr="00C96DF6"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85B66FE" w14:textId="77777777" w:rsidR="00B82FBF" w:rsidRPr="00C96DF6" w:rsidRDefault="00B82FBF" w:rsidP="00C96DF6">
            <w:pPr>
              <w:pStyle w:val="acctfourfigures"/>
              <w:tabs>
                <w:tab w:val="clear" w:pos="765"/>
                <w:tab w:val="decimal" w:pos="792"/>
              </w:tabs>
              <w:spacing w:line="230" w:lineRule="exact"/>
              <w:ind w:left="-108" w:right="-108"/>
              <w:rPr>
                <w:sz w:val="18"/>
                <w:szCs w:val="18"/>
              </w:rPr>
            </w:pPr>
          </w:p>
        </w:tc>
      </w:tr>
      <w:tr w:rsidR="00C96DF6" w:rsidRPr="004A2C7D" w14:paraId="73334595" w14:textId="77777777" w:rsidTr="00C96DF6">
        <w:trPr>
          <w:trHeight w:val="20"/>
        </w:trPr>
        <w:tc>
          <w:tcPr>
            <w:tcW w:w="2430" w:type="dxa"/>
            <w:shd w:val="clear" w:color="auto" w:fill="auto"/>
          </w:tcPr>
          <w:p w14:paraId="3C35868C" w14:textId="77777777" w:rsidR="00C96DF6" w:rsidRPr="004A2C7D"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shd w:val="clear" w:color="auto" w:fill="auto"/>
            <w:vAlign w:val="bottom"/>
          </w:tcPr>
          <w:p w14:paraId="6C77895D" w14:textId="51835EF1" w:rsidR="00C96DF6" w:rsidRPr="00C96DF6" w:rsidRDefault="00C96DF6" w:rsidP="00C96DF6">
            <w:pPr>
              <w:pStyle w:val="acctfourfigures"/>
              <w:tabs>
                <w:tab w:val="clear" w:pos="765"/>
                <w:tab w:val="decimal" w:pos="630"/>
              </w:tabs>
              <w:spacing w:line="230" w:lineRule="exact"/>
              <w:ind w:left="-108" w:right="-108"/>
              <w:rPr>
                <w:sz w:val="18"/>
                <w:szCs w:val="18"/>
              </w:rPr>
            </w:pPr>
            <w:r w:rsidRPr="00C96DF6">
              <w:rPr>
                <w:sz w:val="18"/>
                <w:szCs w:val="18"/>
              </w:rPr>
              <w:t>-</w:t>
            </w:r>
          </w:p>
        </w:tc>
        <w:tc>
          <w:tcPr>
            <w:tcW w:w="270" w:type="dxa"/>
            <w:shd w:val="clear" w:color="auto" w:fill="auto"/>
            <w:vAlign w:val="bottom"/>
          </w:tcPr>
          <w:p w14:paraId="40DDB331"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143022C4" w14:textId="37DE23AF" w:rsidR="00C96DF6" w:rsidRPr="00C96DF6" w:rsidRDefault="00C96DF6" w:rsidP="00C96DF6">
            <w:pPr>
              <w:pStyle w:val="acctfourfigures"/>
              <w:tabs>
                <w:tab w:val="clear" w:pos="765"/>
                <w:tab w:val="decimal" w:pos="880"/>
              </w:tabs>
              <w:spacing w:line="230" w:lineRule="exact"/>
              <w:ind w:left="-108" w:right="-108"/>
              <w:rPr>
                <w:sz w:val="18"/>
                <w:szCs w:val="18"/>
              </w:rPr>
            </w:pPr>
            <w:r w:rsidRPr="00C96DF6">
              <w:rPr>
                <w:sz w:val="18"/>
                <w:szCs w:val="18"/>
              </w:rPr>
              <w:t>-</w:t>
            </w:r>
          </w:p>
        </w:tc>
        <w:tc>
          <w:tcPr>
            <w:tcW w:w="236" w:type="dxa"/>
            <w:shd w:val="clear" w:color="auto" w:fill="auto"/>
            <w:vAlign w:val="bottom"/>
          </w:tcPr>
          <w:p w14:paraId="15B26304"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78D5190" w14:textId="600BCC23" w:rsidR="00C96DF6" w:rsidRPr="00C96DF6" w:rsidRDefault="00C96DF6" w:rsidP="00C96DF6">
            <w:pPr>
              <w:pStyle w:val="acctfourfigures"/>
              <w:tabs>
                <w:tab w:val="clear" w:pos="765"/>
                <w:tab w:val="decimal" w:pos="792"/>
              </w:tabs>
              <w:spacing w:line="230" w:lineRule="exact"/>
              <w:ind w:left="-108" w:right="-108"/>
              <w:rPr>
                <w:sz w:val="18"/>
                <w:szCs w:val="18"/>
              </w:rPr>
            </w:pPr>
            <w:r w:rsidRPr="00C96DF6">
              <w:rPr>
                <w:sz w:val="18"/>
                <w:szCs w:val="18"/>
              </w:rPr>
              <w:t>-</w:t>
            </w:r>
          </w:p>
        </w:tc>
        <w:tc>
          <w:tcPr>
            <w:tcW w:w="236" w:type="dxa"/>
            <w:shd w:val="clear" w:color="auto" w:fill="auto"/>
            <w:vAlign w:val="bottom"/>
          </w:tcPr>
          <w:p w14:paraId="037EFB99"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shd w:val="clear" w:color="auto" w:fill="auto"/>
            <w:vAlign w:val="bottom"/>
          </w:tcPr>
          <w:p w14:paraId="3986E0D8" w14:textId="3FA33335" w:rsidR="00C96DF6" w:rsidRPr="00C96DF6" w:rsidRDefault="00C96DF6" w:rsidP="00C96DF6">
            <w:pPr>
              <w:pStyle w:val="acctfourfigures"/>
              <w:tabs>
                <w:tab w:val="clear" w:pos="765"/>
                <w:tab w:val="decimal" w:pos="792"/>
              </w:tabs>
              <w:spacing w:line="230" w:lineRule="exact"/>
              <w:ind w:left="-108" w:right="-108"/>
              <w:rPr>
                <w:sz w:val="18"/>
                <w:szCs w:val="18"/>
              </w:rPr>
            </w:pPr>
            <w:r w:rsidRPr="00C96DF6">
              <w:rPr>
                <w:sz w:val="18"/>
                <w:szCs w:val="18"/>
              </w:rPr>
              <w:t>-</w:t>
            </w:r>
          </w:p>
        </w:tc>
        <w:tc>
          <w:tcPr>
            <w:tcW w:w="236" w:type="dxa"/>
            <w:shd w:val="clear" w:color="auto" w:fill="auto"/>
            <w:vAlign w:val="bottom"/>
          </w:tcPr>
          <w:p w14:paraId="066C8428"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C16A32A" w14:textId="72F03F95" w:rsidR="00C96DF6" w:rsidRPr="00C96DF6" w:rsidRDefault="00C96DF6" w:rsidP="00C96DF6">
            <w:pPr>
              <w:pStyle w:val="acctfourfigures"/>
              <w:tabs>
                <w:tab w:val="clear" w:pos="765"/>
                <w:tab w:val="decimal" w:pos="792"/>
              </w:tabs>
              <w:spacing w:line="230" w:lineRule="exact"/>
              <w:ind w:left="-108" w:right="-108"/>
              <w:rPr>
                <w:sz w:val="18"/>
                <w:szCs w:val="18"/>
              </w:rPr>
            </w:pPr>
            <w:r w:rsidRPr="00C96DF6">
              <w:rPr>
                <w:sz w:val="18"/>
                <w:szCs w:val="18"/>
              </w:rPr>
              <w:t>-</w:t>
            </w:r>
          </w:p>
        </w:tc>
        <w:tc>
          <w:tcPr>
            <w:tcW w:w="236" w:type="dxa"/>
            <w:shd w:val="clear" w:color="auto" w:fill="auto"/>
            <w:vAlign w:val="bottom"/>
          </w:tcPr>
          <w:p w14:paraId="5B7E3150"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1336A69A" w14:textId="05C43457" w:rsidR="00C96DF6" w:rsidRPr="00C96DF6" w:rsidRDefault="00C96DF6" w:rsidP="00C96DF6">
            <w:pPr>
              <w:pStyle w:val="acctfourfigures"/>
              <w:tabs>
                <w:tab w:val="clear" w:pos="765"/>
                <w:tab w:val="decimal" w:pos="792"/>
              </w:tabs>
              <w:spacing w:line="230" w:lineRule="exact"/>
              <w:ind w:left="-108" w:right="-108"/>
              <w:rPr>
                <w:sz w:val="18"/>
                <w:szCs w:val="18"/>
              </w:rPr>
            </w:pPr>
            <w:r w:rsidRPr="00C96DF6">
              <w:rPr>
                <w:sz w:val="18"/>
                <w:szCs w:val="18"/>
              </w:rPr>
              <w:t>-</w:t>
            </w:r>
          </w:p>
        </w:tc>
        <w:tc>
          <w:tcPr>
            <w:tcW w:w="236" w:type="dxa"/>
            <w:shd w:val="clear" w:color="auto" w:fill="auto"/>
            <w:vAlign w:val="bottom"/>
          </w:tcPr>
          <w:p w14:paraId="32A221EF" w14:textId="77777777" w:rsidR="00C96DF6" w:rsidRPr="00C96DF6" w:rsidRDefault="00C96DF6"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10FCAC50" w14:textId="53188ECC" w:rsidR="00C96DF6" w:rsidRPr="00C96DF6" w:rsidRDefault="00C96DF6" w:rsidP="00C96DF6">
            <w:pPr>
              <w:pStyle w:val="acctfourfigures"/>
              <w:tabs>
                <w:tab w:val="clear" w:pos="765"/>
                <w:tab w:val="decimal" w:pos="792"/>
              </w:tabs>
              <w:spacing w:line="230" w:lineRule="exact"/>
              <w:ind w:left="-108" w:right="-108"/>
              <w:rPr>
                <w:sz w:val="18"/>
                <w:szCs w:val="18"/>
              </w:rPr>
            </w:pPr>
            <w:r w:rsidRPr="00C96DF6">
              <w:rPr>
                <w:sz w:val="18"/>
                <w:szCs w:val="18"/>
              </w:rPr>
              <w:t>-</w:t>
            </w:r>
          </w:p>
        </w:tc>
        <w:tc>
          <w:tcPr>
            <w:tcW w:w="236" w:type="dxa"/>
            <w:shd w:val="clear" w:color="auto" w:fill="auto"/>
            <w:vAlign w:val="bottom"/>
          </w:tcPr>
          <w:p w14:paraId="486B2E69" w14:textId="77777777" w:rsidR="00C96DF6" w:rsidRPr="00C96DF6" w:rsidRDefault="00C96DF6"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52E05892" w14:textId="702B13DB" w:rsidR="00C96DF6" w:rsidRPr="00C96DF6" w:rsidRDefault="00C96DF6" w:rsidP="00C96DF6">
            <w:pPr>
              <w:pStyle w:val="acctfourfigures"/>
              <w:tabs>
                <w:tab w:val="clear" w:pos="765"/>
                <w:tab w:val="decimal" w:pos="792"/>
              </w:tabs>
              <w:spacing w:line="230" w:lineRule="exact"/>
              <w:ind w:left="-108" w:right="-108"/>
              <w:rPr>
                <w:sz w:val="18"/>
                <w:szCs w:val="18"/>
              </w:rPr>
            </w:pPr>
            <w:r w:rsidRPr="00C96DF6">
              <w:rPr>
                <w:sz w:val="18"/>
                <w:szCs w:val="18"/>
              </w:rPr>
              <w:t>(3,077)</w:t>
            </w:r>
          </w:p>
        </w:tc>
        <w:tc>
          <w:tcPr>
            <w:tcW w:w="236" w:type="dxa"/>
            <w:shd w:val="clear" w:color="auto" w:fill="auto"/>
            <w:vAlign w:val="bottom"/>
          </w:tcPr>
          <w:p w14:paraId="03B2BE7F" w14:textId="77777777" w:rsidR="00C96DF6" w:rsidRPr="00C96DF6" w:rsidRDefault="00C96DF6" w:rsidP="00C96DF6">
            <w:pPr>
              <w:pStyle w:val="acctfourfigures"/>
              <w:tabs>
                <w:tab w:val="clear" w:pos="765"/>
                <w:tab w:val="decimal" w:pos="612"/>
              </w:tabs>
              <w:spacing w:line="230" w:lineRule="exact"/>
              <w:ind w:left="-108"/>
              <w:rPr>
                <w:sz w:val="18"/>
                <w:szCs w:val="18"/>
              </w:rPr>
            </w:pPr>
          </w:p>
        </w:tc>
        <w:tc>
          <w:tcPr>
            <w:tcW w:w="1008" w:type="dxa"/>
            <w:shd w:val="clear" w:color="auto" w:fill="auto"/>
            <w:vAlign w:val="bottom"/>
          </w:tcPr>
          <w:p w14:paraId="7B42BF5C" w14:textId="3FA59A0A" w:rsidR="00C96DF6" w:rsidRPr="00C96DF6" w:rsidRDefault="00C96DF6" w:rsidP="00C96DF6">
            <w:pPr>
              <w:pStyle w:val="acctfourfigures"/>
              <w:tabs>
                <w:tab w:val="clear" w:pos="765"/>
                <w:tab w:val="decimal" w:pos="790"/>
              </w:tabs>
              <w:spacing w:line="230" w:lineRule="exact"/>
              <w:ind w:left="-108" w:right="-108"/>
              <w:rPr>
                <w:sz w:val="18"/>
                <w:szCs w:val="18"/>
              </w:rPr>
            </w:pPr>
            <w:r w:rsidRPr="00C96DF6">
              <w:rPr>
                <w:sz w:val="18"/>
                <w:szCs w:val="18"/>
              </w:rPr>
              <w:t>-</w:t>
            </w:r>
          </w:p>
        </w:tc>
        <w:tc>
          <w:tcPr>
            <w:tcW w:w="236" w:type="dxa"/>
            <w:shd w:val="clear" w:color="auto" w:fill="auto"/>
            <w:vAlign w:val="bottom"/>
          </w:tcPr>
          <w:p w14:paraId="4AB43996"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F12116C" w14:textId="4F13579C" w:rsidR="00C96DF6" w:rsidRPr="00C96DF6" w:rsidRDefault="00C96DF6" w:rsidP="00C96DF6">
            <w:pPr>
              <w:pStyle w:val="acctfourfigures"/>
              <w:tabs>
                <w:tab w:val="clear" w:pos="765"/>
                <w:tab w:val="decimal" w:pos="792"/>
              </w:tabs>
              <w:spacing w:line="230" w:lineRule="exact"/>
              <w:ind w:left="-108" w:right="-108"/>
              <w:rPr>
                <w:sz w:val="18"/>
                <w:szCs w:val="18"/>
              </w:rPr>
            </w:pPr>
            <w:r w:rsidRPr="00C96DF6">
              <w:rPr>
                <w:sz w:val="18"/>
                <w:szCs w:val="18"/>
              </w:rPr>
              <w:t>(3,077)</w:t>
            </w:r>
          </w:p>
        </w:tc>
      </w:tr>
      <w:tr w:rsidR="00C96DF6" w:rsidRPr="004A2C7D" w14:paraId="44AC80B9" w14:textId="77777777" w:rsidTr="00C96DF6">
        <w:trPr>
          <w:trHeight w:val="20"/>
        </w:trPr>
        <w:tc>
          <w:tcPr>
            <w:tcW w:w="2430" w:type="dxa"/>
            <w:shd w:val="clear" w:color="auto" w:fill="auto"/>
          </w:tcPr>
          <w:p w14:paraId="11014DF5" w14:textId="77777777" w:rsidR="00C96DF6" w:rsidRPr="004A2C7D"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shd w:val="clear" w:color="auto" w:fill="auto"/>
            <w:vAlign w:val="bottom"/>
          </w:tcPr>
          <w:p w14:paraId="7A1867F9" w14:textId="3414DDAE" w:rsidR="00C96DF6" w:rsidRPr="00C96DF6" w:rsidRDefault="00C96DF6" w:rsidP="00C96DF6">
            <w:pPr>
              <w:pStyle w:val="acctfourfigures"/>
              <w:tabs>
                <w:tab w:val="clear" w:pos="765"/>
                <w:tab w:val="decimal" w:pos="630"/>
              </w:tabs>
              <w:spacing w:line="230" w:lineRule="exact"/>
              <w:ind w:left="-108" w:right="-108"/>
              <w:rPr>
                <w:sz w:val="18"/>
                <w:szCs w:val="18"/>
              </w:rPr>
            </w:pPr>
            <w:r w:rsidRPr="00C96DF6">
              <w:rPr>
                <w:sz w:val="18"/>
                <w:szCs w:val="18"/>
              </w:rPr>
              <w:t>-</w:t>
            </w:r>
          </w:p>
        </w:tc>
        <w:tc>
          <w:tcPr>
            <w:tcW w:w="270" w:type="dxa"/>
            <w:shd w:val="clear" w:color="auto" w:fill="auto"/>
            <w:vAlign w:val="bottom"/>
          </w:tcPr>
          <w:p w14:paraId="1559AF99"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shd w:val="clear" w:color="auto" w:fill="auto"/>
            <w:vAlign w:val="bottom"/>
          </w:tcPr>
          <w:p w14:paraId="2CB2490A" w14:textId="1F89262B" w:rsidR="00C96DF6" w:rsidRPr="00C96DF6" w:rsidRDefault="00C96DF6" w:rsidP="00C96DF6">
            <w:pPr>
              <w:pStyle w:val="acctfourfigures"/>
              <w:tabs>
                <w:tab w:val="clear" w:pos="765"/>
                <w:tab w:val="decimal" w:pos="880"/>
              </w:tabs>
              <w:spacing w:line="230" w:lineRule="exact"/>
              <w:ind w:left="-108" w:right="-108"/>
              <w:rPr>
                <w:sz w:val="18"/>
                <w:szCs w:val="18"/>
              </w:rPr>
            </w:pPr>
            <w:r w:rsidRPr="00C96DF6">
              <w:rPr>
                <w:sz w:val="18"/>
                <w:szCs w:val="18"/>
              </w:rPr>
              <w:t>-</w:t>
            </w:r>
          </w:p>
        </w:tc>
        <w:tc>
          <w:tcPr>
            <w:tcW w:w="236" w:type="dxa"/>
            <w:shd w:val="clear" w:color="auto" w:fill="auto"/>
            <w:vAlign w:val="bottom"/>
          </w:tcPr>
          <w:p w14:paraId="4EA8D0E9"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D63510A" w14:textId="6B89FDCF" w:rsidR="00C96DF6" w:rsidRPr="00C96DF6" w:rsidRDefault="00C96DF6" w:rsidP="00C96DF6">
            <w:pPr>
              <w:pStyle w:val="acctfourfigures"/>
              <w:tabs>
                <w:tab w:val="clear" w:pos="765"/>
                <w:tab w:val="decimal" w:pos="788"/>
              </w:tabs>
              <w:spacing w:line="230" w:lineRule="exact"/>
              <w:ind w:left="-108" w:right="-108"/>
              <w:rPr>
                <w:sz w:val="18"/>
                <w:szCs w:val="18"/>
              </w:rPr>
            </w:pPr>
            <w:r w:rsidRPr="00C96DF6">
              <w:rPr>
                <w:sz w:val="18"/>
                <w:szCs w:val="18"/>
              </w:rPr>
              <w:t>-</w:t>
            </w:r>
          </w:p>
        </w:tc>
        <w:tc>
          <w:tcPr>
            <w:tcW w:w="236" w:type="dxa"/>
            <w:shd w:val="clear" w:color="auto" w:fill="auto"/>
            <w:vAlign w:val="bottom"/>
          </w:tcPr>
          <w:p w14:paraId="2628B0AB"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020E6744" w14:textId="27DAE543" w:rsidR="00C96DF6" w:rsidRPr="00C96DF6" w:rsidRDefault="00C96DF6" w:rsidP="00C96DF6">
            <w:pPr>
              <w:pStyle w:val="acctfourfigures"/>
              <w:tabs>
                <w:tab w:val="clear" w:pos="765"/>
                <w:tab w:val="decimal" w:pos="792"/>
              </w:tabs>
              <w:spacing w:line="230" w:lineRule="exact"/>
              <w:ind w:left="-108" w:right="-108"/>
              <w:rPr>
                <w:sz w:val="18"/>
                <w:szCs w:val="18"/>
              </w:rPr>
            </w:pPr>
            <w:r w:rsidRPr="00C96DF6">
              <w:rPr>
                <w:sz w:val="18"/>
                <w:szCs w:val="18"/>
              </w:rPr>
              <w:t>-</w:t>
            </w:r>
          </w:p>
        </w:tc>
        <w:tc>
          <w:tcPr>
            <w:tcW w:w="236" w:type="dxa"/>
            <w:shd w:val="clear" w:color="auto" w:fill="auto"/>
            <w:vAlign w:val="bottom"/>
          </w:tcPr>
          <w:p w14:paraId="7D9C58B1"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20378F5" w14:textId="139A06F2" w:rsidR="00C96DF6" w:rsidRPr="00C96DF6" w:rsidRDefault="00C96DF6" w:rsidP="00C96DF6">
            <w:pPr>
              <w:pStyle w:val="acctfourfigures"/>
              <w:tabs>
                <w:tab w:val="clear" w:pos="765"/>
                <w:tab w:val="decimal" w:pos="805"/>
              </w:tabs>
              <w:spacing w:line="230" w:lineRule="exact"/>
              <w:ind w:left="-108" w:right="-108"/>
              <w:rPr>
                <w:sz w:val="18"/>
                <w:szCs w:val="18"/>
              </w:rPr>
            </w:pPr>
            <w:r w:rsidRPr="00C96DF6">
              <w:rPr>
                <w:sz w:val="18"/>
                <w:szCs w:val="18"/>
              </w:rPr>
              <w:t>6,850</w:t>
            </w:r>
          </w:p>
        </w:tc>
        <w:tc>
          <w:tcPr>
            <w:tcW w:w="236" w:type="dxa"/>
            <w:shd w:val="clear" w:color="auto" w:fill="auto"/>
            <w:vAlign w:val="bottom"/>
          </w:tcPr>
          <w:p w14:paraId="0A444D1D"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794EF99E" w14:textId="17092FF5" w:rsidR="00C96DF6" w:rsidRPr="00C96DF6" w:rsidRDefault="00C96DF6" w:rsidP="00C96DF6">
            <w:pPr>
              <w:pStyle w:val="acctfourfigures"/>
              <w:tabs>
                <w:tab w:val="clear" w:pos="765"/>
                <w:tab w:val="decimal" w:pos="792"/>
              </w:tabs>
              <w:spacing w:line="230" w:lineRule="exact"/>
              <w:ind w:right="-108"/>
              <w:rPr>
                <w:sz w:val="18"/>
                <w:szCs w:val="18"/>
              </w:rPr>
            </w:pPr>
            <w:r w:rsidRPr="00C96DF6">
              <w:rPr>
                <w:sz w:val="18"/>
                <w:szCs w:val="18"/>
              </w:rPr>
              <w:t>3,136</w:t>
            </w:r>
          </w:p>
        </w:tc>
        <w:tc>
          <w:tcPr>
            <w:tcW w:w="236" w:type="dxa"/>
            <w:shd w:val="clear" w:color="auto" w:fill="auto"/>
            <w:vAlign w:val="bottom"/>
          </w:tcPr>
          <w:p w14:paraId="65CB296B"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E00D400" w14:textId="56818CC4" w:rsidR="00C96DF6" w:rsidRPr="00C96DF6" w:rsidRDefault="00C96DF6" w:rsidP="00C96DF6">
            <w:pPr>
              <w:pStyle w:val="acctfourfigures"/>
              <w:tabs>
                <w:tab w:val="clear" w:pos="765"/>
                <w:tab w:val="decimal" w:pos="792"/>
              </w:tabs>
              <w:spacing w:line="230" w:lineRule="exact"/>
              <w:ind w:left="-108" w:right="-108"/>
              <w:rPr>
                <w:sz w:val="18"/>
                <w:szCs w:val="18"/>
              </w:rPr>
            </w:pPr>
            <w:r w:rsidRPr="00C96DF6">
              <w:rPr>
                <w:sz w:val="18"/>
                <w:szCs w:val="18"/>
              </w:rPr>
              <w:t>1,692</w:t>
            </w:r>
          </w:p>
        </w:tc>
        <w:tc>
          <w:tcPr>
            <w:tcW w:w="236" w:type="dxa"/>
            <w:shd w:val="clear" w:color="auto" w:fill="auto"/>
            <w:vAlign w:val="bottom"/>
          </w:tcPr>
          <w:p w14:paraId="40D1CD94"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4BC88ED7" w14:textId="43020EF9" w:rsidR="00C96DF6" w:rsidRPr="00C96DF6" w:rsidRDefault="00C96DF6" w:rsidP="00C96DF6">
            <w:pPr>
              <w:pStyle w:val="acctfourfigures"/>
              <w:tabs>
                <w:tab w:val="clear" w:pos="765"/>
                <w:tab w:val="decimal" w:pos="792"/>
              </w:tabs>
              <w:spacing w:line="230" w:lineRule="exact"/>
              <w:ind w:left="-108" w:right="-108"/>
              <w:rPr>
                <w:sz w:val="18"/>
                <w:szCs w:val="18"/>
              </w:rPr>
            </w:pPr>
            <w:r w:rsidRPr="00C96DF6">
              <w:rPr>
                <w:sz w:val="18"/>
                <w:szCs w:val="18"/>
              </w:rPr>
              <w:t>1,834</w:t>
            </w:r>
          </w:p>
        </w:tc>
        <w:tc>
          <w:tcPr>
            <w:tcW w:w="236" w:type="dxa"/>
            <w:shd w:val="clear" w:color="auto" w:fill="auto"/>
            <w:vAlign w:val="bottom"/>
          </w:tcPr>
          <w:p w14:paraId="681CB368"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shd w:val="clear" w:color="auto" w:fill="auto"/>
            <w:vAlign w:val="bottom"/>
          </w:tcPr>
          <w:p w14:paraId="301B8CCD" w14:textId="41054325" w:rsidR="00C96DF6" w:rsidRPr="00C96DF6" w:rsidRDefault="00C96DF6" w:rsidP="00C96DF6">
            <w:pPr>
              <w:pStyle w:val="acctfourfigures"/>
              <w:tabs>
                <w:tab w:val="clear" w:pos="765"/>
                <w:tab w:val="decimal" w:pos="790"/>
              </w:tabs>
              <w:spacing w:line="230" w:lineRule="exact"/>
              <w:ind w:left="-108" w:right="-108"/>
              <w:rPr>
                <w:sz w:val="18"/>
                <w:szCs w:val="18"/>
              </w:rPr>
            </w:pPr>
            <w:r w:rsidRPr="00C96DF6">
              <w:rPr>
                <w:sz w:val="18"/>
                <w:szCs w:val="18"/>
              </w:rPr>
              <w:t>-</w:t>
            </w:r>
          </w:p>
        </w:tc>
        <w:tc>
          <w:tcPr>
            <w:tcW w:w="236" w:type="dxa"/>
            <w:shd w:val="clear" w:color="auto" w:fill="auto"/>
            <w:vAlign w:val="bottom"/>
          </w:tcPr>
          <w:p w14:paraId="2BF55D28"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shd w:val="clear" w:color="auto" w:fill="auto"/>
            <w:vAlign w:val="bottom"/>
          </w:tcPr>
          <w:p w14:paraId="7F038259" w14:textId="01EDB05F" w:rsidR="00C96DF6" w:rsidRPr="00C96DF6" w:rsidRDefault="00C96DF6" w:rsidP="00C96DF6">
            <w:pPr>
              <w:pStyle w:val="acctfourfigures"/>
              <w:tabs>
                <w:tab w:val="clear" w:pos="765"/>
                <w:tab w:val="decimal" w:pos="792"/>
              </w:tabs>
              <w:spacing w:line="230" w:lineRule="exact"/>
              <w:ind w:left="-108" w:right="-108"/>
              <w:rPr>
                <w:sz w:val="18"/>
                <w:szCs w:val="18"/>
                <w:cs/>
              </w:rPr>
            </w:pPr>
            <w:r w:rsidRPr="00C96DF6">
              <w:rPr>
                <w:sz w:val="18"/>
                <w:szCs w:val="18"/>
              </w:rPr>
              <w:t>13,512</w:t>
            </w:r>
          </w:p>
        </w:tc>
      </w:tr>
      <w:tr w:rsidR="00C96DF6" w:rsidRPr="004A2C7D" w14:paraId="2FCACDC2" w14:textId="77777777" w:rsidTr="00C96DF6">
        <w:trPr>
          <w:trHeight w:val="20"/>
        </w:trPr>
        <w:tc>
          <w:tcPr>
            <w:tcW w:w="2430" w:type="dxa"/>
            <w:shd w:val="clear" w:color="auto" w:fill="auto"/>
          </w:tcPr>
          <w:p w14:paraId="28D324BB" w14:textId="2503D724" w:rsidR="00C96DF6" w:rsidRPr="004A2C7D"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24</w:t>
            </w:r>
          </w:p>
        </w:tc>
        <w:tc>
          <w:tcPr>
            <w:tcW w:w="810" w:type="dxa"/>
            <w:tcBorders>
              <w:top w:val="single" w:sz="4" w:space="0" w:color="auto"/>
              <w:bottom w:val="single" w:sz="4" w:space="0" w:color="auto"/>
            </w:tcBorders>
            <w:shd w:val="clear" w:color="auto" w:fill="auto"/>
            <w:vAlign w:val="bottom"/>
          </w:tcPr>
          <w:p w14:paraId="4734E683" w14:textId="1693DC65" w:rsidR="00C96DF6" w:rsidRPr="00C96DF6" w:rsidRDefault="00C96DF6" w:rsidP="00C96DF6">
            <w:pPr>
              <w:pStyle w:val="acctfourfigures"/>
              <w:tabs>
                <w:tab w:val="clear" w:pos="765"/>
                <w:tab w:val="decimal" w:pos="630"/>
              </w:tabs>
              <w:spacing w:line="230" w:lineRule="exact"/>
              <w:ind w:left="-108" w:right="-108"/>
              <w:rPr>
                <w:b/>
                <w:bCs/>
                <w:sz w:val="18"/>
                <w:szCs w:val="18"/>
              </w:rPr>
            </w:pPr>
            <w:r w:rsidRPr="00C96DF6">
              <w:rPr>
                <w:b/>
                <w:bCs/>
                <w:sz w:val="18"/>
                <w:szCs w:val="18"/>
              </w:rPr>
              <w:t>(13,552)</w:t>
            </w:r>
          </w:p>
        </w:tc>
        <w:tc>
          <w:tcPr>
            <w:tcW w:w="270" w:type="dxa"/>
            <w:shd w:val="clear" w:color="auto" w:fill="auto"/>
            <w:vAlign w:val="bottom"/>
          </w:tcPr>
          <w:p w14:paraId="537BFB7E"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bottom w:val="single" w:sz="4" w:space="0" w:color="auto"/>
            </w:tcBorders>
            <w:shd w:val="clear" w:color="auto" w:fill="auto"/>
            <w:vAlign w:val="bottom"/>
          </w:tcPr>
          <w:p w14:paraId="566BEAB0" w14:textId="417AC4CB" w:rsidR="00C96DF6" w:rsidRPr="00C96DF6" w:rsidRDefault="00C96DF6" w:rsidP="00C96DF6">
            <w:pPr>
              <w:pStyle w:val="acctfourfigures"/>
              <w:tabs>
                <w:tab w:val="clear" w:pos="765"/>
                <w:tab w:val="decimal" w:pos="880"/>
              </w:tabs>
              <w:spacing w:line="230" w:lineRule="exact"/>
              <w:ind w:left="-108" w:right="-108"/>
              <w:rPr>
                <w:b/>
                <w:bCs/>
                <w:sz w:val="18"/>
                <w:szCs w:val="18"/>
              </w:rPr>
            </w:pPr>
            <w:r w:rsidRPr="00C96DF6">
              <w:rPr>
                <w:b/>
                <w:bCs/>
                <w:sz w:val="18"/>
                <w:szCs w:val="18"/>
              </w:rPr>
              <w:t>(46,198)</w:t>
            </w:r>
          </w:p>
        </w:tc>
        <w:tc>
          <w:tcPr>
            <w:tcW w:w="236" w:type="dxa"/>
            <w:shd w:val="clear" w:color="auto" w:fill="auto"/>
            <w:vAlign w:val="bottom"/>
          </w:tcPr>
          <w:p w14:paraId="05173A95"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vAlign w:val="bottom"/>
          </w:tcPr>
          <w:p w14:paraId="672F1508" w14:textId="1DDC6FC6" w:rsidR="00C96DF6" w:rsidRPr="00C96DF6" w:rsidRDefault="00C96DF6" w:rsidP="00C96DF6">
            <w:pPr>
              <w:pStyle w:val="acctfourfigures"/>
              <w:tabs>
                <w:tab w:val="clear" w:pos="765"/>
                <w:tab w:val="decimal" w:pos="792"/>
              </w:tabs>
              <w:spacing w:line="230" w:lineRule="exact"/>
              <w:ind w:left="-108" w:right="-108"/>
              <w:rPr>
                <w:b/>
                <w:bCs/>
                <w:sz w:val="18"/>
                <w:szCs w:val="18"/>
                <w:lang w:val="en-US" w:bidi="th-TH"/>
              </w:rPr>
            </w:pPr>
            <w:r w:rsidRPr="00C96DF6">
              <w:rPr>
                <w:b/>
                <w:bCs/>
                <w:sz w:val="18"/>
                <w:szCs w:val="18"/>
              </w:rPr>
              <w:t>(2,832)</w:t>
            </w:r>
          </w:p>
        </w:tc>
        <w:tc>
          <w:tcPr>
            <w:tcW w:w="236" w:type="dxa"/>
            <w:shd w:val="clear" w:color="auto" w:fill="auto"/>
            <w:vAlign w:val="bottom"/>
          </w:tcPr>
          <w:p w14:paraId="1446C8DF"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vAlign w:val="bottom"/>
          </w:tcPr>
          <w:p w14:paraId="7A94DB3D" w14:textId="2CB8B21B" w:rsidR="00C96DF6" w:rsidRPr="00C96DF6" w:rsidRDefault="00C96DF6" w:rsidP="00C96DF6">
            <w:pPr>
              <w:pStyle w:val="acctfourfigures"/>
              <w:tabs>
                <w:tab w:val="clear" w:pos="765"/>
                <w:tab w:val="decimal" w:pos="792"/>
              </w:tabs>
              <w:spacing w:line="230" w:lineRule="exact"/>
              <w:ind w:left="-108" w:right="-108"/>
              <w:rPr>
                <w:b/>
                <w:bCs/>
                <w:sz w:val="18"/>
                <w:szCs w:val="18"/>
              </w:rPr>
            </w:pPr>
            <w:r w:rsidRPr="00C96DF6">
              <w:rPr>
                <w:b/>
                <w:bCs/>
                <w:sz w:val="18"/>
                <w:szCs w:val="18"/>
              </w:rPr>
              <w:t>(819,544)</w:t>
            </w:r>
          </w:p>
        </w:tc>
        <w:tc>
          <w:tcPr>
            <w:tcW w:w="236" w:type="dxa"/>
            <w:shd w:val="clear" w:color="auto" w:fill="auto"/>
            <w:vAlign w:val="bottom"/>
          </w:tcPr>
          <w:p w14:paraId="3BABB742"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vAlign w:val="bottom"/>
          </w:tcPr>
          <w:p w14:paraId="45A241CF" w14:textId="449591F8" w:rsidR="00C96DF6" w:rsidRPr="00C96DF6" w:rsidRDefault="00C96DF6" w:rsidP="00C96DF6">
            <w:pPr>
              <w:pStyle w:val="acctfourfigures"/>
              <w:tabs>
                <w:tab w:val="clear" w:pos="765"/>
                <w:tab w:val="decimal" w:pos="792"/>
              </w:tabs>
              <w:spacing w:line="230" w:lineRule="exact"/>
              <w:ind w:left="-108" w:right="-108"/>
              <w:rPr>
                <w:b/>
                <w:bCs/>
                <w:sz w:val="18"/>
                <w:szCs w:val="18"/>
              </w:rPr>
            </w:pPr>
            <w:r w:rsidRPr="00C96DF6">
              <w:rPr>
                <w:b/>
                <w:bCs/>
                <w:sz w:val="18"/>
                <w:szCs w:val="18"/>
              </w:rPr>
              <w:t>(1,187,116)</w:t>
            </w:r>
          </w:p>
        </w:tc>
        <w:tc>
          <w:tcPr>
            <w:tcW w:w="236" w:type="dxa"/>
            <w:shd w:val="clear" w:color="auto" w:fill="auto"/>
            <w:vAlign w:val="bottom"/>
          </w:tcPr>
          <w:p w14:paraId="7CC36C13"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vAlign w:val="bottom"/>
          </w:tcPr>
          <w:p w14:paraId="701618D9" w14:textId="390DC0F8" w:rsidR="00C96DF6" w:rsidRPr="00C96DF6" w:rsidRDefault="00C96DF6" w:rsidP="00C96DF6">
            <w:pPr>
              <w:pStyle w:val="acctfourfigures"/>
              <w:tabs>
                <w:tab w:val="clear" w:pos="765"/>
                <w:tab w:val="decimal" w:pos="792"/>
              </w:tabs>
              <w:spacing w:line="230" w:lineRule="exact"/>
              <w:ind w:left="-108" w:right="-108"/>
              <w:rPr>
                <w:b/>
                <w:bCs/>
                <w:sz w:val="18"/>
                <w:szCs w:val="18"/>
                <w:lang w:val="en-US" w:bidi="th-TH"/>
              </w:rPr>
            </w:pPr>
            <w:r w:rsidRPr="00C96DF6">
              <w:rPr>
                <w:b/>
                <w:bCs/>
                <w:sz w:val="18"/>
                <w:szCs w:val="18"/>
              </w:rPr>
              <w:t>(117,617)</w:t>
            </w:r>
          </w:p>
        </w:tc>
        <w:tc>
          <w:tcPr>
            <w:tcW w:w="236" w:type="dxa"/>
            <w:shd w:val="clear" w:color="auto" w:fill="auto"/>
            <w:vAlign w:val="bottom"/>
          </w:tcPr>
          <w:p w14:paraId="1AC43817"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vAlign w:val="bottom"/>
          </w:tcPr>
          <w:p w14:paraId="74A89C8D" w14:textId="5FB0B6D2" w:rsidR="00C96DF6" w:rsidRPr="00C96DF6" w:rsidRDefault="00C96DF6" w:rsidP="00C96DF6">
            <w:pPr>
              <w:pStyle w:val="acctfourfigures"/>
              <w:tabs>
                <w:tab w:val="clear" w:pos="765"/>
                <w:tab w:val="decimal" w:pos="792"/>
              </w:tabs>
              <w:spacing w:line="230" w:lineRule="exact"/>
              <w:ind w:left="-108" w:right="-108"/>
              <w:rPr>
                <w:b/>
                <w:bCs/>
                <w:sz w:val="18"/>
                <w:szCs w:val="18"/>
              </w:rPr>
            </w:pPr>
            <w:r w:rsidRPr="00C96DF6">
              <w:rPr>
                <w:b/>
                <w:bCs/>
                <w:sz w:val="18"/>
                <w:szCs w:val="18"/>
              </w:rPr>
              <w:t>(48,767)</w:t>
            </w:r>
          </w:p>
        </w:tc>
        <w:tc>
          <w:tcPr>
            <w:tcW w:w="236" w:type="dxa"/>
            <w:shd w:val="clear" w:color="auto" w:fill="auto"/>
            <w:vAlign w:val="bottom"/>
          </w:tcPr>
          <w:p w14:paraId="038AB108"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vAlign w:val="bottom"/>
          </w:tcPr>
          <w:p w14:paraId="7AB63148" w14:textId="19627021" w:rsidR="00C96DF6" w:rsidRPr="00C96DF6" w:rsidRDefault="00C96DF6" w:rsidP="00C96DF6">
            <w:pPr>
              <w:pStyle w:val="acctfourfigures"/>
              <w:tabs>
                <w:tab w:val="clear" w:pos="765"/>
                <w:tab w:val="decimal" w:pos="792"/>
              </w:tabs>
              <w:spacing w:line="230" w:lineRule="exact"/>
              <w:ind w:left="-108" w:right="-108"/>
              <w:rPr>
                <w:b/>
                <w:bCs/>
                <w:sz w:val="18"/>
                <w:szCs w:val="18"/>
              </w:rPr>
            </w:pPr>
            <w:r w:rsidRPr="00C96DF6">
              <w:rPr>
                <w:b/>
                <w:bCs/>
                <w:sz w:val="18"/>
                <w:szCs w:val="18"/>
              </w:rPr>
              <w:t>(61,296)</w:t>
            </w:r>
          </w:p>
        </w:tc>
        <w:tc>
          <w:tcPr>
            <w:tcW w:w="236" w:type="dxa"/>
            <w:shd w:val="clear" w:color="auto" w:fill="auto"/>
            <w:vAlign w:val="bottom"/>
          </w:tcPr>
          <w:p w14:paraId="3A8D8BE5"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vAlign w:val="bottom"/>
          </w:tcPr>
          <w:p w14:paraId="633CAA07" w14:textId="707473A8" w:rsidR="00C96DF6" w:rsidRPr="00C96DF6" w:rsidRDefault="00C96DF6" w:rsidP="00C96DF6">
            <w:pPr>
              <w:pStyle w:val="acctfourfigures"/>
              <w:tabs>
                <w:tab w:val="clear" w:pos="765"/>
                <w:tab w:val="decimal" w:pos="790"/>
              </w:tabs>
              <w:spacing w:line="230" w:lineRule="exact"/>
              <w:ind w:left="-108" w:right="-108"/>
              <w:rPr>
                <w:b/>
                <w:bCs/>
                <w:sz w:val="18"/>
                <w:szCs w:val="18"/>
              </w:rPr>
            </w:pPr>
            <w:r w:rsidRPr="00C96DF6">
              <w:rPr>
                <w:b/>
                <w:bCs/>
                <w:sz w:val="18"/>
                <w:szCs w:val="18"/>
              </w:rPr>
              <w:t>-</w:t>
            </w:r>
          </w:p>
        </w:tc>
        <w:tc>
          <w:tcPr>
            <w:tcW w:w="236" w:type="dxa"/>
            <w:shd w:val="clear" w:color="auto" w:fill="auto"/>
            <w:vAlign w:val="bottom"/>
          </w:tcPr>
          <w:p w14:paraId="2953C694"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bottom w:val="single" w:sz="4" w:space="0" w:color="auto"/>
            </w:tcBorders>
            <w:shd w:val="clear" w:color="auto" w:fill="auto"/>
            <w:vAlign w:val="bottom"/>
          </w:tcPr>
          <w:p w14:paraId="0DF5F529" w14:textId="3E85F3C9" w:rsidR="00C96DF6" w:rsidRPr="00C96DF6" w:rsidRDefault="00C96DF6" w:rsidP="00C96DF6">
            <w:pPr>
              <w:pStyle w:val="acctfourfigures"/>
              <w:tabs>
                <w:tab w:val="clear" w:pos="765"/>
                <w:tab w:val="decimal" w:pos="792"/>
              </w:tabs>
              <w:spacing w:line="230" w:lineRule="exact"/>
              <w:ind w:left="-108" w:right="-108"/>
              <w:rPr>
                <w:b/>
                <w:bCs/>
                <w:sz w:val="18"/>
                <w:szCs w:val="18"/>
              </w:rPr>
            </w:pPr>
            <w:r w:rsidRPr="00C96DF6">
              <w:rPr>
                <w:b/>
                <w:bCs/>
                <w:sz w:val="18"/>
                <w:szCs w:val="18"/>
              </w:rPr>
              <w:t>(2,296,922)</w:t>
            </w:r>
          </w:p>
        </w:tc>
      </w:tr>
      <w:tr w:rsidR="00B82FBF" w:rsidRPr="004A2C7D" w14:paraId="4C65D410" w14:textId="77777777" w:rsidTr="00C96DF6">
        <w:trPr>
          <w:trHeight w:val="271"/>
        </w:trPr>
        <w:tc>
          <w:tcPr>
            <w:tcW w:w="2430" w:type="dxa"/>
          </w:tcPr>
          <w:p w14:paraId="1244573B"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Borders>
              <w:top w:val="single" w:sz="4" w:space="0" w:color="auto"/>
            </w:tcBorders>
            <w:vAlign w:val="bottom"/>
          </w:tcPr>
          <w:p w14:paraId="62D33E69" w14:textId="77777777" w:rsidR="00B82FBF" w:rsidRPr="004A2C7D" w:rsidRDefault="00B82FBF" w:rsidP="00C96DF6">
            <w:pPr>
              <w:pStyle w:val="acctfourfigures"/>
              <w:tabs>
                <w:tab w:val="clear" w:pos="765"/>
                <w:tab w:val="decimal" w:pos="720"/>
              </w:tabs>
              <w:spacing w:line="160" w:lineRule="exact"/>
              <w:ind w:left="-108" w:right="-108"/>
              <w:rPr>
                <w:sz w:val="18"/>
                <w:szCs w:val="18"/>
              </w:rPr>
            </w:pPr>
          </w:p>
        </w:tc>
        <w:tc>
          <w:tcPr>
            <w:tcW w:w="270" w:type="dxa"/>
            <w:vAlign w:val="bottom"/>
          </w:tcPr>
          <w:p w14:paraId="5D0E2306"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single" w:sz="4" w:space="0" w:color="auto"/>
            </w:tcBorders>
            <w:vAlign w:val="bottom"/>
          </w:tcPr>
          <w:p w14:paraId="02629811" w14:textId="77777777" w:rsidR="00B82FBF" w:rsidRPr="004A2C7D" w:rsidRDefault="00B82FBF" w:rsidP="00C96DF6">
            <w:pPr>
              <w:pStyle w:val="acctfourfigures"/>
              <w:tabs>
                <w:tab w:val="clear" w:pos="765"/>
                <w:tab w:val="decimal" w:pos="880"/>
              </w:tabs>
              <w:spacing w:line="230" w:lineRule="exact"/>
              <w:ind w:left="-108" w:right="-108"/>
              <w:rPr>
                <w:sz w:val="18"/>
                <w:szCs w:val="18"/>
              </w:rPr>
            </w:pPr>
          </w:p>
        </w:tc>
        <w:tc>
          <w:tcPr>
            <w:tcW w:w="236" w:type="dxa"/>
            <w:vAlign w:val="bottom"/>
          </w:tcPr>
          <w:p w14:paraId="1B707375"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440A1A96"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52AAB71F"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7A3FF6CD"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02EC0ED0"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3500EA40"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7F2764ED"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2557DA7A"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36652FE5"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62EB3929"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74FCB2FB"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1D6B4644"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37735494"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5E807C3E"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022B457F"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single" w:sz="4" w:space="0" w:color="auto"/>
            </w:tcBorders>
            <w:vAlign w:val="bottom"/>
          </w:tcPr>
          <w:p w14:paraId="5115CCFD"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r>
      <w:tr w:rsidR="00B82FBF" w:rsidRPr="004A2C7D" w14:paraId="2305C9B4" w14:textId="77777777" w:rsidTr="00C96DF6">
        <w:trPr>
          <w:trHeight w:val="271"/>
        </w:trPr>
        <w:tc>
          <w:tcPr>
            <w:tcW w:w="2430" w:type="dxa"/>
          </w:tcPr>
          <w:p w14:paraId="79854599" w14:textId="15EE3038" w:rsidR="00B82FBF" w:rsidRPr="006A6B60"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6A6B60">
              <w:rPr>
                <w:rFonts w:ascii="Times New Roman" w:hAnsi="Times New Roman" w:cs="Times New Roman"/>
                <w:b/>
                <w:bCs/>
                <w:i/>
                <w:iCs/>
              </w:rPr>
              <w:t>Net book value</w:t>
            </w:r>
          </w:p>
        </w:tc>
        <w:tc>
          <w:tcPr>
            <w:tcW w:w="810" w:type="dxa"/>
            <w:vAlign w:val="bottom"/>
          </w:tcPr>
          <w:p w14:paraId="08CBEBFB" w14:textId="77777777" w:rsidR="00B82FBF" w:rsidRPr="004A2C7D" w:rsidRDefault="00B82FBF" w:rsidP="00C96DF6">
            <w:pPr>
              <w:pStyle w:val="acctfourfigures"/>
              <w:tabs>
                <w:tab w:val="clear" w:pos="765"/>
                <w:tab w:val="decimal" w:pos="720"/>
              </w:tabs>
              <w:spacing w:line="160" w:lineRule="exact"/>
              <w:ind w:left="-108" w:right="-108"/>
              <w:rPr>
                <w:sz w:val="18"/>
                <w:szCs w:val="18"/>
              </w:rPr>
            </w:pPr>
          </w:p>
        </w:tc>
        <w:tc>
          <w:tcPr>
            <w:tcW w:w="270" w:type="dxa"/>
            <w:vAlign w:val="bottom"/>
          </w:tcPr>
          <w:p w14:paraId="1228B728"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vAlign w:val="bottom"/>
          </w:tcPr>
          <w:p w14:paraId="3F072B22" w14:textId="77777777" w:rsidR="00B82FBF" w:rsidRPr="004A2C7D" w:rsidRDefault="00B82FBF" w:rsidP="00C96DF6">
            <w:pPr>
              <w:pStyle w:val="acctfourfigures"/>
              <w:tabs>
                <w:tab w:val="clear" w:pos="765"/>
                <w:tab w:val="decimal" w:pos="880"/>
              </w:tabs>
              <w:spacing w:line="230" w:lineRule="exact"/>
              <w:ind w:left="-108" w:right="-108"/>
              <w:rPr>
                <w:sz w:val="18"/>
                <w:szCs w:val="18"/>
              </w:rPr>
            </w:pPr>
          </w:p>
        </w:tc>
        <w:tc>
          <w:tcPr>
            <w:tcW w:w="236" w:type="dxa"/>
            <w:vAlign w:val="bottom"/>
          </w:tcPr>
          <w:p w14:paraId="110E9AA2"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784F062D"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0AACD793"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23D6D32F"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03706F12"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0B61B379"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3E2EE9B2"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28C8291B"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21DDC9AD"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548EB5A8"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01DBD6A3"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69C5CE34"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64849A6D"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4E2529E7"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c>
          <w:tcPr>
            <w:tcW w:w="236" w:type="dxa"/>
            <w:vAlign w:val="bottom"/>
          </w:tcPr>
          <w:p w14:paraId="02C568C0" w14:textId="77777777" w:rsidR="00B82FBF" w:rsidRPr="004A2C7D" w:rsidRDefault="00B82FBF"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6A503B74" w14:textId="77777777" w:rsidR="00B82FBF" w:rsidRPr="004A2C7D" w:rsidRDefault="00B82FBF" w:rsidP="00C96DF6">
            <w:pPr>
              <w:pStyle w:val="acctfourfigures"/>
              <w:tabs>
                <w:tab w:val="clear" w:pos="765"/>
                <w:tab w:val="decimal" w:pos="792"/>
              </w:tabs>
              <w:spacing w:line="160" w:lineRule="exact"/>
              <w:ind w:left="-108" w:right="-108"/>
              <w:rPr>
                <w:sz w:val="18"/>
                <w:szCs w:val="18"/>
              </w:rPr>
            </w:pPr>
          </w:p>
        </w:tc>
      </w:tr>
      <w:tr w:rsidR="00137D8B" w:rsidRPr="004A2C7D" w14:paraId="7A15527B" w14:textId="77777777" w:rsidTr="00C96DF6">
        <w:trPr>
          <w:trHeight w:val="271"/>
        </w:trPr>
        <w:tc>
          <w:tcPr>
            <w:tcW w:w="2430" w:type="dxa"/>
          </w:tcPr>
          <w:p w14:paraId="3017D2D6" w14:textId="7347EF1C" w:rsidR="00137D8B" w:rsidRPr="004A2C7D" w:rsidRDefault="00137D8B" w:rsidP="0013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23</w:t>
            </w:r>
          </w:p>
        </w:tc>
        <w:tc>
          <w:tcPr>
            <w:tcW w:w="810" w:type="dxa"/>
            <w:tcBorders>
              <w:bottom w:val="double" w:sz="4" w:space="0" w:color="auto"/>
            </w:tcBorders>
            <w:vAlign w:val="bottom"/>
          </w:tcPr>
          <w:p w14:paraId="1D002A6B" w14:textId="621581ED" w:rsidR="00137D8B" w:rsidRPr="006A6B60" w:rsidRDefault="00137D8B" w:rsidP="00C96DF6">
            <w:pPr>
              <w:pStyle w:val="acctfourfigures"/>
              <w:tabs>
                <w:tab w:val="clear" w:pos="765"/>
                <w:tab w:val="decimal" w:pos="630"/>
              </w:tabs>
              <w:spacing w:line="230" w:lineRule="exact"/>
              <w:ind w:left="-108" w:right="-108"/>
              <w:rPr>
                <w:b/>
                <w:bCs/>
                <w:sz w:val="18"/>
                <w:szCs w:val="18"/>
              </w:rPr>
            </w:pPr>
            <w:r>
              <w:rPr>
                <w:b/>
                <w:bCs/>
                <w:sz w:val="18"/>
                <w:szCs w:val="18"/>
              </w:rPr>
              <w:t>302,603</w:t>
            </w:r>
          </w:p>
        </w:tc>
        <w:tc>
          <w:tcPr>
            <w:tcW w:w="270" w:type="dxa"/>
            <w:vAlign w:val="bottom"/>
          </w:tcPr>
          <w:p w14:paraId="2A681A12" w14:textId="77777777" w:rsidR="00137D8B" w:rsidRPr="004A2C7D"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bottom w:val="double" w:sz="4" w:space="0" w:color="auto"/>
            </w:tcBorders>
            <w:vAlign w:val="bottom"/>
          </w:tcPr>
          <w:p w14:paraId="76BCFE26" w14:textId="4C3F9465" w:rsidR="00137D8B" w:rsidRPr="00FA6463" w:rsidRDefault="00137D8B" w:rsidP="00C96DF6">
            <w:pPr>
              <w:pStyle w:val="acctfourfigures"/>
              <w:tabs>
                <w:tab w:val="clear" w:pos="765"/>
                <w:tab w:val="decimal" w:pos="880"/>
              </w:tabs>
              <w:spacing w:line="230" w:lineRule="exact"/>
              <w:ind w:left="-108" w:right="-108"/>
              <w:rPr>
                <w:b/>
                <w:bCs/>
                <w:sz w:val="18"/>
                <w:szCs w:val="18"/>
              </w:rPr>
            </w:pPr>
            <w:r>
              <w:rPr>
                <w:b/>
                <w:bCs/>
                <w:sz w:val="18"/>
                <w:szCs w:val="18"/>
              </w:rPr>
              <w:t>20,523</w:t>
            </w:r>
          </w:p>
        </w:tc>
        <w:tc>
          <w:tcPr>
            <w:tcW w:w="236" w:type="dxa"/>
            <w:vAlign w:val="bottom"/>
          </w:tcPr>
          <w:p w14:paraId="4B6F014C" w14:textId="77777777" w:rsidR="00137D8B" w:rsidRPr="004A2C7D"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7C91A66F" w14:textId="53AF8C6D" w:rsidR="00137D8B" w:rsidRPr="006A6B60" w:rsidRDefault="00137D8B" w:rsidP="00C96DF6">
            <w:pPr>
              <w:pStyle w:val="acctfourfigures"/>
              <w:tabs>
                <w:tab w:val="clear" w:pos="765"/>
                <w:tab w:val="decimal" w:pos="792"/>
              </w:tabs>
              <w:spacing w:line="230" w:lineRule="exact"/>
              <w:ind w:left="-108" w:right="-108"/>
              <w:rPr>
                <w:b/>
                <w:bCs/>
                <w:sz w:val="18"/>
                <w:szCs w:val="22"/>
                <w:lang w:val="en-US" w:bidi="th-TH"/>
              </w:rPr>
            </w:pPr>
            <w:r>
              <w:rPr>
                <w:b/>
                <w:bCs/>
                <w:sz w:val="18"/>
                <w:szCs w:val="22"/>
                <w:lang w:val="en-US" w:bidi="th-TH"/>
              </w:rPr>
              <w:t>1,213</w:t>
            </w:r>
          </w:p>
        </w:tc>
        <w:tc>
          <w:tcPr>
            <w:tcW w:w="236" w:type="dxa"/>
            <w:vAlign w:val="bottom"/>
          </w:tcPr>
          <w:p w14:paraId="7AAAEAC1" w14:textId="77777777" w:rsidR="00137D8B" w:rsidRPr="004A2C7D"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09FCE6D4" w14:textId="0D21D685" w:rsidR="00137D8B" w:rsidRPr="006A6B60" w:rsidRDefault="00137D8B" w:rsidP="00C96DF6">
            <w:pPr>
              <w:pStyle w:val="acctfourfigures"/>
              <w:tabs>
                <w:tab w:val="clear" w:pos="765"/>
                <w:tab w:val="decimal" w:pos="792"/>
              </w:tabs>
              <w:spacing w:line="230" w:lineRule="exact"/>
              <w:ind w:left="-108" w:right="-108"/>
              <w:rPr>
                <w:b/>
                <w:bCs/>
                <w:sz w:val="18"/>
                <w:szCs w:val="18"/>
              </w:rPr>
            </w:pPr>
            <w:r>
              <w:rPr>
                <w:b/>
                <w:bCs/>
                <w:sz w:val="18"/>
                <w:szCs w:val="18"/>
              </w:rPr>
              <w:t>296,691</w:t>
            </w:r>
          </w:p>
        </w:tc>
        <w:tc>
          <w:tcPr>
            <w:tcW w:w="236" w:type="dxa"/>
            <w:vAlign w:val="bottom"/>
          </w:tcPr>
          <w:p w14:paraId="462FF81B" w14:textId="77777777" w:rsidR="00137D8B" w:rsidRPr="004A2C7D"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394DFA47" w14:textId="4052D940" w:rsidR="00137D8B" w:rsidRPr="006A6B60" w:rsidRDefault="00137D8B" w:rsidP="00C96DF6">
            <w:pPr>
              <w:pStyle w:val="acctfourfigures"/>
              <w:tabs>
                <w:tab w:val="clear" w:pos="765"/>
                <w:tab w:val="decimal" w:pos="792"/>
              </w:tabs>
              <w:spacing w:line="230" w:lineRule="exact"/>
              <w:ind w:left="-108" w:right="-108"/>
              <w:rPr>
                <w:b/>
                <w:bCs/>
                <w:sz w:val="18"/>
                <w:szCs w:val="18"/>
              </w:rPr>
            </w:pPr>
            <w:r>
              <w:rPr>
                <w:b/>
                <w:bCs/>
                <w:sz w:val="18"/>
                <w:szCs w:val="18"/>
              </w:rPr>
              <w:t>582,034</w:t>
            </w:r>
          </w:p>
        </w:tc>
        <w:tc>
          <w:tcPr>
            <w:tcW w:w="236" w:type="dxa"/>
            <w:vAlign w:val="bottom"/>
          </w:tcPr>
          <w:p w14:paraId="7F8740CB" w14:textId="77777777" w:rsidR="00137D8B" w:rsidRPr="004A2C7D"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02CDA522" w14:textId="57058BA2" w:rsidR="00137D8B" w:rsidRPr="006A6B60" w:rsidRDefault="00137D8B" w:rsidP="00C96DF6">
            <w:pPr>
              <w:pStyle w:val="acctfourfigures"/>
              <w:tabs>
                <w:tab w:val="clear" w:pos="765"/>
                <w:tab w:val="decimal" w:pos="792"/>
              </w:tabs>
              <w:spacing w:line="230" w:lineRule="exact"/>
              <w:ind w:left="-108" w:right="-108"/>
              <w:rPr>
                <w:b/>
                <w:bCs/>
                <w:sz w:val="18"/>
                <w:szCs w:val="18"/>
                <w:lang w:val="en-US" w:bidi="th-TH"/>
              </w:rPr>
            </w:pPr>
            <w:r>
              <w:rPr>
                <w:b/>
                <w:bCs/>
                <w:sz w:val="18"/>
                <w:szCs w:val="18"/>
                <w:lang w:val="en-US" w:bidi="th-TH"/>
              </w:rPr>
              <w:t>21,553</w:t>
            </w:r>
          </w:p>
        </w:tc>
        <w:tc>
          <w:tcPr>
            <w:tcW w:w="236" w:type="dxa"/>
            <w:vAlign w:val="bottom"/>
          </w:tcPr>
          <w:p w14:paraId="2644C6B8" w14:textId="77777777" w:rsidR="00137D8B" w:rsidRPr="004A2C7D"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3788519F" w14:textId="1BD889E7" w:rsidR="00137D8B" w:rsidRPr="006A6B60" w:rsidRDefault="00137D8B" w:rsidP="00C96DF6">
            <w:pPr>
              <w:pStyle w:val="acctfourfigures"/>
              <w:tabs>
                <w:tab w:val="clear" w:pos="765"/>
                <w:tab w:val="decimal" w:pos="792"/>
              </w:tabs>
              <w:spacing w:line="230" w:lineRule="exact"/>
              <w:ind w:left="-108" w:right="-108"/>
              <w:rPr>
                <w:b/>
                <w:bCs/>
                <w:sz w:val="18"/>
                <w:szCs w:val="18"/>
              </w:rPr>
            </w:pPr>
            <w:r>
              <w:rPr>
                <w:b/>
                <w:bCs/>
                <w:sz w:val="18"/>
                <w:szCs w:val="18"/>
              </w:rPr>
              <w:t>9,575</w:t>
            </w:r>
          </w:p>
        </w:tc>
        <w:tc>
          <w:tcPr>
            <w:tcW w:w="236" w:type="dxa"/>
            <w:vAlign w:val="bottom"/>
          </w:tcPr>
          <w:p w14:paraId="03B003E7" w14:textId="77777777" w:rsidR="00137D8B" w:rsidRPr="004A2C7D"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12925ECE" w14:textId="7720FCD2" w:rsidR="00137D8B" w:rsidRPr="006A6B60" w:rsidRDefault="00137D8B" w:rsidP="00C96DF6">
            <w:pPr>
              <w:pStyle w:val="acctfourfigures"/>
              <w:tabs>
                <w:tab w:val="clear" w:pos="765"/>
                <w:tab w:val="decimal" w:pos="792"/>
              </w:tabs>
              <w:spacing w:line="230" w:lineRule="exact"/>
              <w:ind w:left="-108" w:right="-108"/>
              <w:rPr>
                <w:b/>
                <w:bCs/>
                <w:sz w:val="18"/>
                <w:szCs w:val="18"/>
              </w:rPr>
            </w:pPr>
            <w:r>
              <w:rPr>
                <w:b/>
                <w:bCs/>
                <w:sz w:val="18"/>
                <w:szCs w:val="18"/>
              </w:rPr>
              <w:t>4,225</w:t>
            </w:r>
          </w:p>
        </w:tc>
        <w:tc>
          <w:tcPr>
            <w:tcW w:w="236" w:type="dxa"/>
            <w:vAlign w:val="bottom"/>
          </w:tcPr>
          <w:p w14:paraId="144BCCEC" w14:textId="77777777" w:rsidR="00137D8B" w:rsidRPr="004A2C7D"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3B01232C" w14:textId="78404797" w:rsidR="00137D8B" w:rsidRPr="006A6B60" w:rsidRDefault="00137D8B" w:rsidP="00C96DF6">
            <w:pPr>
              <w:pStyle w:val="acctfourfigures"/>
              <w:tabs>
                <w:tab w:val="clear" w:pos="765"/>
                <w:tab w:val="decimal" w:pos="792"/>
              </w:tabs>
              <w:spacing w:line="230" w:lineRule="exact"/>
              <w:ind w:left="-108" w:right="-108"/>
              <w:rPr>
                <w:b/>
                <w:bCs/>
                <w:sz w:val="18"/>
                <w:szCs w:val="18"/>
              </w:rPr>
            </w:pPr>
            <w:r>
              <w:rPr>
                <w:b/>
                <w:bCs/>
                <w:sz w:val="18"/>
                <w:szCs w:val="18"/>
              </w:rPr>
              <w:t>18,603</w:t>
            </w:r>
          </w:p>
        </w:tc>
        <w:tc>
          <w:tcPr>
            <w:tcW w:w="236" w:type="dxa"/>
            <w:vAlign w:val="bottom"/>
          </w:tcPr>
          <w:p w14:paraId="35AF139F" w14:textId="77777777" w:rsidR="00137D8B" w:rsidRPr="004A2C7D" w:rsidRDefault="00137D8B"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bottom w:val="double" w:sz="4" w:space="0" w:color="auto"/>
            </w:tcBorders>
            <w:vAlign w:val="bottom"/>
          </w:tcPr>
          <w:p w14:paraId="18907CED" w14:textId="17B279D1" w:rsidR="00137D8B" w:rsidRPr="006A6B60" w:rsidRDefault="00137D8B" w:rsidP="00C96DF6">
            <w:pPr>
              <w:pStyle w:val="acctfourfigures"/>
              <w:tabs>
                <w:tab w:val="clear" w:pos="765"/>
                <w:tab w:val="decimal" w:pos="792"/>
              </w:tabs>
              <w:spacing w:line="230" w:lineRule="exact"/>
              <w:ind w:left="-108" w:right="-108"/>
              <w:rPr>
                <w:b/>
                <w:bCs/>
                <w:sz w:val="18"/>
                <w:szCs w:val="18"/>
              </w:rPr>
            </w:pPr>
            <w:r>
              <w:rPr>
                <w:b/>
                <w:bCs/>
                <w:sz w:val="18"/>
                <w:szCs w:val="18"/>
              </w:rPr>
              <w:t>1,257,020</w:t>
            </w:r>
          </w:p>
        </w:tc>
      </w:tr>
      <w:tr w:rsidR="00C96DF6" w:rsidRPr="004A2C7D" w14:paraId="1A3538DA" w14:textId="77777777" w:rsidTr="00C96DF6">
        <w:trPr>
          <w:trHeight w:val="271"/>
        </w:trPr>
        <w:tc>
          <w:tcPr>
            <w:tcW w:w="2430" w:type="dxa"/>
          </w:tcPr>
          <w:p w14:paraId="1F0A3657" w14:textId="6EAB3A7F" w:rsidR="00C96DF6" w:rsidRPr="004A2C7D"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r w:rsidRPr="004A2C7D">
              <w:rPr>
                <w:rFonts w:ascii="Times New Roman" w:hAnsi="Times New Roman" w:cs="Times New Roman"/>
                <w:b/>
                <w:bCs/>
              </w:rPr>
              <w:t>At 31 December 20</w:t>
            </w:r>
            <w:r>
              <w:rPr>
                <w:rFonts w:ascii="Times New Roman" w:hAnsi="Times New Roman" w:cs="Times New Roman"/>
                <w:b/>
                <w:bCs/>
              </w:rPr>
              <w:t>24</w:t>
            </w:r>
          </w:p>
        </w:tc>
        <w:tc>
          <w:tcPr>
            <w:tcW w:w="810" w:type="dxa"/>
            <w:tcBorders>
              <w:top w:val="double" w:sz="4" w:space="0" w:color="auto"/>
              <w:bottom w:val="double" w:sz="4" w:space="0" w:color="auto"/>
            </w:tcBorders>
            <w:vAlign w:val="bottom"/>
          </w:tcPr>
          <w:p w14:paraId="65D3729B" w14:textId="1E7ED559" w:rsidR="00C96DF6" w:rsidRPr="00C96DF6" w:rsidRDefault="00C96DF6" w:rsidP="00C96DF6">
            <w:pPr>
              <w:pStyle w:val="acctfourfigures"/>
              <w:tabs>
                <w:tab w:val="clear" w:pos="765"/>
                <w:tab w:val="decimal" w:pos="630"/>
              </w:tabs>
              <w:spacing w:line="230" w:lineRule="exact"/>
              <w:ind w:right="-108"/>
              <w:rPr>
                <w:b/>
                <w:bCs/>
                <w:sz w:val="18"/>
                <w:szCs w:val="18"/>
              </w:rPr>
            </w:pPr>
            <w:r w:rsidRPr="00C96DF6">
              <w:rPr>
                <w:b/>
                <w:bCs/>
                <w:sz w:val="18"/>
                <w:szCs w:val="18"/>
              </w:rPr>
              <w:t>302,603</w:t>
            </w:r>
          </w:p>
        </w:tc>
        <w:tc>
          <w:tcPr>
            <w:tcW w:w="270" w:type="dxa"/>
            <w:vAlign w:val="bottom"/>
          </w:tcPr>
          <w:p w14:paraId="7BE09DB0"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double" w:sz="4" w:space="0" w:color="auto"/>
              <w:bottom w:val="double" w:sz="4" w:space="0" w:color="auto"/>
            </w:tcBorders>
            <w:vAlign w:val="bottom"/>
          </w:tcPr>
          <w:p w14:paraId="730E7307" w14:textId="02CB8603" w:rsidR="00C96DF6" w:rsidRPr="00C96DF6" w:rsidRDefault="00C96DF6" w:rsidP="00C96DF6">
            <w:pPr>
              <w:pStyle w:val="acctfourfigures"/>
              <w:tabs>
                <w:tab w:val="clear" w:pos="765"/>
                <w:tab w:val="decimal" w:pos="880"/>
              </w:tabs>
              <w:spacing w:line="230" w:lineRule="exact"/>
              <w:ind w:left="-108" w:right="-108"/>
              <w:rPr>
                <w:b/>
                <w:bCs/>
                <w:sz w:val="18"/>
                <w:szCs w:val="18"/>
              </w:rPr>
            </w:pPr>
            <w:r w:rsidRPr="00C96DF6">
              <w:rPr>
                <w:b/>
                <w:bCs/>
                <w:sz w:val="18"/>
                <w:szCs w:val="18"/>
              </w:rPr>
              <w:t>26,080</w:t>
            </w:r>
          </w:p>
        </w:tc>
        <w:tc>
          <w:tcPr>
            <w:tcW w:w="236" w:type="dxa"/>
            <w:vAlign w:val="bottom"/>
          </w:tcPr>
          <w:p w14:paraId="0C5FCAC2"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51F227A7" w14:textId="54E0C9ED" w:rsidR="00C96DF6" w:rsidRPr="00C96DF6" w:rsidRDefault="00C96DF6" w:rsidP="00C96DF6">
            <w:pPr>
              <w:pStyle w:val="acctfourfigures"/>
              <w:tabs>
                <w:tab w:val="clear" w:pos="765"/>
                <w:tab w:val="decimal" w:pos="792"/>
              </w:tabs>
              <w:spacing w:line="230" w:lineRule="exact"/>
              <w:ind w:left="-108" w:right="-108"/>
              <w:rPr>
                <w:b/>
                <w:bCs/>
                <w:sz w:val="18"/>
                <w:szCs w:val="18"/>
                <w:lang w:val="en-US" w:bidi="th-TH"/>
              </w:rPr>
            </w:pPr>
            <w:r w:rsidRPr="00C96DF6">
              <w:rPr>
                <w:b/>
                <w:bCs/>
                <w:sz w:val="18"/>
                <w:szCs w:val="18"/>
              </w:rPr>
              <w:t>7,266</w:t>
            </w:r>
          </w:p>
        </w:tc>
        <w:tc>
          <w:tcPr>
            <w:tcW w:w="236" w:type="dxa"/>
            <w:vAlign w:val="bottom"/>
          </w:tcPr>
          <w:p w14:paraId="51E80DD4"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4E6767E4" w14:textId="4EAF62B7" w:rsidR="00C96DF6" w:rsidRPr="00C96DF6" w:rsidRDefault="00C96DF6" w:rsidP="00C96DF6">
            <w:pPr>
              <w:pStyle w:val="acctfourfigures"/>
              <w:tabs>
                <w:tab w:val="clear" w:pos="765"/>
                <w:tab w:val="decimal" w:pos="792"/>
              </w:tabs>
              <w:spacing w:line="230" w:lineRule="exact"/>
              <w:ind w:left="-108" w:right="-108"/>
              <w:rPr>
                <w:b/>
                <w:bCs/>
                <w:sz w:val="18"/>
                <w:szCs w:val="18"/>
              </w:rPr>
            </w:pPr>
            <w:r w:rsidRPr="00C96DF6">
              <w:rPr>
                <w:b/>
                <w:bCs/>
                <w:sz w:val="18"/>
                <w:szCs w:val="18"/>
              </w:rPr>
              <w:t>266,518</w:t>
            </w:r>
          </w:p>
        </w:tc>
        <w:tc>
          <w:tcPr>
            <w:tcW w:w="236" w:type="dxa"/>
            <w:vAlign w:val="bottom"/>
          </w:tcPr>
          <w:p w14:paraId="7009628D"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3316BB6D" w14:textId="396ADA40" w:rsidR="00C96DF6" w:rsidRPr="00C96DF6" w:rsidRDefault="00C96DF6" w:rsidP="00C96DF6">
            <w:pPr>
              <w:pStyle w:val="acctfourfigures"/>
              <w:tabs>
                <w:tab w:val="clear" w:pos="765"/>
                <w:tab w:val="decimal" w:pos="792"/>
              </w:tabs>
              <w:spacing w:line="230" w:lineRule="exact"/>
              <w:ind w:left="-108" w:right="-108"/>
              <w:rPr>
                <w:b/>
                <w:bCs/>
                <w:sz w:val="18"/>
                <w:szCs w:val="18"/>
              </w:rPr>
            </w:pPr>
            <w:r w:rsidRPr="00C96DF6">
              <w:rPr>
                <w:b/>
                <w:bCs/>
                <w:sz w:val="18"/>
                <w:szCs w:val="18"/>
              </w:rPr>
              <w:t>577,710</w:t>
            </w:r>
          </w:p>
        </w:tc>
        <w:tc>
          <w:tcPr>
            <w:tcW w:w="236" w:type="dxa"/>
            <w:vAlign w:val="bottom"/>
          </w:tcPr>
          <w:p w14:paraId="0A211659"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32630E54" w14:textId="5343A5EF" w:rsidR="00C96DF6" w:rsidRPr="00C96DF6" w:rsidRDefault="00C96DF6" w:rsidP="00C96DF6">
            <w:pPr>
              <w:pStyle w:val="acctfourfigures"/>
              <w:tabs>
                <w:tab w:val="clear" w:pos="765"/>
                <w:tab w:val="decimal" w:pos="792"/>
              </w:tabs>
              <w:spacing w:line="230" w:lineRule="exact"/>
              <w:ind w:left="-108" w:right="-108"/>
              <w:rPr>
                <w:b/>
                <w:bCs/>
                <w:sz w:val="18"/>
                <w:szCs w:val="18"/>
                <w:lang w:val="en-US" w:bidi="th-TH"/>
              </w:rPr>
            </w:pPr>
            <w:r w:rsidRPr="00C96DF6">
              <w:rPr>
                <w:b/>
                <w:bCs/>
                <w:sz w:val="18"/>
                <w:szCs w:val="18"/>
              </w:rPr>
              <w:t>19,631</w:t>
            </w:r>
          </w:p>
        </w:tc>
        <w:tc>
          <w:tcPr>
            <w:tcW w:w="236" w:type="dxa"/>
            <w:vAlign w:val="bottom"/>
          </w:tcPr>
          <w:p w14:paraId="1D29769F"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5AB87DE3" w14:textId="6541B61C" w:rsidR="00C96DF6" w:rsidRPr="00C96DF6" w:rsidRDefault="00C96DF6" w:rsidP="00C96DF6">
            <w:pPr>
              <w:pStyle w:val="acctfourfigures"/>
              <w:tabs>
                <w:tab w:val="clear" w:pos="765"/>
                <w:tab w:val="decimal" w:pos="792"/>
              </w:tabs>
              <w:spacing w:line="230" w:lineRule="exact"/>
              <w:ind w:left="-108" w:right="-108"/>
              <w:rPr>
                <w:b/>
                <w:bCs/>
                <w:sz w:val="18"/>
                <w:szCs w:val="18"/>
              </w:rPr>
            </w:pPr>
            <w:r w:rsidRPr="00C96DF6">
              <w:rPr>
                <w:b/>
                <w:bCs/>
                <w:sz w:val="18"/>
                <w:szCs w:val="18"/>
              </w:rPr>
              <w:t>14,184</w:t>
            </w:r>
          </w:p>
        </w:tc>
        <w:tc>
          <w:tcPr>
            <w:tcW w:w="236" w:type="dxa"/>
            <w:vAlign w:val="bottom"/>
          </w:tcPr>
          <w:p w14:paraId="72C25C48"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255B28CC" w14:textId="24F44CC8" w:rsidR="00C96DF6" w:rsidRPr="00C96DF6" w:rsidRDefault="00C96DF6" w:rsidP="00C96DF6">
            <w:pPr>
              <w:pStyle w:val="acctfourfigures"/>
              <w:tabs>
                <w:tab w:val="clear" w:pos="765"/>
                <w:tab w:val="decimal" w:pos="792"/>
              </w:tabs>
              <w:spacing w:line="230" w:lineRule="exact"/>
              <w:ind w:left="-108" w:right="-108"/>
              <w:rPr>
                <w:b/>
                <w:bCs/>
                <w:sz w:val="18"/>
                <w:szCs w:val="18"/>
              </w:rPr>
            </w:pPr>
            <w:r w:rsidRPr="00C96DF6">
              <w:rPr>
                <w:b/>
                <w:bCs/>
                <w:sz w:val="18"/>
                <w:szCs w:val="18"/>
              </w:rPr>
              <w:t>2,390</w:t>
            </w:r>
          </w:p>
        </w:tc>
        <w:tc>
          <w:tcPr>
            <w:tcW w:w="236" w:type="dxa"/>
            <w:vAlign w:val="bottom"/>
          </w:tcPr>
          <w:p w14:paraId="3538F0A7"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647508A3" w14:textId="4B324AC1" w:rsidR="00C96DF6" w:rsidRPr="00C96DF6" w:rsidRDefault="00C96DF6" w:rsidP="00C96DF6">
            <w:pPr>
              <w:pStyle w:val="acctfourfigures"/>
              <w:tabs>
                <w:tab w:val="clear" w:pos="765"/>
                <w:tab w:val="decimal" w:pos="792"/>
              </w:tabs>
              <w:spacing w:line="230" w:lineRule="exact"/>
              <w:ind w:left="-108" w:right="-108"/>
              <w:rPr>
                <w:b/>
                <w:bCs/>
                <w:sz w:val="18"/>
                <w:szCs w:val="18"/>
              </w:rPr>
            </w:pPr>
            <w:r w:rsidRPr="00C96DF6">
              <w:rPr>
                <w:b/>
                <w:bCs/>
                <w:sz w:val="18"/>
                <w:szCs w:val="18"/>
              </w:rPr>
              <w:t>48,553</w:t>
            </w:r>
          </w:p>
        </w:tc>
        <w:tc>
          <w:tcPr>
            <w:tcW w:w="236" w:type="dxa"/>
            <w:vAlign w:val="bottom"/>
          </w:tcPr>
          <w:p w14:paraId="78D94A79" w14:textId="77777777" w:rsidR="00C96DF6" w:rsidRPr="00C96DF6"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430B0E6D" w14:textId="636AAD7F" w:rsidR="00C96DF6" w:rsidRPr="00C96DF6" w:rsidRDefault="00C96DF6" w:rsidP="00C96DF6">
            <w:pPr>
              <w:pStyle w:val="acctfourfigures"/>
              <w:tabs>
                <w:tab w:val="clear" w:pos="765"/>
                <w:tab w:val="decimal" w:pos="792"/>
              </w:tabs>
              <w:spacing w:line="230" w:lineRule="exact"/>
              <w:ind w:left="-108" w:right="-108"/>
              <w:rPr>
                <w:b/>
                <w:bCs/>
                <w:sz w:val="18"/>
                <w:szCs w:val="18"/>
              </w:rPr>
            </w:pPr>
            <w:r w:rsidRPr="00C96DF6">
              <w:rPr>
                <w:b/>
                <w:bCs/>
                <w:sz w:val="18"/>
                <w:szCs w:val="18"/>
              </w:rPr>
              <w:t>1,264,935</w:t>
            </w:r>
          </w:p>
        </w:tc>
      </w:tr>
      <w:tr w:rsidR="00B82FBF" w:rsidRPr="004A2C7D" w14:paraId="7E3EF83F" w14:textId="77777777" w:rsidTr="00FA6463">
        <w:trPr>
          <w:trHeight w:val="271"/>
        </w:trPr>
        <w:tc>
          <w:tcPr>
            <w:tcW w:w="2430" w:type="dxa"/>
          </w:tcPr>
          <w:p w14:paraId="06D2C117"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Borders>
              <w:top w:val="double" w:sz="4" w:space="0" w:color="auto"/>
            </w:tcBorders>
          </w:tcPr>
          <w:p w14:paraId="5E46442E" w14:textId="77777777" w:rsidR="00B82FBF" w:rsidRPr="004A2C7D" w:rsidRDefault="00B82FBF" w:rsidP="00B82FBF">
            <w:pPr>
              <w:pStyle w:val="acctfourfigures"/>
              <w:tabs>
                <w:tab w:val="clear" w:pos="765"/>
                <w:tab w:val="decimal" w:pos="720"/>
              </w:tabs>
              <w:spacing w:line="160" w:lineRule="exact"/>
              <w:ind w:left="-108" w:right="-108"/>
              <w:rPr>
                <w:sz w:val="18"/>
                <w:szCs w:val="18"/>
              </w:rPr>
            </w:pPr>
          </w:p>
        </w:tc>
        <w:tc>
          <w:tcPr>
            <w:tcW w:w="270" w:type="dxa"/>
          </w:tcPr>
          <w:p w14:paraId="48B274B9"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double" w:sz="4" w:space="0" w:color="auto"/>
            </w:tcBorders>
          </w:tcPr>
          <w:p w14:paraId="0134B926"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5EAF9569"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1103B63D"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5672FFFA"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14D2EE0B"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7B02D5C3"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36CF9BC4"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559786D8"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311CE1BD"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3C0CDE43"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54B77892"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1D9956C7"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vAlign w:val="bottom"/>
          </w:tcPr>
          <w:p w14:paraId="1EA2CCB0"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66933ED9"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39DEEC8A"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38253E94"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double" w:sz="4" w:space="0" w:color="auto"/>
            </w:tcBorders>
            <w:vAlign w:val="bottom"/>
          </w:tcPr>
          <w:p w14:paraId="07DE8272"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r>
      <w:tr w:rsidR="00B82FBF" w:rsidRPr="004A2C7D" w14:paraId="11F1A7D6" w14:textId="77777777" w:rsidTr="00FA6463">
        <w:trPr>
          <w:trHeight w:val="271"/>
        </w:trPr>
        <w:tc>
          <w:tcPr>
            <w:tcW w:w="2430" w:type="dxa"/>
          </w:tcPr>
          <w:p w14:paraId="50C688DD"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6B7D696A" w14:textId="77777777" w:rsidR="00B82FBF" w:rsidRPr="004A2C7D" w:rsidRDefault="00B82FBF" w:rsidP="00B82FBF">
            <w:pPr>
              <w:pStyle w:val="acctfourfigures"/>
              <w:tabs>
                <w:tab w:val="clear" w:pos="765"/>
                <w:tab w:val="decimal" w:pos="720"/>
              </w:tabs>
              <w:spacing w:line="160" w:lineRule="exact"/>
              <w:ind w:left="-108" w:right="-108"/>
              <w:rPr>
                <w:sz w:val="18"/>
                <w:szCs w:val="18"/>
              </w:rPr>
            </w:pPr>
          </w:p>
        </w:tc>
        <w:tc>
          <w:tcPr>
            <w:tcW w:w="270" w:type="dxa"/>
          </w:tcPr>
          <w:p w14:paraId="4541ED43"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0D37F098"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3615B51C"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9D1CE5B"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00E67B70"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51A2D43"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7847384E"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F48134A"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6B18E55B"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523CE58"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39AFCA3B"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7EDFF1E"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7060F8E3"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5339183F"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5064056C"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830E697"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770AE6F9"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784BE088"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r>
      <w:tr w:rsidR="00B82FBF" w:rsidRPr="004A2C7D" w14:paraId="52880B50" w14:textId="77777777" w:rsidTr="00FA6463">
        <w:trPr>
          <w:trHeight w:val="271"/>
        </w:trPr>
        <w:tc>
          <w:tcPr>
            <w:tcW w:w="2430" w:type="dxa"/>
          </w:tcPr>
          <w:p w14:paraId="7EC07BE7"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395E51D7" w14:textId="77777777" w:rsidR="00B82FBF" w:rsidRPr="004A2C7D" w:rsidRDefault="00B82FBF" w:rsidP="00B82FBF">
            <w:pPr>
              <w:pStyle w:val="acctfourfigures"/>
              <w:tabs>
                <w:tab w:val="clear" w:pos="765"/>
                <w:tab w:val="decimal" w:pos="720"/>
              </w:tabs>
              <w:spacing w:line="160" w:lineRule="exact"/>
              <w:ind w:left="-108" w:right="-108"/>
              <w:rPr>
                <w:sz w:val="18"/>
                <w:szCs w:val="18"/>
              </w:rPr>
            </w:pPr>
          </w:p>
        </w:tc>
        <w:tc>
          <w:tcPr>
            <w:tcW w:w="270" w:type="dxa"/>
          </w:tcPr>
          <w:p w14:paraId="727687EF"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4849CC11"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522685E9"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AEC1E67"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3F571854"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B4D303A"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2B3FCF27"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9FAD9D8"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378402AB"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E6733BC"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3838966E"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DEFB959"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20A67ECC"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2E5B2E81"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7B13CEE5"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1F524B2"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748DA417"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78DD07FA"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r>
      <w:tr w:rsidR="00B82FBF" w:rsidRPr="004A2C7D" w14:paraId="2005E6C4" w14:textId="77777777" w:rsidTr="00FA6463">
        <w:trPr>
          <w:trHeight w:val="271"/>
        </w:trPr>
        <w:tc>
          <w:tcPr>
            <w:tcW w:w="2430" w:type="dxa"/>
          </w:tcPr>
          <w:p w14:paraId="4826E1E4"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16B4BBE7" w14:textId="77777777" w:rsidR="00B82FBF" w:rsidRPr="004A2C7D" w:rsidRDefault="00B82FBF" w:rsidP="00B82FBF">
            <w:pPr>
              <w:pStyle w:val="acctfourfigures"/>
              <w:tabs>
                <w:tab w:val="clear" w:pos="765"/>
                <w:tab w:val="decimal" w:pos="720"/>
              </w:tabs>
              <w:spacing w:line="160" w:lineRule="exact"/>
              <w:ind w:left="-108" w:right="-108"/>
              <w:rPr>
                <w:sz w:val="18"/>
                <w:szCs w:val="18"/>
              </w:rPr>
            </w:pPr>
          </w:p>
        </w:tc>
        <w:tc>
          <w:tcPr>
            <w:tcW w:w="270" w:type="dxa"/>
          </w:tcPr>
          <w:p w14:paraId="2E9938C1"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4723018E"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24FF7C54"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85170E3"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6764B484"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D6E1621"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2353B23A"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CE9246C"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77273CC4"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7531CDF"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0A875F9F"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66C0A9E"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79DFF72F"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201AB139"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3B0DA7F5"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5F12A16"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5FE85DCA"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7062F961"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r>
      <w:tr w:rsidR="00B82FBF" w:rsidRPr="004A2C7D" w14:paraId="5D9B3EFE" w14:textId="77777777" w:rsidTr="00FA6463">
        <w:trPr>
          <w:trHeight w:val="271"/>
        </w:trPr>
        <w:tc>
          <w:tcPr>
            <w:tcW w:w="2430" w:type="dxa"/>
          </w:tcPr>
          <w:p w14:paraId="1D72AFAB"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53C9EB04" w14:textId="77777777" w:rsidR="00B82FBF" w:rsidRPr="004A2C7D" w:rsidRDefault="00B82FBF" w:rsidP="00B82FBF">
            <w:pPr>
              <w:pStyle w:val="acctfourfigures"/>
              <w:tabs>
                <w:tab w:val="clear" w:pos="765"/>
                <w:tab w:val="decimal" w:pos="720"/>
              </w:tabs>
              <w:spacing w:line="160" w:lineRule="exact"/>
              <w:ind w:left="-108" w:right="-108"/>
              <w:rPr>
                <w:sz w:val="18"/>
                <w:szCs w:val="18"/>
              </w:rPr>
            </w:pPr>
          </w:p>
        </w:tc>
        <w:tc>
          <w:tcPr>
            <w:tcW w:w="270" w:type="dxa"/>
          </w:tcPr>
          <w:p w14:paraId="0449E5A1"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21FAF78E"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33F7C08D"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2A2C361"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792E3820"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D2C264C"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21C6296C"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A2FD8CB"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tcPr>
          <w:p w14:paraId="289CC54E"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14A07D8"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301BC063"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3B0646A"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1109172B"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24CA8C3D"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0972BBCF"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19B97CB"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c>
          <w:tcPr>
            <w:tcW w:w="236" w:type="dxa"/>
            <w:vAlign w:val="bottom"/>
          </w:tcPr>
          <w:p w14:paraId="191B04F0" w14:textId="77777777" w:rsidR="00B82FBF" w:rsidRPr="004A2C7D" w:rsidRDefault="00B82FBF" w:rsidP="00B82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3C993BE3" w14:textId="77777777" w:rsidR="00B82FBF" w:rsidRPr="004A2C7D" w:rsidRDefault="00B82FBF" w:rsidP="00B82FBF">
            <w:pPr>
              <w:pStyle w:val="acctfourfigures"/>
              <w:tabs>
                <w:tab w:val="clear" w:pos="765"/>
                <w:tab w:val="decimal" w:pos="792"/>
              </w:tabs>
              <w:spacing w:line="160" w:lineRule="exact"/>
              <w:ind w:left="-108" w:right="-108"/>
              <w:rPr>
                <w:sz w:val="18"/>
                <w:szCs w:val="18"/>
              </w:rPr>
            </w:pPr>
          </w:p>
        </w:tc>
      </w:tr>
    </w:tbl>
    <w:p w14:paraId="3AA8C21E" w14:textId="77777777" w:rsidR="00C31AC0" w:rsidRDefault="00C31AC0" w:rsidP="00C31AC0">
      <w:r>
        <w:br w:type="page"/>
      </w:r>
    </w:p>
    <w:p w14:paraId="772BBE6E" w14:textId="77777777" w:rsidR="005A2575" w:rsidRDefault="005A2575" w:rsidP="00C31AC0">
      <w:pPr>
        <w:sectPr w:rsidR="005A2575" w:rsidSect="00783073">
          <w:pgSz w:w="16834" w:h="11909" w:orient="landscape" w:code="9"/>
          <w:pgMar w:top="691" w:right="1152" w:bottom="576" w:left="1152" w:header="720" w:footer="720" w:gutter="0"/>
          <w:cols w:space="720"/>
          <w:docGrid w:linePitch="245"/>
        </w:sectPr>
      </w:pPr>
    </w:p>
    <w:p w14:paraId="64357161" w14:textId="07C8D6B6"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Pr>
          <w:rFonts w:ascii="Times New Roman" w:hAnsi="Times New Roman" w:cs="Times New Roman"/>
          <w:sz w:val="22"/>
          <w:szCs w:val="20"/>
        </w:rPr>
        <w:lastRenderedPageBreak/>
        <w:t xml:space="preserve">The gross amount of </w:t>
      </w:r>
      <w:r w:rsidR="00700CBC">
        <w:rPr>
          <w:rFonts w:ascii="Times New Roman" w:hAnsi="Times New Roman" w:cs="Times New Roman"/>
          <w:sz w:val="22"/>
          <w:szCs w:val="20"/>
        </w:rPr>
        <w:t xml:space="preserve">the </w:t>
      </w:r>
      <w:r>
        <w:rPr>
          <w:rFonts w:ascii="Times New Roman" w:hAnsi="Times New Roman" w:cs="Times New Roman"/>
          <w:sz w:val="22"/>
          <w:szCs w:val="20"/>
        </w:rPr>
        <w:t xml:space="preserve">Company’s fully depreciated that </w:t>
      </w:r>
      <w:r w:rsidR="00B633A7">
        <w:rPr>
          <w:rFonts w:ascii="Times New Roman" w:hAnsi="Times New Roman" w:cs="Times New Roman"/>
          <w:sz w:val="22"/>
          <w:szCs w:val="20"/>
        </w:rPr>
        <w:t>was</w:t>
      </w:r>
      <w:r>
        <w:rPr>
          <w:rFonts w:ascii="Times New Roman" w:hAnsi="Times New Roman" w:cs="Times New Roman"/>
          <w:sz w:val="22"/>
          <w:szCs w:val="20"/>
        </w:rPr>
        <w:t xml:space="preserve"> still in use as at 31 December 20</w:t>
      </w:r>
      <w:r w:rsidR="00552B9D">
        <w:rPr>
          <w:rFonts w:ascii="Times New Roman" w:hAnsi="Times New Roman" w:cs="Times New Roman"/>
          <w:sz w:val="22"/>
          <w:szCs w:val="20"/>
        </w:rPr>
        <w:t>2</w:t>
      </w:r>
      <w:r w:rsidR="00137D8B">
        <w:rPr>
          <w:rFonts w:ascii="Times New Roman" w:hAnsi="Times New Roman" w:cs="Times New Roman"/>
          <w:sz w:val="22"/>
          <w:szCs w:val="20"/>
        </w:rPr>
        <w:t>4</w:t>
      </w:r>
      <w:r w:rsidR="00FB1629">
        <w:rPr>
          <w:rFonts w:ascii="Times New Roman" w:hAnsi="Times New Roman" w:cs="Times New Roman"/>
          <w:sz w:val="22"/>
          <w:szCs w:val="20"/>
        </w:rPr>
        <w:t xml:space="preserve"> </w:t>
      </w:r>
      <w:r>
        <w:rPr>
          <w:rFonts w:ascii="Times New Roman" w:hAnsi="Times New Roman" w:cs="Times New Roman"/>
          <w:sz w:val="22"/>
          <w:szCs w:val="20"/>
        </w:rPr>
        <w:t xml:space="preserve">amounted to </w:t>
      </w:r>
      <w:r w:rsidRPr="003962F0">
        <w:rPr>
          <w:rFonts w:ascii="Times New Roman" w:hAnsi="Times New Roman" w:cs="Times New Roman"/>
          <w:sz w:val="22"/>
          <w:szCs w:val="20"/>
        </w:rPr>
        <w:t>Baht</w:t>
      </w:r>
      <w:r w:rsidR="006F2E45">
        <w:rPr>
          <w:rFonts w:ascii="Times New Roman" w:hAnsi="Times New Roman" w:cs="Times New Roman"/>
          <w:sz w:val="22"/>
          <w:szCs w:val="20"/>
        </w:rPr>
        <w:t xml:space="preserve"> </w:t>
      </w:r>
      <w:r w:rsidR="00C96DF6" w:rsidRPr="00C96DF6">
        <w:rPr>
          <w:rFonts w:ascii="Times New Roman" w:hAnsi="Times New Roman" w:cs="Cordia New"/>
          <w:sz w:val="22"/>
          <w:szCs w:val="20"/>
        </w:rPr>
        <w:t>982</w:t>
      </w:r>
      <w:r w:rsidRPr="003962F0">
        <w:rPr>
          <w:rFonts w:ascii="Times New Roman" w:hAnsi="Times New Roman" w:cs="Times New Roman"/>
          <w:sz w:val="22"/>
          <w:szCs w:val="20"/>
        </w:rPr>
        <w:t xml:space="preserve"> million</w:t>
      </w:r>
      <w:r>
        <w:rPr>
          <w:rFonts w:ascii="Times New Roman" w:hAnsi="Times New Roman" w:cs="Times New Roman"/>
          <w:sz w:val="22"/>
          <w:szCs w:val="20"/>
        </w:rPr>
        <w:t xml:space="preserve"> </w:t>
      </w:r>
      <w:r w:rsidRPr="009A6B1E">
        <w:rPr>
          <w:rFonts w:ascii="Times New Roman" w:hAnsi="Times New Roman" w:cs="Times New Roman"/>
          <w:i/>
          <w:iCs/>
          <w:sz w:val="22"/>
          <w:szCs w:val="20"/>
        </w:rPr>
        <w:t>(20</w:t>
      </w:r>
      <w:r w:rsidR="00D52446">
        <w:rPr>
          <w:rFonts w:ascii="Times New Roman" w:hAnsi="Times New Roman" w:cs="Times New Roman"/>
          <w:i/>
          <w:iCs/>
          <w:sz w:val="22"/>
          <w:szCs w:val="20"/>
        </w:rPr>
        <w:t>2</w:t>
      </w:r>
      <w:r w:rsidR="00137D8B">
        <w:rPr>
          <w:rFonts w:ascii="Times New Roman" w:hAnsi="Times New Roman" w:cs="Times New Roman"/>
          <w:i/>
          <w:iCs/>
          <w:sz w:val="22"/>
          <w:szCs w:val="20"/>
        </w:rPr>
        <w:t>3</w:t>
      </w:r>
      <w:r w:rsidRPr="009A6B1E">
        <w:rPr>
          <w:rFonts w:ascii="Times New Roman" w:hAnsi="Times New Roman" w:cs="Times New Roman"/>
          <w:i/>
          <w:iCs/>
          <w:sz w:val="22"/>
          <w:szCs w:val="20"/>
        </w:rPr>
        <w:t xml:space="preserve">: </w:t>
      </w:r>
      <w:r w:rsidRPr="00AE083B">
        <w:rPr>
          <w:rFonts w:ascii="Times New Roman" w:hAnsi="Times New Roman" w:cs="Times New Roman"/>
          <w:i/>
          <w:iCs/>
          <w:sz w:val="22"/>
          <w:szCs w:val="20"/>
        </w:rPr>
        <w:t xml:space="preserve">Baht </w:t>
      </w:r>
      <w:r w:rsidR="00C96DF6">
        <w:rPr>
          <w:rFonts w:ascii="Times New Roman" w:hAnsi="Times New Roman" w:cs="Times New Roman"/>
          <w:i/>
          <w:iCs/>
          <w:sz w:val="22"/>
          <w:szCs w:val="20"/>
        </w:rPr>
        <w:t>861</w:t>
      </w:r>
      <w:r w:rsidRPr="00AE083B">
        <w:rPr>
          <w:rFonts w:ascii="Times New Roman" w:hAnsi="Times New Roman" w:cs="Times New Roman"/>
          <w:i/>
          <w:iCs/>
          <w:sz w:val="22"/>
          <w:szCs w:val="20"/>
        </w:rPr>
        <w:t xml:space="preserve"> million</w:t>
      </w:r>
      <w:r w:rsidRPr="009A6B1E">
        <w:rPr>
          <w:rFonts w:ascii="Times New Roman" w:hAnsi="Times New Roman" w:cs="Times New Roman"/>
          <w:i/>
          <w:iCs/>
          <w:sz w:val="22"/>
          <w:szCs w:val="20"/>
        </w:rPr>
        <w:t>)</w:t>
      </w:r>
      <w:r w:rsidRPr="009A6B1E">
        <w:rPr>
          <w:rFonts w:ascii="Times New Roman" w:hAnsi="Times New Roman" w:cs="Times New Roman"/>
          <w:sz w:val="22"/>
          <w:szCs w:val="20"/>
        </w:rPr>
        <w:t>.</w:t>
      </w:r>
    </w:p>
    <w:p w14:paraId="714B73F9" w14:textId="77777777" w:rsidR="005A2575" w:rsidRDefault="005A2575"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76ACFA36" w14:textId="12329515" w:rsidR="00E254E5" w:rsidRPr="00A258BF" w:rsidRDefault="00E254E5" w:rsidP="00E25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A258BF">
        <w:rPr>
          <w:rFonts w:ascii="Times New Roman" w:hAnsi="Times New Roman"/>
          <w:sz w:val="22"/>
          <w:szCs w:val="22"/>
        </w:rPr>
        <w:t xml:space="preserve">Water production for industry system and utility system at Nakhon Ratchasima province with the cost of Baht </w:t>
      </w:r>
      <w:r w:rsidR="00C96DF6" w:rsidRPr="00C96DF6">
        <w:rPr>
          <w:rFonts w:ascii="Times New Roman" w:hAnsi="Times New Roman"/>
          <w:sz w:val="22"/>
          <w:szCs w:val="22"/>
        </w:rPr>
        <w:t>435.56</w:t>
      </w:r>
      <w:r w:rsidRPr="00A258BF">
        <w:rPr>
          <w:rFonts w:ascii="Times New Roman" w:hAnsi="Times New Roman"/>
          <w:sz w:val="22"/>
          <w:szCs w:val="22"/>
        </w:rPr>
        <w:t xml:space="preserve"> million and accumulated depreciation of Baht </w:t>
      </w:r>
      <w:r w:rsidR="00C96DF6" w:rsidRPr="00C96DF6">
        <w:rPr>
          <w:rFonts w:ascii="Times New Roman" w:hAnsi="Times New Roman"/>
          <w:sz w:val="22"/>
          <w:szCs w:val="22"/>
        </w:rPr>
        <w:t>204.03</w:t>
      </w:r>
      <w:r w:rsidR="00DF5F23" w:rsidRPr="00A258BF">
        <w:rPr>
          <w:rFonts w:ascii="Times New Roman" w:hAnsi="Times New Roman"/>
          <w:sz w:val="22"/>
          <w:szCs w:val="22"/>
        </w:rPr>
        <w:t xml:space="preserve"> million as at 31 December 20</w:t>
      </w:r>
      <w:r w:rsidR="00552B9D" w:rsidRPr="00A258BF">
        <w:rPr>
          <w:rFonts w:ascii="Times New Roman" w:hAnsi="Times New Roman"/>
          <w:sz w:val="22"/>
          <w:szCs w:val="22"/>
        </w:rPr>
        <w:t>2</w:t>
      </w:r>
      <w:r w:rsidR="00137D8B">
        <w:rPr>
          <w:rFonts w:ascii="Times New Roman" w:hAnsi="Times New Roman"/>
          <w:sz w:val="22"/>
          <w:szCs w:val="22"/>
        </w:rPr>
        <w:t>4</w:t>
      </w:r>
      <w:r w:rsidRPr="00A258BF">
        <w:rPr>
          <w:rFonts w:ascii="Times New Roman" w:hAnsi="Times New Roman"/>
          <w:sz w:val="22"/>
          <w:szCs w:val="22"/>
        </w:rPr>
        <w:t xml:space="preserve"> have not operated in full capacity. This factor is considered as an impairment indicator. </w:t>
      </w:r>
    </w:p>
    <w:p w14:paraId="6507D30A" w14:textId="77777777" w:rsidR="00E254E5" w:rsidRDefault="00E254E5"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78381659" w14:textId="1C4CDF0C" w:rsidR="009E6F21" w:rsidRDefault="009E6F21"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00CBC">
        <w:rPr>
          <w:rFonts w:ascii="Times New Roman" w:hAnsi="Times New Roman" w:cs="Times New Roman"/>
          <w:sz w:val="22"/>
          <w:szCs w:val="22"/>
        </w:rPr>
        <w:t xml:space="preserve">Management reviewed and tested impairment of </w:t>
      </w:r>
      <w:r w:rsidR="00320BFC" w:rsidRPr="00700CBC">
        <w:rPr>
          <w:rFonts w:ascii="Times New Roman" w:hAnsi="Times New Roman"/>
          <w:sz w:val="22"/>
          <w:szCs w:val="28"/>
        </w:rPr>
        <w:t xml:space="preserve">certain </w:t>
      </w:r>
      <w:r w:rsidRPr="00700CBC">
        <w:rPr>
          <w:rFonts w:ascii="Times New Roman" w:hAnsi="Times New Roman" w:cs="Times New Roman"/>
          <w:sz w:val="22"/>
          <w:szCs w:val="22"/>
        </w:rPr>
        <w:t>assets in which impairment indicator existed by determining recoverable amount from the value in use</w:t>
      </w:r>
      <w:r w:rsidR="00320BFC" w:rsidRPr="00700CBC">
        <w:rPr>
          <w:rFonts w:ascii="Times New Roman" w:hAnsi="Times New Roman" w:cs="Times New Roman"/>
          <w:sz w:val="22"/>
          <w:szCs w:val="22"/>
        </w:rPr>
        <w:t xml:space="preserve"> of water production for industry system and utility system</w:t>
      </w:r>
      <w:r w:rsidRPr="00700CBC">
        <w:rPr>
          <w:rFonts w:ascii="Times New Roman" w:hAnsi="Times New Roman" w:cs="Times New Roman"/>
          <w:sz w:val="22"/>
          <w:szCs w:val="22"/>
        </w:rPr>
        <w:t xml:space="preserve"> </w:t>
      </w:r>
      <w:r w:rsidR="00320BFC" w:rsidRPr="00700CBC">
        <w:rPr>
          <w:rFonts w:ascii="Times New Roman" w:hAnsi="Times New Roman" w:cs="Times New Roman"/>
          <w:sz w:val="22"/>
          <w:szCs w:val="22"/>
        </w:rPr>
        <w:t>which are</w:t>
      </w:r>
      <w:r w:rsidRPr="00700CBC">
        <w:rPr>
          <w:rFonts w:ascii="Times New Roman" w:hAnsi="Times New Roman" w:cs="Times New Roman"/>
          <w:sz w:val="22"/>
          <w:szCs w:val="22"/>
        </w:rPr>
        <w:t xml:space="preserve"> cash-generating unit</w:t>
      </w:r>
      <w:r w:rsidR="00320BFC" w:rsidRPr="00700CBC">
        <w:rPr>
          <w:rFonts w:ascii="Times New Roman" w:hAnsi="Times New Roman" w:cs="Times New Roman"/>
          <w:sz w:val="22"/>
          <w:szCs w:val="22"/>
        </w:rPr>
        <w:t>s</w:t>
      </w:r>
      <w:r w:rsidR="00A42A5A" w:rsidRPr="00700CBC">
        <w:rPr>
          <w:rFonts w:ascii="Times New Roman" w:hAnsi="Times New Roman" w:cs="Times New Roman"/>
          <w:sz w:val="22"/>
          <w:szCs w:val="22"/>
        </w:rPr>
        <w:t xml:space="preserve">. The value </w:t>
      </w:r>
      <w:r w:rsidR="00766DA3" w:rsidRPr="00700CBC">
        <w:rPr>
          <w:rFonts w:ascii="Times New Roman" w:hAnsi="Times New Roman" w:cs="Times New Roman"/>
          <w:sz w:val="22"/>
          <w:szCs w:val="22"/>
        </w:rPr>
        <w:t xml:space="preserve">was </w:t>
      </w:r>
      <w:r w:rsidR="00A42A5A" w:rsidRPr="00700CBC">
        <w:rPr>
          <w:rFonts w:ascii="Times New Roman" w:hAnsi="Times New Roman" w:cs="Times New Roman"/>
          <w:sz w:val="22"/>
          <w:szCs w:val="22"/>
        </w:rPr>
        <w:t>appraised by</w:t>
      </w:r>
      <w:r w:rsidR="00F65905" w:rsidRPr="00700CBC">
        <w:rPr>
          <w:rFonts w:ascii="Times New Roman" w:hAnsi="Times New Roman" w:cs="Times New Roman"/>
          <w:sz w:val="22"/>
          <w:szCs w:val="22"/>
        </w:rPr>
        <w:t xml:space="preserve"> independent property valuer. </w:t>
      </w:r>
      <w:r w:rsidRPr="00700CBC">
        <w:rPr>
          <w:rFonts w:ascii="Times New Roman" w:hAnsi="Times New Roman" w:cs="Times New Roman"/>
          <w:sz w:val="22"/>
          <w:szCs w:val="22"/>
        </w:rPr>
        <w:t xml:space="preserve">The discounted cash flow projections (DCF) have been prepared with reference to forecasted performance results considering historical data adjusted with projected revenue growth at 14% discount rate. </w:t>
      </w:r>
      <w:r w:rsidR="00700CBC" w:rsidRPr="00700CBC">
        <w:rPr>
          <w:rFonts w:ascii="Times New Roman" w:hAnsi="Times New Roman" w:cs="Times New Roman"/>
          <w:sz w:val="22"/>
          <w:szCs w:val="22"/>
        </w:rPr>
        <w:t>As at 31 December 20</w:t>
      </w:r>
      <w:r w:rsidR="001571AA">
        <w:rPr>
          <w:rFonts w:ascii="Times New Roman" w:hAnsi="Times New Roman" w:cs="Times New Roman"/>
          <w:sz w:val="22"/>
          <w:szCs w:val="22"/>
        </w:rPr>
        <w:t>2</w:t>
      </w:r>
      <w:r w:rsidR="00137D8B">
        <w:rPr>
          <w:rFonts w:ascii="Times New Roman" w:hAnsi="Times New Roman" w:cs="Times New Roman"/>
          <w:sz w:val="22"/>
          <w:szCs w:val="22"/>
        </w:rPr>
        <w:t>4</w:t>
      </w:r>
      <w:r w:rsidRPr="00700CBC">
        <w:rPr>
          <w:rFonts w:ascii="Times New Roman" w:hAnsi="Times New Roman" w:cs="Times New Roman"/>
          <w:sz w:val="22"/>
          <w:szCs w:val="22"/>
        </w:rPr>
        <w:t xml:space="preserve">, the recoverable amount of </w:t>
      </w:r>
      <w:r w:rsidR="00E02248" w:rsidRPr="00700CBC">
        <w:rPr>
          <w:rFonts w:ascii="Times New Roman" w:hAnsi="Times New Roman" w:cs="Times New Roman"/>
          <w:sz w:val="22"/>
          <w:szCs w:val="22"/>
        </w:rPr>
        <w:t xml:space="preserve">water production for industry system </w:t>
      </w:r>
      <w:r w:rsidR="00BC64CA">
        <w:rPr>
          <w:rFonts w:ascii="Times New Roman" w:hAnsi="Times New Roman" w:cs="Times New Roman"/>
          <w:sz w:val="22"/>
          <w:szCs w:val="22"/>
        </w:rPr>
        <w:t>an</w:t>
      </w:r>
      <w:r w:rsidR="007626CB">
        <w:rPr>
          <w:rFonts w:ascii="Times New Roman" w:hAnsi="Times New Roman" w:cs="Times New Roman"/>
          <w:sz w:val="22"/>
          <w:szCs w:val="22"/>
        </w:rPr>
        <w:t xml:space="preserve">d utility system </w:t>
      </w:r>
      <w:r w:rsidR="00E02248" w:rsidRPr="00700CBC">
        <w:rPr>
          <w:rFonts w:ascii="Times New Roman" w:hAnsi="Times New Roman" w:cs="Times New Roman"/>
          <w:sz w:val="22"/>
          <w:szCs w:val="22"/>
        </w:rPr>
        <w:t>w</w:t>
      </w:r>
      <w:r w:rsidR="007626CB">
        <w:rPr>
          <w:rFonts w:ascii="Times New Roman" w:hAnsi="Times New Roman" w:cs="Times New Roman"/>
          <w:sz w:val="22"/>
          <w:szCs w:val="22"/>
        </w:rPr>
        <w:t>ere</w:t>
      </w:r>
      <w:r w:rsidR="00872638" w:rsidRPr="00700CBC">
        <w:rPr>
          <w:rFonts w:ascii="Times New Roman" w:hAnsi="Times New Roman" w:cs="Times New Roman"/>
          <w:sz w:val="22"/>
          <w:szCs w:val="22"/>
        </w:rPr>
        <w:t xml:space="preserve"> </w:t>
      </w:r>
      <w:r w:rsidR="0071604A">
        <w:rPr>
          <w:rFonts w:ascii="Times New Roman" w:hAnsi="Times New Roman" w:cs="Times New Roman"/>
          <w:sz w:val="22"/>
          <w:szCs w:val="22"/>
        </w:rPr>
        <w:t>lower</w:t>
      </w:r>
      <w:r w:rsidR="00872638" w:rsidRPr="00700CBC">
        <w:rPr>
          <w:rFonts w:ascii="Times New Roman" w:hAnsi="Times New Roman" w:cs="Times New Roman"/>
          <w:sz w:val="22"/>
          <w:szCs w:val="22"/>
        </w:rPr>
        <w:t xml:space="preserve"> than </w:t>
      </w:r>
      <w:r w:rsidR="007626CB">
        <w:rPr>
          <w:rFonts w:ascii="Times New Roman" w:hAnsi="Times New Roman" w:cs="Times New Roman"/>
          <w:sz w:val="22"/>
          <w:szCs w:val="22"/>
        </w:rPr>
        <w:t>their</w:t>
      </w:r>
      <w:r w:rsidRPr="00700CBC">
        <w:rPr>
          <w:rFonts w:ascii="Times New Roman" w:hAnsi="Times New Roman" w:cs="Times New Roman"/>
          <w:sz w:val="22"/>
          <w:szCs w:val="22"/>
        </w:rPr>
        <w:t xml:space="preserve"> </w:t>
      </w:r>
      <w:r w:rsidR="000C6138" w:rsidRPr="00700CBC">
        <w:rPr>
          <w:rFonts w:ascii="Times New Roman" w:hAnsi="Times New Roman" w:cs="Times New Roman"/>
          <w:sz w:val="22"/>
          <w:szCs w:val="22"/>
        </w:rPr>
        <w:t>carrying amount</w:t>
      </w:r>
      <w:r w:rsidRPr="00700CBC">
        <w:rPr>
          <w:rFonts w:ascii="Times New Roman" w:hAnsi="Times New Roman" w:cs="Times New Roman"/>
          <w:sz w:val="22"/>
          <w:szCs w:val="22"/>
        </w:rPr>
        <w:t xml:space="preserve">. </w:t>
      </w:r>
      <w:r w:rsidR="007342F6" w:rsidRPr="00700CBC">
        <w:rPr>
          <w:rFonts w:ascii="Times New Roman" w:hAnsi="Times New Roman"/>
          <w:sz w:val="22"/>
          <w:szCs w:val="28"/>
        </w:rPr>
        <w:t>As a result, t</w:t>
      </w:r>
      <w:r w:rsidRPr="00700CBC">
        <w:rPr>
          <w:rFonts w:ascii="Times New Roman" w:hAnsi="Times New Roman" w:cs="Times New Roman"/>
          <w:sz w:val="22"/>
          <w:szCs w:val="22"/>
        </w:rPr>
        <w:t xml:space="preserve">he Company </w:t>
      </w:r>
      <w:r w:rsidR="00700CBC" w:rsidRPr="00700CBC">
        <w:rPr>
          <w:rFonts w:ascii="Times New Roman" w:hAnsi="Times New Roman" w:cs="Times New Roman"/>
          <w:sz w:val="22"/>
          <w:szCs w:val="22"/>
        </w:rPr>
        <w:t xml:space="preserve">had </w:t>
      </w:r>
      <w:r w:rsidR="0071604A">
        <w:rPr>
          <w:rFonts w:ascii="Times New Roman" w:hAnsi="Times New Roman" w:cs="Times New Roman"/>
          <w:sz w:val="22"/>
          <w:szCs w:val="22"/>
        </w:rPr>
        <w:t xml:space="preserve">allowance for </w:t>
      </w:r>
      <w:r w:rsidRPr="00700CBC">
        <w:rPr>
          <w:rFonts w:ascii="Times New Roman" w:hAnsi="Times New Roman" w:cs="Times New Roman"/>
          <w:sz w:val="22"/>
          <w:szCs w:val="22"/>
        </w:rPr>
        <w:t>impairment losses in the amount</w:t>
      </w:r>
      <w:r w:rsidR="002A13ED">
        <w:rPr>
          <w:rFonts w:ascii="Times New Roman" w:hAnsi="Times New Roman" w:cs="Times New Roman"/>
          <w:sz w:val="22"/>
          <w:szCs w:val="22"/>
        </w:rPr>
        <w:t xml:space="preserve"> </w:t>
      </w:r>
      <w:r w:rsidRPr="00700CBC">
        <w:rPr>
          <w:rFonts w:ascii="Times New Roman" w:hAnsi="Times New Roman" w:cs="Times New Roman"/>
          <w:sz w:val="22"/>
          <w:szCs w:val="22"/>
        </w:rPr>
        <w:t>of Baht</w:t>
      </w:r>
      <w:r w:rsidR="006F4199">
        <w:rPr>
          <w:rFonts w:ascii="Times New Roman" w:hAnsi="Times New Roman" w:cs="Times New Roman"/>
          <w:sz w:val="22"/>
          <w:szCs w:val="22"/>
        </w:rPr>
        <w:t xml:space="preserve"> </w:t>
      </w:r>
      <w:r w:rsidR="00C96DF6">
        <w:rPr>
          <w:rFonts w:ascii="Times New Roman" w:hAnsi="Times New Roman" w:cs="Times New Roman"/>
          <w:sz w:val="22"/>
          <w:szCs w:val="22"/>
        </w:rPr>
        <w:t>77</w:t>
      </w:r>
      <w:r w:rsidR="006F4199">
        <w:rPr>
          <w:rFonts w:ascii="Times New Roman" w:hAnsi="Times New Roman" w:cs="Times New Roman"/>
          <w:sz w:val="22"/>
          <w:szCs w:val="22"/>
        </w:rPr>
        <w:t xml:space="preserve"> </w:t>
      </w:r>
      <w:r w:rsidR="00700CBC" w:rsidRPr="00700CBC">
        <w:rPr>
          <w:rFonts w:ascii="Times New Roman" w:hAnsi="Times New Roman" w:cs="Times New Roman"/>
          <w:sz w:val="22"/>
          <w:szCs w:val="22"/>
        </w:rPr>
        <w:t>million</w:t>
      </w:r>
      <w:r w:rsidR="007626CB">
        <w:rPr>
          <w:rFonts w:ascii="Times New Roman" w:hAnsi="Times New Roman" w:cs="Times New Roman"/>
          <w:sz w:val="22"/>
          <w:szCs w:val="22"/>
        </w:rPr>
        <w:t xml:space="preserve"> and </w:t>
      </w:r>
      <w:r w:rsidR="00E40735">
        <w:rPr>
          <w:rFonts w:ascii="Times New Roman" w:hAnsi="Times New Roman" w:cs="Times New Roman"/>
          <w:sz w:val="22"/>
          <w:szCs w:val="22"/>
        </w:rPr>
        <w:t>Baht</w:t>
      </w:r>
      <w:r w:rsidR="006F4199">
        <w:rPr>
          <w:rFonts w:ascii="Times New Roman" w:hAnsi="Times New Roman" w:cs="Times New Roman"/>
          <w:sz w:val="22"/>
          <w:szCs w:val="22"/>
        </w:rPr>
        <w:t xml:space="preserve"> </w:t>
      </w:r>
      <w:r w:rsidR="00C96DF6">
        <w:rPr>
          <w:rFonts w:ascii="Times New Roman" w:hAnsi="Times New Roman" w:cs="Times New Roman"/>
          <w:sz w:val="22"/>
          <w:szCs w:val="22"/>
        </w:rPr>
        <w:t>59</w:t>
      </w:r>
      <w:r w:rsidR="006F4199">
        <w:rPr>
          <w:rFonts w:ascii="Times New Roman" w:hAnsi="Times New Roman" w:cs="Times New Roman"/>
          <w:sz w:val="22"/>
          <w:szCs w:val="22"/>
        </w:rPr>
        <w:t xml:space="preserve"> </w:t>
      </w:r>
      <w:r w:rsidR="007626CB">
        <w:rPr>
          <w:rFonts w:ascii="Times New Roman" w:hAnsi="Times New Roman" w:cs="Times New Roman"/>
          <w:sz w:val="22"/>
          <w:szCs w:val="22"/>
        </w:rPr>
        <w:t>million, respectively</w:t>
      </w:r>
      <w:r w:rsidR="00700CBC" w:rsidRPr="00700CBC">
        <w:rPr>
          <w:rFonts w:ascii="Times New Roman" w:hAnsi="Times New Roman" w:cs="Times New Roman"/>
          <w:sz w:val="22"/>
          <w:szCs w:val="22"/>
        </w:rPr>
        <w:t xml:space="preserve"> </w:t>
      </w:r>
      <w:r w:rsidR="00700CBC" w:rsidRPr="00700CBC">
        <w:rPr>
          <w:rFonts w:ascii="Times New Roman" w:hAnsi="Times New Roman" w:cs="Times New Roman"/>
          <w:i/>
          <w:iCs/>
          <w:sz w:val="22"/>
          <w:szCs w:val="22"/>
        </w:rPr>
        <w:t>(20</w:t>
      </w:r>
      <w:r w:rsidR="00D52446">
        <w:rPr>
          <w:rFonts w:ascii="Times New Roman" w:hAnsi="Times New Roman" w:cs="Times New Roman"/>
          <w:i/>
          <w:iCs/>
          <w:sz w:val="22"/>
          <w:szCs w:val="22"/>
        </w:rPr>
        <w:t>2</w:t>
      </w:r>
      <w:r w:rsidR="00137D8B">
        <w:rPr>
          <w:rFonts w:ascii="Times New Roman" w:hAnsi="Times New Roman" w:cs="Times New Roman"/>
          <w:i/>
          <w:iCs/>
          <w:sz w:val="22"/>
          <w:szCs w:val="22"/>
        </w:rPr>
        <w:t>3</w:t>
      </w:r>
      <w:r w:rsidR="00700CBC" w:rsidRPr="00700CBC">
        <w:rPr>
          <w:rFonts w:ascii="Times New Roman" w:hAnsi="Times New Roman" w:cs="Times New Roman"/>
          <w:i/>
          <w:iCs/>
          <w:sz w:val="22"/>
          <w:szCs w:val="22"/>
        </w:rPr>
        <w:t>: Baht 77 million and Baht 59 million, respectively).</w:t>
      </w:r>
    </w:p>
    <w:p w14:paraId="1ABE4DDE" w14:textId="77777777" w:rsidR="00E02248" w:rsidRDefault="00E02248"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14:paraId="11BE091B" w14:textId="70EEEF9F" w:rsidR="009E6F21" w:rsidRPr="009E6F21" w:rsidRDefault="009E6F21" w:rsidP="00696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E6F21">
        <w:rPr>
          <w:rFonts w:ascii="Times New Roman" w:hAnsi="Times New Roman" w:cs="Times New Roman"/>
          <w:sz w:val="22"/>
          <w:szCs w:val="22"/>
        </w:rPr>
        <w:t xml:space="preserve">In addition, the Company has certain plots of land which are unable to utilise. </w:t>
      </w:r>
      <w:r w:rsidRPr="009E6F21">
        <w:rPr>
          <w:rFonts w:ascii="Times New Roman" w:hAnsi="Times New Roman"/>
          <w:sz w:val="22"/>
          <w:szCs w:val="22"/>
        </w:rPr>
        <w:t>This factor is considered as an impairment i</w:t>
      </w:r>
      <w:r w:rsidR="00DF5F23">
        <w:rPr>
          <w:rFonts w:ascii="Times New Roman" w:hAnsi="Times New Roman"/>
          <w:sz w:val="22"/>
          <w:szCs w:val="22"/>
        </w:rPr>
        <w:t>ndicator. As at 31 December 20</w:t>
      </w:r>
      <w:r w:rsidR="00D44BDF">
        <w:rPr>
          <w:rFonts w:ascii="Times New Roman" w:hAnsi="Times New Roman"/>
          <w:sz w:val="22"/>
          <w:szCs w:val="22"/>
        </w:rPr>
        <w:t>2</w:t>
      </w:r>
      <w:r w:rsidR="00137D8B">
        <w:rPr>
          <w:rFonts w:ascii="Times New Roman" w:hAnsi="Times New Roman"/>
          <w:sz w:val="22"/>
          <w:szCs w:val="22"/>
        </w:rPr>
        <w:t>4</w:t>
      </w:r>
      <w:r w:rsidRPr="009E6F21">
        <w:rPr>
          <w:rFonts w:ascii="Times New Roman" w:hAnsi="Times New Roman"/>
          <w:sz w:val="22"/>
          <w:szCs w:val="22"/>
        </w:rPr>
        <w:t xml:space="preserve">, </w:t>
      </w:r>
      <w:r w:rsidR="00BF04B7">
        <w:rPr>
          <w:rFonts w:ascii="Times New Roman" w:hAnsi="Times New Roman"/>
          <w:sz w:val="22"/>
          <w:szCs w:val="22"/>
        </w:rPr>
        <w:t xml:space="preserve">cost of </w:t>
      </w:r>
      <w:r w:rsidRPr="009E6F21">
        <w:rPr>
          <w:rFonts w:ascii="Times New Roman" w:hAnsi="Times New Roman"/>
          <w:sz w:val="22"/>
          <w:szCs w:val="22"/>
        </w:rPr>
        <w:t xml:space="preserve">the aforesaid land </w:t>
      </w:r>
      <w:r w:rsidR="00BF04B7">
        <w:rPr>
          <w:rFonts w:ascii="Times New Roman" w:hAnsi="Times New Roman"/>
          <w:sz w:val="22"/>
          <w:szCs w:val="22"/>
        </w:rPr>
        <w:t xml:space="preserve">amounted to </w:t>
      </w:r>
      <w:r w:rsidRPr="009E6F21">
        <w:rPr>
          <w:rFonts w:ascii="Times New Roman" w:hAnsi="Times New Roman"/>
          <w:sz w:val="22"/>
          <w:szCs w:val="22"/>
        </w:rPr>
        <w:t>Baht</w:t>
      </w:r>
      <w:r w:rsidR="002A13ED">
        <w:rPr>
          <w:rFonts w:ascii="Times New Roman" w:hAnsi="Times New Roman"/>
          <w:sz w:val="22"/>
          <w:szCs w:val="22"/>
        </w:rPr>
        <w:t xml:space="preserve"> </w:t>
      </w:r>
      <w:r w:rsidR="00C96DF6">
        <w:rPr>
          <w:rFonts w:ascii="Times New Roman" w:hAnsi="Times New Roman"/>
          <w:sz w:val="22"/>
          <w:szCs w:val="22"/>
        </w:rPr>
        <w:t>13.55</w:t>
      </w:r>
      <w:r w:rsidR="009662AB">
        <w:rPr>
          <w:rFonts w:ascii="Times New Roman" w:hAnsi="Times New Roman"/>
          <w:sz w:val="22"/>
          <w:szCs w:val="22"/>
        </w:rPr>
        <w:t xml:space="preserve"> </w:t>
      </w:r>
      <w:r w:rsidRPr="009E6F21">
        <w:rPr>
          <w:rFonts w:ascii="Times New Roman" w:hAnsi="Times New Roman"/>
          <w:sz w:val="22"/>
          <w:szCs w:val="22"/>
        </w:rPr>
        <w:t>million</w:t>
      </w:r>
      <w:r w:rsidR="00696465">
        <w:rPr>
          <w:rFonts w:ascii="Times New Roman" w:hAnsi="Times New Roman"/>
          <w:sz w:val="22"/>
          <w:szCs w:val="22"/>
        </w:rPr>
        <w:t xml:space="preserve"> </w:t>
      </w:r>
      <w:r w:rsidR="00696465">
        <w:rPr>
          <w:rFonts w:ascii="Times New Roman" w:hAnsi="Times New Roman" w:cs="Times New Roman"/>
          <w:i/>
          <w:iCs/>
          <w:sz w:val="22"/>
          <w:szCs w:val="22"/>
        </w:rPr>
        <w:t>(2023</w:t>
      </w:r>
      <w:r w:rsidR="00696465" w:rsidRPr="009E6F21">
        <w:rPr>
          <w:rFonts w:ascii="Times New Roman" w:hAnsi="Times New Roman" w:cs="Times New Roman"/>
          <w:i/>
          <w:iCs/>
          <w:sz w:val="22"/>
          <w:szCs w:val="22"/>
        </w:rPr>
        <w:t xml:space="preserve">: Baht </w:t>
      </w:r>
      <w:r w:rsidR="00696465">
        <w:rPr>
          <w:rFonts w:ascii="Times New Roman" w:hAnsi="Times New Roman" w:cs="Times New Roman"/>
          <w:i/>
          <w:iCs/>
          <w:sz w:val="22"/>
          <w:szCs w:val="22"/>
        </w:rPr>
        <w:t>13.55 million)</w:t>
      </w:r>
      <w:r w:rsidRPr="009E6F21">
        <w:rPr>
          <w:rFonts w:ascii="Times New Roman" w:hAnsi="Times New Roman"/>
          <w:sz w:val="22"/>
          <w:szCs w:val="22"/>
        </w:rPr>
        <w:t>. T</w:t>
      </w:r>
      <w:r w:rsidRPr="009E6F21">
        <w:rPr>
          <w:rFonts w:ascii="Times New Roman" w:hAnsi="Times New Roman" w:cs="Times New Roman"/>
          <w:sz w:val="22"/>
          <w:szCs w:val="22"/>
        </w:rPr>
        <w:t>he Company had</w:t>
      </w:r>
      <w:r w:rsidR="00BF04B7">
        <w:rPr>
          <w:rFonts w:ascii="Times New Roman" w:hAnsi="Times New Roman" w:cs="Cordia New" w:hint="cs"/>
          <w:sz w:val="22"/>
          <w:szCs w:val="22"/>
          <w:cs/>
        </w:rPr>
        <w:t xml:space="preserve"> </w:t>
      </w:r>
      <w:r w:rsidR="00BF04B7">
        <w:rPr>
          <w:rFonts w:ascii="Times New Roman" w:hAnsi="Times New Roman" w:cs="Cordia New"/>
          <w:sz w:val="22"/>
          <w:szCs w:val="22"/>
        </w:rPr>
        <w:t>allowance for</w:t>
      </w:r>
      <w:r w:rsidRPr="009E6F21">
        <w:rPr>
          <w:rFonts w:ascii="Times New Roman" w:hAnsi="Times New Roman" w:cs="Times New Roman"/>
          <w:sz w:val="22"/>
          <w:szCs w:val="22"/>
        </w:rPr>
        <w:t xml:space="preserve"> impairm</w:t>
      </w:r>
      <w:r w:rsidR="00DF5F23">
        <w:rPr>
          <w:rFonts w:ascii="Times New Roman" w:hAnsi="Times New Roman" w:cs="Times New Roman"/>
          <w:sz w:val="22"/>
          <w:szCs w:val="22"/>
        </w:rPr>
        <w:t xml:space="preserve">ent losses </w:t>
      </w:r>
      <w:r w:rsidR="00BF04B7">
        <w:rPr>
          <w:rFonts w:ascii="Times New Roman" w:hAnsi="Times New Roman" w:cs="Times New Roman"/>
          <w:sz w:val="22"/>
          <w:szCs w:val="22"/>
        </w:rPr>
        <w:t>amounted</w:t>
      </w:r>
      <w:r w:rsidR="00DF5F23">
        <w:rPr>
          <w:rFonts w:ascii="Times New Roman" w:hAnsi="Times New Roman" w:cs="Times New Roman"/>
          <w:sz w:val="22"/>
          <w:szCs w:val="22"/>
        </w:rPr>
        <w:t xml:space="preserve"> </w:t>
      </w:r>
      <w:r w:rsidR="00BF04B7">
        <w:rPr>
          <w:rFonts w:ascii="Times New Roman" w:hAnsi="Times New Roman" w:cs="Times New Roman"/>
          <w:sz w:val="22"/>
          <w:szCs w:val="22"/>
        </w:rPr>
        <w:t>to</w:t>
      </w:r>
      <w:r w:rsidR="00DF5F23">
        <w:rPr>
          <w:rFonts w:ascii="Times New Roman" w:hAnsi="Times New Roman" w:cs="Times New Roman"/>
          <w:sz w:val="22"/>
          <w:szCs w:val="22"/>
        </w:rPr>
        <w:t xml:space="preserve"> Baht</w:t>
      </w:r>
      <w:r w:rsidR="002A13ED">
        <w:rPr>
          <w:rFonts w:ascii="Times New Roman" w:hAnsi="Times New Roman" w:cs="Times New Roman"/>
          <w:sz w:val="22"/>
          <w:szCs w:val="22"/>
        </w:rPr>
        <w:t xml:space="preserve"> </w:t>
      </w:r>
      <w:r w:rsidR="00C96DF6">
        <w:rPr>
          <w:rFonts w:ascii="Times New Roman" w:hAnsi="Times New Roman" w:cs="Times New Roman"/>
          <w:sz w:val="22"/>
          <w:szCs w:val="22"/>
        </w:rPr>
        <w:t>13.55</w:t>
      </w:r>
      <w:r w:rsidR="002A13ED">
        <w:rPr>
          <w:rFonts w:ascii="Times New Roman" w:hAnsi="Times New Roman" w:cs="Times New Roman"/>
          <w:sz w:val="22"/>
          <w:szCs w:val="22"/>
        </w:rPr>
        <w:t xml:space="preserve"> </w:t>
      </w:r>
      <w:r w:rsidRPr="009E6F21">
        <w:rPr>
          <w:rFonts w:ascii="Times New Roman" w:hAnsi="Times New Roman" w:cs="Times New Roman"/>
          <w:sz w:val="22"/>
          <w:szCs w:val="22"/>
        </w:rPr>
        <w:t xml:space="preserve">million </w:t>
      </w:r>
      <w:r w:rsidR="00DF5F23" w:rsidRPr="00696465">
        <w:rPr>
          <w:rFonts w:ascii="Times New Roman" w:hAnsi="Times New Roman" w:cs="Times New Roman"/>
          <w:i/>
          <w:iCs/>
          <w:sz w:val="22"/>
          <w:szCs w:val="22"/>
        </w:rPr>
        <w:t>(20</w:t>
      </w:r>
      <w:r w:rsidR="00D52446" w:rsidRPr="00696465">
        <w:rPr>
          <w:rFonts w:ascii="Times New Roman" w:hAnsi="Times New Roman" w:cs="Times New Roman"/>
          <w:i/>
          <w:iCs/>
          <w:sz w:val="22"/>
          <w:szCs w:val="22"/>
        </w:rPr>
        <w:t>2</w:t>
      </w:r>
      <w:r w:rsidR="00137D8B" w:rsidRPr="00696465">
        <w:rPr>
          <w:rFonts w:ascii="Times New Roman" w:hAnsi="Times New Roman" w:cs="Times New Roman"/>
          <w:i/>
          <w:iCs/>
          <w:sz w:val="22"/>
          <w:szCs w:val="22"/>
        </w:rPr>
        <w:t>3</w:t>
      </w:r>
      <w:r w:rsidRPr="00696465">
        <w:rPr>
          <w:rFonts w:ascii="Times New Roman" w:hAnsi="Times New Roman" w:cs="Times New Roman"/>
          <w:i/>
          <w:iCs/>
          <w:sz w:val="22"/>
          <w:szCs w:val="22"/>
        </w:rPr>
        <w:t xml:space="preserve">: Baht </w:t>
      </w:r>
      <w:r w:rsidR="008B5FCC" w:rsidRPr="00696465">
        <w:rPr>
          <w:rFonts w:ascii="Times New Roman" w:hAnsi="Times New Roman" w:cs="Times New Roman"/>
          <w:i/>
          <w:iCs/>
          <w:sz w:val="22"/>
          <w:szCs w:val="22"/>
        </w:rPr>
        <w:t>13.55</w:t>
      </w:r>
      <w:r w:rsidR="00602D19" w:rsidRPr="00696465">
        <w:rPr>
          <w:rFonts w:ascii="Times New Roman" w:hAnsi="Times New Roman" w:cs="Times New Roman"/>
          <w:i/>
          <w:iCs/>
          <w:sz w:val="22"/>
          <w:szCs w:val="22"/>
        </w:rPr>
        <w:t xml:space="preserve"> million</w:t>
      </w:r>
      <w:r w:rsidR="00696465" w:rsidRPr="00696465">
        <w:rPr>
          <w:rFonts w:ascii="Times New Roman" w:hAnsi="Times New Roman"/>
          <w:i/>
          <w:iCs/>
          <w:sz w:val="22"/>
          <w:szCs w:val="22"/>
        </w:rPr>
        <w:t>)</w:t>
      </w:r>
      <w:r w:rsidR="00696465" w:rsidRPr="00696465">
        <w:rPr>
          <w:rFonts w:ascii="Times New Roman" w:hAnsi="Times New Roman"/>
          <w:sz w:val="22"/>
          <w:szCs w:val="22"/>
        </w:rPr>
        <w:t>.</w:t>
      </w:r>
    </w:p>
    <w:p w14:paraId="427000EA" w14:textId="77777777" w:rsid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sz w:val="22"/>
          <w:szCs w:val="22"/>
        </w:rPr>
      </w:pPr>
    </w:p>
    <w:p w14:paraId="5DDFDC02" w14:textId="77777777"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0706AF">
        <w:rPr>
          <w:rFonts w:ascii="Times New Roman" w:hAnsi="Times New Roman"/>
          <w:i/>
          <w:iCs/>
          <w:sz w:val="22"/>
          <w:szCs w:val="22"/>
        </w:rPr>
        <w:t>Security</w:t>
      </w:r>
    </w:p>
    <w:p w14:paraId="7008321C" w14:textId="77777777"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cs/>
        </w:rPr>
      </w:pPr>
    </w:p>
    <w:p w14:paraId="05773FE8" w14:textId="6E7EEEF1" w:rsidR="001665CB" w:rsidRPr="000706AF" w:rsidRDefault="00BC64CA" w:rsidP="0045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w:t>
      </w:r>
      <w:r w:rsidR="001665CB" w:rsidRPr="000706AF">
        <w:rPr>
          <w:rFonts w:ascii="Times New Roman" w:hAnsi="Times New Roman"/>
          <w:sz w:val="22"/>
          <w:szCs w:val="22"/>
        </w:rPr>
        <w:t>he Company mortgaged certain plots of land including the water production for industry system, water treatment system, machinery and equipment</w:t>
      </w:r>
      <w:r w:rsidR="00BA2812">
        <w:rPr>
          <w:rFonts w:ascii="Times New Roman" w:hAnsi="Times New Roman"/>
          <w:sz w:val="22"/>
          <w:szCs w:val="22"/>
        </w:rPr>
        <w:t>, land used for public utilities</w:t>
      </w:r>
      <w:r w:rsidR="00404A29">
        <w:rPr>
          <w:rFonts w:ascii="Times New Roman" w:hAnsi="Times New Roman"/>
          <w:sz w:val="22"/>
          <w:szCs w:val="22"/>
        </w:rPr>
        <w:t xml:space="preserve"> </w:t>
      </w:r>
      <w:r w:rsidR="001665CB" w:rsidRPr="000706AF">
        <w:rPr>
          <w:rFonts w:ascii="Times New Roman" w:hAnsi="Times New Roman"/>
          <w:sz w:val="22"/>
          <w:szCs w:val="22"/>
        </w:rPr>
        <w:t xml:space="preserve">to secure credit facilities from </w:t>
      </w:r>
      <w:r w:rsidR="005C6157" w:rsidRPr="000706AF">
        <w:rPr>
          <w:rFonts w:ascii="Times New Roman" w:hAnsi="Times New Roman"/>
          <w:sz w:val="22"/>
          <w:szCs w:val="22"/>
        </w:rPr>
        <w:t>certain</w:t>
      </w:r>
      <w:r w:rsidR="00EB0FD0" w:rsidRPr="000706AF">
        <w:rPr>
          <w:rFonts w:ascii="Times New Roman" w:hAnsi="Times New Roman"/>
          <w:sz w:val="22"/>
          <w:szCs w:val="22"/>
        </w:rPr>
        <w:t xml:space="preserve"> financial institutions</w:t>
      </w:r>
      <w:r w:rsidR="00A3233E" w:rsidRPr="000706AF">
        <w:rPr>
          <w:rFonts w:ascii="Times New Roman" w:hAnsi="Times New Roman"/>
          <w:sz w:val="22"/>
          <w:szCs w:val="22"/>
        </w:rPr>
        <w:t xml:space="preserve"> (Note 1</w:t>
      </w:r>
      <w:r w:rsidR="00C96DF6">
        <w:rPr>
          <w:rFonts w:ascii="Times New Roman" w:hAnsi="Times New Roman"/>
          <w:sz w:val="22"/>
          <w:szCs w:val="22"/>
        </w:rPr>
        <w:t>5</w:t>
      </w:r>
      <w:r>
        <w:rPr>
          <w:rFonts w:ascii="Times New Roman" w:hAnsi="Times New Roman"/>
          <w:sz w:val="22"/>
          <w:szCs w:val="22"/>
        </w:rPr>
        <w:t xml:space="preserve"> to the financial statements</w:t>
      </w:r>
      <w:r w:rsidR="001665CB" w:rsidRPr="000706AF">
        <w:rPr>
          <w:rFonts w:ascii="Times New Roman" w:hAnsi="Times New Roman"/>
          <w:sz w:val="22"/>
          <w:szCs w:val="22"/>
        </w:rPr>
        <w:t>)</w:t>
      </w:r>
      <w:r w:rsidR="00EB0FD0" w:rsidRPr="000706AF">
        <w:rPr>
          <w:rFonts w:ascii="Times New Roman" w:hAnsi="Times New Roman"/>
          <w:sz w:val="22"/>
          <w:szCs w:val="22"/>
        </w:rPr>
        <w:t>.</w:t>
      </w:r>
    </w:p>
    <w:p w14:paraId="4ADB51C4" w14:textId="77777777"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ADCA5AB" w14:textId="77777777" w:rsidR="00320BFC" w:rsidRPr="00B750A1" w:rsidRDefault="00320BFC" w:rsidP="0032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Pr>
          <w:rFonts w:ascii="Times New Roman" w:hAnsi="Times New Roman"/>
          <w:i/>
          <w:iCs/>
          <w:sz w:val="22"/>
          <w:szCs w:val="22"/>
        </w:rPr>
        <w:t>Deferred income from government grants</w:t>
      </w:r>
    </w:p>
    <w:p w14:paraId="5DCC6650" w14:textId="77777777" w:rsidR="00320BFC" w:rsidRPr="00B750A1" w:rsidRDefault="00320BFC" w:rsidP="0032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57DF910" w14:textId="2CB8A0DB" w:rsidR="00A85879" w:rsidRPr="005D1DBB" w:rsidRDefault="00A85879" w:rsidP="0045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750A1">
        <w:rPr>
          <w:rFonts w:ascii="Times New Roman" w:hAnsi="Times New Roman"/>
          <w:sz w:val="22"/>
          <w:szCs w:val="22"/>
        </w:rPr>
        <w:t xml:space="preserve">The Company received government grants for flood protection construction project from the Ministry of Industry and government grants for machine development for energy conservation from the Department of Alternative Energy Development and Efficiency. The Company recorded the grants as deferred income from government grants in the statement of financial position and recognised as income by </w:t>
      </w:r>
      <w:r w:rsidR="0062263B" w:rsidRPr="00B750A1">
        <w:rPr>
          <w:rFonts w:ascii="Times New Roman" w:hAnsi="Times New Roman"/>
          <w:sz w:val="22"/>
          <w:szCs w:val="22"/>
        </w:rPr>
        <w:t xml:space="preserve">a </w:t>
      </w:r>
      <w:r w:rsidRPr="00B750A1">
        <w:rPr>
          <w:rFonts w:ascii="Times New Roman" w:hAnsi="Times New Roman"/>
          <w:sz w:val="22"/>
          <w:szCs w:val="22"/>
        </w:rPr>
        <w:t>straight</w:t>
      </w:r>
      <w:r w:rsidR="00395B39">
        <w:rPr>
          <w:rFonts w:ascii="Times New Roman" w:hAnsi="Times New Roman"/>
          <w:sz w:val="22"/>
          <w:szCs w:val="22"/>
        </w:rPr>
        <w:t xml:space="preserve"> </w:t>
      </w:r>
      <w:r w:rsidRPr="00B750A1">
        <w:rPr>
          <w:rFonts w:ascii="Times New Roman" w:hAnsi="Times New Roman"/>
          <w:sz w:val="22"/>
          <w:szCs w:val="22"/>
        </w:rPr>
        <w:t xml:space="preserve">line </w:t>
      </w:r>
      <w:r w:rsidR="0062263B" w:rsidRPr="00B750A1">
        <w:rPr>
          <w:rFonts w:ascii="Times New Roman" w:hAnsi="Times New Roman"/>
          <w:sz w:val="22"/>
          <w:szCs w:val="22"/>
        </w:rPr>
        <w:t>basis</w:t>
      </w:r>
      <w:r w:rsidRPr="00B750A1">
        <w:rPr>
          <w:rFonts w:ascii="Times New Roman" w:hAnsi="Times New Roman"/>
          <w:sz w:val="22"/>
          <w:szCs w:val="22"/>
        </w:rPr>
        <w:t xml:space="preserve"> over the useful lives of assets.</w:t>
      </w:r>
    </w:p>
    <w:p w14:paraId="4CC880CD" w14:textId="77777777" w:rsidR="00B750A1" w:rsidRDefault="00B750A1"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420C72A8" w14:textId="77777777" w:rsidR="00A85879" w:rsidRDefault="00A85879"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D675DD">
        <w:rPr>
          <w:rFonts w:ascii="Times New Roman" w:hAnsi="Times New Roman"/>
          <w:sz w:val="22"/>
          <w:szCs w:val="22"/>
        </w:rPr>
        <w:t>Deferred income from government grants were as follows:</w:t>
      </w:r>
    </w:p>
    <w:p w14:paraId="72976E8B" w14:textId="77777777" w:rsidR="00924E98" w:rsidRDefault="00924E98"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D71CDD" w:rsidRPr="000D1F45" w14:paraId="698FFFDE" w14:textId="77777777" w:rsidTr="00F90487">
        <w:trPr>
          <w:cantSplit/>
        </w:trPr>
        <w:tc>
          <w:tcPr>
            <w:tcW w:w="3870" w:type="dxa"/>
          </w:tcPr>
          <w:p w14:paraId="79B2297A" w14:textId="77777777" w:rsidR="00D71CDD" w:rsidRPr="009D3180" w:rsidRDefault="00D71CDD"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610" w:type="dxa"/>
            <w:gridSpan w:val="3"/>
          </w:tcPr>
          <w:p w14:paraId="7951A001" w14:textId="51FBBD19" w:rsidR="00D71CDD" w:rsidRPr="003363BF" w:rsidRDefault="0066569E"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4B743F86" w14:textId="77777777" w:rsidR="00D71CDD" w:rsidRPr="003363BF" w:rsidRDefault="00D71CDD"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45B5C694" w14:textId="77777777" w:rsidR="00D71CDD" w:rsidRPr="000F3207" w:rsidRDefault="00D71CDD" w:rsidP="004F41A1">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D71CDD" w:rsidRPr="000D1F45" w14:paraId="3B6DB296" w14:textId="77777777" w:rsidTr="00F90487">
        <w:trPr>
          <w:cantSplit/>
        </w:trPr>
        <w:tc>
          <w:tcPr>
            <w:tcW w:w="3870" w:type="dxa"/>
          </w:tcPr>
          <w:p w14:paraId="5457DB43" w14:textId="77777777" w:rsidR="00D71CDD" w:rsidRPr="009D3180" w:rsidRDefault="00D71CDD"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610" w:type="dxa"/>
            <w:gridSpan w:val="3"/>
          </w:tcPr>
          <w:p w14:paraId="4FA070CB" w14:textId="310FBCA3" w:rsidR="00D71CDD" w:rsidRPr="003363BF" w:rsidRDefault="0066569E"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financial statements</w:t>
            </w:r>
          </w:p>
        </w:tc>
        <w:tc>
          <w:tcPr>
            <w:tcW w:w="180" w:type="dxa"/>
          </w:tcPr>
          <w:p w14:paraId="5913F7AF" w14:textId="77777777" w:rsidR="00D71CDD" w:rsidRPr="003363BF" w:rsidRDefault="00D71CDD"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E11C98A" w14:textId="77777777" w:rsidR="00D71CDD" w:rsidRPr="003363BF" w:rsidRDefault="00D71CDD" w:rsidP="004F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C96DF6" w:rsidRPr="000D1F45" w14:paraId="6222DEB6" w14:textId="77777777" w:rsidTr="00137D8B">
        <w:trPr>
          <w:cantSplit/>
        </w:trPr>
        <w:tc>
          <w:tcPr>
            <w:tcW w:w="3870" w:type="dxa"/>
          </w:tcPr>
          <w:p w14:paraId="7A68FD47" w14:textId="77777777" w:rsidR="00C96DF6" w:rsidRPr="009D3180" w:rsidRDefault="00C96DF6" w:rsidP="00C96DF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28C9965D" w14:textId="0E924810" w:rsidR="00C96DF6" w:rsidRPr="000A529C" w:rsidRDefault="00C96DF6" w:rsidP="00C96DF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4</w:t>
            </w:r>
          </w:p>
        </w:tc>
        <w:tc>
          <w:tcPr>
            <w:tcW w:w="180" w:type="dxa"/>
          </w:tcPr>
          <w:p w14:paraId="589A3424" w14:textId="77777777" w:rsidR="00C96DF6" w:rsidRPr="000A529C"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ECF386C" w14:textId="53EAF576" w:rsidR="00C96DF6" w:rsidRPr="000A529C" w:rsidRDefault="00C96DF6" w:rsidP="00C96DF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c>
          <w:tcPr>
            <w:tcW w:w="180" w:type="dxa"/>
          </w:tcPr>
          <w:p w14:paraId="5EB45DED" w14:textId="77777777" w:rsidR="00C96DF6" w:rsidRPr="000A529C" w:rsidRDefault="00C96DF6" w:rsidP="00C96DF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48842D01" w14:textId="3E6AACDE" w:rsidR="00C96DF6" w:rsidRPr="000A529C" w:rsidRDefault="00C96DF6" w:rsidP="00C96DF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3322D4">
              <w:t>2024</w:t>
            </w:r>
          </w:p>
        </w:tc>
        <w:tc>
          <w:tcPr>
            <w:tcW w:w="180" w:type="dxa"/>
          </w:tcPr>
          <w:p w14:paraId="11BF6C63" w14:textId="77777777" w:rsidR="00C96DF6" w:rsidRPr="000A529C"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77ADD074" w14:textId="67AD3AA0" w:rsidR="00C96DF6" w:rsidRPr="000A529C" w:rsidRDefault="00C96DF6" w:rsidP="00C96DF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3322D4">
              <w:t>2023</w:t>
            </w:r>
          </w:p>
        </w:tc>
      </w:tr>
      <w:tr w:rsidR="004F72C8" w:rsidRPr="000D1F45" w14:paraId="7AE50C15" w14:textId="77777777" w:rsidTr="00D405D2">
        <w:trPr>
          <w:cantSplit/>
        </w:trPr>
        <w:tc>
          <w:tcPr>
            <w:tcW w:w="3870" w:type="dxa"/>
          </w:tcPr>
          <w:p w14:paraId="6EC6CD99" w14:textId="77777777" w:rsidR="004F72C8" w:rsidRPr="009D3180" w:rsidRDefault="004F72C8"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5BCA4C7C" w14:textId="77777777" w:rsidR="004F72C8" w:rsidRPr="00D675DD" w:rsidRDefault="004F72C8"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CD2017" w:rsidRPr="000D1F45" w14:paraId="189396E3" w14:textId="77777777" w:rsidTr="00D405D2">
        <w:trPr>
          <w:cantSplit/>
        </w:trPr>
        <w:tc>
          <w:tcPr>
            <w:tcW w:w="3870" w:type="dxa"/>
          </w:tcPr>
          <w:p w14:paraId="3E38A36E" w14:textId="77777777" w:rsidR="00CD2017" w:rsidRPr="009D3180" w:rsidRDefault="00CD2017" w:rsidP="004F72C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1DE295A5" w14:textId="77777777" w:rsidR="00CD2017" w:rsidRPr="00D675DD" w:rsidRDefault="00CD2017" w:rsidP="004F7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137D8B" w:rsidRPr="000D1F45" w14:paraId="771D5951" w14:textId="77777777" w:rsidTr="00137D8B">
        <w:trPr>
          <w:cantSplit/>
        </w:trPr>
        <w:tc>
          <w:tcPr>
            <w:tcW w:w="3870" w:type="dxa"/>
          </w:tcPr>
          <w:p w14:paraId="792DD0B4" w14:textId="77777777" w:rsidR="00137D8B" w:rsidRPr="00402546" w:rsidRDefault="00137D8B" w:rsidP="00137D8B">
            <w:pPr>
              <w:pStyle w:val="acctfourfigures"/>
              <w:tabs>
                <w:tab w:val="clear" w:pos="765"/>
              </w:tabs>
              <w:spacing w:line="240" w:lineRule="atLeast"/>
              <w:rPr>
                <w:szCs w:val="22"/>
              </w:rPr>
            </w:pPr>
            <w:r w:rsidRPr="00402546">
              <w:rPr>
                <w:szCs w:val="22"/>
              </w:rPr>
              <w:t>At 1 January</w:t>
            </w:r>
          </w:p>
        </w:tc>
        <w:tc>
          <w:tcPr>
            <w:tcW w:w="1260" w:type="dxa"/>
          </w:tcPr>
          <w:p w14:paraId="6DAC8C23" w14:textId="7B8EBF71" w:rsidR="00137D8B" w:rsidRPr="00302F05" w:rsidRDefault="00B5274F" w:rsidP="0021537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08"/>
              <w:rPr>
                <w:szCs w:val="28"/>
              </w:rPr>
            </w:pPr>
            <w:r>
              <w:rPr>
                <w:szCs w:val="28"/>
              </w:rPr>
              <w:t>206,279</w:t>
            </w:r>
          </w:p>
        </w:tc>
        <w:tc>
          <w:tcPr>
            <w:tcW w:w="180" w:type="dxa"/>
          </w:tcPr>
          <w:p w14:paraId="0F891992" w14:textId="77777777" w:rsidR="00137D8B" w:rsidRPr="00302F05"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9A6BD73" w14:textId="76FF8A99" w:rsidR="00137D8B" w:rsidRPr="00302F05"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302F05">
              <w:rPr>
                <w:szCs w:val="28"/>
              </w:rPr>
              <w:t>230,922</w:t>
            </w:r>
          </w:p>
        </w:tc>
        <w:tc>
          <w:tcPr>
            <w:tcW w:w="180" w:type="dxa"/>
          </w:tcPr>
          <w:p w14:paraId="2CBE9C3A" w14:textId="77777777" w:rsidR="00137D8B" w:rsidRPr="00302F05"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77C206F" w14:textId="2C2F9E0A" w:rsidR="00137D8B" w:rsidRPr="00302F05" w:rsidRDefault="00B5274F" w:rsidP="006F57E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rFonts w:cs="Times New Roman"/>
              </w:rPr>
              <w:t>206,279</w:t>
            </w:r>
          </w:p>
        </w:tc>
        <w:tc>
          <w:tcPr>
            <w:tcW w:w="180" w:type="dxa"/>
          </w:tcPr>
          <w:p w14:paraId="5FF5011D" w14:textId="77777777" w:rsidR="00137D8B" w:rsidRPr="00B42CE9"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538979E" w14:textId="6AA4FC0F" w:rsidR="00137D8B" w:rsidRPr="00C52760" w:rsidRDefault="00137D8B" w:rsidP="006F57E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302F05">
              <w:rPr>
                <w:rFonts w:cs="Times New Roman"/>
              </w:rPr>
              <w:t>230,922</w:t>
            </w:r>
          </w:p>
        </w:tc>
      </w:tr>
      <w:tr w:rsidR="00137D8B" w:rsidRPr="000D1F45" w14:paraId="650E24E2" w14:textId="77777777" w:rsidTr="00137D8B">
        <w:trPr>
          <w:cantSplit/>
        </w:trPr>
        <w:tc>
          <w:tcPr>
            <w:tcW w:w="3870" w:type="dxa"/>
          </w:tcPr>
          <w:p w14:paraId="3BF87F39" w14:textId="77777777" w:rsidR="00137D8B" w:rsidRPr="0025545C" w:rsidRDefault="00137D8B" w:rsidP="00137D8B">
            <w:pPr>
              <w:pStyle w:val="acctfourfigures"/>
              <w:tabs>
                <w:tab w:val="clear" w:pos="765"/>
              </w:tabs>
              <w:spacing w:line="240" w:lineRule="atLeast"/>
              <w:rPr>
                <w:szCs w:val="22"/>
              </w:rPr>
            </w:pPr>
            <w:r w:rsidRPr="00BB2654">
              <w:rPr>
                <w:szCs w:val="22"/>
              </w:rPr>
              <w:t>R</w:t>
            </w:r>
            <w:r w:rsidRPr="0025545C">
              <w:rPr>
                <w:szCs w:val="22"/>
              </w:rPr>
              <w:t xml:space="preserve">ecognised </w:t>
            </w:r>
            <w:r>
              <w:rPr>
                <w:szCs w:val="22"/>
              </w:rPr>
              <w:t xml:space="preserve">as </w:t>
            </w:r>
            <w:r w:rsidRPr="0025545C">
              <w:rPr>
                <w:szCs w:val="22"/>
              </w:rPr>
              <w:t>income during the year</w:t>
            </w:r>
          </w:p>
        </w:tc>
        <w:tc>
          <w:tcPr>
            <w:tcW w:w="1260" w:type="dxa"/>
            <w:tcBorders>
              <w:bottom w:val="single" w:sz="4" w:space="0" w:color="auto"/>
            </w:tcBorders>
          </w:tcPr>
          <w:p w14:paraId="47357EDB" w14:textId="47E5C7E3" w:rsidR="00137D8B" w:rsidRPr="00B42CE9" w:rsidRDefault="00C96DF6" w:rsidP="0021537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08"/>
              <w:rPr>
                <w:szCs w:val="28"/>
              </w:rPr>
            </w:pPr>
            <w:r w:rsidRPr="00C96DF6">
              <w:rPr>
                <w:szCs w:val="28"/>
              </w:rPr>
              <w:t>(23,189)</w:t>
            </w:r>
          </w:p>
        </w:tc>
        <w:tc>
          <w:tcPr>
            <w:tcW w:w="180" w:type="dxa"/>
          </w:tcPr>
          <w:p w14:paraId="6A506688" w14:textId="77777777" w:rsidR="00137D8B" w:rsidRPr="00B42CE9"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297A5A7B" w14:textId="5A3BE025" w:rsidR="00137D8B" w:rsidRPr="00B42CE9" w:rsidRDefault="00137D8B" w:rsidP="006F57E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left="-18" w:right="-108"/>
              <w:rPr>
                <w:szCs w:val="28"/>
              </w:rPr>
            </w:pPr>
            <w:r>
              <w:rPr>
                <w:szCs w:val="28"/>
              </w:rPr>
              <w:t>(24,643)</w:t>
            </w:r>
          </w:p>
        </w:tc>
        <w:tc>
          <w:tcPr>
            <w:tcW w:w="180" w:type="dxa"/>
          </w:tcPr>
          <w:p w14:paraId="55EDE9D0" w14:textId="77777777" w:rsidR="00137D8B" w:rsidRPr="00B42CE9"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232FB531" w14:textId="4F703D10" w:rsidR="00137D8B" w:rsidRPr="00CB2301" w:rsidRDefault="00C96DF6"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C96DF6">
              <w:rPr>
                <w:szCs w:val="28"/>
              </w:rPr>
              <w:t>(23,189)</w:t>
            </w:r>
          </w:p>
        </w:tc>
        <w:tc>
          <w:tcPr>
            <w:tcW w:w="180" w:type="dxa"/>
          </w:tcPr>
          <w:p w14:paraId="7846F077" w14:textId="77777777" w:rsidR="00137D8B" w:rsidRPr="00B42CE9"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483F300" w14:textId="3DDF5706" w:rsidR="00137D8B" w:rsidRPr="00C52760"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szCs w:val="28"/>
              </w:rPr>
              <w:t>(24,643)</w:t>
            </w:r>
          </w:p>
        </w:tc>
      </w:tr>
      <w:tr w:rsidR="00137D8B" w:rsidRPr="000D1F45" w14:paraId="51A49138" w14:textId="77777777" w:rsidTr="002F04E5">
        <w:trPr>
          <w:cantSplit/>
        </w:trPr>
        <w:tc>
          <w:tcPr>
            <w:tcW w:w="3870" w:type="dxa"/>
            <w:vAlign w:val="bottom"/>
          </w:tcPr>
          <w:p w14:paraId="6AA9E2CB" w14:textId="77777777" w:rsidR="00137D8B" w:rsidRPr="00CF07BA" w:rsidRDefault="00137D8B" w:rsidP="00137D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CF07BA">
              <w:rPr>
                <w:rFonts w:ascii="Times New Roman" w:hAnsi="Times New Roman" w:cs="Times New Roman"/>
                <w:b/>
                <w:bCs/>
                <w:sz w:val="22"/>
                <w:szCs w:val="22"/>
              </w:rPr>
              <w:t xml:space="preserve">At </w:t>
            </w:r>
            <w:r>
              <w:rPr>
                <w:rFonts w:ascii="Times New Roman" w:hAnsi="Times New Roman" w:cs="Times New Roman"/>
                <w:b/>
                <w:bCs/>
                <w:sz w:val="22"/>
                <w:szCs w:val="22"/>
              </w:rPr>
              <w:t xml:space="preserve">31 </w:t>
            </w:r>
            <w:r w:rsidRPr="00CF07BA">
              <w:rPr>
                <w:rFonts w:ascii="Times New Roman" w:hAnsi="Times New Roman" w:cs="Times New Roman"/>
                <w:b/>
                <w:bCs/>
                <w:sz w:val="22"/>
                <w:szCs w:val="22"/>
              </w:rPr>
              <w:t>December</w:t>
            </w:r>
          </w:p>
        </w:tc>
        <w:tc>
          <w:tcPr>
            <w:tcW w:w="1260" w:type="dxa"/>
            <w:tcBorders>
              <w:top w:val="single" w:sz="4" w:space="0" w:color="auto"/>
              <w:bottom w:val="double" w:sz="4" w:space="0" w:color="auto"/>
            </w:tcBorders>
          </w:tcPr>
          <w:p w14:paraId="126E66C8" w14:textId="00054120" w:rsidR="00137D8B" w:rsidRPr="00215374" w:rsidRDefault="00C96DF6" w:rsidP="0021537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08"/>
              <w:rPr>
                <w:b/>
                <w:bCs/>
                <w:szCs w:val="28"/>
                <w:cs/>
              </w:rPr>
            </w:pPr>
            <w:r w:rsidRPr="00215374">
              <w:rPr>
                <w:b/>
                <w:bCs/>
                <w:szCs w:val="28"/>
              </w:rPr>
              <w:t>183,090</w:t>
            </w:r>
          </w:p>
        </w:tc>
        <w:tc>
          <w:tcPr>
            <w:tcW w:w="180" w:type="dxa"/>
          </w:tcPr>
          <w:p w14:paraId="3069C2C0" w14:textId="77777777" w:rsidR="00137D8B" w:rsidRPr="00924E98"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64610D26" w14:textId="5A15C218" w:rsidR="00137D8B" w:rsidRPr="00924E98"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206,279</w:t>
            </w:r>
          </w:p>
        </w:tc>
        <w:tc>
          <w:tcPr>
            <w:tcW w:w="180" w:type="dxa"/>
          </w:tcPr>
          <w:p w14:paraId="7A425CFE" w14:textId="77777777" w:rsidR="00137D8B" w:rsidRPr="00924E98"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5EF67595" w14:textId="5776C9D8" w:rsidR="00137D8B" w:rsidRPr="008F24D6" w:rsidRDefault="00C96DF6"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C96DF6">
              <w:rPr>
                <w:rFonts w:cs="Times New Roman"/>
                <w:b/>
                <w:bCs/>
              </w:rPr>
              <w:t>183,090</w:t>
            </w:r>
          </w:p>
        </w:tc>
        <w:tc>
          <w:tcPr>
            <w:tcW w:w="180" w:type="dxa"/>
          </w:tcPr>
          <w:p w14:paraId="3009B1F7" w14:textId="77777777" w:rsidR="00137D8B" w:rsidRPr="00924E98"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7EFD2C97" w14:textId="5BE5EC2F" w:rsidR="00137D8B" w:rsidRPr="00E90342"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Pr>
                <w:b/>
                <w:bCs/>
                <w:szCs w:val="28"/>
              </w:rPr>
              <w:t>206,279</w:t>
            </w:r>
          </w:p>
        </w:tc>
      </w:tr>
      <w:tr w:rsidR="00137D8B" w:rsidRPr="000D1F45" w14:paraId="56290AD7" w14:textId="77777777" w:rsidTr="00137D8B">
        <w:trPr>
          <w:cantSplit/>
        </w:trPr>
        <w:tc>
          <w:tcPr>
            <w:tcW w:w="3870" w:type="dxa"/>
          </w:tcPr>
          <w:p w14:paraId="3163EEA1" w14:textId="77777777" w:rsidR="00137D8B" w:rsidRPr="00C00836" w:rsidRDefault="00137D8B" w:rsidP="00137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260" w:type="dxa"/>
            <w:tcBorders>
              <w:top w:val="double" w:sz="4" w:space="0" w:color="auto"/>
            </w:tcBorders>
          </w:tcPr>
          <w:p w14:paraId="61C675CC" w14:textId="77777777" w:rsidR="00137D8B" w:rsidRPr="00B42CE9" w:rsidRDefault="00137D8B" w:rsidP="0021537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tc>
        <w:tc>
          <w:tcPr>
            <w:tcW w:w="180" w:type="dxa"/>
          </w:tcPr>
          <w:p w14:paraId="15A1EEC0" w14:textId="77777777" w:rsidR="00137D8B" w:rsidRPr="00B42CE9"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0050F4D9" w14:textId="77777777" w:rsidR="00137D8B" w:rsidRPr="00B42CE9"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3CCDEC0B" w14:textId="77777777" w:rsidR="00137D8B" w:rsidRPr="00B42CE9"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42E53937" w14:textId="77777777" w:rsidR="00137D8B" w:rsidRPr="00B42CE9"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0" w:type="dxa"/>
          </w:tcPr>
          <w:p w14:paraId="6ED0C553" w14:textId="77777777" w:rsidR="00137D8B" w:rsidRPr="00B42CE9"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5A2EF2E4" w14:textId="77777777" w:rsidR="00137D8B" w:rsidRPr="00C52760"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C96DF6" w:rsidRPr="000D1F45" w14:paraId="08527916" w14:textId="77777777" w:rsidTr="00137D8B">
        <w:trPr>
          <w:cantSplit/>
        </w:trPr>
        <w:tc>
          <w:tcPr>
            <w:tcW w:w="3870" w:type="dxa"/>
          </w:tcPr>
          <w:p w14:paraId="7F91B72A" w14:textId="77777777" w:rsidR="00C96DF6" w:rsidRPr="0025545C" w:rsidRDefault="00C96DF6" w:rsidP="00C96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5545C">
              <w:rPr>
                <w:rFonts w:ascii="Times New Roman" w:hAnsi="Times New Roman"/>
                <w:sz w:val="22"/>
                <w:szCs w:val="22"/>
              </w:rPr>
              <w:t xml:space="preserve">- current </w:t>
            </w:r>
          </w:p>
        </w:tc>
        <w:tc>
          <w:tcPr>
            <w:tcW w:w="1260" w:type="dxa"/>
          </w:tcPr>
          <w:p w14:paraId="142CB707" w14:textId="38E546CE" w:rsidR="00C96DF6" w:rsidRPr="00B42CE9" w:rsidRDefault="00C96DF6" w:rsidP="0021537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sidRPr="00215374">
              <w:rPr>
                <w:szCs w:val="28"/>
              </w:rPr>
              <w:t>21,045</w:t>
            </w:r>
          </w:p>
        </w:tc>
        <w:tc>
          <w:tcPr>
            <w:tcW w:w="180" w:type="dxa"/>
          </w:tcPr>
          <w:p w14:paraId="12764942" w14:textId="77777777" w:rsidR="00C96DF6" w:rsidRPr="00B42CE9" w:rsidRDefault="00C96DF6" w:rsidP="00C96DF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EE527EA" w14:textId="6AC156D5" w:rsidR="00C96DF6" w:rsidRPr="00B42CE9" w:rsidRDefault="00C96DF6" w:rsidP="00C96DF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23,189</w:t>
            </w:r>
          </w:p>
        </w:tc>
        <w:tc>
          <w:tcPr>
            <w:tcW w:w="180" w:type="dxa"/>
          </w:tcPr>
          <w:p w14:paraId="18392C07" w14:textId="77777777" w:rsidR="00C96DF6" w:rsidRPr="00B42CE9" w:rsidRDefault="00C96DF6" w:rsidP="00C96DF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45AD139" w14:textId="0F801AA3" w:rsidR="00C96DF6" w:rsidRPr="00B42CE9" w:rsidRDefault="00C96DF6" w:rsidP="00C96DF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4B7970">
              <w:t>21,045</w:t>
            </w:r>
          </w:p>
        </w:tc>
        <w:tc>
          <w:tcPr>
            <w:tcW w:w="180" w:type="dxa"/>
          </w:tcPr>
          <w:p w14:paraId="0B1958E5" w14:textId="77777777" w:rsidR="00C96DF6" w:rsidRPr="00B42CE9" w:rsidRDefault="00C96DF6" w:rsidP="00C96DF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673ECDB" w14:textId="60B91A88" w:rsidR="00C96DF6" w:rsidRPr="00C52760" w:rsidRDefault="00C96DF6" w:rsidP="00C96DF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szCs w:val="28"/>
              </w:rPr>
              <w:t>23,189</w:t>
            </w:r>
          </w:p>
        </w:tc>
      </w:tr>
      <w:tr w:rsidR="00C96DF6" w:rsidRPr="000D1F45" w14:paraId="735C1428" w14:textId="77777777" w:rsidTr="00137D8B">
        <w:trPr>
          <w:cantSplit/>
        </w:trPr>
        <w:tc>
          <w:tcPr>
            <w:tcW w:w="3870" w:type="dxa"/>
          </w:tcPr>
          <w:p w14:paraId="5EFBE734" w14:textId="77777777" w:rsidR="00C96DF6" w:rsidRPr="0025545C" w:rsidRDefault="00C96DF6" w:rsidP="00C96DF6">
            <w:pPr>
              <w:rPr>
                <w:rFonts w:ascii="Times New Roman" w:hAnsi="Times New Roman"/>
                <w:sz w:val="22"/>
                <w:szCs w:val="22"/>
              </w:rPr>
            </w:pPr>
            <w:r w:rsidRPr="0025545C">
              <w:rPr>
                <w:rFonts w:ascii="Times New Roman" w:hAnsi="Times New Roman"/>
                <w:sz w:val="22"/>
                <w:szCs w:val="22"/>
              </w:rPr>
              <w:t>- non-current</w:t>
            </w:r>
          </w:p>
        </w:tc>
        <w:tc>
          <w:tcPr>
            <w:tcW w:w="1260" w:type="dxa"/>
            <w:tcBorders>
              <w:bottom w:val="single" w:sz="4" w:space="0" w:color="auto"/>
            </w:tcBorders>
          </w:tcPr>
          <w:p w14:paraId="00E1A829" w14:textId="4EDA1CC9" w:rsidR="00C96DF6" w:rsidRPr="00924E98" w:rsidRDefault="00C96DF6" w:rsidP="0021537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sidRPr="00215374">
              <w:rPr>
                <w:szCs w:val="28"/>
              </w:rPr>
              <w:t>162,045</w:t>
            </w:r>
          </w:p>
        </w:tc>
        <w:tc>
          <w:tcPr>
            <w:tcW w:w="180" w:type="dxa"/>
          </w:tcPr>
          <w:p w14:paraId="6BFCE071" w14:textId="77777777" w:rsidR="00C96DF6" w:rsidRPr="00924E98" w:rsidRDefault="00C96DF6" w:rsidP="00C96DF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F3B4E0E" w14:textId="5DB529E5" w:rsidR="00C96DF6" w:rsidRPr="00924E98" w:rsidRDefault="00C96DF6" w:rsidP="00C96DF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183,090</w:t>
            </w:r>
          </w:p>
        </w:tc>
        <w:tc>
          <w:tcPr>
            <w:tcW w:w="180" w:type="dxa"/>
          </w:tcPr>
          <w:p w14:paraId="012E4FF9" w14:textId="77777777" w:rsidR="00C96DF6" w:rsidRPr="00924E98" w:rsidRDefault="00C96DF6" w:rsidP="00C96DF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68BEB19C" w14:textId="408A9563" w:rsidR="00C96DF6" w:rsidRPr="00924E98" w:rsidRDefault="00C96DF6" w:rsidP="00C96DF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4B7970">
              <w:t>162,045</w:t>
            </w:r>
          </w:p>
        </w:tc>
        <w:tc>
          <w:tcPr>
            <w:tcW w:w="180" w:type="dxa"/>
          </w:tcPr>
          <w:p w14:paraId="76B0A9AD" w14:textId="77777777" w:rsidR="00C96DF6" w:rsidRPr="00924E98" w:rsidRDefault="00C96DF6" w:rsidP="00C96DF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726A4EC0" w14:textId="65B6ECF1" w:rsidR="00C96DF6" w:rsidRPr="00C52760" w:rsidRDefault="00C96DF6" w:rsidP="00C96DF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Pr>
                <w:szCs w:val="28"/>
              </w:rPr>
              <w:t>183,090</w:t>
            </w:r>
          </w:p>
        </w:tc>
      </w:tr>
      <w:tr w:rsidR="00137D8B" w:rsidRPr="000D1F45" w14:paraId="034E5C19" w14:textId="77777777" w:rsidTr="00137D8B">
        <w:trPr>
          <w:cantSplit/>
        </w:trPr>
        <w:tc>
          <w:tcPr>
            <w:tcW w:w="3870" w:type="dxa"/>
          </w:tcPr>
          <w:p w14:paraId="2E7E3ED7" w14:textId="77777777" w:rsidR="00137D8B" w:rsidRPr="00404A29" w:rsidRDefault="00137D8B" w:rsidP="00137D8B">
            <w:pPr>
              <w:rPr>
                <w:rFonts w:ascii="Times New Roman" w:hAnsi="Times New Roman"/>
                <w:b/>
                <w:bCs/>
                <w:sz w:val="22"/>
                <w:szCs w:val="22"/>
              </w:rPr>
            </w:pPr>
            <w:r w:rsidRPr="00404A29">
              <w:rPr>
                <w:rFonts w:ascii="Times New Roman" w:hAnsi="Times New Roman"/>
                <w:b/>
                <w:bCs/>
                <w:sz w:val="22"/>
                <w:szCs w:val="22"/>
              </w:rPr>
              <w:t>Total</w:t>
            </w:r>
          </w:p>
        </w:tc>
        <w:tc>
          <w:tcPr>
            <w:tcW w:w="1260" w:type="dxa"/>
            <w:tcBorders>
              <w:top w:val="single" w:sz="4" w:space="0" w:color="auto"/>
              <w:bottom w:val="double" w:sz="4" w:space="0" w:color="auto"/>
            </w:tcBorders>
          </w:tcPr>
          <w:p w14:paraId="3C3D7EC5" w14:textId="75827D5D" w:rsidR="00137D8B" w:rsidRPr="00215374" w:rsidRDefault="00C96DF6" w:rsidP="0021537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b/>
                <w:bCs/>
                <w:szCs w:val="28"/>
              </w:rPr>
            </w:pPr>
            <w:r w:rsidRPr="00215374">
              <w:rPr>
                <w:b/>
                <w:bCs/>
                <w:szCs w:val="28"/>
              </w:rPr>
              <w:t>183,090</w:t>
            </w:r>
          </w:p>
        </w:tc>
        <w:tc>
          <w:tcPr>
            <w:tcW w:w="180" w:type="dxa"/>
          </w:tcPr>
          <w:p w14:paraId="1E351C0B" w14:textId="77777777" w:rsidR="00137D8B" w:rsidRPr="00924E98"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7681889E" w14:textId="6670A4ED" w:rsidR="00137D8B" w:rsidRPr="00924E98"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E90342">
              <w:rPr>
                <w:b/>
                <w:bCs/>
                <w:szCs w:val="28"/>
              </w:rPr>
              <w:t>206,279</w:t>
            </w:r>
          </w:p>
        </w:tc>
        <w:tc>
          <w:tcPr>
            <w:tcW w:w="180" w:type="dxa"/>
          </w:tcPr>
          <w:p w14:paraId="6262FF32" w14:textId="77777777" w:rsidR="00137D8B" w:rsidRPr="00924E98"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0AE50D4A" w14:textId="0774895C" w:rsidR="00137D8B" w:rsidRPr="007C2AD9" w:rsidRDefault="00C96DF6"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C96DF6">
              <w:rPr>
                <w:rFonts w:cs="Times New Roman"/>
                <w:b/>
                <w:bCs/>
              </w:rPr>
              <w:t>183,090</w:t>
            </w:r>
          </w:p>
        </w:tc>
        <w:tc>
          <w:tcPr>
            <w:tcW w:w="180" w:type="dxa"/>
          </w:tcPr>
          <w:p w14:paraId="103B877C" w14:textId="77777777" w:rsidR="00137D8B" w:rsidRPr="00924E98"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56C94AFB" w14:textId="424D3CBE" w:rsidR="00137D8B" w:rsidRPr="00E90342" w:rsidRDefault="00137D8B"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Pr>
                <w:b/>
                <w:bCs/>
                <w:szCs w:val="28"/>
              </w:rPr>
              <w:t>206,279</w:t>
            </w:r>
          </w:p>
        </w:tc>
      </w:tr>
    </w:tbl>
    <w:p w14:paraId="1E01974F" w14:textId="77777777" w:rsidR="006F7A46" w:rsidRDefault="006F7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78D2D61A" w14:textId="162115D4" w:rsidR="00342CF8" w:rsidRDefault="00342CF8" w:rsidP="008C5B8D">
      <w:pPr>
        <w:pStyle w:val="Heading1"/>
        <w:keepLines/>
        <w:numPr>
          <w:ilvl w:val="0"/>
          <w:numId w:val="47"/>
        </w:numPr>
        <w:shd w:val="clear" w:color="auto" w:fill="auto"/>
        <w:ind w:left="540" w:hanging="540"/>
        <w:jc w:val="thaiDistribute"/>
        <w:rPr>
          <w:rFonts w:ascii="Times New Roman" w:hAnsi="Times New Roman"/>
          <w:sz w:val="24"/>
          <w:szCs w:val="24"/>
          <w:u w:val="none"/>
        </w:rPr>
      </w:pPr>
      <w:r w:rsidRPr="00754021">
        <w:rPr>
          <w:rFonts w:ascii="Times New Roman" w:hAnsi="Times New Roman"/>
          <w:sz w:val="24"/>
          <w:szCs w:val="24"/>
          <w:u w:val="none"/>
        </w:rPr>
        <w:lastRenderedPageBreak/>
        <w:t>Leases</w:t>
      </w:r>
    </w:p>
    <w:p w14:paraId="4B6C981C" w14:textId="77777777" w:rsidR="00342CF8" w:rsidRDefault="00342CF8" w:rsidP="0034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p w14:paraId="20143CF8" w14:textId="77777777" w:rsidR="00A7248F" w:rsidRDefault="00A7248F" w:rsidP="00A7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342CF8">
        <w:rPr>
          <w:rFonts w:ascii="Times New Roman" w:hAnsi="Times New Roman"/>
          <w:i/>
          <w:iCs/>
          <w:sz w:val="22"/>
          <w:szCs w:val="22"/>
        </w:rPr>
        <w:t>As a less</w:t>
      </w:r>
      <w:r>
        <w:rPr>
          <w:rFonts w:ascii="Times New Roman" w:hAnsi="Times New Roman"/>
          <w:i/>
          <w:iCs/>
          <w:sz w:val="22"/>
          <w:szCs w:val="22"/>
        </w:rPr>
        <w:t>ee</w:t>
      </w:r>
    </w:p>
    <w:p w14:paraId="4373C4EB" w14:textId="77777777" w:rsidR="00EC0C97" w:rsidRDefault="00EC0C97" w:rsidP="00A7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14:paraId="4B564882" w14:textId="77777777" w:rsidR="00EC0C97" w:rsidRPr="00EC0C97" w:rsidRDefault="00EC0C97" w:rsidP="00A7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r w:rsidRPr="00EC0C97">
        <w:rPr>
          <w:rFonts w:ascii="Times New Roman" w:hAnsi="Times New Roman"/>
          <w:b/>
          <w:bCs/>
          <w:i/>
          <w:iCs/>
          <w:sz w:val="22"/>
          <w:szCs w:val="22"/>
        </w:rPr>
        <w:t>Right-of-use assets</w:t>
      </w:r>
    </w:p>
    <w:p w14:paraId="48287499" w14:textId="77777777" w:rsidR="00A7248F" w:rsidRDefault="00A7248F" w:rsidP="0034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7020"/>
        <w:gridCol w:w="180"/>
        <w:gridCol w:w="1980"/>
      </w:tblGrid>
      <w:tr w:rsidR="00367CA2" w:rsidRPr="000D1F45" w14:paraId="7562E891" w14:textId="77777777" w:rsidTr="00367CA2">
        <w:trPr>
          <w:cantSplit/>
        </w:trPr>
        <w:tc>
          <w:tcPr>
            <w:tcW w:w="7020" w:type="dxa"/>
          </w:tcPr>
          <w:p w14:paraId="60E10A8A" w14:textId="77777777" w:rsidR="00367CA2" w:rsidRPr="009D3180" w:rsidRDefault="00367CA2"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80" w:type="dxa"/>
          </w:tcPr>
          <w:p w14:paraId="47C9558E" w14:textId="77777777" w:rsidR="00367CA2" w:rsidRPr="00086C26" w:rsidRDefault="00367CA2"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980" w:type="dxa"/>
          </w:tcPr>
          <w:p w14:paraId="11E410BD" w14:textId="7DB7972B" w:rsidR="00367CA2" w:rsidRPr="00086C26" w:rsidRDefault="00367CA2" w:rsidP="002556B6">
            <w:pPr>
              <w:ind w:left="-108" w:right="-108"/>
              <w:jc w:val="center"/>
              <w:rPr>
                <w:rFonts w:ascii="Times New Roman" w:hAnsi="Times New Roman" w:cs="Times New Roman"/>
                <w:sz w:val="22"/>
                <w:szCs w:val="22"/>
              </w:rPr>
            </w:pPr>
            <w:r>
              <w:rPr>
                <w:rFonts w:ascii="Times New Roman" w:hAnsi="Times New Roman" w:cs="Times New Roman"/>
                <w:b/>
                <w:bCs/>
                <w:sz w:val="22"/>
                <w:szCs w:val="22"/>
              </w:rPr>
              <w:t>Consolidated financial statements/</w:t>
            </w:r>
          </w:p>
        </w:tc>
      </w:tr>
      <w:tr w:rsidR="00367CA2" w:rsidRPr="000D1F45" w14:paraId="576CDE70" w14:textId="77777777" w:rsidTr="00367CA2">
        <w:trPr>
          <w:cantSplit/>
        </w:trPr>
        <w:tc>
          <w:tcPr>
            <w:tcW w:w="7020" w:type="dxa"/>
          </w:tcPr>
          <w:p w14:paraId="47A13B8C" w14:textId="77777777" w:rsidR="00367CA2" w:rsidRPr="009D3180" w:rsidRDefault="00367CA2"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80" w:type="dxa"/>
          </w:tcPr>
          <w:p w14:paraId="42CE56B4" w14:textId="77777777" w:rsidR="00367CA2" w:rsidRPr="00086C26" w:rsidRDefault="00367CA2"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980" w:type="dxa"/>
          </w:tcPr>
          <w:p w14:paraId="00E11EF2" w14:textId="7B41C856" w:rsidR="00367CA2" w:rsidRPr="00086C26" w:rsidRDefault="00367CA2" w:rsidP="002556B6">
            <w:pPr>
              <w:ind w:left="-108" w:right="-108"/>
              <w:jc w:val="center"/>
              <w:rPr>
                <w:rFonts w:ascii="Times New Roman" w:hAnsi="Times New Roman" w:cs="Times New Roman"/>
                <w:sz w:val="22"/>
                <w:szCs w:val="22"/>
              </w:rPr>
            </w:pPr>
            <w:r>
              <w:rPr>
                <w:rFonts w:ascii="Times New Roman" w:hAnsi="Times New Roman" w:cs="Times New Roman"/>
                <w:b/>
                <w:bCs/>
                <w:sz w:val="22"/>
                <w:szCs w:val="22"/>
              </w:rPr>
              <w:t>Separate financial statements</w:t>
            </w:r>
          </w:p>
        </w:tc>
      </w:tr>
      <w:tr w:rsidR="00367CA2" w:rsidRPr="000D1F45" w14:paraId="05263268" w14:textId="77777777" w:rsidTr="00367CA2">
        <w:trPr>
          <w:cantSplit/>
        </w:trPr>
        <w:tc>
          <w:tcPr>
            <w:tcW w:w="7020" w:type="dxa"/>
          </w:tcPr>
          <w:p w14:paraId="695C084C" w14:textId="77777777" w:rsidR="00367CA2" w:rsidRPr="009D3180" w:rsidRDefault="00367CA2"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80" w:type="dxa"/>
          </w:tcPr>
          <w:p w14:paraId="28812CFE" w14:textId="77777777" w:rsidR="00367CA2" w:rsidRPr="003363BF" w:rsidRDefault="00367CA2"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980" w:type="dxa"/>
          </w:tcPr>
          <w:p w14:paraId="7EA7C464" w14:textId="20AEDE5A" w:rsidR="00367CA2" w:rsidRPr="00367CA2"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rPr>
            </w:pPr>
            <w:r w:rsidRPr="00086C26">
              <w:rPr>
                <w:rFonts w:cs="Times New Roman"/>
              </w:rPr>
              <w:t>Vehicles</w:t>
            </w:r>
          </w:p>
        </w:tc>
      </w:tr>
      <w:tr w:rsidR="00367CA2" w:rsidRPr="000D1F45" w14:paraId="6F96E382" w14:textId="77777777" w:rsidTr="00367CA2">
        <w:trPr>
          <w:cantSplit/>
        </w:trPr>
        <w:tc>
          <w:tcPr>
            <w:tcW w:w="7020" w:type="dxa"/>
          </w:tcPr>
          <w:p w14:paraId="25687FD9" w14:textId="77777777" w:rsidR="00367CA2" w:rsidRPr="009D3180" w:rsidRDefault="00367CA2"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80" w:type="dxa"/>
          </w:tcPr>
          <w:p w14:paraId="43C74B92" w14:textId="77777777" w:rsidR="00367CA2" w:rsidRPr="00086C26" w:rsidRDefault="00367CA2"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980" w:type="dxa"/>
          </w:tcPr>
          <w:p w14:paraId="4FAB0976" w14:textId="574DDDD5" w:rsidR="00367CA2" w:rsidRPr="00367CA2"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i/>
                <w:iCs/>
              </w:rPr>
            </w:pPr>
            <w:r w:rsidRPr="00367CA2">
              <w:rPr>
                <w:rFonts w:cs="Times New Roman"/>
                <w:i/>
                <w:iCs/>
              </w:rPr>
              <w:t>(in thousand Baht)</w:t>
            </w:r>
          </w:p>
        </w:tc>
      </w:tr>
      <w:tr w:rsidR="00367CA2" w:rsidRPr="000D1F45" w14:paraId="143059C3" w14:textId="77777777" w:rsidTr="00367CA2">
        <w:trPr>
          <w:cantSplit/>
        </w:trPr>
        <w:tc>
          <w:tcPr>
            <w:tcW w:w="7020" w:type="dxa"/>
          </w:tcPr>
          <w:p w14:paraId="67714CBC" w14:textId="77777777" w:rsidR="00367CA2" w:rsidRPr="008D0C3F" w:rsidRDefault="00367CA2" w:rsidP="00086C26">
            <w:pPr>
              <w:pStyle w:val="acctfourfigures"/>
              <w:tabs>
                <w:tab w:val="clear" w:pos="765"/>
              </w:tabs>
              <w:spacing w:line="240" w:lineRule="atLeast"/>
              <w:rPr>
                <w:b/>
                <w:bCs/>
                <w:i/>
                <w:iCs/>
                <w:szCs w:val="22"/>
              </w:rPr>
            </w:pPr>
            <w:r w:rsidRPr="008D0C3F">
              <w:rPr>
                <w:b/>
                <w:bCs/>
                <w:i/>
                <w:iCs/>
                <w:szCs w:val="22"/>
              </w:rPr>
              <w:t>Cost</w:t>
            </w:r>
          </w:p>
        </w:tc>
        <w:tc>
          <w:tcPr>
            <w:tcW w:w="180" w:type="dxa"/>
          </w:tcPr>
          <w:p w14:paraId="750DDE14" w14:textId="77777777" w:rsidR="00367CA2" w:rsidRPr="00B42CE9" w:rsidRDefault="00367CA2"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Pr>
          <w:p w14:paraId="300D9596" w14:textId="77777777" w:rsidR="00367CA2" w:rsidRPr="00B42CE9" w:rsidRDefault="00367CA2"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367CA2" w:rsidRPr="000D1F45" w14:paraId="571674AD" w14:textId="77777777" w:rsidTr="00367CA2">
        <w:trPr>
          <w:cantSplit/>
        </w:trPr>
        <w:tc>
          <w:tcPr>
            <w:tcW w:w="7020" w:type="dxa"/>
          </w:tcPr>
          <w:p w14:paraId="1DF03F25" w14:textId="468C8908" w:rsidR="00367CA2" w:rsidRPr="0025545C" w:rsidRDefault="00367CA2" w:rsidP="00137D8B">
            <w:pPr>
              <w:pStyle w:val="acctfourfigures"/>
              <w:tabs>
                <w:tab w:val="clear" w:pos="765"/>
              </w:tabs>
              <w:spacing w:line="240" w:lineRule="atLeast"/>
              <w:rPr>
                <w:szCs w:val="22"/>
              </w:rPr>
            </w:pPr>
            <w:r>
              <w:rPr>
                <w:szCs w:val="22"/>
              </w:rPr>
              <w:t>At 1 January 2023</w:t>
            </w:r>
          </w:p>
        </w:tc>
        <w:tc>
          <w:tcPr>
            <w:tcW w:w="180" w:type="dxa"/>
          </w:tcPr>
          <w:p w14:paraId="6628D320" w14:textId="77777777" w:rsidR="00367CA2" w:rsidRPr="00137D8B" w:rsidRDefault="00367CA2"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Pr>
          <w:p w14:paraId="473854B5" w14:textId="3B73FCB1" w:rsidR="00367CA2" w:rsidRPr="00137D8B"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sidRPr="00137D8B">
              <w:rPr>
                <w:rFonts w:cs="Times New Roman"/>
              </w:rPr>
              <w:t>13,661</w:t>
            </w:r>
          </w:p>
        </w:tc>
      </w:tr>
      <w:tr w:rsidR="00367CA2" w:rsidRPr="000D1F45" w14:paraId="009EC805" w14:textId="77777777" w:rsidTr="00367CA2">
        <w:trPr>
          <w:cantSplit/>
        </w:trPr>
        <w:tc>
          <w:tcPr>
            <w:tcW w:w="7020" w:type="dxa"/>
          </w:tcPr>
          <w:p w14:paraId="4DF023AB" w14:textId="6B74C7F5" w:rsidR="00367CA2" w:rsidRDefault="00367CA2" w:rsidP="00137D8B">
            <w:pPr>
              <w:pStyle w:val="acctfourfigures"/>
              <w:tabs>
                <w:tab w:val="clear" w:pos="765"/>
              </w:tabs>
              <w:spacing w:line="240" w:lineRule="atLeast"/>
              <w:rPr>
                <w:szCs w:val="22"/>
              </w:rPr>
            </w:pPr>
            <w:r w:rsidRPr="0049739F">
              <w:rPr>
                <w:szCs w:val="22"/>
              </w:rPr>
              <w:t>Additions</w:t>
            </w:r>
          </w:p>
        </w:tc>
        <w:tc>
          <w:tcPr>
            <w:tcW w:w="180" w:type="dxa"/>
          </w:tcPr>
          <w:p w14:paraId="7D0AC67C" w14:textId="77777777" w:rsidR="00367CA2" w:rsidRPr="00B42CE9" w:rsidRDefault="00367CA2"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Pr>
          <w:p w14:paraId="216D7E9B" w14:textId="4C41A111" w:rsidR="00367CA2"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sidRPr="00367CA2">
              <w:rPr>
                <w:rFonts w:cs="Times New Roman"/>
              </w:rPr>
              <w:t>791</w:t>
            </w:r>
          </w:p>
        </w:tc>
      </w:tr>
      <w:tr w:rsidR="00367CA2" w:rsidRPr="000D1F45" w14:paraId="2F43E0E6" w14:textId="77777777" w:rsidTr="00367CA2">
        <w:trPr>
          <w:cantSplit/>
          <w:trHeight w:val="290"/>
        </w:trPr>
        <w:tc>
          <w:tcPr>
            <w:tcW w:w="7020" w:type="dxa"/>
          </w:tcPr>
          <w:p w14:paraId="1386F149" w14:textId="6A73CDD0" w:rsidR="00367CA2" w:rsidRDefault="00367CA2" w:rsidP="00137D8B">
            <w:pPr>
              <w:pStyle w:val="acctfourfigures"/>
              <w:tabs>
                <w:tab w:val="clear" w:pos="765"/>
              </w:tabs>
              <w:spacing w:line="240" w:lineRule="atLeast"/>
              <w:rPr>
                <w:szCs w:val="22"/>
              </w:rPr>
            </w:pPr>
            <w:r w:rsidRPr="0049739F">
              <w:rPr>
                <w:szCs w:val="22"/>
              </w:rPr>
              <w:t>Transfer to property, plant and equipment</w:t>
            </w:r>
          </w:p>
        </w:tc>
        <w:tc>
          <w:tcPr>
            <w:tcW w:w="180" w:type="dxa"/>
          </w:tcPr>
          <w:p w14:paraId="4F30C0DB" w14:textId="77777777" w:rsidR="00367CA2" w:rsidRPr="00B42CE9" w:rsidRDefault="00367CA2"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Borders>
              <w:bottom w:val="single" w:sz="4" w:space="0" w:color="auto"/>
            </w:tcBorders>
          </w:tcPr>
          <w:p w14:paraId="1C6379C9" w14:textId="232E039E" w:rsidR="00367CA2" w:rsidRPr="00B42CE9"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Pr>
                <w:rFonts w:cs="Times New Roman"/>
              </w:rPr>
              <w:t>(1,403)</w:t>
            </w:r>
          </w:p>
        </w:tc>
      </w:tr>
      <w:tr w:rsidR="00367CA2" w:rsidRPr="000D1F45" w14:paraId="7DDE8C89" w14:textId="77777777" w:rsidTr="00367CA2">
        <w:trPr>
          <w:cantSplit/>
        </w:trPr>
        <w:tc>
          <w:tcPr>
            <w:tcW w:w="7020" w:type="dxa"/>
          </w:tcPr>
          <w:p w14:paraId="5A1798F7" w14:textId="4E66C6EA" w:rsidR="00367CA2" w:rsidRPr="008D0C3F" w:rsidRDefault="00367CA2" w:rsidP="00137D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8D0C3F">
              <w:rPr>
                <w:rFonts w:ascii="Times New Roman" w:hAnsi="Times New Roman" w:cs="Times New Roman"/>
                <w:b/>
                <w:bCs/>
                <w:sz w:val="22"/>
                <w:szCs w:val="22"/>
              </w:rPr>
              <w:t>At 31 December 202</w:t>
            </w:r>
            <w:r>
              <w:rPr>
                <w:rFonts w:ascii="Times New Roman" w:hAnsi="Times New Roman" w:cs="Times New Roman"/>
                <w:b/>
                <w:bCs/>
                <w:sz w:val="22"/>
                <w:szCs w:val="22"/>
              </w:rPr>
              <w:t>3 and 1 January 2024</w:t>
            </w:r>
          </w:p>
        </w:tc>
        <w:tc>
          <w:tcPr>
            <w:tcW w:w="180" w:type="dxa"/>
          </w:tcPr>
          <w:p w14:paraId="1C598304" w14:textId="77777777" w:rsidR="00367CA2" w:rsidRPr="00924E98" w:rsidRDefault="00367CA2"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980" w:type="dxa"/>
            <w:tcBorders>
              <w:top w:val="single" w:sz="4" w:space="0" w:color="auto"/>
            </w:tcBorders>
          </w:tcPr>
          <w:p w14:paraId="3103E7C0" w14:textId="15665180" w:rsidR="00367CA2" w:rsidRPr="00367CA2"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b/>
                <w:bCs/>
              </w:rPr>
            </w:pPr>
            <w:r w:rsidRPr="00367CA2">
              <w:rPr>
                <w:rFonts w:cs="Times New Roman"/>
                <w:b/>
                <w:bCs/>
              </w:rPr>
              <w:t>13,049</w:t>
            </w:r>
          </w:p>
        </w:tc>
      </w:tr>
      <w:tr w:rsidR="00367CA2" w:rsidRPr="000D1F45" w14:paraId="02B0CD16" w14:textId="77777777" w:rsidTr="00367CA2">
        <w:trPr>
          <w:cantSplit/>
        </w:trPr>
        <w:tc>
          <w:tcPr>
            <w:tcW w:w="7020" w:type="dxa"/>
          </w:tcPr>
          <w:p w14:paraId="00986263" w14:textId="0DA9F07B" w:rsidR="00367CA2" w:rsidRPr="0049739F" w:rsidRDefault="00367CA2" w:rsidP="00367C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49739F">
              <w:rPr>
                <w:rFonts w:ascii="Times New Roman" w:hAnsi="Times New Roman" w:cs="Times New Roman"/>
                <w:sz w:val="22"/>
                <w:szCs w:val="22"/>
              </w:rPr>
              <w:t>Additions</w:t>
            </w:r>
          </w:p>
        </w:tc>
        <w:tc>
          <w:tcPr>
            <w:tcW w:w="180" w:type="dxa"/>
          </w:tcPr>
          <w:p w14:paraId="48105505" w14:textId="77777777" w:rsidR="00367CA2" w:rsidRPr="0049739F"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Pr>
          <w:p w14:paraId="359A7CC1" w14:textId="128FD2D8" w:rsidR="00367CA2" w:rsidRPr="0049739F"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sidRPr="005E67CB">
              <w:t>10,499</w:t>
            </w:r>
          </w:p>
        </w:tc>
      </w:tr>
      <w:tr w:rsidR="00367CA2" w:rsidRPr="000D1F45" w14:paraId="409F1583" w14:textId="77777777" w:rsidTr="00367CA2">
        <w:trPr>
          <w:cantSplit/>
        </w:trPr>
        <w:tc>
          <w:tcPr>
            <w:tcW w:w="7020" w:type="dxa"/>
          </w:tcPr>
          <w:p w14:paraId="152310B4" w14:textId="73C45263" w:rsidR="00367CA2" w:rsidRPr="0049739F" w:rsidRDefault="00367CA2" w:rsidP="00367C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49739F">
              <w:rPr>
                <w:rFonts w:ascii="Times New Roman" w:hAnsi="Times New Roman" w:cs="Times New Roman"/>
                <w:sz w:val="22"/>
                <w:szCs w:val="22"/>
              </w:rPr>
              <w:t>Transfer to property, plant and equipment</w:t>
            </w:r>
          </w:p>
        </w:tc>
        <w:tc>
          <w:tcPr>
            <w:tcW w:w="180" w:type="dxa"/>
          </w:tcPr>
          <w:p w14:paraId="4C4CB5ED" w14:textId="77777777" w:rsidR="00367CA2" w:rsidRPr="0049739F"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Borders>
              <w:bottom w:val="single" w:sz="4" w:space="0" w:color="auto"/>
            </w:tcBorders>
          </w:tcPr>
          <w:p w14:paraId="35EC2DA0" w14:textId="3298695C" w:rsidR="00367CA2" w:rsidRPr="0049739F"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sidRPr="005E67CB">
              <w:t>(3,969)</w:t>
            </w:r>
          </w:p>
        </w:tc>
      </w:tr>
      <w:tr w:rsidR="00367CA2" w:rsidRPr="000D1F45" w14:paraId="01A0DC2E" w14:textId="77777777" w:rsidTr="00367CA2">
        <w:trPr>
          <w:cantSplit/>
        </w:trPr>
        <w:tc>
          <w:tcPr>
            <w:tcW w:w="7020" w:type="dxa"/>
          </w:tcPr>
          <w:p w14:paraId="63200742" w14:textId="447B089D" w:rsidR="00367CA2" w:rsidRPr="0049739F" w:rsidRDefault="00367CA2" w:rsidP="00367C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8D0C3F">
              <w:rPr>
                <w:rFonts w:ascii="Times New Roman" w:hAnsi="Times New Roman" w:cs="Times New Roman"/>
                <w:b/>
                <w:bCs/>
                <w:sz w:val="22"/>
                <w:szCs w:val="22"/>
              </w:rPr>
              <w:t xml:space="preserve">At 31 December </w:t>
            </w:r>
            <w:r>
              <w:rPr>
                <w:rFonts w:ascii="Times New Roman" w:hAnsi="Times New Roman" w:cs="Times New Roman"/>
                <w:b/>
                <w:bCs/>
                <w:sz w:val="22"/>
                <w:szCs w:val="22"/>
              </w:rPr>
              <w:t>2024</w:t>
            </w:r>
          </w:p>
        </w:tc>
        <w:tc>
          <w:tcPr>
            <w:tcW w:w="180" w:type="dxa"/>
          </w:tcPr>
          <w:p w14:paraId="0828FD91" w14:textId="77777777" w:rsidR="00367CA2" w:rsidRPr="0049739F"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980" w:type="dxa"/>
            <w:tcBorders>
              <w:top w:val="single" w:sz="4" w:space="0" w:color="auto"/>
              <w:bottom w:val="single" w:sz="4" w:space="0" w:color="auto"/>
            </w:tcBorders>
          </w:tcPr>
          <w:p w14:paraId="27945C2C" w14:textId="1C0EAD70" w:rsidR="00367CA2" w:rsidRPr="00367CA2"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b/>
                <w:bCs/>
              </w:rPr>
            </w:pPr>
            <w:r w:rsidRPr="00367CA2">
              <w:rPr>
                <w:b/>
                <w:bCs/>
              </w:rPr>
              <w:t>19,579</w:t>
            </w:r>
          </w:p>
        </w:tc>
      </w:tr>
      <w:tr w:rsidR="00367CA2" w:rsidRPr="000D1F45" w14:paraId="327EB13A" w14:textId="77777777" w:rsidTr="00367CA2">
        <w:trPr>
          <w:cantSplit/>
        </w:trPr>
        <w:tc>
          <w:tcPr>
            <w:tcW w:w="7020" w:type="dxa"/>
          </w:tcPr>
          <w:p w14:paraId="5DC2512A" w14:textId="77777777" w:rsidR="00367CA2" w:rsidRPr="00C00836" w:rsidRDefault="00367CA2" w:rsidP="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80" w:type="dxa"/>
          </w:tcPr>
          <w:p w14:paraId="362E095E" w14:textId="77777777" w:rsidR="00367CA2" w:rsidRPr="00B42CE9" w:rsidRDefault="00367CA2"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Borders>
              <w:top w:val="single" w:sz="4" w:space="0" w:color="auto"/>
            </w:tcBorders>
          </w:tcPr>
          <w:p w14:paraId="1F2A3D4F" w14:textId="77777777" w:rsidR="00367CA2" w:rsidRPr="00B42CE9"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p>
        </w:tc>
      </w:tr>
      <w:tr w:rsidR="00367CA2" w:rsidRPr="000D1F45" w14:paraId="43883319" w14:textId="77777777" w:rsidTr="00367CA2">
        <w:trPr>
          <w:cantSplit/>
        </w:trPr>
        <w:tc>
          <w:tcPr>
            <w:tcW w:w="7020" w:type="dxa"/>
          </w:tcPr>
          <w:p w14:paraId="4161DA62" w14:textId="77777777" w:rsidR="00367CA2" w:rsidRPr="008D0C3F" w:rsidRDefault="00367CA2" w:rsidP="005D0724">
            <w:pPr>
              <w:pStyle w:val="acctfourfigures"/>
              <w:tabs>
                <w:tab w:val="clear" w:pos="765"/>
              </w:tabs>
              <w:spacing w:line="240" w:lineRule="atLeast"/>
              <w:rPr>
                <w:b/>
                <w:bCs/>
                <w:i/>
                <w:iCs/>
                <w:szCs w:val="22"/>
              </w:rPr>
            </w:pPr>
            <w:r>
              <w:rPr>
                <w:b/>
                <w:bCs/>
                <w:i/>
                <w:iCs/>
                <w:szCs w:val="22"/>
              </w:rPr>
              <w:t>Accumulated depreciation</w:t>
            </w:r>
          </w:p>
        </w:tc>
        <w:tc>
          <w:tcPr>
            <w:tcW w:w="180" w:type="dxa"/>
          </w:tcPr>
          <w:p w14:paraId="0370161A" w14:textId="77777777" w:rsidR="00367CA2" w:rsidRPr="00B42CE9" w:rsidRDefault="00367CA2" w:rsidP="005D072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Pr>
          <w:p w14:paraId="7E0C939F" w14:textId="77777777" w:rsidR="00367CA2" w:rsidRPr="00B42CE9"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p>
        </w:tc>
      </w:tr>
      <w:tr w:rsidR="00367CA2" w:rsidRPr="000D1F45" w14:paraId="258AD00D" w14:textId="77777777" w:rsidTr="00367CA2">
        <w:trPr>
          <w:cantSplit/>
        </w:trPr>
        <w:tc>
          <w:tcPr>
            <w:tcW w:w="7020" w:type="dxa"/>
          </w:tcPr>
          <w:p w14:paraId="5B1D1521" w14:textId="0A7CB2A2" w:rsidR="00367CA2" w:rsidRPr="0025545C" w:rsidRDefault="00367CA2" w:rsidP="00137D8B">
            <w:pPr>
              <w:pStyle w:val="acctfourfigures"/>
              <w:tabs>
                <w:tab w:val="clear" w:pos="765"/>
              </w:tabs>
              <w:spacing w:line="240" w:lineRule="atLeast"/>
              <w:rPr>
                <w:szCs w:val="22"/>
              </w:rPr>
            </w:pPr>
            <w:r>
              <w:rPr>
                <w:szCs w:val="22"/>
              </w:rPr>
              <w:t>At 1 January 2023</w:t>
            </w:r>
          </w:p>
        </w:tc>
        <w:tc>
          <w:tcPr>
            <w:tcW w:w="180" w:type="dxa"/>
          </w:tcPr>
          <w:p w14:paraId="13FA2D3D" w14:textId="77777777" w:rsidR="00367CA2" w:rsidRPr="00137D8B" w:rsidRDefault="00367CA2"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Pr>
          <w:p w14:paraId="7FA62FF5" w14:textId="0CC90CC4" w:rsidR="00367CA2" w:rsidRPr="00137D8B"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sidRPr="00137D8B">
              <w:rPr>
                <w:rFonts w:cs="Times New Roman"/>
              </w:rPr>
              <w:t>(4,524)</w:t>
            </w:r>
          </w:p>
        </w:tc>
      </w:tr>
      <w:tr w:rsidR="00367CA2" w:rsidRPr="000D1F45" w14:paraId="34176EC8" w14:textId="77777777" w:rsidTr="00367CA2">
        <w:trPr>
          <w:cantSplit/>
        </w:trPr>
        <w:tc>
          <w:tcPr>
            <w:tcW w:w="7020" w:type="dxa"/>
          </w:tcPr>
          <w:p w14:paraId="595C5AE9" w14:textId="50C088FC" w:rsidR="00367CA2" w:rsidRDefault="00367CA2" w:rsidP="00137D8B">
            <w:pPr>
              <w:pStyle w:val="acctfourfigures"/>
              <w:tabs>
                <w:tab w:val="clear" w:pos="765"/>
              </w:tabs>
              <w:spacing w:line="240" w:lineRule="atLeast"/>
              <w:rPr>
                <w:szCs w:val="22"/>
              </w:rPr>
            </w:pPr>
            <w:r w:rsidRPr="0049739F">
              <w:rPr>
                <w:szCs w:val="22"/>
              </w:rPr>
              <w:t>Depreciation charge for the year</w:t>
            </w:r>
          </w:p>
        </w:tc>
        <w:tc>
          <w:tcPr>
            <w:tcW w:w="180" w:type="dxa"/>
          </w:tcPr>
          <w:p w14:paraId="06274E25" w14:textId="77777777" w:rsidR="00367CA2" w:rsidRPr="00B42CE9" w:rsidRDefault="00367CA2"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Pr>
          <w:p w14:paraId="2CEDA674" w14:textId="30F17F14" w:rsidR="00367CA2" w:rsidRPr="00B42CE9"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Pr>
                <w:rFonts w:cs="Times New Roman"/>
              </w:rPr>
              <w:t>(2,628)</w:t>
            </w:r>
          </w:p>
        </w:tc>
      </w:tr>
      <w:tr w:rsidR="00367CA2" w:rsidRPr="000D1F45" w14:paraId="1942AEE7" w14:textId="77777777" w:rsidTr="00367CA2">
        <w:trPr>
          <w:cantSplit/>
        </w:trPr>
        <w:tc>
          <w:tcPr>
            <w:tcW w:w="7020" w:type="dxa"/>
          </w:tcPr>
          <w:p w14:paraId="0201C2CE" w14:textId="067E94B0" w:rsidR="00367CA2" w:rsidRDefault="00367CA2" w:rsidP="00137D8B">
            <w:pPr>
              <w:pStyle w:val="acctfourfigures"/>
              <w:tabs>
                <w:tab w:val="clear" w:pos="765"/>
              </w:tabs>
              <w:spacing w:line="240" w:lineRule="atLeast"/>
              <w:rPr>
                <w:szCs w:val="22"/>
              </w:rPr>
            </w:pPr>
            <w:r w:rsidRPr="0049739F">
              <w:rPr>
                <w:szCs w:val="22"/>
              </w:rPr>
              <w:t>Transfer to property, plant and equipment</w:t>
            </w:r>
          </w:p>
        </w:tc>
        <w:tc>
          <w:tcPr>
            <w:tcW w:w="180" w:type="dxa"/>
          </w:tcPr>
          <w:p w14:paraId="3E869FA3" w14:textId="77777777" w:rsidR="00367CA2" w:rsidRPr="00924E98" w:rsidRDefault="00367CA2" w:rsidP="00137D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Borders>
              <w:bottom w:val="single" w:sz="4" w:space="0" w:color="auto"/>
            </w:tcBorders>
          </w:tcPr>
          <w:p w14:paraId="4DA6F646" w14:textId="6F03808B" w:rsidR="00367CA2" w:rsidRPr="00924E98"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Pr>
                <w:rFonts w:cs="Times New Roman"/>
              </w:rPr>
              <w:t>1,153</w:t>
            </w:r>
          </w:p>
        </w:tc>
      </w:tr>
      <w:tr w:rsidR="00367CA2" w:rsidRPr="000D1F45" w14:paraId="2231C089" w14:textId="77777777" w:rsidTr="00367CA2">
        <w:trPr>
          <w:cantSplit/>
        </w:trPr>
        <w:tc>
          <w:tcPr>
            <w:tcW w:w="7020" w:type="dxa"/>
          </w:tcPr>
          <w:p w14:paraId="2E3C94BB" w14:textId="6ED60FA7" w:rsidR="00367CA2" w:rsidRPr="008D0C3F" w:rsidRDefault="00367CA2" w:rsidP="00B527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8D0C3F">
              <w:rPr>
                <w:rFonts w:ascii="Times New Roman" w:hAnsi="Times New Roman" w:cs="Times New Roman"/>
                <w:b/>
                <w:bCs/>
                <w:sz w:val="22"/>
                <w:szCs w:val="22"/>
              </w:rPr>
              <w:t>At 31 December 202</w:t>
            </w:r>
            <w:r>
              <w:rPr>
                <w:rFonts w:ascii="Times New Roman" w:hAnsi="Times New Roman" w:cs="Times New Roman"/>
                <w:b/>
                <w:bCs/>
                <w:sz w:val="22"/>
                <w:szCs w:val="22"/>
              </w:rPr>
              <w:t>3 and 1 January 2024</w:t>
            </w:r>
          </w:p>
        </w:tc>
        <w:tc>
          <w:tcPr>
            <w:tcW w:w="180" w:type="dxa"/>
          </w:tcPr>
          <w:p w14:paraId="6D2E3AFC" w14:textId="77777777" w:rsidR="00367CA2" w:rsidRPr="00924E98" w:rsidRDefault="00367CA2" w:rsidP="00B5274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980" w:type="dxa"/>
            <w:tcBorders>
              <w:top w:val="single" w:sz="4" w:space="0" w:color="auto"/>
            </w:tcBorders>
          </w:tcPr>
          <w:p w14:paraId="2199BE99" w14:textId="69495ABC" w:rsidR="00367CA2" w:rsidRPr="00367CA2"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b/>
                <w:bCs/>
              </w:rPr>
            </w:pPr>
            <w:r w:rsidRPr="00367CA2">
              <w:rPr>
                <w:rFonts w:cs="Times New Roman"/>
                <w:b/>
                <w:bCs/>
              </w:rPr>
              <w:t>(5,999)</w:t>
            </w:r>
          </w:p>
        </w:tc>
      </w:tr>
      <w:tr w:rsidR="00367CA2" w:rsidRPr="000D1F45" w14:paraId="22ABFEAC" w14:textId="77777777" w:rsidTr="00367CA2">
        <w:trPr>
          <w:cantSplit/>
          <w:trHeight w:val="50"/>
        </w:trPr>
        <w:tc>
          <w:tcPr>
            <w:tcW w:w="7020" w:type="dxa"/>
          </w:tcPr>
          <w:p w14:paraId="018DDE26" w14:textId="0225C5EE" w:rsidR="00367CA2" w:rsidRPr="0049739F" w:rsidRDefault="00367CA2" w:rsidP="00367C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49739F">
              <w:rPr>
                <w:rFonts w:ascii="Times New Roman" w:hAnsi="Times New Roman" w:cs="Times New Roman"/>
                <w:sz w:val="22"/>
                <w:szCs w:val="22"/>
              </w:rPr>
              <w:t>Depreciation charge for the year</w:t>
            </w:r>
          </w:p>
        </w:tc>
        <w:tc>
          <w:tcPr>
            <w:tcW w:w="180" w:type="dxa"/>
          </w:tcPr>
          <w:p w14:paraId="2EBC68AE" w14:textId="77777777" w:rsidR="00367CA2" w:rsidRPr="0049739F"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Pr>
          <w:p w14:paraId="0D08B8F3" w14:textId="57857003" w:rsidR="00367CA2" w:rsidRPr="0049739F"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sidRPr="00635F24">
              <w:t>(4,119)</w:t>
            </w:r>
          </w:p>
        </w:tc>
      </w:tr>
      <w:tr w:rsidR="00367CA2" w:rsidRPr="000D1F45" w14:paraId="0DB2D35B" w14:textId="77777777" w:rsidTr="00367CA2">
        <w:trPr>
          <w:cantSplit/>
        </w:trPr>
        <w:tc>
          <w:tcPr>
            <w:tcW w:w="7020" w:type="dxa"/>
          </w:tcPr>
          <w:p w14:paraId="4D381B05" w14:textId="7E26E02C" w:rsidR="00367CA2" w:rsidRPr="0049739F" w:rsidRDefault="00367CA2" w:rsidP="00367C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49739F">
              <w:rPr>
                <w:rFonts w:ascii="Times New Roman" w:hAnsi="Times New Roman" w:cs="Times New Roman"/>
                <w:sz w:val="22"/>
                <w:szCs w:val="22"/>
              </w:rPr>
              <w:t>Transfer to property, plant and equipment</w:t>
            </w:r>
          </w:p>
        </w:tc>
        <w:tc>
          <w:tcPr>
            <w:tcW w:w="180" w:type="dxa"/>
          </w:tcPr>
          <w:p w14:paraId="7E2466FD" w14:textId="77777777" w:rsidR="00367CA2" w:rsidRPr="0049739F"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Borders>
              <w:bottom w:val="single" w:sz="4" w:space="0" w:color="auto"/>
            </w:tcBorders>
          </w:tcPr>
          <w:p w14:paraId="558FEE39" w14:textId="3526FBF5" w:rsidR="00367CA2" w:rsidRPr="0049739F"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sidRPr="00635F24">
              <w:t>3,077</w:t>
            </w:r>
          </w:p>
        </w:tc>
      </w:tr>
      <w:tr w:rsidR="00367CA2" w:rsidRPr="000D1F45" w14:paraId="538742C6" w14:textId="77777777" w:rsidTr="00367CA2">
        <w:trPr>
          <w:cantSplit/>
        </w:trPr>
        <w:tc>
          <w:tcPr>
            <w:tcW w:w="7020" w:type="dxa"/>
          </w:tcPr>
          <w:p w14:paraId="7924EEA7" w14:textId="5C3DFACF" w:rsidR="00367CA2" w:rsidRPr="00723CB7" w:rsidRDefault="00367CA2" w:rsidP="00367CA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723CB7">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180" w:type="dxa"/>
          </w:tcPr>
          <w:p w14:paraId="55F519F0" w14:textId="77777777" w:rsidR="00367CA2" w:rsidRPr="00723CB7"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980" w:type="dxa"/>
            <w:tcBorders>
              <w:top w:val="single" w:sz="4" w:space="0" w:color="auto"/>
              <w:bottom w:val="single" w:sz="4" w:space="0" w:color="auto"/>
            </w:tcBorders>
          </w:tcPr>
          <w:p w14:paraId="36F0EB7F" w14:textId="339CA9D1" w:rsidR="00367CA2" w:rsidRPr="00367CA2"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b/>
                <w:bCs/>
              </w:rPr>
            </w:pPr>
            <w:r w:rsidRPr="00367CA2">
              <w:rPr>
                <w:b/>
                <w:bCs/>
              </w:rPr>
              <w:t>(7,041)</w:t>
            </w:r>
          </w:p>
        </w:tc>
      </w:tr>
      <w:tr w:rsidR="00367CA2" w:rsidRPr="000D1F45" w14:paraId="19E22C92" w14:textId="77777777" w:rsidTr="00367CA2">
        <w:trPr>
          <w:cantSplit/>
        </w:trPr>
        <w:tc>
          <w:tcPr>
            <w:tcW w:w="7020" w:type="dxa"/>
          </w:tcPr>
          <w:p w14:paraId="69B41026" w14:textId="77777777" w:rsidR="00367CA2" w:rsidRPr="00404A29" w:rsidRDefault="00367CA2" w:rsidP="00B5274F">
            <w:pPr>
              <w:rPr>
                <w:rFonts w:ascii="Times New Roman" w:hAnsi="Times New Roman"/>
                <w:b/>
                <w:bCs/>
                <w:sz w:val="22"/>
                <w:szCs w:val="22"/>
              </w:rPr>
            </w:pPr>
          </w:p>
        </w:tc>
        <w:tc>
          <w:tcPr>
            <w:tcW w:w="180" w:type="dxa"/>
          </w:tcPr>
          <w:p w14:paraId="7F057E14" w14:textId="77777777" w:rsidR="00367CA2" w:rsidRPr="00924E98" w:rsidRDefault="00367CA2" w:rsidP="00B5274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980" w:type="dxa"/>
            <w:tcBorders>
              <w:top w:val="single" w:sz="4" w:space="0" w:color="auto"/>
            </w:tcBorders>
          </w:tcPr>
          <w:p w14:paraId="10C2BD3B" w14:textId="77777777" w:rsidR="00367CA2" w:rsidRPr="00B86232"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p>
        </w:tc>
      </w:tr>
      <w:tr w:rsidR="00367CA2" w:rsidRPr="000D1F45" w14:paraId="54754060" w14:textId="77777777" w:rsidTr="00367CA2">
        <w:trPr>
          <w:cantSplit/>
        </w:trPr>
        <w:tc>
          <w:tcPr>
            <w:tcW w:w="7020" w:type="dxa"/>
          </w:tcPr>
          <w:p w14:paraId="14D48FFE" w14:textId="77777777" w:rsidR="00367CA2" w:rsidRPr="008D0C3F" w:rsidRDefault="00367CA2" w:rsidP="00B5274F">
            <w:pPr>
              <w:rPr>
                <w:rFonts w:ascii="Times New Roman" w:hAnsi="Times New Roman"/>
                <w:b/>
                <w:bCs/>
                <w:i/>
                <w:iCs/>
                <w:sz w:val="22"/>
                <w:szCs w:val="22"/>
              </w:rPr>
            </w:pPr>
            <w:r w:rsidRPr="008D0C3F">
              <w:rPr>
                <w:rFonts w:ascii="Times New Roman" w:hAnsi="Times New Roman"/>
                <w:b/>
                <w:bCs/>
                <w:i/>
                <w:iCs/>
                <w:sz w:val="22"/>
                <w:szCs w:val="22"/>
              </w:rPr>
              <w:t xml:space="preserve">Net </w:t>
            </w:r>
            <w:r>
              <w:rPr>
                <w:rFonts w:ascii="Times New Roman" w:hAnsi="Times New Roman"/>
                <w:b/>
                <w:bCs/>
                <w:i/>
                <w:iCs/>
                <w:sz w:val="22"/>
                <w:szCs w:val="22"/>
              </w:rPr>
              <w:t>b</w:t>
            </w:r>
            <w:r w:rsidRPr="008D0C3F">
              <w:rPr>
                <w:rFonts w:ascii="Times New Roman" w:hAnsi="Times New Roman"/>
                <w:b/>
                <w:bCs/>
                <w:i/>
                <w:iCs/>
                <w:sz w:val="22"/>
                <w:szCs w:val="22"/>
              </w:rPr>
              <w:t xml:space="preserve">ook </w:t>
            </w:r>
            <w:r>
              <w:rPr>
                <w:rFonts w:ascii="Times New Roman" w:hAnsi="Times New Roman"/>
                <w:b/>
                <w:bCs/>
                <w:i/>
                <w:iCs/>
                <w:sz w:val="22"/>
                <w:szCs w:val="22"/>
              </w:rPr>
              <w:t>v</w:t>
            </w:r>
            <w:r w:rsidRPr="008D0C3F">
              <w:rPr>
                <w:rFonts w:ascii="Times New Roman" w:hAnsi="Times New Roman"/>
                <w:b/>
                <w:bCs/>
                <w:i/>
                <w:iCs/>
                <w:sz w:val="22"/>
                <w:szCs w:val="22"/>
              </w:rPr>
              <w:t>alue</w:t>
            </w:r>
          </w:p>
        </w:tc>
        <w:tc>
          <w:tcPr>
            <w:tcW w:w="180" w:type="dxa"/>
          </w:tcPr>
          <w:p w14:paraId="2C1D82E2" w14:textId="77777777" w:rsidR="00367CA2" w:rsidRPr="00924E98" w:rsidRDefault="00367CA2" w:rsidP="00B5274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980" w:type="dxa"/>
          </w:tcPr>
          <w:p w14:paraId="0332F1DC" w14:textId="77777777" w:rsidR="00367CA2" w:rsidRPr="00B86232"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p>
        </w:tc>
      </w:tr>
      <w:tr w:rsidR="00367CA2" w:rsidRPr="000D1F45" w14:paraId="2569D2E9" w14:textId="77777777" w:rsidTr="00367CA2">
        <w:trPr>
          <w:cantSplit/>
        </w:trPr>
        <w:tc>
          <w:tcPr>
            <w:tcW w:w="7020" w:type="dxa"/>
          </w:tcPr>
          <w:p w14:paraId="313394F5" w14:textId="7BF0185E" w:rsidR="00367CA2" w:rsidRPr="00404A29" w:rsidRDefault="00367CA2" w:rsidP="00B5274F">
            <w:pPr>
              <w:rPr>
                <w:rFonts w:ascii="Times New Roman" w:hAnsi="Times New Roman"/>
                <w:b/>
                <w:bCs/>
                <w:sz w:val="22"/>
                <w:szCs w:val="22"/>
              </w:rPr>
            </w:pPr>
            <w:r>
              <w:rPr>
                <w:rFonts w:ascii="Times New Roman" w:hAnsi="Times New Roman"/>
                <w:b/>
                <w:bCs/>
                <w:sz w:val="22"/>
                <w:szCs w:val="22"/>
              </w:rPr>
              <w:t>At 31 December 2023</w:t>
            </w:r>
          </w:p>
        </w:tc>
        <w:tc>
          <w:tcPr>
            <w:tcW w:w="180" w:type="dxa"/>
          </w:tcPr>
          <w:p w14:paraId="3008EF1F" w14:textId="77777777" w:rsidR="00367CA2" w:rsidRPr="00924E98" w:rsidRDefault="00367CA2" w:rsidP="00B5274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980" w:type="dxa"/>
            <w:tcBorders>
              <w:bottom w:val="double" w:sz="4" w:space="0" w:color="auto"/>
            </w:tcBorders>
          </w:tcPr>
          <w:p w14:paraId="61CA3540" w14:textId="77A7053B" w:rsidR="00367CA2" w:rsidRPr="00367CA2"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b/>
                <w:bCs/>
              </w:rPr>
            </w:pPr>
            <w:r w:rsidRPr="00367CA2">
              <w:rPr>
                <w:rFonts w:cs="Times New Roman"/>
                <w:b/>
                <w:bCs/>
              </w:rPr>
              <w:t>7,050</w:t>
            </w:r>
          </w:p>
        </w:tc>
      </w:tr>
      <w:tr w:rsidR="00367CA2" w:rsidRPr="000D1F45" w14:paraId="30E2BE9D" w14:textId="77777777" w:rsidTr="00367CA2">
        <w:trPr>
          <w:cantSplit/>
        </w:trPr>
        <w:tc>
          <w:tcPr>
            <w:tcW w:w="7020" w:type="dxa"/>
          </w:tcPr>
          <w:p w14:paraId="67CCF561" w14:textId="73C3552E" w:rsidR="00367CA2" w:rsidRPr="003A7D56" w:rsidRDefault="00367CA2" w:rsidP="00B5274F">
            <w:pPr>
              <w:rPr>
                <w:rFonts w:ascii="Times New Roman" w:hAnsi="Times New Roman"/>
                <w:b/>
                <w:bCs/>
                <w:sz w:val="22"/>
                <w:szCs w:val="22"/>
              </w:rPr>
            </w:pPr>
            <w:r w:rsidRPr="003A7D56">
              <w:rPr>
                <w:rFonts w:ascii="Times New Roman" w:hAnsi="Times New Roman"/>
                <w:b/>
                <w:bCs/>
                <w:sz w:val="22"/>
                <w:szCs w:val="22"/>
              </w:rPr>
              <w:t>At 31 December 202</w:t>
            </w:r>
            <w:r>
              <w:rPr>
                <w:rFonts w:ascii="Times New Roman" w:hAnsi="Times New Roman"/>
                <w:b/>
                <w:bCs/>
                <w:sz w:val="22"/>
                <w:szCs w:val="22"/>
              </w:rPr>
              <w:t>4</w:t>
            </w:r>
          </w:p>
        </w:tc>
        <w:tc>
          <w:tcPr>
            <w:tcW w:w="180" w:type="dxa"/>
          </w:tcPr>
          <w:p w14:paraId="60973151" w14:textId="77777777" w:rsidR="00367CA2" w:rsidRPr="003A7D56"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b/>
                <w:bCs/>
              </w:rPr>
            </w:pPr>
          </w:p>
        </w:tc>
        <w:tc>
          <w:tcPr>
            <w:tcW w:w="1980" w:type="dxa"/>
            <w:tcBorders>
              <w:top w:val="double" w:sz="4" w:space="0" w:color="auto"/>
              <w:bottom w:val="double" w:sz="4" w:space="0" w:color="auto"/>
            </w:tcBorders>
          </w:tcPr>
          <w:p w14:paraId="234BE025" w14:textId="5FD4806C" w:rsidR="00367CA2" w:rsidRPr="00367CA2"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b/>
                <w:bCs/>
              </w:rPr>
            </w:pPr>
            <w:r w:rsidRPr="00367CA2">
              <w:rPr>
                <w:rFonts w:cs="Times New Roman"/>
                <w:b/>
                <w:bCs/>
                <w:cs/>
              </w:rPr>
              <w:t>12</w:t>
            </w:r>
            <w:r w:rsidRPr="00367CA2">
              <w:rPr>
                <w:rFonts w:cs="Times New Roman"/>
                <w:b/>
                <w:bCs/>
              </w:rPr>
              <w:t>,</w:t>
            </w:r>
            <w:r w:rsidRPr="00367CA2">
              <w:rPr>
                <w:rFonts w:cs="Times New Roman"/>
                <w:b/>
                <w:bCs/>
                <w:cs/>
              </w:rPr>
              <w:t>538</w:t>
            </w:r>
          </w:p>
        </w:tc>
      </w:tr>
    </w:tbl>
    <w:p w14:paraId="0E12BA60" w14:textId="77777777" w:rsidR="005D0724" w:rsidRDefault="005D0724" w:rsidP="0037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5C4CA22" w14:textId="39B5BA75" w:rsidR="00086C26" w:rsidRDefault="00371082" w:rsidP="0037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71082">
        <w:rPr>
          <w:rFonts w:ascii="Times New Roman" w:hAnsi="Times New Roman"/>
          <w:sz w:val="22"/>
          <w:szCs w:val="22"/>
        </w:rPr>
        <w:t xml:space="preserve">The </w:t>
      </w:r>
      <w:r w:rsidR="00E23B60">
        <w:rPr>
          <w:rFonts w:ascii="Times New Roman" w:hAnsi="Times New Roman"/>
          <w:sz w:val="22"/>
          <w:szCs w:val="22"/>
        </w:rPr>
        <w:t>Group</w:t>
      </w:r>
      <w:r>
        <w:rPr>
          <w:rFonts w:ascii="Times New Roman" w:hAnsi="Times New Roman"/>
          <w:sz w:val="22"/>
          <w:szCs w:val="22"/>
        </w:rPr>
        <w:t xml:space="preserve"> </w:t>
      </w:r>
      <w:r w:rsidRPr="00371082">
        <w:rPr>
          <w:rFonts w:ascii="Times New Roman" w:hAnsi="Times New Roman"/>
          <w:sz w:val="22"/>
          <w:szCs w:val="22"/>
        </w:rPr>
        <w:t xml:space="preserve">leases </w:t>
      </w:r>
      <w:r w:rsidR="00D44789">
        <w:rPr>
          <w:rFonts w:ascii="Times New Roman" w:hAnsi="Times New Roman"/>
          <w:sz w:val="22"/>
          <w:szCs w:val="22"/>
        </w:rPr>
        <w:t xml:space="preserve">a </w:t>
      </w:r>
      <w:r w:rsidRPr="00371082">
        <w:rPr>
          <w:rFonts w:ascii="Times New Roman" w:hAnsi="Times New Roman"/>
          <w:sz w:val="22"/>
          <w:szCs w:val="22"/>
        </w:rPr>
        <w:t xml:space="preserve">number of </w:t>
      </w:r>
      <w:r>
        <w:rPr>
          <w:rFonts w:ascii="Times New Roman" w:hAnsi="Times New Roman"/>
          <w:sz w:val="22"/>
          <w:szCs w:val="22"/>
        </w:rPr>
        <w:t>equipment and vehicles</w:t>
      </w:r>
      <w:r w:rsidRPr="00371082">
        <w:rPr>
          <w:rFonts w:ascii="Times New Roman" w:hAnsi="Times New Roman"/>
          <w:sz w:val="22"/>
          <w:szCs w:val="22"/>
        </w:rPr>
        <w:t xml:space="preserve"> for </w:t>
      </w:r>
      <w:r>
        <w:rPr>
          <w:rFonts w:ascii="Times New Roman" w:hAnsi="Times New Roman"/>
          <w:sz w:val="22"/>
          <w:szCs w:val="22"/>
        </w:rPr>
        <w:t>5</w:t>
      </w:r>
      <w:r w:rsidRPr="00371082">
        <w:rPr>
          <w:rFonts w:ascii="Times New Roman" w:hAnsi="Times New Roman"/>
          <w:sz w:val="22"/>
          <w:szCs w:val="22"/>
        </w:rPr>
        <w:t xml:space="preserve"> years. The rental is payable monthly as specified in the contract.</w:t>
      </w:r>
    </w:p>
    <w:p w14:paraId="5B9035FC" w14:textId="1C1E3CBE" w:rsidR="00C7363A" w:rsidRDefault="00C7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B86232" w:rsidRPr="00B86232" w14:paraId="58D9B2B3" w14:textId="77777777" w:rsidTr="00310736">
        <w:trPr>
          <w:cantSplit/>
          <w:tblHeader/>
        </w:trPr>
        <w:tc>
          <w:tcPr>
            <w:tcW w:w="5940" w:type="dxa"/>
          </w:tcPr>
          <w:p w14:paraId="4673FE88" w14:textId="77777777" w:rsidR="00B86232" w:rsidRPr="00B86232" w:rsidRDefault="00B86232" w:rsidP="002556B6">
            <w:pPr>
              <w:spacing w:line="240" w:lineRule="auto"/>
              <w:rPr>
                <w:rFonts w:ascii="Times New Roman" w:hAnsi="Times New Roman" w:cs="Times New Roman"/>
                <w:b/>
                <w:bCs/>
                <w:i/>
                <w:iCs/>
                <w:sz w:val="22"/>
                <w:szCs w:val="22"/>
                <w:highlight w:val="cyan"/>
              </w:rPr>
            </w:pPr>
          </w:p>
        </w:tc>
        <w:tc>
          <w:tcPr>
            <w:tcW w:w="3240" w:type="dxa"/>
            <w:gridSpan w:val="3"/>
          </w:tcPr>
          <w:p w14:paraId="6AF87627" w14:textId="4D815D3C" w:rsidR="00B86232" w:rsidRPr="00B86232" w:rsidRDefault="00733CF1" w:rsidP="00733CF1">
            <w:pPr>
              <w:pStyle w:val="acctfourfigures"/>
              <w:spacing w:line="240" w:lineRule="auto"/>
              <w:ind w:left="-80" w:right="-80"/>
              <w:jc w:val="center"/>
              <w:rPr>
                <w:b/>
                <w:bCs/>
                <w:szCs w:val="22"/>
              </w:rPr>
            </w:pPr>
            <w:r>
              <w:rPr>
                <w:b/>
                <w:bCs/>
                <w:szCs w:val="22"/>
              </w:rPr>
              <w:t>Consolidated financial statements/</w:t>
            </w:r>
          </w:p>
        </w:tc>
      </w:tr>
      <w:tr w:rsidR="000429E0" w:rsidRPr="00B86232" w14:paraId="6CB1715C" w14:textId="77777777" w:rsidTr="00310736">
        <w:trPr>
          <w:cantSplit/>
          <w:tblHeader/>
        </w:trPr>
        <w:tc>
          <w:tcPr>
            <w:tcW w:w="5940" w:type="dxa"/>
          </w:tcPr>
          <w:p w14:paraId="51BCDB46" w14:textId="77777777" w:rsidR="000429E0" w:rsidRPr="00B86232" w:rsidRDefault="000429E0" w:rsidP="002556B6">
            <w:pPr>
              <w:spacing w:line="240" w:lineRule="auto"/>
              <w:rPr>
                <w:rFonts w:ascii="Times New Roman" w:hAnsi="Times New Roman" w:cs="Times New Roman"/>
                <w:b/>
                <w:bCs/>
                <w:i/>
                <w:iCs/>
                <w:sz w:val="22"/>
                <w:szCs w:val="22"/>
                <w:highlight w:val="cyan"/>
              </w:rPr>
            </w:pPr>
          </w:p>
        </w:tc>
        <w:tc>
          <w:tcPr>
            <w:tcW w:w="3240" w:type="dxa"/>
            <w:gridSpan w:val="3"/>
          </w:tcPr>
          <w:p w14:paraId="5534FBEC" w14:textId="77777777" w:rsidR="000429E0" w:rsidRDefault="000429E0" w:rsidP="002556B6">
            <w:pPr>
              <w:pStyle w:val="acctfourfigures"/>
              <w:spacing w:line="240" w:lineRule="auto"/>
              <w:jc w:val="center"/>
              <w:rPr>
                <w:b/>
                <w:bCs/>
                <w:szCs w:val="22"/>
              </w:rPr>
            </w:pPr>
            <w:r>
              <w:rPr>
                <w:b/>
                <w:bCs/>
                <w:szCs w:val="22"/>
              </w:rPr>
              <w:t>Separate</w:t>
            </w:r>
            <w:r w:rsidR="00310736">
              <w:rPr>
                <w:b/>
                <w:bCs/>
                <w:szCs w:val="22"/>
              </w:rPr>
              <w:t xml:space="preserve"> financial statements</w:t>
            </w:r>
          </w:p>
        </w:tc>
      </w:tr>
      <w:tr w:rsidR="00B86232" w:rsidRPr="00B86232" w14:paraId="7E3A8BEA" w14:textId="77777777" w:rsidTr="00310736">
        <w:trPr>
          <w:cantSplit/>
        </w:trPr>
        <w:tc>
          <w:tcPr>
            <w:tcW w:w="5940" w:type="dxa"/>
          </w:tcPr>
          <w:p w14:paraId="6E56D473" w14:textId="77777777" w:rsidR="00B86232" w:rsidRPr="00B86232" w:rsidRDefault="00B86232" w:rsidP="002556B6">
            <w:pPr>
              <w:spacing w:line="240" w:lineRule="auto"/>
              <w:rPr>
                <w:rFonts w:ascii="Times New Roman" w:hAnsi="Times New Roman" w:cs="Times New Roman"/>
                <w:b/>
                <w:bCs/>
                <w:i/>
                <w:iCs/>
                <w:color w:val="211E1F"/>
                <w:sz w:val="22"/>
                <w:szCs w:val="22"/>
              </w:rPr>
            </w:pPr>
            <w:r w:rsidRPr="00B86232">
              <w:rPr>
                <w:rFonts w:ascii="Times New Roman" w:hAnsi="Times New Roman" w:cs="Times New Roman"/>
                <w:b/>
                <w:bCs/>
                <w:i/>
                <w:iCs/>
                <w:color w:val="211E1F"/>
                <w:sz w:val="22"/>
                <w:szCs w:val="22"/>
              </w:rPr>
              <w:t>For the year ended 31 December</w:t>
            </w:r>
          </w:p>
        </w:tc>
        <w:tc>
          <w:tcPr>
            <w:tcW w:w="1530" w:type="dxa"/>
          </w:tcPr>
          <w:p w14:paraId="14212DB3" w14:textId="575355CD" w:rsidR="00B86232" w:rsidRPr="00B86232" w:rsidRDefault="00B86232" w:rsidP="00B86232">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231BC7">
              <w:rPr>
                <w:szCs w:val="22"/>
                <w:lang w:bidi="th-TH"/>
              </w:rPr>
              <w:t>4</w:t>
            </w:r>
          </w:p>
        </w:tc>
        <w:tc>
          <w:tcPr>
            <w:tcW w:w="270" w:type="dxa"/>
          </w:tcPr>
          <w:p w14:paraId="57E2F17C" w14:textId="77777777" w:rsidR="00B86232" w:rsidRPr="00B86232" w:rsidRDefault="00B86232" w:rsidP="002556B6">
            <w:pPr>
              <w:pStyle w:val="acctfourfigures"/>
              <w:spacing w:line="240" w:lineRule="auto"/>
              <w:rPr>
                <w:szCs w:val="22"/>
              </w:rPr>
            </w:pPr>
          </w:p>
        </w:tc>
        <w:tc>
          <w:tcPr>
            <w:tcW w:w="1440" w:type="dxa"/>
          </w:tcPr>
          <w:p w14:paraId="38570A7F" w14:textId="727FB8F7" w:rsidR="00B86232" w:rsidRPr="00B86232" w:rsidRDefault="00733CF1" w:rsidP="00B86232">
            <w:pPr>
              <w:pStyle w:val="acctfourfigures"/>
              <w:tabs>
                <w:tab w:val="clear" w:pos="765"/>
              </w:tabs>
              <w:spacing w:line="240" w:lineRule="auto"/>
              <w:ind w:right="101"/>
              <w:jc w:val="center"/>
              <w:rPr>
                <w:szCs w:val="22"/>
              </w:rPr>
            </w:pPr>
            <w:r>
              <w:rPr>
                <w:szCs w:val="22"/>
              </w:rPr>
              <w:t>202</w:t>
            </w:r>
            <w:r w:rsidR="00231BC7">
              <w:rPr>
                <w:szCs w:val="22"/>
              </w:rPr>
              <w:t>3</w:t>
            </w:r>
          </w:p>
        </w:tc>
      </w:tr>
      <w:tr w:rsidR="00B86232" w:rsidRPr="00B86232" w14:paraId="611454F9" w14:textId="77777777" w:rsidTr="00310736">
        <w:trPr>
          <w:cantSplit/>
        </w:trPr>
        <w:tc>
          <w:tcPr>
            <w:tcW w:w="5940" w:type="dxa"/>
          </w:tcPr>
          <w:p w14:paraId="271691C9" w14:textId="77777777" w:rsidR="00B86232" w:rsidRPr="00B86232" w:rsidRDefault="00B86232" w:rsidP="002556B6">
            <w:pPr>
              <w:spacing w:line="240" w:lineRule="auto"/>
              <w:rPr>
                <w:rFonts w:ascii="Times New Roman" w:hAnsi="Times New Roman" w:cs="Times New Roman"/>
                <w:color w:val="211E1F"/>
                <w:sz w:val="22"/>
                <w:szCs w:val="22"/>
                <w:highlight w:val="cyan"/>
              </w:rPr>
            </w:pPr>
          </w:p>
        </w:tc>
        <w:tc>
          <w:tcPr>
            <w:tcW w:w="3240" w:type="dxa"/>
            <w:gridSpan w:val="3"/>
          </w:tcPr>
          <w:p w14:paraId="27E39693" w14:textId="77777777" w:rsidR="00B86232" w:rsidRPr="00B86232" w:rsidRDefault="00B86232" w:rsidP="00B86232">
            <w:pPr>
              <w:pStyle w:val="acctfourfigures"/>
              <w:tabs>
                <w:tab w:val="clear" w:pos="765"/>
                <w:tab w:val="decimal" w:pos="1181"/>
              </w:tabs>
              <w:spacing w:line="240" w:lineRule="auto"/>
              <w:ind w:right="101"/>
              <w:jc w:val="center"/>
              <w:rPr>
                <w:i/>
                <w:iCs/>
                <w:szCs w:val="22"/>
              </w:rPr>
            </w:pPr>
            <w:r w:rsidRPr="00B86232">
              <w:rPr>
                <w:i/>
                <w:iCs/>
                <w:szCs w:val="22"/>
              </w:rPr>
              <w:t>(in thousand Baht)</w:t>
            </w:r>
          </w:p>
        </w:tc>
      </w:tr>
      <w:tr w:rsidR="00B86232" w:rsidRPr="00B86232" w14:paraId="6E93DB38" w14:textId="77777777" w:rsidTr="00310736">
        <w:trPr>
          <w:cantSplit/>
        </w:trPr>
        <w:tc>
          <w:tcPr>
            <w:tcW w:w="5940" w:type="dxa"/>
          </w:tcPr>
          <w:p w14:paraId="640CD0E9" w14:textId="77777777" w:rsidR="00B86232" w:rsidRPr="00B86232" w:rsidRDefault="00B86232" w:rsidP="002556B6">
            <w:pPr>
              <w:spacing w:line="240" w:lineRule="auto"/>
              <w:rPr>
                <w:rFonts w:ascii="Times New Roman" w:hAnsi="Times New Roman" w:cs="Times New Roman"/>
                <w:b/>
                <w:bCs/>
                <w:i/>
                <w:iCs/>
                <w:color w:val="211E1F"/>
                <w:sz w:val="22"/>
                <w:szCs w:val="22"/>
              </w:rPr>
            </w:pPr>
            <w:r w:rsidRPr="00B86232">
              <w:rPr>
                <w:rFonts w:ascii="Times New Roman" w:hAnsi="Times New Roman" w:cs="Times New Roman"/>
                <w:b/>
                <w:bCs/>
                <w:i/>
                <w:iCs/>
                <w:color w:val="211E1F"/>
                <w:sz w:val="22"/>
                <w:szCs w:val="22"/>
              </w:rPr>
              <w:t>Amounts recognised in profit or loss</w:t>
            </w:r>
          </w:p>
        </w:tc>
        <w:tc>
          <w:tcPr>
            <w:tcW w:w="1530" w:type="dxa"/>
          </w:tcPr>
          <w:p w14:paraId="5AB76F88" w14:textId="77777777" w:rsidR="00B86232" w:rsidRPr="00B86232" w:rsidRDefault="00B86232" w:rsidP="002556B6">
            <w:pPr>
              <w:pStyle w:val="acctfourfigures"/>
              <w:tabs>
                <w:tab w:val="clear" w:pos="765"/>
                <w:tab w:val="decimal" w:pos="731"/>
                <w:tab w:val="decimal" w:pos="1642"/>
              </w:tabs>
              <w:spacing w:line="240" w:lineRule="auto"/>
              <w:ind w:right="11"/>
              <w:jc w:val="right"/>
              <w:rPr>
                <w:szCs w:val="22"/>
                <w:lang w:bidi="th-TH"/>
              </w:rPr>
            </w:pPr>
          </w:p>
        </w:tc>
        <w:tc>
          <w:tcPr>
            <w:tcW w:w="270" w:type="dxa"/>
          </w:tcPr>
          <w:p w14:paraId="4A3E9C08" w14:textId="77777777" w:rsidR="00B86232" w:rsidRPr="00B86232" w:rsidRDefault="00B86232" w:rsidP="002556B6">
            <w:pPr>
              <w:pStyle w:val="acctfourfigures"/>
              <w:spacing w:line="240" w:lineRule="auto"/>
              <w:rPr>
                <w:szCs w:val="22"/>
              </w:rPr>
            </w:pPr>
          </w:p>
        </w:tc>
        <w:tc>
          <w:tcPr>
            <w:tcW w:w="1440" w:type="dxa"/>
          </w:tcPr>
          <w:p w14:paraId="5EF4C0C3" w14:textId="77777777" w:rsidR="00B86232" w:rsidRPr="00B86232" w:rsidRDefault="00B86232" w:rsidP="002556B6">
            <w:pPr>
              <w:pStyle w:val="acctfourfigures"/>
              <w:tabs>
                <w:tab w:val="clear" w:pos="765"/>
                <w:tab w:val="decimal" w:pos="1181"/>
              </w:tabs>
              <w:spacing w:line="240" w:lineRule="auto"/>
              <w:ind w:right="101"/>
              <w:rPr>
                <w:szCs w:val="22"/>
              </w:rPr>
            </w:pPr>
          </w:p>
        </w:tc>
      </w:tr>
      <w:tr w:rsidR="00B86232" w:rsidRPr="00B86232" w14:paraId="68C1532A" w14:textId="77777777" w:rsidTr="00310736">
        <w:trPr>
          <w:cantSplit/>
        </w:trPr>
        <w:tc>
          <w:tcPr>
            <w:tcW w:w="5940" w:type="dxa"/>
          </w:tcPr>
          <w:p w14:paraId="394DE024" w14:textId="77777777" w:rsidR="00B86232" w:rsidRPr="00B86232" w:rsidRDefault="00B86232" w:rsidP="00B86232">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Depreciation of right-of-use assets:</w:t>
            </w:r>
          </w:p>
        </w:tc>
        <w:tc>
          <w:tcPr>
            <w:tcW w:w="1530" w:type="dxa"/>
          </w:tcPr>
          <w:p w14:paraId="7B9C9506" w14:textId="77777777" w:rsidR="00B86232" w:rsidRPr="00B86232" w:rsidRDefault="00B86232" w:rsidP="00B86232">
            <w:pPr>
              <w:pStyle w:val="acctfourfigures"/>
              <w:tabs>
                <w:tab w:val="clear" w:pos="765"/>
                <w:tab w:val="decimal" w:pos="731"/>
                <w:tab w:val="decimal" w:pos="1642"/>
              </w:tabs>
              <w:spacing w:line="240" w:lineRule="auto"/>
              <w:ind w:right="11"/>
              <w:jc w:val="right"/>
              <w:rPr>
                <w:szCs w:val="22"/>
                <w:lang w:bidi="th-TH"/>
              </w:rPr>
            </w:pPr>
          </w:p>
        </w:tc>
        <w:tc>
          <w:tcPr>
            <w:tcW w:w="270" w:type="dxa"/>
          </w:tcPr>
          <w:p w14:paraId="410E001D" w14:textId="77777777" w:rsidR="00B86232" w:rsidRPr="00B86232" w:rsidRDefault="00B86232" w:rsidP="00B86232">
            <w:pPr>
              <w:pStyle w:val="acctfourfigures"/>
              <w:spacing w:line="240" w:lineRule="auto"/>
              <w:rPr>
                <w:szCs w:val="22"/>
              </w:rPr>
            </w:pPr>
          </w:p>
        </w:tc>
        <w:tc>
          <w:tcPr>
            <w:tcW w:w="1440" w:type="dxa"/>
          </w:tcPr>
          <w:p w14:paraId="512738F8" w14:textId="77777777" w:rsidR="00B86232" w:rsidRPr="00B86232" w:rsidRDefault="00B86232" w:rsidP="00B86232">
            <w:pPr>
              <w:pStyle w:val="acctfourfigures"/>
              <w:tabs>
                <w:tab w:val="clear" w:pos="765"/>
                <w:tab w:val="decimal" w:pos="1181"/>
              </w:tabs>
              <w:spacing w:line="240" w:lineRule="auto"/>
              <w:ind w:right="101"/>
              <w:rPr>
                <w:szCs w:val="22"/>
              </w:rPr>
            </w:pPr>
          </w:p>
        </w:tc>
      </w:tr>
      <w:tr w:rsidR="00367CA2" w:rsidRPr="00B86232" w14:paraId="50EC9909" w14:textId="77777777" w:rsidTr="00310736">
        <w:trPr>
          <w:cantSplit/>
        </w:trPr>
        <w:tc>
          <w:tcPr>
            <w:tcW w:w="5940" w:type="dxa"/>
          </w:tcPr>
          <w:p w14:paraId="78166083" w14:textId="77777777" w:rsidR="00367CA2" w:rsidRPr="00B86232" w:rsidRDefault="00367CA2" w:rsidP="00367CA2">
            <w:pPr>
              <w:pStyle w:val="ListParagraph"/>
              <w:numPr>
                <w:ilvl w:val="2"/>
                <w:numId w:val="28"/>
              </w:numPr>
              <w:tabs>
                <w:tab w:val="clear" w:pos="1560"/>
                <w:tab w:val="num" w:pos="1718"/>
              </w:tabs>
              <w:spacing w:line="240" w:lineRule="auto"/>
              <w:ind w:left="188" w:hanging="188"/>
              <w:rPr>
                <w:szCs w:val="22"/>
                <w:lang w:val="en-US"/>
              </w:rPr>
            </w:pPr>
            <w:r>
              <w:rPr>
                <w:szCs w:val="22"/>
              </w:rPr>
              <w:t>Vehicles</w:t>
            </w:r>
          </w:p>
        </w:tc>
        <w:tc>
          <w:tcPr>
            <w:tcW w:w="1530" w:type="dxa"/>
          </w:tcPr>
          <w:p w14:paraId="0D817103" w14:textId="495CFD84" w:rsidR="00367CA2" w:rsidRPr="00B86232" w:rsidRDefault="00367CA2" w:rsidP="00367CA2">
            <w:pPr>
              <w:pStyle w:val="acctfourfigures"/>
              <w:tabs>
                <w:tab w:val="clear" w:pos="765"/>
                <w:tab w:val="decimal" w:pos="1272"/>
              </w:tabs>
              <w:spacing w:line="240" w:lineRule="auto"/>
              <w:ind w:right="-84"/>
              <w:rPr>
                <w:szCs w:val="22"/>
              </w:rPr>
            </w:pPr>
            <w:r w:rsidRPr="00745BB7">
              <w:t>4,119</w:t>
            </w:r>
          </w:p>
        </w:tc>
        <w:tc>
          <w:tcPr>
            <w:tcW w:w="270" w:type="dxa"/>
          </w:tcPr>
          <w:p w14:paraId="39D93776" w14:textId="77777777" w:rsidR="00367CA2" w:rsidRPr="00B86232" w:rsidRDefault="00367CA2" w:rsidP="00367CA2">
            <w:pPr>
              <w:pStyle w:val="acctfourfigures"/>
              <w:spacing w:line="240" w:lineRule="auto"/>
              <w:rPr>
                <w:szCs w:val="22"/>
              </w:rPr>
            </w:pPr>
          </w:p>
        </w:tc>
        <w:tc>
          <w:tcPr>
            <w:tcW w:w="1440" w:type="dxa"/>
          </w:tcPr>
          <w:p w14:paraId="5D318C9F" w14:textId="7BA0C332" w:rsidR="00367CA2" w:rsidRPr="00B86232" w:rsidRDefault="00367CA2" w:rsidP="00367CA2">
            <w:pPr>
              <w:pStyle w:val="acctfourfigures"/>
              <w:tabs>
                <w:tab w:val="clear" w:pos="765"/>
                <w:tab w:val="decimal" w:pos="1182"/>
              </w:tabs>
              <w:spacing w:line="240" w:lineRule="auto"/>
              <w:ind w:right="-78"/>
              <w:rPr>
                <w:szCs w:val="22"/>
              </w:rPr>
            </w:pPr>
            <w:r>
              <w:rPr>
                <w:szCs w:val="22"/>
              </w:rPr>
              <w:t>2,628</w:t>
            </w:r>
          </w:p>
        </w:tc>
      </w:tr>
      <w:tr w:rsidR="00367CA2" w:rsidRPr="00B86232" w14:paraId="605A4760" w14:textId="77777777" w:rsidTr="00310736">
        <w:trPr>
          <w:cantSplit/>
        </w:trPr>
        <w:tc>
          <w:tcPr>
            <w:tcW w:w="5940" w:type="dxa"/>
          </w:tcPr>
          <w:p w14:paraId="1FB7CFFA" w14:textId="77777777" w:rsidR="00367CA2" w:rsidRPr="00B86232" w:rsidRDefault="00367CA2" w:rsidP="00367CA2">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 xml:space="preserve">Interest on lease liabilities </w:t>
            </w:r>
          </w:p>
        </w:tc>
        <w:tc>
          <w:tcPr>
            <w:tcW w:w="1530" w:type="dxa"/>
          </w:tcPr>
          <w:p w14:paraId="69B27E43" w14:textId="0F7687B0" w:rsidR="00367CA2" w:rsidRPr="00367CA2" w:rsidRDefault="00367CA2" w:rsidP="00367CA2">
            <w:pPr>
              <w:pStyle w:val="acctfourfigures"/>
              <w:tabs>
                <w:tab w:val="clear" w:pos="765"/>
                <w:tab w:val="decimal" w:pos="1271"/>
              </w:tabs>
              <w:spacing w:line="240" w:lineRule="auto"/>
              <w:ind w:right="-84"/>
            </w:pPr>
            <w:r w:rsidRPr="00745BB7">
              <w:t>366</w:t>
            </w:r>
          </w:p>
        </w:tc>
        <w:tc>
          <w:tcPr>
            <w:tcW w:w="270" w:type="dxa"/>
          </w:tcPr>
          <w:p w14:paraId="7FA2C560" w14:textId="77777777" w:rsidR="00367CA2" w:rsidRPr="00B86232" w:rsidRDefault="00367CA2" w:rsidP="00367CA2">
            <w:pPr>
              <w:pStyle w:val="acctfourfigures"/>
              <w:spacing w:line="240" w:lineRule="auto"/>
              <w:rPr>
                <w:szCs w:val="22"/>
              </w:rPr>
            </w:pPr>
          </w:p>
        </w:tc>
        <w:tc>
          <w:tcPr>
            <w:tcW w:w="1440" w:type="dxa"/>
          </w:tcPr>
          <w:p w14:paraId="227AE971" w14:textId="38B33CDE" w:rsidR="00367CA2" w:rsidRPr="00B86232" w:rsidRDefault="00367CA2" w:rsidP="00367CA2">
            <w:pPr>
              <w:pStyle w:val="acctfourfigures"/>
              <w:tabs>
                <w:tab w:val="clear" w:pos="765"/>
                <w:tab w:val="decimal" w:pos="1172"/>
              </w:tabs>
              <w:spacing w:line="240" w:lineRule="auto"/>
              <w:ind w:right="-78"/>
              <w:rPr>
                <w:szCs w:val="22"/>
              </w:rPr>
            </w:pPr>
            <w:r>
              <w:rPr>
                <w:szCs w:val="22"/>
              </w:rPr>
              <w:t>259</w:t>
            </w:r>
          </w:p>
        </w:tc>
      </w:tr>
      <w:tr w:rsidR="00367CA2" w:rsidRPr="00B86232" w14:paraId="5B95E9F5" w14:textId="77777777" w:rsidTr="00310736">
        <w:trPr>
          <w:cantSplit/>
        </w:trPr>
        <w:tc>
          <w:tcPr>
            <w:tcW w:w="5940" w:type="dxa"/>
          </w:tcPr>
          <w:p w14:paraId="742C3C2A" w14:textId="77777777" w:rsidR="00367CA2" w:rsidRPr="00B86232" w:rsidRDefault="00367CA2" w:rsidP="00367CA2">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 xml:space="preserve">Expenses relating to leases of low-value assets </w:t>
            </w:r>
          </w:p>
        </w:tc>
        <w:tc>
          <w:tcPr>
            <w:tcW w:w="1530" w:type="dxa"/>
          </w:tcPr>
          <w:p w14:paraId="600D14D6" w14:textId="514014BF" w:rsidR="00367CA2" w:rsidRPr="00367CA2" w:rsidRDefault="00367CA2" w:rsidP="00367CA2">
            <w:pPr>
              <w:pStyle w:val="acctfourfigures"/>
              <w:tabs>
                <w:tab w:val="clear" w:pos="765"/>
                <w:tab w:val="decimal" w:pos="1271"/>
              </w:tabs>
              <w:spacing w:line="240" w:lineRule="auto"/>
              <w:ind w:right="-84"/>
            </w:pPr>
            <w:r w:rsidRPr="00745BB7">
              <w:t>308</w:t>
            </w:r>
          </w:p>
        </w:tc>
        <w:tc>
          <w:tcPr>
            <w:tcW w:w="270" w:type="dxa"/>
          </w:tcPr>
          <w:p w14:paraId="70E54010" w14:textId="77777777" w:rsidR="00367CA2" w:rsidRPr="00B86232" w:rsidRDefault="00367CA2" w:rsidP="00367CA2">
            <w:pPr>
              <w:pStyle w:val="acctfourfigures"/>
              <w:spacing w:line="240" w:lineRule="auto"/>
              <w:rPr>
                <w:szCs w:val="22"/>
              </w:rPr>
            </w:pPr>
          </w:p>
        </w:tc>
        <w:tc>
          <w:tcPr>
            <w:tcW w:w="1440" w:type="dxa"/>
          </w:tcPr>
          <w:p w14:paraId="25D79C5A" w14:textId="6D46C701" w:rsidR="00367CA2" w:rsidRPr="00B86232" w:rsidRDefault="00367CA2" w:rsidP="00367CA2">
            <w:pPr>
              <w:pStyle w:val="acctfourfigures"/>
              <w:tabs>
                <w:tab w:val="clear" w:pos="765"/>
                <w:tab w:val="decimal" w:pos="1172"/>
              </w:tabs>
              <w:spacing w:line="240" w:lineRule="auto"/>
              <w:ind w:right="-78"/>
              <w:rPr>
                <w:szCs w:val="22"/>
              </w:rPr>
            </w:pPr>
            <w:r w:rsidRPr="00367CA2">
              <w:rPr>
                <w:szCs w:val="22"/>
              </w:rPr>
              <w:t>603</w:t>
            </w:r>
          </w:p>
        </w:tc>
      </w:tr>
    </w:tbl>
    <w:p w14:paraId="4A1F64F6" w14:textId="77777777" w:rsidR="00B86232" w:rsidRDefault="00B86232"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14:paraId="5B2086E5" w14:textId="7D5421F8" w:rsidR="00C85005" w:rsidRDefault="00CE4625" w:rsidP="00C85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E4625">
        <w:rPr>
          <w:rFonts w:ascii="Times New Roman" w:hAnsi="Times New Roman"/>
          <w:sz w:val="22"/>
          <w:szCs w:val="22"/>
        </w:rPr>
        <w:t>In 202</w:t>
      </w:r>
      <w:r w:rsidR="00231BC7">
        <w:rPr>
          <w:rFonts w:ascii="Times New Roman" w:hAnsi="Times New Roman"/>
          <w:sz w:val="22"/>
          <w:szCs w:val="22"/>
        </w:rPr>
        <w:t>4</w:t>
      </w:r>
      <w:r w:rsidRPr="00CE4625">
        <w:rPr>
          <w:rFonts w:ascii="Times New Roman" w:hAnsi="Times New Roman"/>
          <w:sz w:val="22"/>
          <w:szCs w:val="22"/>
        </w:rPr>
        <w:t xml:space="preserve">, total cash outflow for leases of the </w:t>
      </w:r>
      <w:r w:rsidR="00AB2CDC">
        <w:rPr>
          <w:rFonts w:ascii="Times New Roman" w:hAnsi="Times New Roman"/>
          <w:sz w:val="22"/>
          <w:szCs w:val="22"/>
        </w:rPr>
        <w:t>Group</w:t>
      </w:r>
      <w:r w:rsidRPr="00CE4625">
        <w:rPr>
          <w:rFonts w:ascii="Times New Roman" w:hAnsi="Times New Roman"/>
          <w:sz w:val="22"/>
          <w:szCs w:val="22"/>
        </w:rPr>
        <w:t xml:space="preserve"> w</w:t>
      </w:r>
      <w:r>
        <w:rPr>
          <w:rFonts w:ascii="Times New Roman" w:hAnsi="Times New Roman"/>
          <w:sz w:val="22"/>
          <w:szCs w:val="22"/>
        </w:rPr>
        <w:t>as</w:t>
      </w:r>
      <w:r w:rsidRPr="00CE4625">
        <w:rPr>
          <w:rFonts w:ascii="Times New Roman" w:hAnsi="Times New Roman"/>
          <w:sz w:val="22"/>
          <w:szCs w:val="22"/>
        </w:rPr>
        <w:t xml:space="preserve"> Baht</w:t>
      </w:r>
      <w:r w:rsidR="004A01A2">
        <w:rPr>
          <w:rFonts w:ascii="Times New Roman" w:hAnsi="Times New Roman"/>
          <w:sz w:val="22"/>
          <w:szCs w:val="22"/>
        </w:rPr>
        <w:t xml:space="preserve"> </w:t>
      </w:r>
      <w:r w:rsidR="00367CA2">
        <w:rPr>
          <w:rFonts w:ascii="Times New Roman" w:hAnsi="Times New Roman"/>
          <w:sz w:val="22"/>
          <w:szCs w:val="22"/>
        </w:rPr>
        <w:t>4.62</w:t>
      </w:r>
      <w:r w:rsidR="004A01A2">
        <w:rPr>
          <w:rFonts w:ascii="Times New Roman" w:hAnsi="Times New Roman"/>
          <w:sz w:val="22"/>
          <w:szCs w:val="22"/>
        </w:rPr>
        <w:t xml:space="preserve"> </w:t>
      </w:r>
      <w:r w:rsidRPr="00CE4625">
        <w:rPr>
          <w:rFonts w:ascii="Times New Roman" w:hAnsi="Times New Roman"/>
          <w:sz w:val="22"/>
          <w:szCs w:val="22"/>
        </w:rPr>
        <w:t>million</w:t>
      </w:r>
      <w:r w:rsidR="00AB2CDC">
        <w:rPr>
          <w:rFonts w:ascii="Times New Roman" w:hAnsi="Times New Roman"/>
          <w:sz w:val="22"/>
          <w:szCs w:val="22"/>
        </w:rPr>
        <w:t xml:space="preserve"> </w:t>
      </w:r>
      <w:r w:rsidR="00AB2CDC" w:rsidRPr="00AB2CDC">
        <w:rPr>
          <w:rFonts w:ascii="Times New Roman" w:hAnsi="Times New Roman"/>
          <w:i/>
          <w:iCs/>
          <w:sz w:val="22"/>
          <w:szCs w:val="22"/>
        </w:rPr>
        <w:t>(202</w:t>
      </w:r>
      <w:r w:rsidR="00231BC7">
        <w:rPr>
          <w:rFonts w:ascii="Times New Roman" w:hAnsi="Times New Roman"/>
          <w:i/>
          <w:iCs/>
          <w:sz w:val="22"/>
          <w:szCs w:val="22"/>
        </w:rPr>
        <w:t>3</w:t>
      </w:r>
      <w:r w:rsidR="00AB2CDC" w:rsidRPr="00AB2CDC">
        <w:rPr>
          <w:rFonts w:ascii="Times New Roman" w:hAnsi="Times New Roman"/>
          <w:i/>
          <w:iCs/>
          <w:sz w:val="22"/>
          <w:szCs w:val="22"/>
        </w:rPr>
        <w:t xml:space="preserve">: Baht </w:t>
      </w:r>
      <w:r w:rsidR="00231BC7">
        <w:rPr>
          <w:rFonts w:ascii="Times New Roman" w:hAnsi="Times New Roman"/>
          <w:i/>
          <w:iCs/>
          <w:sz w:val="22"/>
          <w:szCs w:val="22"/>
        </w:rPr>
        <w:t>3.73</w:t>
      </w:r>
      <w:r w:rsidR="00AB2CDC" w:rsidRPr="00AB2CDC">
        <w:rPr>
          <w:rFonts w:ascii="Times New Roman" w:hAnsi="Times New Roman"/>
          <w:i/>
          <w:iCs/>
          <w:sz w:val="22"/>
          <w:szCs w:val="22"/>
        </w:rPr>
        <w:t xml:space="preserve"> million)</w:t>
      </w:r>
      <w:r>
        <w:rPr>
          <w:rFonts w:ascii="Times New Roman" w:hAnsi="Times New Roman"/>
          <w:sz w:val="22"/>
          <w:szCs w:val="22"/>
        </w:rPr>
        <w:t>.</w:t>
      </w:r>
    </w:p>
    <w:p w14:paraId="68FC29A2" w14:textId="77777777" w:rsidR="00C85005" w:rsidRDefault="00C85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9E3EDA4" w14:textId="77777777" w:rsidR="000458D1" w:rsidRPr="00342CF8" w:rsidRDefault="00342CF8"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342CF8">
        <w:rPr>
          <w:rFonts w:ascii="Times New Roman" w:hAnsi="Times New Roman"/>
          <w:i/>
          <w:iCs/>
          <w:sz w:val="22"/>
          <w:szCs w:val="22"/>
        </w:rPr>
        <w:lastRenderedPageBreak/>
        <w:t>As a lessor</w:t>
      </w:r>
    </w:p>
    <w:p w14:paraId="08205604" w14:textId="77777777" w:rsidR="000458D1" w:rsidRDefault="000458D1"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B909C16" w14:textId="17BE1B89" w:rsidR="00342CF8" w:rsidRDefault="000D2864"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D2864">
        <w:rPr>
          <w:rFonts w:ascii="Times New Roman" w:hAnsi="Times New Roman"/>
          <w:sz w:val="22"/>
          <w:szCs w:val="22"/>
        </w:rPr>
        <w:t xml:space="preserve">The leases of investment properties comprise </w:t>
      </w:r>
      <w:r w:rsidRPr="00D44789">
        <w:rPr>
          <w:rFonts w:ascii="Times New Roman" w:hAnsi="Times New Roman"/>
          <w:sz w:val="22"/>
          <w:szCs w:val="22"/>
        </w:rPr>
        <w:t xml:space="preserve">a number of commercial properties that are leased to third parties under operating leases. Each of the leases contains an initial non-cancellable period of </w:t>
      </w:r>
      <w:r w:rsidR="00395E20">
        <w:rPr>
          <w:rFonts w:ascii="Times New Roman" w:hAnsi="Times New Roman"/>
          <w:sz w:val="22"/>
          <w:szCs w:val="22"/>
        </w:rPr>
        <w:t xml:space="preserve">1 - </w:t>
      </w:r>
      <w:r w:rsidRPr="00D44789">
        <w:rPr>
          <w:rFonts w:ascii="Times New Roman" w:hAnsi="Times New Roman"/>
          <w:sz w:val="22"/>
          <w:szCs w:val="22"/>
        </w:rPr>
        <w:t>3 years. Subsequent renewals are negotiated with the lessee. For all investment property leases, the rental income is fixed under the contracts</w:t>
      </w:r>
      <w:r w:rsidR="00CD2017">
        <w:rPr>
          <w:rFonts w:ascii="Times New Roman" w:hAnsi="Times New Roman"/>
          <w:sz w:val="22"/>
          <w:szCs w:val="22"/>
        </w:rPr>
        <w:t>.</w:t>
      </w:r>
    </w:p>
    <w:p w14:paraId="55C0E084" w14:textId="1AA2ABAE" w:rsidR="00A80BF1" w:rsidRDefault="00A80BF1"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A02700" w:rsidRPr="00B86232" w14:paraId="74E8DB61" w14:textId="77777777" w:rsidTr="00B66A9D">
        <w:trPr>
          <w:cantSplit/>
          <w:tblHeader/>
        </w:trPr>
        <w:tc>
          <w:tcPr>
            <w:tcW w:w="5940" w:type="dxa"/>
          </w:tcPr>
          <w:p w14:paraId="3B01A6D2" w14:textId="77777777" w:rsidR="00A02700" w:rsidRPr="00B86232" w:rsidRDefault="00A02700" w:rsidP="00B66A9D">
            <w:pPr>
              <w:spacing w:line="240" w:lineRule="auto"/>
              <w:rPr>
                <w:rFonts w:ascii="Times New Roman" w:hAnsi="Times New Roman" w:cs="Times New Roman"/>
                <w:b/>
                <w:bCs/>
                <w:i/>
                <w:iCs/>
                <w:sz w:val="22"/>
                <w:szCs w:val="22"/>
                <w:highlight w:val="cyan"/>
              </w:rPr>
            </w:pPr>
          </w:p>
        </w:tc>
        <w:tc>
          <w:tcPr>
            <w:tcW w:w="3240" w:type="dxa"/>
            <w:gridSpan w:val="3"/>
          </w:tcPr>
          <w:p w14:paraId="4969A4EC" w14:textId="77777777" w:rsidR="00A02700" w:rsidRPr="00B86232" w:rsidRDefault="00A02700" w:rsidP="00B66A9D">
            <w:pPr>
              <w:pStyle w:val="acctfourfigures"/>
              <w:spacing w:line="240" w:lineRule="auto"/>
              <w:ind w:left="-80" w:right="-80"/>
              <w:jc w:val="center"/>
              <w:rPr>
                <w:b/>
                <w:bCs/>
                <w:szCs w:val="22"/>
              </w:rPr>
            </w:pPr>
            <w:r>
              <w:rPr>
                <w:b/>
                <w:bCs/>
                <w:szCs w:val="22"/>
              </w:rPr>
              <w:t>Consolidated financial statements/</w:t>
            </w:r>
          </w:p>
        </w:tc>
      </w:tr>
      <w:tr w:rsidR="00A02700" w:rsidRPr="00B86232" w14:paraId="6CB9A293" w14:textId="77777777" w:rsidTr="00B66A9D">
        <w:trPr>
          <w:cantSplit/>
          <w:tblHeader/>
        </w:trPr>
        <w:tc>
          <w:tcPr>
            <w:tcW w:w="5940" w:type="dxa"/>
          </w:tcPr>
          <w:p w14:paraId="42AD0739" w14:textId="145DCFFA" w:rsidR="00A02700" w:rsidRPr="00B86232" w:rsidRDefault="00A02700" w:rsidP="00B66A9D">
            <w:pPr>
              <w:spacing w:line="240" w:lineRule="auto"/>
              <w:rPr>
                <w:rFonts w:ascii="Times New Roman" w:hAnsi="Times New Roman" w:cs="Times New Roman"/>
                <w:b/>
                <w:bCs/>
                <w:i/>
                <w:iCs/>
                <w:sz w:val="22"/>
                <w:szCs w:val="22"/>
                <w:highlight w:val="cyan"/>
              </w:rPr>
            </w:pPr>
            <w:r w:rsidRPr="00A02700">
              <w:rPr>
                <w:rFonts w:ascii="Times New Roman" w:hAnsi="Times New Roman" w:cs="Times New Roman"/>
                <w:b/>
                <w:bCs/>
                <w:i/>
                <w:iCs/>
                <w:sz w:val="22"/>
                <w:szCs w:val="22"/>
              </w:rPr>
              <w:t>Lease payments to be received from operating leases</w:t>
            </w:r>
          </w:p>
        </w:tc>
        <w:tc>
          <w:tcPr>
            <w:tcW w:w="3240" w:type="dxa"/>
            <w:gridSpan w:val="3"/>
          </w:tcPr>
          <w:p w14:paraId="02FADB3F" w14:textId="77777777" w:rsidR="00A02700" w:rsidRDefault="00A02700" w:rsidP="00B66A9D">
            <w:pPr>
              <w:pStyle w:val="acctfourfigures"/>
              <w:spacing w:line="240" w:lineRule="auto"/>
              <w:jc w:val="center"/>
              <w:rPr>
                <w:b/>
                <w:bCs/>
                <w:szCs w:val="22"/>
              </w:rPr>
            </w:pPr>
            <w:r>
              <w:rPr>
                <w:b/>
                <w:bCs/>
                <w:szCs w:val="22"/>
              </w:rPr>
              <w:t>Separate financial statements</w:t>
            </w:r>
          </w:p>
        </w:tc>
      </w:tr>
      <w:tr w:rsidR="00A02700" w:rsidRPr="00B86232" w14:paraId="098B4184" w14:textId="77777777" w:rsidTr="00B66A9D">
        <w:trPr>
          <w:cantSplit/>
        </w:trPr>
        <w:tc>
          <w:tcPr>
            <w:tcW w:w="5940" w:type="dxa"/>
          </w:tcPr>
          <w:p w14:paraId="289EE56E" w14:textId="6FAFE174" w:rsidR="00A02700" w:rsidRPr="00B86232" w:rsidRDefault="00A02700" w:rsidP="00B66A9D">
            <w:pPr>
              <w:spacing w:line="240" w:lineRule="auto"/>
              <w:rPr>
                <w:rFonts w:ascii="Times New Roman" w:hAnsi="Times New Roman" w:cs="Times New Roman"/>
                <w:b/>
                <w:bCs/>
                <w:i/>
                <w:iCs/>
                <w:color w:val="211E1F"/>
                <w:sz w:val="22"/>
                <w:szCs w:val="22"/>
              </w:rPr>
            </w:pPr>
            <w:r>
              <w:rPr>
                <w:rFonts w:ascii="Times New Roman" w:hAnsi="Times New Roman" w:cs="Times New Roman"/>
                <w:b/>
                <w:bCs/>
                <w:i/>
                <w:iCs/>
                <w:color w:val="211E1F"/>
                <w:sz w:val="22"/>
                <w:szCs w:val="22"/>
              </w:rPr>
              <w:t>At 31 December</w:t>
            </w:r>
          </w:p>
        </w:tc>
        <w:tc>
          <w:tcPr>
            <w:tcW w:w="1530" w:type="dxa"/>
          </w:tcPr>
          <w:p w14:paraId="72D47976" w14:textId="3950E840" w:rsidR="00A02700" w:rsidRPr="00B86232" w:rsidRDefault="00A02700" w:rsidP="00B66A9D">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231BC7">
              <w:rPr>
                <w:szCs w:val="22"/>
                <w:lang w:bidi="th-TH"/>
              </w:rPr>
              <w:t>4</w:t>
            </w:r>
          </w:p>
        </w:tc>
        <w:tc>
          <w:tcPr>
            <w:tcW w:w="270" w:type="dxa"/>
          </w:tcPr>
          <w:p w14:paraId="5C448F2A" w14:textId="77777777" w:rsidR="00A02700" w:rsidRPr="00B86232" w:rsidRDefault="00A02700" w:rsidP="00B66A9D">
            <w:pPr>
              <w:pStyle w:val="acctfourfigures"/>
              <w:spacing w:line="240" w:lineRule="auto"/>
              <w:rPr>
                <w:szCs w:val="22"/>
              </w:rPr>
            </w:pPr>
          </w:p>
        </w:tc>
        <w:tc>
          <w:tcPr>
            <w:tcW w:w="1440" w:type="dxa"/>
          </w:tcPr>
          <w:p w14:paraId="4D351C4B" w14:textId="1A1C20EB" w:rsidR="00A02700" w:rsidRPr="00B86232" w:rsidRDefault="00A02700" w:rsidP="00B66A9D">
            <w:pPr>
              <w:pStyle w:val="acctfourfigures"/>
              <w:tabs>
                <w:tab w:val="clear" w:pos="765"/>
              </w:tabs>
              <w:spacing w:line="240" w:lineRule="auto"/>
              <w:ind w:right="101"/>
              <w:jc w:val="center"/>
              <w:rPr>
                <w:szCs w:val="22"/>
              </w:rPr>
            </w:pPr>
            <w:r>
              <w:rPr>
                <w:szCs w:val="22"/>
              </w:rPr>
              <w:t>202</w:t>
            </w:r>
            <w:r w:rsidR="00231BC7">
              <w:rPr>
                <w:szCs w:val="22"/>
              </w:rPr>
              <w:t>3</w:t>
            </w:r>
          </w:p>
        </w:tc>
      </w:tr>
      <w:tr w:rsidR="00A02700" w:rsidRPr="00B86232" w14:paraId="602E26C5" w14:textId="77777777" w:rsidTr="00B66A9D">
        <w:trPr>
          <w:cantSplit/>
        </w:trPr>
        <w:tc>
          <w:tcPr>
            <w:tcW w:w="5940" w:type="dxa"/>
          </w:tcPr>
          <w:p w14:paraId="3E5D1761" w14:textId="77777777" w:rsidR="00A02700" w:rsidRPr="00B86232" w:rsidRDefault="00A02700" w:rsidP="00B66A9D">
            <w:pPr>
              <w:spacing w:line="240" w:lineRule="auto"/>
              <w:rPr>
                <w:rFonts w:ascii="Times New Roman" w:hAnsi="Times New Roman" w:cs="Times New Roman"/>
                <w:color w:val="211E1F"/>
                <w:sz w:val="22"/>
                <w:szCs w:val="22"/>
                <w:highlight w:val="cyan"/>
              </w:rPr>
            </w:pPr>
          </w:p>
        </w:tc>
        <w:tc>
          <w:tcPr>
            <w:tcW w:w="3240" w:type="dxa"/>
            <w:gridSpan w:val="3"/>
          </w:tcPr>
          <w:p w14:paraId="1456C772" w14:textId="77777777" w:rsidR="00A02700" w:rsidRPr="00B86232" w:rsidRDefault="00A02700" w:rsidP="00B66A9D">
            <w:pPr>
              <w:pStyle w:val="acctfourfigures"/>
              <w:tabs>
                <w:tab w:val="clear" w:pos="765"/>
                <w:tab w:val="decimal" w:pos="1181"/>
              </w:tabs>
              <w:spacing w:line="240" w:lineRule="auto"/>
              <w:ind w:right="101"/>
              <w:jc w:val="center"/>
              <w:rPr>
                <w:i/>
                <w:iCs/>
                <w:szCs w:val="22"/>
              </w:rPr>
            </w:pPr>
            <w:r w:rsidRPr="00B86232">
              <w:rPr>
                <w:i/>
                <w:iCs/>
                <w:szCs w:val="22"/>
              </w:rPr>
              <w:t>(in thousand Baht)</w:t>
            </w:r>
          </w:p>
        </w:tc>
      </w:tr>
      <w:tr w:rsidR="00A02700" w:rsidRPr="00B86232" w14:paraId="6C41AB81" w14:textId="77777777" w:rsidTr="00B66A9D">
        <w:trPr>
          <w:cantSplit/>
        </w:trPr>
        <w:tc>
          <w:tcPr>
            <w:tcW w:w="5940" w:type="dxa"/>
          </w:tcPr>
          <w:p w14:paraId="659242E8" w14:textId="73BA693F" w:rsidR="00A02700" w:rsidRPr="00B86232" w:rsidRDefault="00A02700" w:rsidP="00B66A9D">
            <w:pPr>
              <w:spacing w:line="240" w:lineRule="auto"/>
              <w:rPr>
                <w:rFonts w:ascii="Times New Roman" w:hAnsi="Times New Roman" w:cs="Times New Roman"/>
                <w:b/>
                <w:bCs/>
                <w:i/>
                <w:iCs/>
                <w:color w:val="211E1F"/>
                <w:sz w:val="22"/>
                <w:szCs w:val="22"/>
              </w:rPr>
            </w:pPr>
          </w:p>
        </w:tc>
        <w:tc>
          <w:tcPr>
            <w:tcW w:w="1530" w:type="dxa"/>
          </w:tcPr>
          <w:p w14:paraId="371DBB56" w14:textId="77777777" w:rsidR="00A02700" w:rsidRPr="00B86232" w:rsidRDefault="00A02700" w:rsidP="00B66A9D">
            <w:pPr>
              <w:pStyle w:val="acctfourfigures"/>
              <w:tabs>
                <w:tab w:val="clear" w:pos="765"/>
                <w:tab w:val="decimal" w:pos="731"/>
                <w:tab w:val="decimal" w:pos="1642"/>
              </w:tabs>
              <w:spacing w:line="240" w:lineRule="auto"/>
              <w:ind w:right="11"/>
              <w:jc w:val="right"/>
              <w:rPr>
                <w:szCs w:val="22"/>
                <w:lang w:bidi="th-TH"/>
              </w:rPr>
            </w:pPr>
          </w:p>
        </w:tc>
        <w:tc>
          <w:tcPr>
            <w:tcW w:w="270" w:type="dxa"/>
          </w:tcPr>
          <w:p w14:paraId="0AA8B227" w14:textId="77777777" w:rsidR="00A02700" w:rsidRPr="00B86232" w:rsidRDefault="00A02700" w:rsidP="00B66A9D">
            <w:pPr>
              <w:pStyle w:val="acctfourfigures"/>
              <w:spacing w:line="240" w:lineRule="auto"/>
              <w:rPr>
                <w:szCs w:val="22"/>
              </w:rPr>
            </w:pPr>
          </w:p>
        </w:tc>
        <w:tc>
          <w:tcPr>
            <w:tcW w:w="1440" w:type="dxa"/>
          </w:tcPr>
          <w:p w14:paraId="04C748D4" w14:textId="77777777" w:rsidR="00A02700" w:rsidRPr="00B86232" w:rsidRDefault="00A02700" w:rsidP="00B66A9D">
            <w:pPr>
              <w:pStyle w:val="acctfourfigures"/>
              <w:tabs>
                <w:tab w:val="clear" w:pos="765"/>
                <w:tab w:val="decimal" w:pos="1181"/>
              </w:tabs>
              <w:spacing w:line="240" w:lineRule="auto"/>
              <w:ind w:right="101"/>
              <w:rPr>
                <w:szCs w:val="22"/>
              </w:rPr>
            </w:pPr>
          </w:p>
        </w:tc>
      </w:tr>
      <w:tr w:rsidR="00367CA2" w:rsidRPr="00B86232" w14:paraId="71A2CD1A" w14:textId="77777777" w:rsidTr="00B66A9D">
        <w:trPr>
          <w:cantSplit/>
        </w:trPr>
        <w:tc>
          <w:tcPr>
            <w:tcW w:w="5940" w:type="dxa"/>
          </w:tcPr>
          <w:p w14:paraId="2E5D6070" w14:textId="0AC7DFAE" w:rsidR="00367CA2" w:rsidRPr="00B86232" w:rsidRDefault="00367CA2" w:rsidP="00367CA2">
            <w:pPr>
              <w:spacing w:line="240" w:lineRule="auto"/>
              <w:ind w:left="195" w:hanging="184"/>
              <w:rPr>
                <w:rFonts w:ascii="Times New Roman" w:hAnsi="Times New Roman" w:cs="Times New Roman"/>
                <w:sz w:val="22"/>
                <w:szCs w:val="22"/>
              </w:rPr>
            </w:pPr>
            <w:r w:rsidRPr="00FB7CC8">
              <w:rPr>
                <w:rFonts w:ascii="Times New Roman" w:hAnsi="Times New Roman" w:cs="Times New Roman"/>
                <w:sz w:val="22"/>
                <w:szCs w:val="22"/>
              </w:rPr>
              <w:t xml:space="preserve">Within </w:t>
            </w:r>
            <w:r>
              <w:rPr>
                <w:rFonts w:ascii="Times New Roman" w:hAnsi="Times New Roman" w:cs="Times New Roman"/>
                <w:sz w:val="22"/>
                <w:szCs w:val="22"/>
              </w:rPr>
              <w:t>one</w:t>
            </w:r>
            <w:r w:rsidRPr="00FB7CC8">
              <w:rPr>
                <w:rFonts w:ascii="Times New Roman" w:hAnsi="Times New Roman" w:cs="Times New Roman"/>
                <w:sz w:val="22"/>
                <w:szCs w:val="22"/>
              </w:rPr>
              <w:t xml:space="preserve"> year</w:t>
            </w:r>
          </w:p>
        </w:tc>
        <w:tc>
          <w:tcPr>
            <w:tcW w:w="1530" w:type="dxa"/>
          </w:tcPr>
          <w:p w14:paraId="4F4963CE" w14:textId="28FB3C73" w:rsidR="00367CA2" w:rsidRPr="00B86232" w:rsidRDefault="00367CA2" w:rsidP="00367CA2">
            <w:pPr>
              <w:pStyle w:val="acctfourfigures"/>
              <w:tabs>
                <w:tab w:val="clear" w:pos="765"/>
                <w:tab w:val="decimal" w:pos="1271"/>
              </w:tabs>
              <w:spacing w:line="240" w:lineRule="auto"/>
              <w:ind w:right="101"/>
              <w:rPr>
                <w:szCs w:val="22"/>
              </w:rPr>
            </w:pPr>
            <w:r w:rsidRPr="00A6604D">
              <w:t>26,792</w:t>
            </w:r>
          </w:p>
        </w:tc>
        <w:tc>
          <w:tcPr>
            <w:tcW w:w="270" w:type="dxa"/>
          </w:tcPr>
          <w:p w14:paraId="4D86BBBD" w14:textId="77777777" w:rsidR="00367CA2" w:rsidRPr="00B86232" w:rsidRDefault="00367CA2" w:rsidP="00367CA2">
            <w:pPr>
              <w:pStyle w:val="acctfourfigures"/>
              <w:spacing w:line="240" w:lineRule="auto"/>
              <w:rPr>
                <w:szCs w:val="22"/>
              </w:rPr>
            </w:pPr>
          </w:p>
        </w:tc>
        <w:tc>
          <w:tcPr>
            <w:tcW w:w="1440" w:type="dxa"/>
          </w:tcPr>
          <w:p w14:paraId="44DD1CB3" w14:textId="6F52FD85" w:rsidR="00367CA2" w:rsidRPr="00B86232" w:rsidRDefault="00367CA2" w:rsidP="004F656B">
            <w:pPr>
              <w:pStyle w:val="acctfourfigures"/>
              <w:tabs>
                <w:tab w:val="clear" w:pos="765"/>
                <w:tab w:val="decimal" w:pos="1181"/>
              </w:tabs>
              <w:spacing w:line="240" w:lineRule="auto"/>
              <w:ind w:right="101"/>
              <w:rPr>
                <w:szCs w:val="22"/>
              </w:rPr>
            </w:pPr>
            <w:r>
              <w:rPr>
                <w:szCs w:val="22"/>
              </w:rPr>
              <w:t>12,960</w:t>
            </w:r>
          </w:p>
        </w:tc>
      </w:tr>
      <w:tr w:rsidR="00367CA2" w:rsidRPr="00B86232" w14:paraId="09DB0A6C" w14:textId="77777777" w:rsidTr="00625E13">
        <w:trPr>
          <w:cantSplit/>
        </w:trPr>
        <w:tc>
          <w:tcPr>
            <w:tcW w:w="5940" w:type="dxa"/>
          </w:tcPr>
          <w:p w14:paraId="0DA342A1" w14:textId="30DCCDBC" w:rsidR="00367CA2" w:rsidRPr="00B86232" w:rsidRDefault="00367CA2" w:rsidP="00367CA2">
            <w:pPr>
              <w:spacing w:line="240" w:lineRule="auto"/>
              <w:ind w:left="195" w:hanging="184"/>
              <w:rPr>
                <w:szCs w:val="22"/>
              </w:rPr>
            </w:pPr>
            <w:r w:rsidRPr="00FB7CC8">
              <w:rPr>
                <w:rFonts w:ascii="Times New Roman" w:hAnsi="Times New Roman" w:cs="Times New Roman"/>
                <w:sz w:val="22"/>
                <w:szCs w:val="22"/>
              </w:rPr>
              <w:t>After one year but within five years</w:t>
            </w:r>
          </w:p>
        </w:tc>
        <w:tc>
          <w:tcPr>
            <w:tcW w:w="1530" w:type="dxa"/>
            <w:tcBorders>
              <w:bottom w:val="single" w:sz="4" w:space="0" w:color="auto"/>
            </w:tcBorders>
          </w:tcPr>
          <w:p w14:paraId="4B3FC86B" w14:textId="494AE01E" w:rsidR="00367CA2" w:rsidRPr="00B86232" w:rsidRDefault="00367CA2" w:rsidP="00367CA2">
            <w:pPr>
              <w:pStyle w:val="acctfourfigures"/>
              <w:tabs>
                <w:tab w:val="clear" w:pos="765"/>
                <w:tab w:val="decimal" w:pos="1271"/>
              </w:tabs>
              <w:spacing w:line="240" w:lineRule="auto"/>
              <w:ind w:right="101"/>
              <w:rPr>
                <w:szCs w:val="22"/>
              </w:rPr>
            </w:pPr>
            <w:r w:rsidRPr="00A6604D">
              <w:t>1,146</w:t>
            </w:r>
          </w:p>
        </w:tc>
        <w:tc>
          <w:tcPr>
            <w:tcW w:w="270" w:type="dxa"/>
          </w:tcPr>
          <w:p w14:paraId="68F897F8" w14:textId="77777777" w:rsidR="00367CA2" w:rsidRPr="00B86232" w:rsidRDefault="00367CA2" w:rsidP="00367CA2">
            <w:pPr>
              <w:pStyle w:val="acctfourfigures"/>
              <w:spacing w:line="240" w:lineRule="auto"/>
              <w:rPr>
                <w:szCs w:val="22"/>
              </w:rPr>
            </w:pPr>
          </w:p>
        </w:tc>
        <w:tc>
          <w:tcPr>
            <w:tcW w:w="1440" w:type="dxa"/>
            <w:tcBorders>
              <w:bottom w:val="single" w:sz="4" w:space="0" w:color="auto"/>
            </w:tcBorders>
          </w:tcPr>
          <w:p w14:paraId="23EB02E6" w14:textId="492EDD22" w:rsidR="00367CA2" w:rsidRPr="00B86232" w:rsidRDefault="00367CA2" w:rsidP="00367CA2">
            <w:pPr>
              <w:pStyle w:val="acctfourfigures"/>
              <w:tabs>
                <w:tab w:val="clear" w:pos="765"/>
                <w:tab w:val="decimal" w:pos="1172"/>
              </w:tabs>
              <w:spacing w:line="240" w:lineRule="auto"/>
              <w:ind w:right="101"/>
              <w:rPr>
                <w:szCs w:val="22"/>
              </w:rPr>
            </w:pPr>
            <w:r>
              <w:rPr>
                <w:szCs w:val="22"/>
              </w:rPr>
              <w:t>1,561</w:t>
            </w:r>
          </w:p>
        </w:tc>
      </w:tr>
      <w:tr w:rsidR="00367CA2" w:rsidRPr="00B86232" w14:paraId="0FF847BA" w14:textId="77777777" w:rsidTr="00625E13">
        <w:trPr>
          <w:cantSplit/>
        </w:trPr>
        <w:tc>
          <w:tcPr>
            <w:tcW w:w="5940" w:type="dxa"/>
          </w:tcPr>
          <w:p w14:paraId="332B950C" w14:textId="46FBB078" w:rsidR="00367CA2" w:rsidRPr="00A02700" w:rsidRDefault="00367CA2" w:rsidP="00367CA2">
            <w:pPr>
              <w:spacing w:line="240" w:lineRule="auto"/>
              <w:ind w:left="195" w:hanging="184"/>
              <w:rPr>
                <w:rFonts w:ascii="Times New Roman" w:hAnsi="Times New Roman" w:cs="Times New Roman"/>
                <w:b/>
                <w:bCs/>
                <w:sz w:val="22"/>
                <w:szCs w:val="22"/>
              </w:rPr>
            </w:pPr>
            <w:r w:rsidRPr="00A02700">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2A01AF99" w14:textId="5884BEA8" w:rsidR="00367CA2" w:rsidRPr="00367CA2" w:rsidRDefault="00367CA2" w:rsidP="00367CA2">
            <w:pPr>
              <w:pStyle w:val="acctfourfigures"/>
              <w:tabs>
                <w:tab w:val="clear" w:pos="765"/>
                <w:tab w:val="decimal" w:pos="1271"/>
              </w:tabs>
              <w:spacing w:line="240" w:lineRule="auto"/>
              <w:ind w:right="101"/>
              <w:rPr>
                <w:b/>
                <w:bCs/>
                <w:szCs w:val="22"/>
              </w:rPr>
            </w:pPr>
            <w:r w:rsidRPr="00367CA2">
              <w:rPr>
                <w:b/>
                <w:bCs/>
              </w:rPr>
              <w:t>27,938</w:t>
            </w:r>
          </w:p>
        </w:tc>
        <w:tc>
          <w:tcPr>
            <w:tcW w:w="270" w:type="dxa"/>
          </w:tcPr>
          <w:p w14:paraId="1DBA49F0" w14:textId="77777777" w:rsidR="00367CA2" w:rsidRPr="00A02700" w:rsidRDefault="00367CA2" w:rsidP="00367CA2">
            <w:pPr>
              <w:pStyle w:val="acctfourfigures"/>
              <w:spacing w:line="240" w:lineRule="auto"/>
              <w:rPr>
                <w:b/>
                <w:bCs/>
                <w:szCs w:val="22"/>
              </w:rPr>
            </w:pPr>
          </w:p>
        </w:tc>
        <w:tc>
          <w:tcPr>
            <w:tcW w:w="1440" w:type="dxa"/>
            <w:tcBorders>
              <w:top w:val="single" w:sz="4" w:space="0" w:color="auto"/>
              <w:bottom w:val="double" w:sz="4" w:space="0" w:color="auto"/>
            </w:tcBorders>
          </w:tcPr>
          <w:p w14:paraId="0EB34F5C" w14:textId="0BD5BFD9" w:rsidR="00367CA2" w:rsidRPr="00A02700" w:rsidRDefault="00367CA2" w:rsidP="00367CA2">
            <w:pPr>
              <w:pStyle w:val="acctfourfigures"/>
              <w:tabs>
                <w:tab w:val="clear" w:pos="765"/>
                <w:tab w:val="decimal" w:pos="1172"/>
              </w:tabs>
              <w:spacing w:line="240" w:lineRule="auto"/>
              <w:ind w:right="101"/>
              <w:rPr>
                <w:b/>
                <w:bCs/>
                <w:szCs w:val="22"/>
              </w:rPr>
            </w:pPr>
            <w:r>
              <w:rPr>
                <w:b/>
                <w:bCs/>
                <w:szCs w:val="22"/>
              </w:rPr>
              <w:t>14,521</w:t>
            </w:r>
          </w:p>
        </w:tc>
      </w:tr>
    </w:tbl>
    <w:p w14:paraId="59594E03" w14:textId="50CE8331" w:rsidR="00CF609E" w:rsidRDefault="00CF609E"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212B61C" w14:textId="79FA76F4" w:rsidR="006E322D" w:rsidRDefault="006E322D" w:rsidP="00EF5157">
      <w:pPr>
        <w:pStyle w:val="Heading1"/>
        <w:keepLines/>
        <w:numPr>
          <w:ilvl w:val="0"/>
          <w:numId w:val="47"/>
        </w:numPr>
        <w:shd w:val="clear" w:color="auto" w:fill="auto"/>
        <w:ind w:left="540" w:hanging="540"/>
        <w:jc w:val="thaiDistribute"/>
        <w:rPr>
          <w:rFonts w:ascii="Times New Roman" w:hAnsi="Times New Roman"/>
          <w:sz w:val="24"/>
          <w:szCs w:val="24"/>
          <w:u w:val="none"/>
        </w:rPr>
      </w:pPr>
      <w:r w:rsidRPr="0007513D">
        <w:rPr>
          <w:rFonts w:ascii="Times New Roman" w:hAnsi="Times New Roman"/>
          <w:sz w:val="24"/>
          <w:szCs w:val="24"/>
          <w:u w:val="none"/>
        </w:rPr>
        <w:t>Interest-bearing liabilities</w:t>
      </w:r>
    </w:p>
    <w:p w14:paraId="32E13507" w14:textId="77777777" w:rsidR="000706AF" w:rsidRPr="00850D80" w:rsidRDefault="000706AF" w:rsidP="00BC64CA">
      <w:pPr>
        <w:pStyle w:val="Heading1"/>
        <w:keepLines/>
        <w:numPr>
          <w:ilvl w:val="0"/>
          <w:numId w:val="0"/>
        </w:numPr>
        <w:shd w:val="clear" w:color="auto" w:fill="auto"/>
        <w:ind w:left="547" w:hanging="540"/>
        <w:rPr>
          <w:rFonts w:ascii="Times New Roman" w:hAnsi="Times New Roman"/>
          <w:sz w:val="22"/>
          <w:szCs w:val="22"/>
        </w:rPr>
      </w:pPr>
    </w:p>
    <w:tbl>
      <w:tblPr>
        <w:tblStyle w:val="TableGrid"/>
        <w:tblW w:w="9203" w:type="dxa"/>
        <w:tblInd w:w="4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3"/>
        <w:gridCol w:w="236"/>
        <w:gridCol w:w="1114"/>
        <w:gridCol w:w="236"/>
        <w:gridCol w:w="1114"/>
        <w:gridCol w:w="236"/>
        <w:gridCol w:w="1114"/>
        <w:gridCol w:w="236"/>
        <w:gridCol w:w="1114"/>
        <w:gridCol w:w="236"/>
        <w:gridCol w:w="1114"/>
      </w:tblGrid>
      <w:tr w:rsidR="00CA2B02" w:rsidRPr="000706AF" w14:paraId="40BC804B" w14:textId="77777777" w:rsidTr="00CA2B02">
        <w:trPr>
          <w:tblHeader/>
        </w:trPr>
        <w:tc>
          <w:tcPr>
            <w:tcW w:w="2453" w:type="dxa"/>
          </w:tcPr>
          <w:p w14:paraId="4D24C8C2" w14:textId="77777777" w:rsidR="00CA2B02" w:rsidRPr="000706AF" w:rsidRDefault="00CA2B02"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236" w:type="dxa"/>
            <w:vAlign w:val="bottom"/>
          </w:tcPr>
          <w:p w14:paraId="26433DD0" w14:textId="77777777" w:rsidR="00CA2B02" w:rsidRPr="000706AF" w:rsidRDefault="00CA2B02"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6514" w:type="dxa"/>
            <w:gridSpan w:val="9"/>
            <w:vAlign w:val="bottom"/>
          </w:tcPr>
          <w:p w14:paraId="759A6FB6" w14:textId="7FCC402C" w:rsidR="00CA2B02" w:rsidRPr="00BC64CA" w:rsidRDefault="00CA2B02"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pacing w:val="-6"/>
                <w:sz w:val="22"/>
                <w:szCs w:val="22"/>
              </w:rPr>
            </w:pPr>
            <w:r w:rsidRPr="007905E3">
              <w:rPr>
                <w:rFonts w:ascii="Times New Roman" w:hAnsi="Times New Roman" w:cs="Times New Roman"/>
                <w:b/>
                <w:bCs/>
                <w:sz w:val="22"/>
                <w:szCs w:val="22"/>
              </w:rPr>
              <w:t>Consolidated financial statements/</w:t>
            </w:r>
            <w:r>
              <w:t xml:space="preserve"> </w:t>
            </w:r>
            <w:r>
              <w:br/>
            </w:r>
            <w:r w:rsidRPr="002760C2">
              <w:rPr>
                <w:rFonts w:ascii="Times New Roman" w:hAnsi="Times New Roman" w:cs="Times New Roman"/>
                <w:b/>
                <w:bCs/>
                <w:sz w:val="22"/>
                <w:szCs w:val="22"/>
              </w:rPr>
              <w:t>Separate financial statements</w:t>
            </w:r>
          </w:p>
        </w:tc>
      </w:tr>
      <w:tr w:rsidR="00CA2B02" w:rsidRPr="000706AF" w14:paraId="65CDF9FE" w14:textId="77777777" w:rsidTr="00CA2B02">
        <w:trPr>
          <w:tblHeader/>
        </w:trPr>
        <w:tc>
          <w:tcPr>
            <w:tcW w:w="2453" w:type="dxa"/>
          </w:tcPr>
          <w:p w14:paraId="12FB70D0" w14:textId="77777777" w:rsidR="00CA2B02" w:rsidRPr="000706AF" w:rsidRDefault="00CA2B02"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236" w:type="dxa"/>
            <w:vAlign w:val="bottom"/>
          </w:tcPr>
          <w:p w14:paraId="17936477" w14:textId="77777777" w:rsidR="00CA2B02" w:rsidRPr="000706AF" w:rsidRDefault="00CA2B02"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2464" w:type="dxa"/>
            <w:gridSpan w:val="3"/>
            <w:vAlign w:val="bottom"/>
          </w:tcPr>
          <w:p w14:paraId="0C81E95F" w14:textId="1444CC66" w:rsidR="00CA2B02" w:rsidRDefault="00CA2B02"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jc w:val="center"/>
              <w:rPr>
                <w:rFonts w:ascii="Times New Roman" w:hAnsi="Times New Roman" w:cs="Times New Roman"/>
                <w:spacing w:val="-6"/>
                <w:sz w:val="22"/>
                <w:szCs w:val="22"/>
              </w:rPr>
            </w:pPr>
            <w:r w:rsidRPr="003A7B21">
              <w:rPr>
                <w:rFonts w:ascii="Times New Roman" w:hAnsi="Times New Roman" w:cs="Times New Roman"/>
                <w:spacing w:val="-6"/>
                <w:sz w:val="22"/>
                <w:szCs w:val="22"/>
              </w:rPr>
              <w:t>2024</w:t>
            </w:r>
          </w:p>
        </w:tc>
        <w:tc>
          <w:tcPr>
            <w:tcW w:w="236" w:type="dxa"/>
            <w:vAlign w:val="center"/>
          </w:tcPr>
          <w:p w14:paraId="6EE2A791" w14:textId="77777777" w:rsidR="00CA2B02" w:rsidRPr="000706AF" w:rsidRDefault="00CA2B02"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3814" w:type="dxa"/>
            <w:gridSpan w:val="5"/>
          </w:tcPr>
          <w:p w14:paraId="1529206F" w14:textId="46DD0756" w:rsidR="00CA2B02" w:rsidRPr="00BC64CA" w:rsidRDefault="00CA2B02"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pacing w:val="-6"/>
                <w:sz w:val="22"/>
                <w:szCs w:val="22"/>
              </w:rPr>
            </w:pPr>
            <w:r>
              <w:rPr>
                <w:rFonts w:ascii="Times New Roman" w:hAnsi="Times New Roman" w:cs="Times New Roman"/>
                <w:spacing w:val="-6"/>
                <w:sz w:val="22"/>
                <w:szCs w:val="22"/>
              </w:rPr>
              <w:t>2023</w:t>
            </w:r>
          </w:p>
        </w:tc>
      </w:tr>
      <w:tr w:rsidR="00CA2B02" w:rsidRPr="000706AF" w14:paraId="71B0AC48" w14:textId="77777777" w:rsidTr="00CA2B02">
        <w:trPr>
          <w:tblHeader/>
        </w:trPr>
        <w:tc>
          <w:tcPr>
            <w:tcW w:w="2453" w:type="dxa"/>
          </w:tcPr>
          <w:p w14:paraId="675A25B7" w14:textId="77777777" w:rsidR="00CA2B02" w:rsidRPr="000706AF"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236" w:type="dxa"/>
            <w:vAlign w:val="bottom"/>
          </w:tcPr>
          <w:p w14:paraId="430561A4" w14:textId="77777777" w:rsidR="00CA2B02" w:rsidRPr="000706AF"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1114" w:type="dxa"/>
            <w:vAlign w:val="bottom"/>
          </w:tcPr>
          <w:p w14:paraId="407F9EA7" w14:textId="1F97AB10" w:rsidR="00CA2B02" w:rsidRPr="000706AF"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jc w:val="center"/>
              <w:rPr>
                <w:rFonts w:ascii="Times New Roman" w:hAnsi="Times New Roman" w:cs="Times New Roman"/>
                <w:sz w:val="22"/>
                <w:szCs w:val="22"/>
              </w:rPr>
            </w:pPr>
            <w:r w:rsidRPr="000706AF">
              <w:rPr>
                <w:rFonts w:ascii="Times New Roman" w:hAnsi="Times New Roman" w:cs="Times New Roman"/>
                <w:sz w:val="22"/>
                <w:szCs w:val="22"/>
              </w:rPr>
              <w:t>Unsecured</w:t>
            </w:r>
          </w:p>
        </w:tc>
        <w:tc>
          <w:tcPr>
            <w:tcW w:w="236" w:type="dxa"/>
            <w:vAlign w:val="bottom"/>
          </w:tcPr>
          <w:p w14:paraId="7AF650D8" w14:textId="77777777" w:rsidR="00CA2B02" w:rsidRPr="000706AF"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1114" w:type="dxa"/>
            <w:vAlign w:val="bottom"/>
          </w:tcPr>
          <w:p w14:paraId="5688690D" w14:textId="188A49F9" w:rsidR="00CA2B02" w:rsidRPr="00BC64CA"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jc w:val="center"/>
              <w:rPr>
                <w:rFonts w:ascii="Times New Roman" w:hAnsi="Times New Roman" w:cs="Times New Roman"/>
                <w:sz w:val="22"/>
                <w:szCs w:val="22"/>
              </w:rPr>
            </w:pPr>
            <w:r w:rsidRPr="00BC64CA">
              <w:rPr>
                <w:rFonts w:ascii="Times New Roman" w:hAnsi="Times New Roman" w:cs="Times New Roman"/>
                <w:sz w:val="22"/>
                <w:szCs w:val="22"/>
              </w:rPr>
              <w:t>Total</w:t>
            </w:r>
          </w:p>
        </w:tc>
        <w:tc>
          <w:tcPr>
            <w:tcW w:w="236" w:type="dxa"/>
            <w:vAlign w:val="center"/>
          </w:tcPr>
          <w:p w14:paraId="4A32F7DB" w14:textId="77777777" w:rsidR="00CA2B02" w:rsidRPr="000706AF"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1114" w:type="dxa"/>
          </w:tcPr>
          <w:p w14:paraId="205B6820" w14:textId="0C44A20A" w:rsidR="00CA2B02" w:rsidRPr="005B4771"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jc w:val="center"/>
              <w:rPr>
                <w:rFonts w:ascii="Times New Roman" w:hAnsi="Times New Roman" w:cs="Times New Roman"/>
                <w:sz w:val="22"/>
                <w:szCs w:val="22"/>
              </w:rPr>
            </w:pPr>
            <w:r w:rsidRPr="005B4771">
              <w:rPr>
                <w:rFonts w:ascii="Times New Roman" w:hAnsi="Times New Roman" w:cs="Times New Roman"/>
                <w:sz w:val="22"/>
                <w:szCs w:val="22"/>
              </w:rPr>
              <w:t>Secured</w:t>
            </w:r>
          </w:p>
        </w:tc>
        <w:tc>
          <w:tcPr>
            <w:tcW w:w="236" w:type="dxa"/>
            <w:vAlign w:val="bottom"/>
          </w:tcPr>
          <w:p w14:paraId="6DB645C0" w14:textId="77777777" w:rsidR="00CA2B02" w:rsidRPr="000706AF"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1114" w:type="dxa"/>
            <w:vAlign w:val="bottom"/>
          </w:tcPr>
          <w:p w14:paraId="049EC473" w14:textId="4008FF2C" w:rsidR="00CA2B02" w:rsidRPr="000706AF"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z w:val="22"/>
                <w:szCs w:val="22"/>
              </w:rPr>
            </w:pPr>
            <w:r w:rsidRPr="000706AF">
              <w:rPr>
                <w:rFonts w:ascii="Times New Roman" w:hAnsi="Times New Roman" w:cs="Times New Roman"/>
                <w:sz w:val="22"/>
                <w:szCs w:val="22"/>
              </w:rPr>
              <w:t>Unsecured</w:t>
            </w:r>
          </w:p>
        </w:tc>
        <w:tc>
          <w:tcPr>
            <w:tcW w:w="236" w:type="dxa"/>
            <w:vAlign w:val="bottom"/>
          </w:tcPr>
          <w:p w14:paraId="59E32041" w14:textId="77777777" w:rsidR="00CA2B02" w:rsidRPr="000706AF"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1114" w:type="dxa"/>
            <w:vAlign w:val="bottom"/>
          </w:tcPr>
          <w:p w14:paraId="79594B74" w14:textId="343214E6" w:rsidR="00CA2B02" w:rsidRPr="00BC64CA"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z w:val="22"/>
                <w:szCs w:val="22"/>
              </w:rPr>
            </w:pPr>
            <w:r w:rsidRPr="00BC64CA">
              <w:rPr>
                <w:rFonts w:ascii="Times New Roman" w:hAnsi="Times New Roman" w:cs="Times New Roman"/>
                <w:sz w:val="22"/>
                <w:szCs w:val="22"/>
              </w:rPr>
              <w:t>Total</w:t>
            </w:r>
          </w:p>
        </w:tc>
      </w:tr>
      <w:tr w:rsidR="00CA2B02" w:rsidRPr="000706AF" w14:paraId="2D409809" w14:textId="77777777" w:rsidTr="00CA2B02">
        <w:trPr>
          <w:tblHeader/>
        </w:trPr>
        <w:tc>
          <w:tcPr>
            <w:tcW w:w="2453" w:type="dxa"/>
          </w:tcPr>
          <w:p w14:paraId="349D712F" w14:textId="77777777" w:rsidR="00CA2B02" w:rsidRPr="000706AF"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236" w:type="dxa"/>
            <w:vAlign w:val="bottom"/>
          </w:tcPr>
          <w:p w14:paraId="4071CE00" w14:textId="77777777" w:rsidR="00CA2B02" w:rsidRPr="000706AF"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6514" w:type="dxa"/>
            <w:gridSpan w:val="9"/>
            <w:vAlign w:val="bottom"/>
          </w:tcPr>
          <w:p w14:paraId="144EC74D" w14:textId="4C665850" w:rsidR="00CA2B02" w:rsidRPr="003A7B21"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i/>
                <w:iCs/>
                <w:sz w:val="22"/>
                <w:szCs w:val="22"/>
              </w:rPr>
            </w:pPr>
            <w:r w:rsidRPr="003A7B21">
              <w:rPr>
                <w:rFonts w:ascii="Times New Roman" w:hAnsi="Times New Roman" w:cs="Times New Roman"/>
                <w:i/>
                <w:iCs/>
                <w:sz w:val="22"/>
                <w:szCs w:val="22"/>
              </w:rPr>
              <w:t>(in thousand Baht)</w:t>
            </w:r>
          </w:p>
        </w:tc>
      </w:tr>
      <w:tr w:rsidR="00CA2B02" w:rsidRPr="000706AF" w14:paraId="2BD983A8" w14:textId="77777777" w:rsidTr="00CA2B02">
        <w:trPr>
          <w:tblHeader/>
        </w:trPr>
        <w:tc>
          <w:tcPr>
            <w:tcW w:w="2453" w:type="dxa"/>
          </w:tcPr>
          <w:p w14:paraId="248C864C" w14:textId="73ED0EAC" w:rsidR="00CA2B02" w:rsidRPr="000706AF"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r w:rsidRPr="000706AF">
              <w:rPr>
                <w:rFonts w:ascii="Times New Roman" w:hAnsi="Times New Roman" w:cs="Times New Roman"/>
                <w:b/>
                <w:bCs/>
                <w:i/>
                <w:iCs/>
                <w:sz w:val="22"/>
                <w:szCs w:val="22"/>
              </w:rPr>
              <w:t>Current</w:t>
            </w:r>
          </w:p>
        </w:tc>
        <w:tc>
          <w:tcPr>
            <w:tcW w:w="236" w:type="dxa"/>
            <w:vAlign w:val="bottom"/>
          </w:tcPr>
          <w:p w14:paraId="7269640E" w14:textId="77777777" w:rsidR="00CA2B02" w:rsidRPr="000706AF"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1114" w:type="dxa"/>
            <w:vAlign w:val="bottom"/>
          </w:tcPr>
          <w:p w14:paraId="5030742E" w14:textId="77777777" w:rsidR="00CA2B02" w:rsidRPr="000706AF"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jc w:val="center"/>
              <w:rPr>
                <w:rFonts w:ascii="Times New Roman" w:hAnsi="Times New Roman" w:cs="Times New Roman"/>
                <w:sz w:val="22"/>
                <w:szCs w:val="22"/>
              </w:rPr>
            </w:pPr>
          </w:p>
        </w:tc>
        <w:tc>
          <w:tcPr>
            <w:tcW w:w="236" w:type="dxa"/>
            <w:vAlign w:val="bottom"/>
          </w:tcPr>
          <w:p w14:paraId="6DE5F5BB" w14:textId="77777777" w:rsidR="00CA2B02" w:rsidRPr="000706AF"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1114" w:type="dxa"/>
            <w:vAlign w:val="bottom"/>
          </w:tcPr>
          <w:p w14:paraId="2A10EBCA" w14:textId="77777777" w:rsidR="00CA2B02" w:rsidRPr="00BC64CA"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jc w:val="center"/>
              <w:rPr>
                <w:rFonts w:ascii="Times New Roman" w:hAnsi="Times New Roman" w:cs="Times New Roman"/>
                <w:sz w:val="22"/>
                <w:szCs w:val="22"/>
              </w:rPr>
            </w:pPr>
          </w:p>
        </w:tc>
        <w:tc>
          <w:tcPr>
            <w:tcW w:w="236" w:type="dxa"/>
            <w:vAlign w:val="center"/>
          </w:tcPr>
          <w:p w14:paraId="66326ABD" w14:textId="77777777" w:rsidR="00CA2B02" w:rsidRPr="000706AF"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1114" w:type="dxa"/>
          </w:tcPr>
          <w:p w14:paraId="3735C401" w14:textId="77777777" w:rsidR="00CA2B02" w:rsidRPr="005B4771"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jc w:val="center"/>
              <w:rPr>
                <w:rFonts w:ascii="Times New Roman" w:hAnsi="Times New Roman" w:cs="Times New Roman"/>
                <w:sz w:val="22"/>
                <w:szCs w:val="22"/>
              </w:rPr>
            </w:pPr>
          </w:p>
        </w:tc>
        <w:tc>
          <w:tcPr>
            <w:tcW w:w="236" w:type="dxa"/>
            <w:vAlign w:val="bottom"/>
          </w:tcPr>
          <w:p w14:paraId="24AD310F" w14:textId="77777777" w:rsidR="00CA2B02" w:rsidRPr="000706AF"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1114" w:type="dxa"/>
            <w:vAlign w:val="bottom"/>
          </w:tcPr>
          <w:p w14:paraId="233FC5FF" w14:textId="77777777" w:rsidR="00CA2B02" w:rsidRPr="000706AF"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z w:val="22"/>
                <w:szCs w:val="22"/>
              </w:rPr>
            </w:pPr>
          </w:p>
        </w:tc>
        <w:tc>
          <w:tcPr>
            <w:tcW w:w="236" w:type="dxa"/>
            <w:vAlign w:val="bottom"/>
          </w:tcPr>
          <w:p w14:paraId="609B8E4B" w14:textId="77777777" w:rsidR="00CA2B02" w:rsidRPr="000706AF"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1114" w:type="dxa"/>
            <w:vAlign w:val="bottom"/>
          </w:tcPr>
          <w:p w14:paraId="4AAEB819" w14:textId="77777777" w:rsidR="00CA2B02" w:rsidRPr="00BC64CA" w:rsidRDefault="00CA2B02"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z w:val="22"/>
                <w:szCs w:val="22"/>
              </w:rPr>
            </w:pPr>
          </w:p>
        </w:tc>
      </w:tr>
      <w:tr w:rsidR="00CA2B02" w:rsidRPr="000706AF" w14:paraId="59C63BAF" w14:textId="77777777" w:rsidTr="00CA2B02">
        <w:tc>
          <w:tcPr>
            <w:tcW w:w="2453" w:type="dxa"/>
          </w:tcPr>
          <w:p w14:paraId="345A32F9" w14:textId="77777777" w:rsidR="00CA2B02" w:rsidRPr="00BC64CA"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0706AF">
              <w:rPr>
                <w:rFonts w:ascii="Times New Roman" w:hAnsi="Times New Roman" w:cs="Times New Roman"/>
                <w:sz w:val="22"/>
                <w:szCs w:val="22"/>
              </w:rPr>
              <w:t>Bank o</w:t>
            </w:r>
            <w:r>
              <w:rPr>
                <w:rFonts w:ascii="Times New Roman" w:hAnsi="Times New Roman" w:cs="Times New Roman"/>
                <w:sz w:val="22"/>
                <w:szCs w:val="22"/>
              </w:rPr>
              <w:t>v</w:t>
            </w:r>
            <w:r w:rsidRPr="000706AF">
              <w:rPr>
                <w:rFonts w:ascii="Times New Roman" w:hAnsi="Times New Roman" w:cs="Times New Roman"/>
                <w:sz w:val="22"/>
                <w:szCs w:val="22"/>
              </w:rPr>
              <w:t>erdrafts</w:t>
            </w:r>
          </w:p>
        </w:tc>
        <w:tc>
          <w:tcPr>
            <w:tcW w:w="236" w:type="dxa"/>
            <w:vAlign w:val="bottom"/>
          </w:tcPr>
          <w:p w14:paraId="6ADEE098"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vAlign w:val="bottom"/>
          </w:tcPr>
          <w:p w14:paraId="035B19CA" w14:textId="1D7DEB6B"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r>
              <w:rPr>
                <w:rFonts w:ascii="Times New Roman" w:hAnsi="Times New Roman" w:cs="Times New Roman"/>
                <w:sz w:val="22"/>
                <w:szCs w:val="22"/>
              </w:rPr>
              <w:t>-</w:t>
            </w:r>
          </w:p>
        </w:tc>
        <w:tc>
          <w:tcPr>
            <w:tcW w:w="236" w:type="dxa"/>
            <w:vAlign w:val="bottom"/>
          </w:tcPr>
          <w:p w14:paraId="58F90384"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Pr>
          <w:p w14:paraId="6408D470" w14:textId="303A1436"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r w:rsidRPr="004F656B">
              <w:rPr>
                <w:rFonts w:ascii="Times New Roman" w:hAnsi="Times New Roman" w:cs="Times New Roman"/>
                <w:sz w:val="22"/>
                <w:szCs w:val="22"/>
              </w:rPr>
              <w:t>-</w:t>
            </w:r>
          </w:p>
        </w:tc>
        <w:tc>
          <w:tcPr>
            <w:tcW w:w="236" w:type="dxa"/>
            <w:vAlign w:val="bottom"/>
          </w:tcPr>
          <w:p w14:paraId="41CAC5B2"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1114" w:type="dxa"/>
            <w:vAlign w:val="bottom"/>
          </w:tcPr>
          <w:p w14:paraId="1B0F24EB" w14:textId="39E7294A" w:rsidR="00CA2B02" w:rsidRPr="00CA2B02"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4F656B">
              <w:rPr>
                <w:rFonts w:ascii="Times New Roman" w:hAnsi="Times New Roman" w:cs="Times New Roman"/>
                <w:sz w:val="22"/>
                <w:szCs w:val="22"/>
              </w:rPr>
              <w:t>374</w:t>
            </w:r>
          </w:p>
        </w:tc>
        <w:tc>
          <w:tcPr>
            <w:tcW w:w="236" w:type="dxa"/>
            <w:vAlign w:val="bottom"/>
          </w:tcPr>
          <w:p w14:paraId="2F080A63"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1114" w:type="dxa"/>
            <w:vAlign w:val="bottom"/>
          </w:tcPr>
          <w:p w14:paraId="62834896" w14:textId="38D159C6" w:rsidR="00CA2B02" w:rsidRPr="00CA2B02"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r w:rsidRPr="004F656B">
              <w:rPr>
                <w:rFonts w:ascii="Times New Roman" w:hAnsi="Times New Roman" w:cs="Times New Roman"/>
                <w:sz w:val="22"/>
                <w:szCs w:val="22"/>
              </w:rPr>
              <w:t>-</w:t>
            </w:r>
          </w:p>
        </w:tc>
        <w:tc>
          <w:tcPr>
            <w:tcW w:w="236" w:type="dxa"/>
            <w:vAlign w:val="bottom"/>
          </w:tcPr>
          <w:p w14:paraId="61848D6A"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1114" w:type="dxa"/>
            <w:vAlign w:val="bottom"/>
          </w:tcPr>
          <w:p w14:paraId="3531FD11" w14:textId="5B298C5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highlight w:val="cyan"/>
                <w:cs/>
              </w:rPr>
            </w:pPr>
            <w:r w:rsidRPr="004F656B">
              <w:rPr>
                <w:rFonts w:ascii="Times New Roman" w:hAnsi="Times New Roman" w:cs="Times New Roman"/>
                <w:sz w:val="22"/>
                <w:szCs w:val="22"/>
              </w:rPr>
              <w:t>374</w:t>
            </w:r>
          </w:p>
        </w:tc>
      </w:tr>
      <w:tr w:rsidR="00CA2B02" w:rsidRPr="000706AF" w14:paraId="484CE426" w14:textId="77777777" w:rsidTr="00CA2B02">
        <w:tc>
          <w:tcPr>
            <w:tcW w:w="2453" w:type="dxa"/>
          </w:tcPr>
          <w:p w14:paraId="000F3EA0" w14:textId="543D2560" w:rsidR="00CA2B02" w:rsidRPr="000706AF" w:rsidRDefault="00CA2B02" w:rsidP="004F656B">
            <w:pPr>
              <w:pStyle w:val="ListParagraph"/>
              <w:ind w:left="166" w:right="-22" w:hanging="165"/>
              <w:rPr>
                <w:szCs w:val="22"/>
                <w:lang w:bidi="th-TH"/>
              </w:rPr>
            </w:pPr>
            <w:r w:rsidRPr="000706AF">
              <w:rPr>
                <w:szCs w:val="22"/>
                <w:lang w:bidi="th-TH"/>
              </w:rPr>
              <w:t>Long-term loan</w:t>
            </w:r>
            <w:r w:rsidRPr="000706AF">
              <w:rPr>
                <w:szCs w:val="22"/>
                <w:cs/>
                <w:lang w:val="en-US" w:bidi="th-TH"/>
              </w:rPr>
              <w:t xml:space="preserve"> </w:t>
            </w:r>
            <w:r w:rsidRPr="000706AF">
              <w:rPr>
                <w:szCs w:val="22"/>
                <w:lang w:val="en-US" w:bidi="th-TH"/>
              </w:rPr>
              <w:t>from</w:t>
            </w:r>
          </w:p>
        </w:tc>
        <w:tc>
          <w:tcPr>
            <w:tcW w:w="236" w:type="dxa"/>
            <w:vAlign w:val="bottom"/>
          </w:tcPr>
          <w:p w14:paraId="79A5B850"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vAlign w:val="bottom"/>
          </w:tcPr>
          <w:p w14:paraId="659CC142"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p>
        </w:tc>
        <w:tc>
          <w:tcPr>
            <w:tcW w:w="236" w:type="dxa"/>
            <w:vAlign w:val="bottom"/>
          </w:tcPr>
          <w:p w14:paraId="49AEE5E8"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Pr>
          <w:p w14:paraId="55B6C275"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vAlign w:val="bottom"/>
          </w:tcPr>
          <w:p w14:paraId="5F4EDFCA"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vAlign w:val="bottom"/>
          </w:tcPr>
          <w:p w14:paraId="6FEC27B0"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vAlign w:val="bottom"/>
          </w:tcPr>
          <w:p w14:paraId="51BB8CF0"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vAlign w:val="bottom"/>
          </w:tcPr>
          <w:p w14:paraId="231AB2B9"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vAlign w:val="bottom"/>
          </w:tcPr>
          <w:p w14:paraId="52472D63"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vAlign w:val="bottom"/>
          </w:tcPr>
          <w:p w14:paraId="0FA50210"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right="-138"/>
              <w:rPr>
                <w:rFonts w:ascii="Times New Roman" w:hAnsi="Times New Roman" w:cs="Times New Roman"/>
                <w:sz w:val="22"/>
                <w:szCs w:val="22"/>
              </w:rPr>
            </w:pPr>
          </w:p>
        </w:tc>
      </w:tr>
      <w:tr w:rsidR="00CA2B02" w:rsidRPr="000706AF" w14:paraId="7E6DEE35" w14:textId="77777777" w:rsidTr="00CA2B02">
        <w:tc>
          <w:tcPr>
            <w:tcW w:w="2453" w:type="dxa"/>
          </w:tcPr>
          <w:p w14:paraId="24EC7F7E" w14:textId="48CFA9AB" w:rsidR="00CA2B02" w:rsidRPr="000706AF" w:rsidRDefault="00CA2B02" w:rsidP="004F656B">
            <w:pPr>
              <w:pStyle w:val="ListParagraph"/>
              <w:ind w:left="166" w:right="-22" w:firstLine="14"/>
              <w:rPr>
                <w:szCs w:val="22"/>
                <w:cs/>
              </w:rPr>
            </w:pPr>
            <w:r w:rsidRPr="000706AF">
              <w:rPr>
                <w:szCs w:val="22"/>
                <w:lang w:val="en-US" w:bidi="th-TH"/>
              </w:rPr>
              <w:t>financial institution</w:t>
            </w:r>
          </w:p>
        </w:tc>
        <w:tc>
          <w:tcPr>
            <w:tcW w:w="236" w:type="dxa"/>
            <w:vAlign w:val="bottom"/>
          </w:tcPr>
          <w:p w14:paraId="022B125E"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Pr>
          <w:p w14:paraId="496C5FC3" w14:textId="3A777C49"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r w:rsidRPr="004F656B">
              <w:rPr>
                <w:rFonts w:ascii="Times New Roman" w:hAnsi="Times New Roman" w:cs="Times New Roman"/>
                <w:sz w:val="22"/>
                <w:szCs w:val="22"/>
              </w:rPr>
              <w:t>36,000</w:t>
            </w:r>
          </w:p>
        </w:tc>
        <w:tc>
          <w:tcPr>
            <w:tcW w:w="236" w:type="dxa"/>
            <w:vAlign w:val="bottom"/>
          </w:tcPr>
          <w:p w14:paraId="5DA29DD9"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Pr>
          <w:p w14:paraId="428E6ECA" w14:textId="3F262127" w:rsidR="00CA2B02" w:rsidRPr="00296C0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r w:rsidRPr="004F656B">
              <w:rPr>
                <w:rFonts w:ascii="Times New Roman" w:hAnsi="Times New Roman" w:cs="Times New Roman"/>
                <w:sz w:val="22"/>
                <w:szCs w:val="22"/>
              </w:rPr>
              <w:t>36,000</w:t>
            </w:r>
          </w:p>
        </w:tc>
        <w:tc>
          <w:tcPr>
            <w:tcW w:w="236" w:type="dxa"/>
            <w:vAlign w:val="bottom"/>
          </w:tcPr>
          <w:p w14:paraId="6D3D16DE"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vAlign w:val="bottom"/>
          </w:tcPr>
          <w:p w14:paraId="5BA33A88" w14:textId="0273E496"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r w:rsidRPr="004F656B">
              <w:rPr>
                <w:rFonts w:ascii="Times New Roman" w:hAnsi="Times New Roman" w:cs="Times New Roman"/>
                <w:sz w:val="22"/>
                <w:szCs w:val="22"/>
              </w:rPr>
              <w:t>-</w:t>
            </w:r>
          </w:p>
        </w:tc>
        <w:tc>
          <w:tcPr>
            <w:tcW w:w="236" w:type="dxa"/>
            <w:vAlign w:val="bottom"/>
          </w:tcPr>
          <w:p w14:paraId="20096539"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vAlign w:val="bottom"/>
          </w:tcPr>
          <w:p w14:paraId="237D122D" w14:textId="4707E3A2"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r w:rsidRPr="004F656B">
              <w:rPr>
                <w:rFonts w:ascii="Times New Roman" w:hAnsi="Times New Roman" w:cs="Times New Roman"/>
                <w:sz w:val="22"/>
                <w:szCs w:val="22"/>
              </w:rPr>
              <w:t>36,000</w:t>
            </w:r>
          </w:p>
        </w:tc>
        <w:tc>
          <w:tcPr>
            <w:tcW w:w="236" w:type="dxa"/>
            <w:vAlign w:val="bottom"/>
          </w:tcPr>
          <w:p w14:paraId="102F135B"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vAlign w:val="bottom"/>
          </w:tcPr>
          <w:p w14:paraId="790636B6" w14:textId="6CF02CB5"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r w:rsidRPr="004F656B">
              <w:rPr>
                <w:rFonts w:ascii="Times New Roman" w:hAnsi="Times New Roman" w:cs="Times New Roman"/>
                <w:sz w:val="22"/>
                <w:szCs w:val="22"/>
              </w:rPr>
              <w:t>36,000</w:t>
            </w:r>
          </w:p>
        </w:tc>
      </w:tr>
      <w:tr w:rsidR="00CA2B02" w:rsidRPr="000706AF" w14:paraId="30DEAF24" w14:textId="77777777" w:rsidTr="00CA2B02">
        <w:tc>
          <w:tcPr>
            <w:tcW w:w="2453" w:type="dxa"/>
          </w:tcPr>
          <w:p w14:paraId="0B2CD4C6" w14:textId="2285DA11" w:rsidR="00CA2B02" w:rsidRPr="00D250FB" w:rsidRDefault="00CA2B02" w:rsidP="004F656B">
            <w:pPr>
              <w:ind w:left="166" w:right="-107" w:hanging="165"/>
              <w:rPr>
                <w:rFonts w:ascii="Times New Roman" w:hAnsi="Times New Roman" w:cs="Times New Roman"/>
                <w:sz w:val="22"/>
                <w:szCs w:val="22"/>
                <w:cs/>
              </w:rPr>
            </w:pPr>
            <w:r w:rsidRPr="00F63162">
              <w:rPr>
                <w:rFonts w:ascii="Times New Roman" w:hAnsi="Times New Roman" w:cs="Times New Roman"/>
                <w:sz w:val="22"/>
                <w:szCs w:val="22"/>
              </w:rPr>
              <w:t xml:space="preserve">Lease liabilities </w:t>
            </w:r>
          </w:p>
        </w:tc>
        <w:tc>
          <w:tcPr>
            <w:tcW w:w="236" w:type="dxa"/>
            <w:vAlign w:val="bottom"/>
          </w:tcPr>
          <w:p w14:paraId="4EAA7A72"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bottom w:val="single" w:sz="4" w:space="0" w:color="auto"/>
            </w:tcBorders>
          </w:tcPr>
          <w:p w14:paraId="7D283423" w14:textId="14E7C9D9"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r w:rsidRPr="004F656B">
              <w:rPr>
                <w:rFonts w:ascii="Times New Roman" w:hAnsi="Times New Roman" w:cs="Times New Roman"/>
                <w:sz w:val="22"/>
                <w:szCs w:val="22"/>
              </w:rPr>
              <w:t>3,183</w:t>
            </w:r>
          </w:p>
        </w:tc>
        <w:tc>
          <w:tcPr>
            <w:tcW w:w="236" w:type="dxa"/>
            <w:vAlign w:val="bottom"/>
          </w:tcPr>
          <w:p w14:paraId="0A6522EC"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bottom w:val="single" w:sz="4" w:space="0" w:color="auto"/>
            </w:tcBorders>
          </w:tcPr>
          <w:p w14:paraId="64F9631E" w14:textId="34D29E39"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4F656B">
              <w:rPr>
                <w:rFonts w:ascii="Times New Roman" w:hAnsi="Times New Roman" w:cs="Times New Roman"/>
                <w:sz w:val="22"/>
                <w:szCs w:val="22"/>
              </w:rPr>
              <w:t>3,183</w:t>
            </w:r>
          </w:p>
        </w:tc>
        <w:tc>
          <w:tcPr>
            <w:tcW w:w="236" w:type="dxa"/>
            <w:vAlign w:val="bottom"/>
          </w:tcPr>
          <w:p w14:paraId="4E5C5641"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1114" w:type="dxa"/>
            <w:tcBorders>
              <w:bottom w:val="single" w:sz="4" w:space="0" w:color="auto"/>
            </w:tcBorders>
            <w:vAlign w:val="bottom"/>
          </w:tcPr>
          <w:p w14:paraId="4765EC15" w14:textId="16C721DC"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r w:rsidRPr="004F656B">
              <w:rPr>
                <w:rFonts w:ascii="Times New Roman" w:hAnsi="Times New Roman" w:cs="Times New Roman"/>
                <w:sz w:val="22"/>
                <w:szCs w:val="22"/>
              </w:rPr>
              <w:t>-</w:t>
            </w:r>
          </w:p>
        </w:tc>
        <w:tc>
          <w:tcPr>
            <w:tcW w:w="236" w:type="dxa"/>
            <w:vAlign w:val="bottom"/>
          </w:tcPr>
          <w:p w14:paraId="2C1EADC2"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bottom w:val="single" w:sz="4" w:space="0" w:color="auto"/>
            </w:tcBorders>
            <w:vAlign w:val="bottom"/>
          </w:tcPr>
          <w:p w14:paraId="2FFCB3EF" w14:textId="484F3144"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4F656B">
              <w:rPr>
                <w:rFonts w:ascii="Times New Roman" w:hAnsi="Times New Roman" w:cs="Times New Roman"/>
                <w:sz w:val="22"/>
                <w:szCs w:val="22"/>
              </w:rPr>
              <w:t>2,630</w:t>
            </w:r>
          </w:p>
        </w:tc>
        <w:tc>
          <w:tcPr>
            <w:tcW w:w="236" w:type="dxa"/>
            <w:vAlign w:val="bottom"/>
          </w:tcPr>
          <w:p w14:paraId="0C8FA41B"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bottom w:val="single" w:sz="4" w:space="0" w:color="auto"/>
            </w:tcBorders>
            <w:vAlign w:val="bottom"/>
          </w:tcPr>
          <w:p w14:paraId="7D974FD6" w14:textId="2D2560D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4F656B">
              <w:rPr>
                <w:rFonts w:ascii="Times New Roman" w:hAnsi="Times New Roman" w:cs="Times New Roman"/>
                <w:sz w:val="22"/>
                <w:szCs w:val="22"/>
              </w:rPr>
              <w:t>2,630</w:t>
            </w:r>
          </w:p>
        </w:tc>
      </w:tr>
      <w:tr w:rsidR="00CA2B02" w:rsidRPr="000706AF" w14:paraId="26E1ECF9" w14:textId="77777777" w:rsidTr="00CA2B02">
        <w:tc>
          <w:tcPr>
            <w:tcW w:w="2453" w:type="dxa"/>
          </w:tcPr>
          <w:p w14:paraId="350FCABC" w14:textId="7F4C45AE" w:rsidR="00CA2B02" w:rsidRPr="004F656B" w:rsidRDefault="00CA2B02" w:rsidP="004F656B">
            <w:pPr>
              <w:ind w:left="166" w:right="-107" w:hanging="165"/>
              <w:rPr>
                <w:rFonts w:ascii="Times New Roman" w:hAnsi="Times New Roman" w:cs="Times New Roman"/>
                <w:b/>
                <w:bCs/>
                <w:sz w:val="22"/>
                <w:szCs w:val="22"/>
              </w:rPr>
            </w:pPr>
            <w:r w:rsidRPr="004F656B">
              <w:rPr>
                <w:rFonts w:ascii="Times New Roman" w:hAnsi="Times New Roman" w:cs="Times New Roman"/>
                <w:b/>
                <w:bCs/>
                <w:sz w:val="22"/>
                <w:szCs w:val="22"/>
              </w:rPr>
              <w:t>Total current interest</w:t>
            </w:r>
            <w:r>
              <w:rPr>
                <w:b/>
                <w:bCs/>
                <w:szCs w:val="22"/>
              </w:rPr>
              <w:t>-</w:t>
            </w:r>
          </w:p>
        </w:tc>
        <w:tc>
          <w:tcPr>
            <w:tcW w:w="236" w:type="dxa"/>
            <w:vAlign w:val="bottom"/>
          </w:tcPr>
          <w:p w14:paraId="16E09E57"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14" w:type="dxa"/>
          </w:tcPr>
          <w:p w14:paraId="42272062"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p>
        </w:tc>
        <w:tc>
          <w:tcPr>
            <w:tcW w:w="236" w:type="dxa"/>
            <w:vAlign w:val="bottom"/>
          </w:tcPr>
          <w:p w14:paraId="721232F4"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14" w:type="dxa"/>
            <w:vAlign w:val="bottom"/>
          </w:tcPr>
          <w:p w14:paraId="3F39B54C"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vAlign w:val="bottom"/>
          </w:tcPr>
          <w:p w14:paraId="23ED0BCA"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cyan"/>
              </w:rPr>
            </w:pPr>
          </w:p>
        </w:tc>
        <w:tc>
          <w:tcPr>
            <w:tcW w:w="1114" w:type="dxa"/>
            <w:vAlign w:val="bottom"/>
          </w:tcPr>
          <w:p w14:paraId="57E9FC6E"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vAlign w:val="bottom"/>
          </w:tcPr>
          <w:p w14:paraId="4685DCB4"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14" w:type="dxa"/>
            <w:vAlign w:val="bottom"/>
          </w:tcPr>
          <w:p w14:paraId="1870CFF1"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vAlign w:val="bottom"/>
          </w:tcPr>
          <w:p w14:paraId="3AE60F44"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14" w:type="dxa"/>
            <w:vAlign w:val="bottom"/>
          </w:tcPr>
          <w:p w14:paraId="26E47ED1"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r>
      <w:tr w:rsidR="00CA2B02" w:rsidRPr="000706AF" w14:paraId="572CEBC3" w14:textId="77777777" w:rsidTr="00CA2B02">
        <w:tc>
          <w:tcPr>
            <w:tcW w:w="2453" w:type="dxa"/>
            <w:vAlign w:val="bottom"/>
          </w:tcPr>
          <w:p w14:paraId="355E6B80" w14:textId="6508F198" w:rsidR="00CA2B02" w:rsidRPr="004F656B" w:rsidRDefault="00CA2B02" w:rsidP="004F656B">
            <w:pPr>
              <w:ind w:left="166" w:right="-107" w:firstLine="14"/>
              <w:rPr>
                <w:rFonts w:ascii="Times New Roman" w:hAnsi="Times New Roman" w:cs="Times New Roman"/>
                <w:b/>
                <w:bCs/>
                <w:sz w:val="22"/>
                <w:szCs w:val="22"/>
              </w:rPr>
            </w:pPr>
            <w:r w:rsidRPr="004F656B">
              <w:rPr>
                <w:rFonts w:ascii="Times New Roman" w:hAnsi="Times New Roman" w:cs="Times New Roman"/>
                <w:b/>
                <w:bCs/>
                <w:sz w:val="22"/>
                <w:szCs w:val="22"/>
              </w:rPr>
              <w:t>bearing liabilities</w:t>
            </w:r>
          </w:p>
        </w:tc>
        <w:tc>
          <w:tcPr>
            <w:tcW w:w="236" w:type="dxa"/>
            <w:vAlign w:val="bottom"/>
          </w:tcPr>
          <w:p w14:paraId="255345B5" w14:textId="77777777" w:rsidR="00CA2B02" w:rsidRPr="00296C0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14" w:type="dxa"/>
          </w:tcPr>
          <w:p w14:paraId="06A5E7C2" w14:textId="1B374EB2" w:rsidR="00CA2B02" w:rsidRPr="00CA2B02"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cs/>
              </w:rPr>
            </w:pPr>
            <w:r w:rsidRPr="00CA2B02">
              <w:rPr>
                <w:rFonts w:ascii="Times New Roman" w:hAnsi="Times New Roman" w:cs="Times New Roman"/>
                <w:b/>
                <w:bCs/>
                <w:sz w:val="22"/>
                <w:szCs w:val="22"/>
              </w:rPr>
              <w:t>39,183</w:t>
            </w:r>
          </w:p>
        </w:tc>
        <w:tc>
          <w:tcPr>
            <w:tcW w:w="236" w:type="dxa"/>
            <w:vAlign w:val="bottom"/>
          </w:tcPr>
          <w:p w14:paraId="25B8AE08" w14:textId="77777777" w:rsidR="00CA2B02" w:rsidRPr="00CA2B02"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14" w:type="dxa"/>
            <w:vAlign w:val="bottom"/>
          </w:tcPr>
          <w:p w14:paraId="38F9375B" w14:textId="23293208" w:rsidR="00CA2B02" w:rsidRPr="00CA2B02"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39,183</w:t>
            </w:r>
          </w:p>
        </w:tc>
        <w:tc>
          <w:tcPr>
            <w:tcW w:w="236" w:type="dxa"/>
            <w:vAlign w:val="bottom"/>
          </w:tcPr>
          <w:p w14:paraId="4BCD7EB7" w14:textId="77777777" w:rsidR="00CA2B02" w:rsidRPr="00CA2B02"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cyan"/>
              </w:rPr>
            </w:pPr>
          </w:p>
        </w:tc>
        <w:tc>
          <w:tcPr>
            <w:tcW w:w="1114" w:type="dxa"/>
            <w:vAlign w:val="bottom"/>
          </w:tcPr>
          <w:p w14:paraId="25831876" w14:textId="7E712043" w:rsidR="00CA2B02" w:rsidRPr="00CA2B02"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374</w:t>
            </w:r>
          </w:p>
        </w:tc>
        <w:tc>
          <w:tcPr>
            <w:tcW w:w="236" w:type="dxa"/>
            <w:vAlign w:val="bottom"/>
          </w:tcPr>
          <w:p w14:paraId="314E2283" w14:textId="77777777" w:rsidR="00CA2B02" w:rsidRPr="00CA2B02"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14" w:type="dxa"/>
            <w:vAlign w:val="bottom"/>
          </w:tcPr>
          <w:p w14:paraId="1D8EC58C" w14:textId="54EFB5DB" w:rsidR="00CA2B02" w:rsidRPr="00CA2B02"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38,630</w:t>
            </w:r>
          </w:p>
        </w:tc>
        <w:tc>
          <w:tcPr>
            <w:tcW w:w="236" w:type="dxa"/>
            <w:vAlign w:val="bottom"/>
          </w:tcPr>
          <w:p w14:paraId="093D4A0E" w14:textId="77777777" w:rsidR="00CA2B02" w:rsidRPr="00CA2B02"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14" w:type="dxa"/>
            <w:vAlign w:val="bottom"/>
          </w:tcPr>
          <w:p w14:paraId="0F4EA56C" w14:textId="0B2074CB" w:rsidR="00CA2B02" w:rsidRPr="00CA2B02"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39,004</w:t>
            </w:r>
          </w:p>
        </w:tc>
      </w:tr>
      <w:tr w:rsidR="00CA2B02" w:rsidRPr="000706AF" w14:paraId="02FD85BE" w14:textId="77777777" w:rsidTr="00CA2B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53" w:type="dxa"/>
            <w:tcBorders>
              <w:top w:val="nil"/>
              <w:left w:val="nil"/>
              <w:bottom w:val="nil"/>
              <w:right w:val="nil"/>
            </w:tcBorders>
          </w:tcPr>
          <w:p w14:paraId="4D1FF001" w14:textId="77777777" w:rsidR="00CA2B02" w:rsidRPr="002F56BE" w:rsidRDefault="00CA2B02" w:rsidP="00231BC7">
            <w:pPr>
              <w:ind w:left="166" w:right="-107" w:hanging="165"/>
              <w:rPr>
                <w:rFonts w:ascii="Times New Roman" w:hAnsi="Times New Roman" w:cs="Times New Roman"/>
                <w:sz w:val="22"/>
                <w:szCs w:val="22"/>
              </w:rPr>
            </w:pPr>
          </w:p>
        </w:tc>
        <w:tc>
          <w:tcPr>
            <w:tcW w:w="236" w:type="dxa"/>
            <w:tcBorders>
              <w:top w:val="nil"/>
              <w:left w:val="nil"/>
              <w:bottom w:val="nil"/>
              <w:right w:val="nil"/>
            </w:tcBorders>
            <w:vAlign w:val="bottom"/>
          </w:tcPr>
          <w:p w14:paraId="1095321C"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single" w:sz="4" w:space="0" w:color="auto"/>
              <w:left w:val="nil"/>
              <w:bottom w:val="nil"/>
              <w:right w:val="nil"/>
            </w:tcBorders>
            <w:vAlign w:val="bottom"/>
          </w:tcPr>
          <w:p w14:paraId="46B0193D"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6CC5146C"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single" w:sz="4" w:space="0" w:color="auto"/>
              <w:left w:val="nil"/>
              <w:bottom w:val="nil"/>
              <w:right w:val="nil"/>
            </w:tcBorders>
            <w:vAlign w:val="bottom"/>
          </w:tcPr>
          <w:p w14:paraId="5FAD5637" w14:textId="77777777" w:rsidR="00CA2B02" w:rsidRPr="00296C0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17D153E0"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1114" w:type="dxa"/>
            <w:tcBorders>
              <w:top w:val="single" w:sz="4" w:space="0" w:color="auto"/>
              <w:left w:val="nil"/>
              <w:bottom w:val="nil"/>
              <w:right w:val="nil"/>
            </w:tcBorders>
            <w:vAlign w:val="bottom"/>
          </w:tcPr>
          <w:p w14:paraId="548B6E53"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0414379A"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single" w:sz="4" w:space="0" w:color="auto"/>
              <w:left w:val="nil"/>
              <w:bottom w:val="nil"/>
              <w:right w:val="nil"/>
            </w:tcBorders>
            <w:vAlign w:val="bottom"/>
          </w:tcPr>
          <w:p w14:paraId="16A5D36F"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72ACFD8C"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single" w:sz="4" w:space="0" w:color="auto"/>
              <w:left w:val="nil"/>
              <w:bottom w:val="nil"/>
              <w:right w:val="nil"/>
            </w:tcBorders>
            <w:vAlign w:val="bottom"/>
          </w:tcPr>
          <w:p w14:paraId="7187D4D9"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r>
      <w:tr w:rsidR="00CA2B02" w:rsidRPr="000706AF" w14:paraId="6775D349" w14:textId="77777777" w:rsidTr="00CA2B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53" w:type="dxa"/>
            <w:tcBorders>
              <w:top w:val="nil"/>
              <w:left w:val="nil"/>
              <w:bottom w:val="nil"/>
              <w:right w:val="nil"/>
            </w:tcBorders>
          </w:tcPr>
          <w:p w14:paraId="324B1453" w14:textId="67F338CA" w:rsidR="00CA2B02" w:rsidRPr="002F56BE" w:rsidRDefault="00CA2B02" w:rsidP="00231BC7">
            <w:pPr>
              <w:ind w:left="166" w:right="-107" w:hanging="165"/>
              <w:rPr>
                <w:rFonts w:ascii="Times New Roman" w:hAnsi="Times New Roman" w:cs="Times New Roman"/>
                <w:sz w:val="22"/>
                <w:szCs w:val="22"/>
              </w:rPr>
            </w:pPr>
            <w:r w:rsidRPr="000F4C19">
              <w:rPr>
                <w:rFonts w:ascii="Times New Roman" w:hAnsi="Times New Roman" w:cs="Times New Roman"/>
                <w:b/>
                <w:bCs/>
                <w:i/>
                <w:iCs/>
                <w:sz w:val="22"/>
                <w:szCs w:val="22"/>
              </w:rPr>
              <w:t>Non-current</w:t>
            </w:r>
          </w:p>
        </w:tc>
        <w:tc>
          <w:tcPr>
            <w:tcW w:w="236" w:type="dxa"/>
            <w:tcBorders>
              <w:top w:val="nil"/>
              <w:left w:val="nil"/>
              <w:bottom w:val="nil"/>
              <w:right w:val="nil"/>
            </w:tcBorders>
            <w:vAlign w:val="bottom"/>
          </w:tcPr>
          <w:p w14:paraId="0A6DC0C5"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nil"/>
              <w:right w:val="nil"/>
            </w:tcBorders>
            <w:vAlign w:val="bottom"/>
          </w:tcPr>
          <w:p w14:paraId="2F88F23A"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33C15870"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nil"/>
              <w:right w:val="nil"/>
            </w:tcBorders>
            <w:vAlign w:val="bottom"/>
          </w:tcPr>
          <w:p w14:paraId="1B6A9176" w14:textId="77777777" w:rsidR="00CA2B02" w:rsidRPr="00296C0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625B2E5D"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1114" w:type="dxa"/>
            <w:tcBorders>
              <w:top w:val="nil"/>
              <w:left w:val="nil"/>
              <w:bottom w:val="nil"/>
              <w:right w:val="nil"/>
            </w:tcBorders>
            <w:vAlign w:val="bottom"/>
          </w:tcPr>
          <w:p w14:paraId="5F0E7F19"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4A2ECFB4"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nil"/>
              <w:right w:val="nil"/>
            </w:tcBorders>
            <w:vAlign w:val="bottom"/>
          </w:tcPr>
          <w:p w14:paraId="00E2FC45"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1EF4884F"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nil"/>
              <w:right w:val="nil"/>
            </w:tcBorders>
            <w:vAlign w:val="bottom"/>
          </w:tcPr>
          <w:p w14:paraId="261DFCBE"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r>
      <w:tr w:rsidR="00CA2B02" w:rsidRPr="000706AF" w14:paraId="0E88D11F" w14:textId="77777777" w:rsidTr="00CA2B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53" w:type="dxa"/>
            <w:tcBorders>
              <w:top w:val="nil"/>
              <w:left w:val="nil"/>
              <w:bottom w:val="nil"/>
              <w:right w:val="nil"/>
            </w:tcBorders>
          </w:tcPr>
          <w:p w14:paraId="7DF75058" w14:textId="2F9A03C3" w:rsidR="00CA2B02" w:rsidRPr="000F4C19" w:rsidRDefault="00CA2B02" w:rsidP="00231BC7">
            <w:pPr>
              <w:ind w:left="166" w:right="-107" w:hanging="165"/>
              <w:rPr>
                <w:rFonts w:ascii="Times New Roman" w:hAnsi="Times New Roman" w:cs="Times New Roman"/>
                <w:b/>
                <w:bCs/>
                <w:i/>
                <w:iCs/>
                <w:sz w:val="22"/>
                <w:szCs w:val="22"/>
              </w:rPr>
            </w:pPr>
            <w:r w:rsidRPr="002F56BE">
              <w:rPr>
                <w:rFonts w:ascii="Times New Roman" w:hAnsi="Times New Roman" w:cs="Times New Roman"/>
                <w:sz w:val="22"/>
                <w:szCs w:val="22"/>
              </w:rPr>
              <w:t>Long-term loan from</w:t>
            </w:r>
          </w:p>
        </w:tc>
        <w:tc>
          <w:tcPr>
            <w:tcW w:w="236" w:type="dxa"/>
            <w:tcBorders>
              <w:top w:val="nil"/>
              <w:left w:val="nil"/>
              <w:bottom w:val="nil"/>
              <w:right w:val="nil"/>
            </w:tcBorders>
            <w:vAlign w:val="bottom"/>
          </w:tcPr>
          <w:p w14:paraId="04144863"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nil"/>
              <w:right w:val="nil"/>
            </w:tcBorders>
            <w:vAlign w:val="bottom"/>
          </w:tcPr>
          <w:p w14:paraId="1929B7F6"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70832278"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nil"/>
              <w:right w:val="nil"/>
            </w:tcBorders>
            <w:vAlign w:val="bottom"/>
          </w:tcPr>
          <w:p w14:paraId="71CE4815" w14:textId="77777777" w:rsidR="00CA2B02" w:rsidRPr="00296C0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11B03C73"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1114" w:type="dxa"/>
            <w:tcBorders>
              <w:top w:val="nil"/>
              <w:left w:val="nil"/>
              <w:bottom w:val="nil"/>
              <w:right w:val="nil"/>
            </w:tcBorders>
            <w:vAlign w:val="bottom"/>
          </w:tcPr>
          <w:p w14:paraId="310BD421"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2DD5D35A"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nil"/>
              <w:right w:val="nil"/>
            </w:tcBorders>
            <w:vAlign w:val="bottom"/>
          </w:tcPr>
          <w:p w14:paraId="7F19E39B"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1F3DAF31"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nil"/>
              <w:right w:val="nil"/>
            </w:tcBorders>
            <w:vAlign w:val="bottom"/>
          </w:tcPr>
          <w:p w14:paraId="1C76A446"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r>
      <w:tr w:rsidR="00CA2B02" w:rsidRPr="000706AF" w14:paraId="1C95C74A" w14:textId="77777777" w:rsidTr="00CA2B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53" w:type="dxa"/>
            <w:tcBorders>
              <w:top w:val="nil"/>
              <w:left w:val="nil"/>
              <w:bottom w:val="nil"/>
              <w:right w:val="nil"/>
            </w:tcBorders>
          </w:tcPr>
          <w:p w14:paraId="796D2B83" w14:textId="35047980" w:rsidR="00CA2B02" w:rsidRPr="000706AF" w:rsidRDefault="00CA2B02" w:rsidP="004F656B">
            <w:pPr>
              <w:ind w:left="166" w:right="-107" w:firstLine="14"/>
              <w:rPr>
                <w:rFonts w:ascii="Times New Roman" w:hAnsi="Times New Roman" w:cs="Times New Roman"/>
                <w:sz w:val="22"/>
                <w:szCs w:val="22"/>
                <w:cs/>
              </w:rPr>
            </w:pPr>
            <w:r w:rsidRPr="002F56BE">
              <w:rPr>
                <w:rFonts w:ascii="Times New Roman" w:hAnsi="Times New Roman" w:cs="Times New Roman"/>
                <w:sz w:val="22"/>
                <w:szCs w:val="22"/>
              </w:rPr>
              <w:t>financial institution</w:t>
            </w:r>
          </w:p>
        </w:tc>
        <w:tc>
          <w:tcPr>
            <w:tcW w:w="236" w:type="dxa"/>
            <w:tcBorders>
              <w:top w:val="nil"/>
              <w:left w:val="nil"/>
              <w:bottom w:val="nil"/>
              <w:right w:val="nil"/>
            </w:tcBorders>
            <w:vAlign w:val="bottom"/>
          </w:tcPr>
          <w:p w14:paraId="4FA9DCCA"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nil"/>
              <w:right w:val="nil"/>
            </w:tcBorders>
          </w:tcPr>
          <w:p w14:paraId="428811AA" w14:textId="701C2380"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r w:rsidRPr="004F656B">
              <w:rPr>
                <w:rFonts w:ascii="Times New Roman" w:hAnsi="Times New Roman" w:cs="Times New Roman"/>
                <w:sz w:val="22"/>
                <w:szCs w:val="22"/>
              </w:rPr>
              <w:t>92,103</w:t>
            </w:r>
          </w:p>
        </w:tc>
        <w:tc>
          <w:tcPr>
            <w:tcW w:w="236" w:type="dxa"/>
            <w:tcBorders>
              <w:top w:val="nil"/>
              <w:left w:val="nil"/>
              <w:bottom w:val="nil"/>
              <w:right w:val="nil"/>
            </w:tcBorders>
            <w:vAlign w:val="bottom"/>
          </w:tcPr>
          <w:p w14:paraId="791A9041"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nil"/>
              <w:right w:val="nil"/>
            </w:tcBorders>
          </w:tcPr>
          <w:p w14:paraId="0B1D043A" w14:textId="48662E1E" w:rsidR="00CA2B02" w:rsidRPr="00296C0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4F656B">
              <w:rPr>
                <w:rFonts w:ascii="Times New Roman" w:hAnsi="Times New Roman" w:cs="Times New Roman"/>
                <w:sz w:val="22"/>
                <w:szCs w:val="22"/>
              </w:rPr>
              <w:t>92,103</w:t>
            </w:r>
          </w:p>
        </w:tc>
        <w:tc>
          <w:tcPr>
            <w:tcW w:w="236" w:type="dxa"/>
            <w:tcBorders>
              <w:top w:val="nil"/>
              <w:left w:val="nil"/>
              <w:bottom w:val="nil"/>
              <w:right w:val="nil"/>
            </w:tcBorders>
            <w:vAlign w:val="bottom"/>
          </w:tcPr>
          <w:p w14:paraId="7337ED39"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1114" w:type="dxa"/>
            <w:tcBorders>
              <w:top w:val="nil"/>
              <w:left w:val="nil"/>
              <w:bottom w:val="nil"/>
              <w:right w:val="nil"/>
            </w:tcBorders>
            <w:vAlign w:val="bottom"/>
          </w:tcPr>
          <w:p w14:paraId="4394A0D6" w14:textId="14EEC6D6"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r w:rsidRPr="004F656B">
              <w:rPr>
                <w:rFonts w:ascii="Times New Roman" w:hAnsi="Times New Roman" w:cs="Times New Roman"/>
                <w:sz w:val="22"/>
                <w:szCs w:val="22"/>
              </w:rPr>
              <w:t>-</w:t>
            </w:r>
          </w:p>
        </w:tc>
        <w:tc>
          <w:tcPr>
            <w:tcW w:w="236" w:type="dxa"/>
            <w:tcBorders>
              <w:top w:val="nil"/>
              <w:left w:val="nil"/>
              <w:bottom w:val="nil"/>
              <w:right w:val="nil"/>
            </w:tcBorders>
            <w:vAlign w:val="bottom"/>
          </w:tcPr>
          <w:p w14:paraId="37EB18C5"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nil"/>
              <w:right w:val="nil"/>
            </w:tcBorders>
            <w:vAlign w:val="bottom"/>
          </w:tcPr>
          <w:p w14:paraId="51220E0A" w14:textId="12CDCB0B"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4F656B">
              <w:rPr>
                <w:rFonts w:ascii="Times New Roman" w:hAnsi="Times New Roman" w:cs="Times New Roman"/>
                <w:sz w:val="22"/>
                <w:szCs w:val="22"/>
              </w:rPr>
              <w:t>128,089</w:t>
            </w:r>
          </w:p>
        </w:tc>
        <w:tc>
          <w:tcPr>
            <w:tcW w:w="236" w:type="dxa"/>
            <w:tcBorders>
              <w:top w:val="nil"/>
              <w:left w:val="nil"/>
              <w:bottom w:val="nil"/>
              <w:right w:val="nil"/>
            </w:tcBorders>
            <w:vAlign w:val="bottom"/>
          </w:tcPr>
          <w:p w14:paraId="2281729F"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nil"/>
              <w:right w:val="nil"/>
            </w:tcBorders>
            <w:vAlign w:val="bottom"/>
          </w:tcPr>
          <w:p w14:paraId="5B170132" w14:textId="385207E1"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4F656B">
              <w:rPr>
                <w:rFonts w:ascii="Times New Roman" w:hAnsi="Times New Roman" w:cs="Times New Roman"/>
                <w:sz w:val="22"/>
                <w:szCs w:val="22"/>
              </w:rPr>
              <w:t>128,089</w:t>
            </w:r>
          </w:p>
        </w:tc>
      </w:tr>
      <w:tr w:rsidR="00CA2B02" w:rsidRPr="000706AF" w14:paraId="1D3B722B" w14:textId="77777777" w:rsidTr="00CA2B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53" w:type="dxa"/>
            <w:tcBorders>
              <w:top w:val="nil"/>
              <w:left w:val="nil"/>
              <w:bottom w:val="nil"/>
              <w:right w:val="nil"/>
            </w:tcBorders>
          </w:tcPr>
          <w:p w14:paraId="79DD54FA" w14:textId="6015E899" w:rsidR="00CA2B02" w:rsidRPr="00D250FB" w:rsidRDefault="00CA2B02" w:rsidP="004F656B">
            <w:pPr>
              <w:ind w:left="166" w:right="-107" w:hanging="165"/>
              <w:rPr>
                <w:rFonts w:ascii="Times New Roman" w:hAnsi="Times New Roman" w:cs="Times New Roman"/>
                <w:sz w:val="22"/>
                <w:szCs w:val="22"/>
              </w:rPr>
            </w:pPr>
            <w:r w:rsidRPr="00F63162">
              <w:rPr>
                <w:rFonts w:ascii="Times New Roman" w:hAnsi="Times New Roman" w:cs="Times New Roman"/>
                <w:sz w:val="22"/>
                <w:szCs w:val="22"/>
              </w:rPr>
              <w:t xml:space="preserve">Lease liabilities </w:t>
            </w:r>
          </w:p>
        </w:tc>
        <w:tc>
          <w:tcPr>
            <w:tcW w:w="236" w:type="dxa"/>
            <w:tcBorders>
              <w:top w:val="nil"/>
              <w:left w:val="nil"/>
              <w:bottom w:val="nil"/>
              <w:right w:val="nil"/>
            </w:tcBorders>
            <w:vAlign w:val="bottom"/>
          </w:tcPr>
          <w:p w14:paraId="3C4DC18D"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single" w:sz="4" w:space="0" w:color="auto"/>
              <w:right w:val="nil"/>
            </w:tcBorders>
          </w:tcPr>
          <w:p w14:paraId="0E07081B" w14:textId="028AE063"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4F656B">
              <w:rPr>
                <w:rFonts w:ascii="Times New Roman" w:hAnsi="Times New Roman" w:cs="Times New Roman"/>
                <w:sz w:val="22"/>
                <w:szCs w:val="22"/>
              </w:rPr>
              <w:t>4,964</w:t>
            </w:r>
          </w:p>
        </w:tc>
        <w:tc>
          <w:tcPr>
            <w:tcW w:w="236" w:type="dxa"/>
            <w:tcBorders>
              <w:top w:val="nil"/>
              <w:left w:val="nil"/>
              <w:bottom w:val="nil"/>
              <w:right w:val="nil"/>
            </w:tcBorders>
            <w:vAlign w:val="bottom"/>
          </w:tcPr>
          <w:p w14:paraId="3ECEAB08"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single" w:sz="4" w:space="0" w:color="auto"/>
              <w:right w:val="nil"/>
            </w:tcBorders>
          </w:tcPr>
          <w:p w14:paraId="198426BA" w14:textId="1304085F" w:rsidR="00CA2B02" w:rsidRPr="00296C0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4F656B">
              <w:rPr>
                <w:rFonts w:ascii="Times New Roman" w:hAnsi="Times New Roman" w:cs="Times New Roman"/>
                <w:sz w:val="22"/>
                <w:szCs w:val="22"/>
              </w:rPr>
              <w:t>4,964</w:t>
            </w:r>
          </w:p>
        </w:tc>
        <w:tc>
          <w:tcPr>
            <w:tcW w:w="236" w:type="dxa"/>
            <w:tcBorders>
              <w:top w:val="nil"/>
              <w:left w:val="nil"/>
              <w:bottom w:val="nil"/>
              <w:right w:val="nil"/>
            </w:tcBorders>
            <w:vAlign w:val="bottom"/>
          </w:tcPr>
          <w:p w14:paraId="7DCE78B8"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1114" w:type="dxa"/>
            <w:tcBorders>
              <w:top w:val="nil"/>
              <w:left w:val="nil"/>
              <w:bottom w:val="single" w:sz="4" w:space="0" w:color="auto"/>
              <w:right w:val="nil"/>
            </w:tcBorders>
            <w:vAlign w:val="bottom"/>
          </w:tcPr>
          <w:p w14:paraId="74FA3229" w14:textId="646E33B6"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4F656B">
              <w:rPr>
                <w:rFonts w:ascii="Times New Roman" w:hAnsi="Times New Roman" w:cs="Times New Roman"/>
                <w:sz w:val="22"/>
                <w:szCs w:val="22"/>
              </w:rPr>
              <w:t>-</w:t>
            </w:r>
          </w:p>
        </w:tc>
        <w:tc>
          <w:tcPr>
            <w:tcW w:w="236" w:type="dxa"/>
            <w:tcBorders>
              <w:top w:val="nil"/>
              <w:left w:val="nil"/>
              <w:bottom w:val="nil"/>
              <w:right w:val="nil"/>
            </w:tcBorders>
            <w:vAlign w:val="bottom"/>
          </w:tcPr>
          <w:p w14:paraId="3D6350E5"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single" w:sz="4" w:space="0" w:color="auto"/>
              <w:right w:val="nil"/>
            </w:tcBorders>
            <w:vAlign w:val="bottom"/>
          </w:tcPr>
          <w:p w14:paraId="262340BA" w14:textId="35825D84"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4F656B">
              <w:rPr>
                <w:rFonts w:ascii="Times New Roman" w:hAnsi="Times New Roman" w:cs="Times New Roman"/>
                <w:sz w:val="22"/>
                <w:szCs w:val="22"/>
              </w:rPr>
              <w:t>1,789</w:t>
            </w:r>
          </w:p>
        </w:tc>
        <w:tc>
          <w:tcPr>
            <w:tcW w:w="236" w:type="dxa"/>
            <w:tcBorders>
              <w:top w:val="nil"/>
              <w:left w:val="nil"/>
              <w:bottom w:val="nil"/>
              <w:right w:val="nil"/>
            </w:tcBorders>
            <w:vAlign w:val="bottom"/>
          </w:tcPr>
          <w:p w14:paraId="3176E9C0" w14:textId="77777777" w:rsidR="00CA2B02" w:rsidRPr="004F656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single" w:sz="4" w:space="0" w:color="auto"/>
              <w:right w:val="nil"/>
            </w:tcBorders>
            <w:vAlign w:val="bottom"/>
          </w:tcPr>
          <w:p w14:paraId="39F23DD9" w14:textId="701B6001"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4F656B">
              <w:rPr>
                <w:rFonts w:ascii="Times New Roman" w:hAnsi="Times New Roman" w:cs="Times New Roman"/>
                <w:sz w:val="22"/>
                <w:szCs w:val="22"/>
              </w:rPr>
              <w:t>1,789</w:t>
            </w:r>
          </w:p>
        </w:tc>
      </w:tr>
      <w:tr w:rsidR="00CA2B02" w:rsidRPr="000706AF" w14:paraId="40C03972" w14:textId="77777777" w:rsidTr="00CA2B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53" w:type="dxa"/>
            <w:tcBorders>
              <w:top w:val="nil"/>
              <w:left w:val="nil"/>
              <w:bottom w:val="nil"/>
              <w:right w:val="nil"/>
            </w:tcBorders>
          </w:tcPr>
          <w:p w14:paraId="0C97A847" w14:textId="08480A57" w:rsidR="00CA2B02" w:rsidRPr="00045ECE" w:rsidRDefault="00CA2B02" w:rsidP="004F656B">
            <w:pPr>
              <w:tabs>
                <w:tab w:val="clear" w:pos="5387"/>
                <w:tab w:val="left" w:pos="2250"/>
              </w:tabs>
              <w:ind w:left="166" w:right="-107" w:hanging="165"/>
              <w:rPr>
                <w:rFonts w:ascii="Times New Roman" w:hAnsi="Times New Roman" w:cs="Times New Roman"/>
                <w:b/>
                <w:bCs/>
                <w:sz w:val="22"/>
                <w:szCs w:val="22"/>
              </w:rPr>
            </w:pPr>
            <w:r w:rsidRPr="00045ECE">
              <w:rPr>
                <w:rFonts w:ascii="Times New Roman" w:hAnsi="Times New Roman" w:cs="Times New Roman"/>
                <w:b/>
                <w:bCs/>
                <w:sz w:val="22"/>
                <w:szCs w:val="22"/>
              </w:rPr>
              <w:t xml:space="preserve">Total non-current </w:t>
            </w:r>
          </w:p>
        </w:tc>
        <w:tc>
          <w:tcPr>
            <w:tcW w:w="236" w:type="dxa"/>
            <w:tcBorders>
              <w:top w:val="nil"/>
              <w:left w:val="nil"/>
              <w:bottom w:val="nil"/>
              <w:right w:val="nil"/>
            </w:tcBorders>
            <w:vAlign w:val="bottom"/>
          </w:tcPr>
          <w:p w14:paraId="1A8B57C5"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single" w:sz="4" w:space="0" w:color="auto"/>
              <w:left w:val="nil"/>
              <w:bottom w:val="nil"/>
              <w:right w:val="nil"/>
            </w:tcBorders>
            <w:vAlign w:val="bottom"/>
          </w:tcPr>
          <w:p w14:paraId="6EB2D337" w14:textId="74B8D223"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5D5DDD17"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single" w:sz="4" w:space="0" w:color="auto"/>
              <w:left w:val="nil"/>
              <w:bottom w:val="nil"/>
              <w:right w:val="nil"/>
            </w:tcBorders>
            <w:vAlign w:val="bottom"/>
          </w:tcPr>
          <w:p w14:paraId="74F79BC9" w14:textId="2E39A698" w:rsidR="00CA2B02" w:rsidRPr="00296C0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5A206574"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1114" w:type="dxa"/>
            <w:tcBorders>
              <w:top w:val="single" w:sz="4" w:space="0" w:color="auto"/>
              <w:left w:val="nil"/>
              <w:bottom w:val="nil"/>
              <w:right w:val="nil"/>
            </w:tcBorders>
            <w:vAlign w:val="bottom"/>
          </w:tcPr>
          <w:p w14:paraId="27E101A9" w14:textId="2DB98526"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7E098728"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single" w:sz="4" w:space="0" w:color="auto"/>
              <w:left w:val="nil"/>
              <w:bottom w:val="nil"/>
              <w:right w:val="nil"/>
            </w:tcBorders>
            <w:vAlign w:val="bottom"/>
          </w:tcPr>
          <w:p w14:paraId="4E9316C5" w14:textId="3486AD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7BDD6C8A"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single" w:sz="4" w:space="0" w:color="auto"/>
              <w:left w:val="nil"/>
              <w:bottom w:val="nil"/>
              <w:right w:val="nil"/>
            </w:tcBorders>
            <w:vAlign w:val="bottom"/>
          </w:tcPr>
          <w:p w14:paraId="7899D653" w14:textId="0A608979" w:rsidR="00CA2B02" w:rsidRPr="00296C0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r>
      <w:tr w:rsidR="00CA2B02" w:rsidRPr="000706AF" w14:paraId="05274998" w14:textId="77777777" w:rsidTr="00CA2B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53" w:type="dxa"/>
            <w:tcBorders>
              <w:top w:val="nil"/>
              <w:left w:val="nil"/>
              <w:bottom w:val="nil"/>
              <w:right w:val="nil"/>
            </w:tcBorders>
          </w:tcPr>
          <w:p w14:paraId="65F15F9A" w14:textId="726C01C9" w:rsidR="00CA2B02" w:rsidRPr="00045ECE" w:rsidRDefault="00CA2B02" w:rsidP="004F656B">
            <w:pPr>
              <w:tabs>
                <w:tab w:val="clear" w:pos="5387"/>
                <w:tab w:val="left" w:pos="2250"/>
              </w:tabs>
              <w:ind w:left="166" w:right="-107" w:firstLine="14"/>
              <w:rPr>
                <w:rFonts w:ascii="Times New Roman" w:hAnsi="Times New Roman" w:cs="Times New Roman"/>
                <w:b/>
                <w:bCs/>
                <w:sz w:val="22"/>
                <w:szCs w:val="22"/>
              </w:rPr>
            </w:pPr>
            <w:r w:rsidRPr="00045ECE">
              <w:rPr>
                <w:rFonts w:ascii="Times New Roman" w:hAnsi="Times New Roman" w:cs="Times New Roman"/>
                <w:b/>
                <w:bCs/>
                <w:sz w:val="22"/>
                <w:szCs w:val="22"/>
              </w:rPr>
              <w:t>interest-bearing</w:t>
            </w:r>
          </w:p>
        </w:tc>
        <w:tc>
          <w:tcPr>
            <w:tcW w:w="236" w:type="dxa"/>
            <w:tcBorders>
              <w:top w:val="nil"/>
              <w:left w:val="nil"/>
              <w:bottom w:val="nil"/>
              <w:right w:val="nil"/>
            </w:tcBorders>
            <w:vAlign w:val="bottom"/>
          </w:tcPr>
          <w:p w14:paraId="70CC5E79"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nil"/>
              <w:right w:val="nil"/>
            </w:tcBorders>
            <w:vAlign w:val="bottom"/>
          </w:tcPr>
          <w:p w14:paraId="6B5147DB"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283E9F29"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nil"/>
              <w:right w:val="nil"/>
            </w:tcBorders>
            <w:vAlign w:val="bottom"/>
          </w:tcPr>
          <w:p w14:paraId="056CB274" w14:textId="77777777" w:rsidR="00CA2B02" w:rsidRPr="00296C0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3606B55A"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cyan"/>
              </w:rPr>
            </w:pPr>
          </w:p>
        </w:tc>
        <w:tc>
          <w:tcPr>
            <w:tcW w:w="1114" w:type="dxa"/>
            <w:tcBorders>
              <w:top w:val="nil"/>
              <w:left w:val="nil"/>
              <w:bottom w:val="nil"/>
              <w:right w:val="nil"/>
            </w:tcBorders>
            <w:vAlign w:val="bottom"/>
          </w:tcPr>
          <w:p w14:paraId="3A6813CA"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45CBFAE8"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nil"/>
              <w:right w:val="nil"/>
            </w:tcBorders>
            <w:vAlign w:val="bottom"/>
          </w:tcPr>
          <w:p w14:paraId="3D657DE8" w14:textId="77777777" w:rsidR="00CA2B02" w:rsidRPr="004F656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36" w:type="dxa"/>
            <w:tcBorders>
              <w:top w:val="nil"/>
              <w:left w:val="nil"/>
              <w:bottom w:val="nil"/>
              <w:right w:val="nil"/>
            </w:tcBorders>
            <w:vAlign w:val="bottom"/>
          </w:tcPr>
          <w:p w14:paraId="799C0F22" w14:textId="77777777" w:rsidR="00CA2B02" w:rsidRPr="004F656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4" w:type="dxa"/>
            <w:tcBorders>
              <w:top w:val="nil"/>
              <w:left w:val="nil"/>
              <w:bottom w:val="nil"/>
              <w:right w:val="nil"/>
            </w:tcBorders>
            <w:vAlign w:val="bottom"/>
          </w:tcPr>
          <w:p w14:paraId="72FD9418" w14:textId="77777777" w:rsidR="00CA2B02" w:rsidRPr="00296C0B"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r>
      <w:tr w:rsidR="00CA2B02" w:rsidRPr="000706AF" w14:paraId="3D71BC2C" w14:textId="77777777" w:rsidTr="00CA2B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53" w:type="dxa"/>
            <w:tcBorders>
              <w:top w:val="nil"/>
              <w:left w:val="nil"/>
              <w:bottom w:val="nil"/>
              <w:right w:val="nil"/>
            </w:tcBorders>
          </w:tcPr>
          <w:p w14:paraId="2E6EF577" w14:textId="3C493617" w:rsidR="00CA2B02" w:rsidRPr="00045ECE" w:rsidRDefault="00CA2B02" w:rsidP="004F656B">
            <w:pPr>
              <w:tabs>
                <w:tab w:val="clear" w:pos="5387"/>
                <w:tab w:val="left" w:pos="2250"/>
              </w:tabs>
              <w:ind w:left="166" w:right="-107" w:firstLine="14"/>
              <w:rPr>
                <w:rFonts w:ascii="Times New Roman" w:hAnsi="Times New Roman" w:cs="Times New Roman"/>
                <w:b/>
                <w:bCs/>
                <w:sz w:val="22"/>
                <w:szCs w:val="22"/>
              </w:rPr>
            </w:pPr>
            <w:r w:rsidRPr="00045ECE">
              <w:rPr>
                <w:rFonts w:ascii="Times New Roman" w:hAnsi="Times New Roman" w:cs="Times New Roman"/>
                <w:b/>
                <w:bCs/>
                <w:sz w:val="22"/>
                <w:szCs w:val="22"/>
              </w:rPr>
              <w:t>liabilities</w:t>
            </w:r>
          </w:p>
        </w:tc>
        <w:tc>
          <w:tcPr>
            <w:tcW w:w="236" w:type="dxa"/>
            <w:tcBorders>
              <w:top w:val="nil"/>
              <w:left w:val="nil"/>
              <w:bottom w:val="nil"/>
              <w:right w:val="nil"/>
            </w:tcBorders>
            <w:vAlign w:val="bottom"/>
          </w:tcPr>
          <w:p w14:paraId="2C45CA33" w14:textId="77777777" w:rsidR="00CA2B02" w:rsidRPr="00296C0B"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14" w:type="dxa"/>
            <w:tcBorders>
              <w:top w:val="nil"/>
              <w:left w:val="nil"/>
              <w:bottom w:val="single" w:sz="4" w:space="0" w:color="auto"/>
              <w:right w:val="nil"/>
            </w:tcBorders>
            <w:vAlign w:val="bottom"/>
          </w:tcPr>
          <w:p w14:paraId="0C6AC399" w14:textId="01BBBBB1" w:rsidR="00CA2B02" w:rsidRPr="00CA2B02"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97,067</w:t>
            </w:r>
          </w:p>
        </w:tc>
        <w:tc>
          <w:tcPr>
            <w:tcW w:w="236" w:type="dxa"/>
            <w:tcBorders>
              <w:top w:val="nil"/>
              <w:left w:val="nil"/>
              <w:bottom w:val="nil"/>
              <w:right w:val="nil"/>
            </w:tcBorders>
            <w:vAlign w:val="bottom"/>
          </w:tcPr>
          <w:p w14:paraId="76DE797A" w14:textId="77777777" w:rsidR="00CA2B02" w:rsidRPr="00CA2B02"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14" w:type="dxa"/>
            <w:tcBorders>
              <w:top w:val="nil"/>
              <w:left w:val="nil"/>
              <w:bottom w:val="single" w:sz="4" w:space="0" w:color="auto"/>
              <w:right w:val="nil"/>
            </w:tcBorders>
            <w:vAlign w:val="bottom"/>
          </w:tcPr>
          <w:p w14:paraId="4FE746AA" w14:textId="61B6E634" w:rsidR="00CA2B02" w:rsidRPr="00CA2B02"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97,067</w:t>
            </w:r>
          </w:p>
        </w:tc>
        <w:tc>
          <w:tcPr>
            <w:tcW w:w="236" w:type="dxa"/>
            <w:tcBorders>
              <w:top w:val="nil"/>
              <w:left w:val="nil"/>
              <w:bottom w:val="nil"/>
              <w:right w:val="nil"/>
            </w:tcBorders>
            <w:vAlign w:val="bottom"/>
          </w:tcPr>
          <w:p w14:paraId="768EBFA5" w14:textId="77777777" w:rsidR="00CA2B02" w:rsidRPr="00CA2B02"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highlight w:val="cyan"/>
              </w:rPr>
            </w:pPr>
          </w:p>
        </w:tc>
        <w:tc>
          <w:tcPr>
            <w:tcW w:w="1114" w:type="dxa"/>
            <w:tcBorders>
              <w:top w:val="nil"/>
              <w:left w:val="nil"/>
              <w:bottom w:val="single" w:sz="4" w:space="0" w:color="auto"/>
              <w:right w:val="nil"/>
            </w:tcBorders>
            <w:vAlign w:val="bottom"/>
          </w:tcPr>
          <w:p w14:paraId="5D5B1F9D" w14:textId="6C0C28BB" w:rsidR="00CA2B02" w:rsidRPr="00CA2B02"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w:t>
            </w:r>
          </w:p>
        </w:tc>
        <w:tc>
          <w:tcPr>
            <w:tcW w:w="236" w:type="dxa"/>
            <w:tcBorders>
              <w:top w:val="nil"/>
              <w:left w:val="nil"/>
              <w:bottom w:val="nil"/>
              <w:right w:val="nil"/>
            </w:tcBorders>
            <w:vAlign w:val="bottom"/>
          </w:tcPr>
          <w:p w14:paraId="0BD8C1D9" w14:textId="77777777" w:rsidR="00CA2B02" w:rsidRPr="00CA2B02"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14" w:type="dxa"/>
            <w:tcBorders>
              <w:top w:val="nil"/>
              <w:left w:val="nil"/>
              <w:bottom w:val="single" w:sz="4" w:space="0" w:color="auto"/>
              <w:right w:val="nil"/>
            </w:tcBorders>
            <w:vAlign w:val="bottom"/>
          </w:tcPr>
          <w:p w14:paraId="15916652" w14:textId="298385BF" w:rsidR="00CA2B02" w:rsidRPr="00CA2B02"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129,878</w:t>
            </w:r>
          </w:p>
        </w:tc>
        <w:tc>
          <w:tcPr>
            <w:tcW w:w="236" w:type="dxa"/>
            <w:tcBorders>
              <w:top w:val="nil"/>
              <w:left w:val="nil"/>
              <w:bottom w:val="nil"/>
              <w:right w:val="nil"/>
            </w:tcBorders>
            <w:vAlign w:val="bottom"/>
          </w:tcPr>
          <w:p w14:paraId="060F0C05" w14:textId="77777777" w:rsidR="00CA2B02" w:rsidRPr="00CA2B02" w:rsidRDefault="00CA2B02" w:rsidP="004F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14" w:type="dxa"/>
            <w:tcBorders>
              <w:top w:val="nil"/>
              <w:left w:val="nil"/>
              <w:bottom w:val="single" w:sz="4" w:space="0" w:color="auto"/>
              <w:right w:val="nil"/>
            </w:tcBorders>
            <w:vAlign w:val="bottom"/>
          </w:tcPr>
          <w:p w14:paraId="0A4CC016" w14:textId="35AEB4F2" w:rsidR="00CA2B02" w:rsidRPr="00CA2B02"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129,878</w:t>
            </w:r>
          </w:p>
        </w:tc>
      </w:tr>
      <w:tr w:rsidR="00CA2B02" w:rsidRPr="000706AF" w14:paraId="5C91C206" w14:textId="77777777" w:rsidTr="00CA2B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53" w:type="dxa"/>
            <w:tcBorders>
              <w:top w:val="nil"/>
              <w:left w:val="nil"/>
              <w:bottom w:val="nil"/>
              <w:right w:val="nil"/>
            </w:tcBorders>
          </w:tcPr>
          <w:p w14:paraId="296897AB" w14:textId="77777777" w:rsidR="00CA2B02" w:rsidRPr="00045ECE" w:rsidRDefault="00CA2B02" w:rsidP="00231BC7">
            <w:pPr>
              <w:ind w:left="166" w:right="-107" w:hanging="165"/>
              <w:rPr>
                <w:rFonts w:ascii="Times New Roman" w:hAnsi="Times New Roman" w:cs="Times New Roman"/>
                <w:b/>
                <w:bCs/>
                <w:sz w:val="22"/>
                <w:szCs w:val="22"/>
              </w:rPr>
            </w:pPr>
            <w:r w:rsidRPr="00045ECE">
              <w:rPr>
                <w:rFonts w:ascii="Times New Roman" w:hAnsi="Times New Roman" w:cs="Times New Roman"/>
                <w:b/>
                <w:bCs/>
                <w:sz w:val="22"/>
                <w:szCs w:val="22"/>
              </w:rPr>
              <w:t>Total</w:t>
            </w:r>
          </w:p>
        </w:tc>
        <w:tc>
          <w:tcPr>
            <w:tcW w:w="236" w:type="dxa"/>
            <w:tcBorders>
              <w:top w:val="nil"/>
              <w:left w:val="nil"/>
              <w:bottom w:val="nil"/>
              <w:right w:val="nil"/>
            </w:tcBorders>
            <w:vAlign w:val="bottom"/>
          </w:tcPr>
          <w:p w14:paraId="0D8B0348" w14:textId="77777777" w:rsidR="00CA2B02" w:rsidRPr="00296C0B"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14" w:type="dxa"/>
            <w:tcBorders>
              <w:top w:val="single" w:sz="4" w:space="0" w:color="auto"/>
              <w:left w:val="nil"/>
              <w:bottom w:val="double" w:sz="4" w:space="0" w:color="auto"/>
              <w:right w:val="nil"/>
            </w:tcBorders>
            <w:vAlign w:val="bottom"/>
          </w:tcPr>
          <w:p w14:paraId="290996CE" w14:textId="1A29B7DE" w:rsidR="00CA2B02" w:rsidRPr="00CA2B02"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136,250</w:t>
            </w:r>
          </w:p>
        </w:tc>
        <w:tc>
          <w:tcPr>
            <w:tcW w:w="236" w:type="dxa"/>
            <w:tcBorders>
              <w:top w:val="nil"/>
              <w:left w:val="nil"/>
              <w:bottom w:val="nil"/>
              <w:right w:val="nil"/>
            </w:tcBorders>
            <w:vAlign w:val="bottom"/>
          </w:tcPr>
          <w:p w14:paraId="6FEB38C5" w14:textId="77777777" w:rsidR="00CA2B02" w:rsidRPr="00CA2B02"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14" w:type="dxa"/>
            <w:tcBorders>
              <w:top w:val="single" w:sz="4" w:space="0" w:color="auto"/>
              <w:left w:val="nil"/>
              <w:bottom w:val="double" w:sz="4" w:space="0" w:color="auto"/>
              <w:right w:val="nil"/>
            </w:tcBorders>
            <w:vAlign w:val="bottom"/>
          </w:tcPr>
          <w:p w14:paraId="2DEDD8E6" w14:textId="0BF678E3" w:rsidR="00CA2B02" w:rsidRPr="00CA2B02"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136,250</w:t>
            </w:r>
          </w:p>
        </w:tc>
        <w:tc>
          <w:tcPr>
            <w:tcW w:w="236" w:type="dxa"/>
            <w:tcBorders>
              <w:top w:val="nil"/>
              <w:left w:val="nil"/>
              <w:bottom w:val="nil"/>
              <w:right w:val="nil"/>
            </w:tcBorders>
            <w:vAlign w:val="bottom"/>
          </w:tcPr>
          <w:p w14:paraId="18A6C8CC" w14:textId="77777777" w:rsidR="00CA2B02" w:rsidRPr="00CA2B02"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highlight w:val="cyan"/>
              </w:rPr>
            </w:pPr>
          </w:p>
        </w:tc>
        <w:tc>
          <w:tcPr>
            <w:tcW w:w="1114" w:type="dxa"/>
            <w:tcBorders>
              <w:top w:val="single" w:sz="4" w:space="0" w:color="auto"/>
              <w:left w:val="nil"/>
              <w:bottom w:val="double" w:sz="4" w:space="0" w:color="auto"/>
              <w:right w:val="nil"/>
            </w:tcBorders>
            <w:vAlign w:val="bottom"/>
          </w:tcPr>
          <w:p w14:paraId="5171FA66" w14:textId="638D7A25" w:rsidR="00CA2B02" w:rsidRPr="00CA2B02"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374</w:t>
            </w:r>
          </w:p>
        </w:tc>
        <w:tc>
          <w:tcPr>
            <w:tcW w:w="236" w:type="dxa"/>
            <w:tcBorders>
              <w:top w:val="nil"/>
              <w:left w:val="nil"/>
              <w:bottom w:val="nil"/>
              <w:right w:val="nil"/>
            </w:tcBorders>
            <w:vAlign w:val="bottom"/>
          </w:tcPr>
          <w:p w14:paraId="1C9FEF0D" w14:textId="77777777" w:rsidR="00CA2B02" w:rsidRPr="00CA2B02"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14" w:type="dxa"/>
            <w:tcBorders>
              <w:top w:val="single" w:sz="4" w:space="0" w:color="auto"/>
              <w:left w:val="nil"/>
              <w:bottom w:val="double" w:sz="4" w:space="0" w:color="auto"/>
              <w:right w:val="nil"/>
            </w:tcBorders>
            <w:vAlign w:val="bottom"/>
          </w:tcPr>
          <w:p w14:paraId="3EA290F3" w14:textId="53E75D68" w:rsidR="00CA2B02" w:rsidRPr="00CA2B02"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168,508</w:t>
            </w:r>
          </w:p>
        </w:tc>
        <w:tc>
          <w:tcPr>
            <w:tcW w:w="236" w:type="dxa"/>
            <w:tcBorders>
              <w:top w:val="nil"/>
              <w:left w:val="nil"/>
              <w:bottom w:val="nil"/>
              <w:right w:val="nil"/>
            </w:tcBorders>
            <w:vAlign w:val="bottom"/>
          </w:tcPr>
          <w:p w14:paraId="7D9FA233" w14:textId="77777777" w:rsidR="00CA2B02" w:rsidRPr="00CA2B02" w:rsidRDefault="00CA2B02"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14" w:type="dxa"/>
            <w:tcBorders>
              <w:top w:val="single" w:sz="4" w:space="0" w:color="auto"/>
              <w:left w:val="nil"/>
              <w:bottom w:val="double" w:sz="4" w:space="0" w:color="auto"/>
              <w:right w:val="nil"/>
            </w:tcBorders>
            <w:vAlign w:val="bottom"/>
          </w:tcPr>
          <w:p w14:paraId="701E7C41" w14:textId="41F32A09" w:rsidR="00CA2B02" w:rsidRPr="00CA2B02" w:rsidRDefault="00CA2B02" w:rsidP="00CA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168,882</w:t>
            </w:r>
          </w:p>
        </w:tc>
      </w:tr>
    </w:tbl>
    <w:p w14:paraId="5ECD361F" w14:textId="77777777" w:rsidR="000706AF" w:rsidRPr="00850D80" w:rsidRDefault="000706AF" w:rsidP="000706AF">
      <w:pPr>
        <w:rPr>
          <w:rFonts w:ascii="Times New Roman" w:hAnsi="Times New Roman" w:cs="Times New Roman"/>
          <w:sz w:val="22"/>
          <w:szCs w:val="22"/>
        </w:rPr>
      </w:pPr>
    </w:p>
    <w:p w14:paraId="41EA73DB" w14:textId="77777777" w:rsidR="005D0724" w:rsidRDefault="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1A22A38" w14:textId="1E29BAA8" w:rsidR="006E322D" w:rsidRPr="004C40E9" w:rsidRDefault="006E322D" w:rsidP="00E7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907EB1">
        <w:rPr>
          <w:rFonts w:ascii="Times New Roman" w:hAnsi="Times New Roman" w:cs="Times New Roman"/>
          <w:b/>
          <w:bCs/>
          <w:i/>
          <w:iCs/>
          <w:sz w:val="22"/>
          <w:szCs w:val="22"/>
        </w:rPr>
        <w:lastRenderedPageBreak/>
        <w:t>Long-term loan from financial institution</w:t>
      </w:r>
    </w:p>
    <w:p w14:paraId="453A497C" w14:textId="77777777" w:rsidR="006E322D" w:rsidRPr="00850D80"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821FB27" w14:textId="77777777" w:rsidR="006E322D" w:rsidRPr="004C40E9"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C40E9">
        <w:rPr>
          <w:rFonts w:ascii="Times New Roman" w:hAnsi="Times New Roman" w:cs="Times New Roman"/>
          <w:sz w:val="22"/>
          <w:szCs w:val="22"/>
        </w:rPr>
        <w:t xml:space="preserve">Details of long-term </w:t>
      </w:r>
      <w:r>
        <w:rPr>
          <w:rFonts w:ascii="Times New Roman" w:hAnsi="Times New Roman" w:cs="Times New Roman"/>
          <w:sz w:val="22"/>
          <w:szCs w:val="22"/>
        </w:rPr>
        <w:t>loan</w:t>
      </w:r>
      <w:r w:rsidRPr="004C40E9">
        <w:rPr>
          <w:rFonts w:ascii="Times New Roman" w:hAnsi="Times New Roman" w:cs="Times New Roman"/>
          <w:sz w:val="22"/>
          <w:szCs w:val="22"/>
        </w:rPr>
        <w:t xml:space="preserve"> f</w:t>
      </w:r>
      <w:r w:rsidR="00E57096">
        <w:rPr>
          <w:rFonts w:ascii="Times New Roman" w:hAnsi="Times New Roman" w:cs="Times New Roman"/>
          <w:sz w:val="22"/>
          <w:szCs w:val="22"/>
        </w:rPr>
        <w:t>rom local financial institution</w:t>
      </w:r>
      <w:r w:rsidRPr="004C40E9">
        <w:rPr>
          <w:rFonts w:ascii="Times New Roman" w:hAnsi="Times New Roman" w:cs="Times New Roman"/>
          <w:sz w:val="22"/>
          <w:szCs w:val="22"/>
        </w:rPr>
        <w:t xml:space="preserve"> are as follows:</w:t>
      </w:r>
    </w:p>
    <w:p w14:paraId="7AACFC0E" w14:textId="77777777" w:rsidR="006E322D" w:rsidRPr="00850D80" w:rsidRDefault="006E322D" w:rsidP="006E322D">
      <w:pPr>
        <w:rPr>
          <w:rFonts w:ascii="Times New Roman" w:hAnsi="Times New Roman" w:cs="Times New Roman"/>
          <w:sz w:val="22"/>
          <w:szCs w:val="22"/>
        </w:rPr>
      </w:pPr>
    </w:p>
    <w:tbl>
      <w:tblPr>
        <w:tblW w:w="9450" w:type="dxa"/>
        <w:tblInd w:w="450" w:type="dxa"/>
        <w:tblLook w:val="0000" w:firstRow="0" w:lastRow="0" w:firstColumn="0" w:lastColumn="0" w:noHBand="0" w:noVBand="0"/>
      </w:tblPr>
      <w:tblGrid>
        <w:gridCol w:w="3285"/>
        <w:gridCol w:w="1035"/>
        <w:gridCol w:w="1461"/>
        <w:gridCol w:w="1509"/>
        <w:gridCol w:w="2160"/>
      </w:tblGrid>
      <w:tr w:rsidR="003F1479" w:rsidRPr="004C40E9" w14:paraId="7182655B" w14:textId="77777777" w:rsidTr="00D25F38">
        <w:trPr>
          <w:tblHeader/>
        </w:trPr>
        <w:tc>
          <w:tcPr>
            <w:tcW w:w="3285" w:type="dxa"/>
          </w:tcPr>
          <w:p w14:paraId="594E8CB6"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35" w:type="dxa"/>
          </w:tcPr>
          <w:p w14:paraId="3579040D" w14:textId="50447C54"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461" w:type="dxa"/>
          </w:tcPr>
          <w:p w14:paraId="4837B5A6" w14:textId="7AD1A881" w:rsidR="003F1479" w:rsidRPr="004C40E9" w:rsidRDefault="003F1479"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sz w:val="22"/>
                <w:szCs w:val="22"/>
              </w:rPr>
            </w:pPr>
            <w:r w:rsidRPr="003F1479">
              <w:rPr>
                <w:rFonts w:ascii="Times New Roman" w:hAnsi="Times New Roman" w:cs="Times New Roman"/>
                <w:sz w:val="22"/>
                <w:szCs w:val="22"/>
              </w:rPr>
              <w:t>Balance</w:t>
            </w:r>
          </w:p>
        </w:tc>
        <w:tc>
          <w:tcPr>
            <w:tcW w:w="1509" w:type="dxa"/>
          </w:tcPr>
          <w:p w14:paraId="7E9D29B4" w14:textId="72BC5088"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2160" w:type="dxa"/>
          </w:tcPr>
          <w:p w14:paraId="6E55ED6D"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r>
      <w:tr w:rsidR="003F1479" w:rsidRPr="004C40E9" w14:paraId="4049A98C" w14:textId="77777777" w:rsidTr="00D25F38">
        <w:trPr>
          <w:tblHeader/>
        </w:trPr>
        <w:tc>
          <w:tcPr>
            <w:tcW w:w="3285" w:type="dxa"/>
          </w:tcPr>
          <w:p w14:paraId="3C8DE831"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35" w:type="dxa"/>
          </w:tcPr>
          <w:p w14:paraId="2B1173F2" w14:textId="71080FC1" w:rsidR="003F1479" w:rsidRPr="004C40E9" w:rsidRDefault="003808FB" w:rsidP="00380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3"/>
              <w:jc w:val="center"/>
              <w:rPr>
                <w:rFonts w:ascii="Times New Roman" w:hAnsi="Times New Roman" w:cs="Times New Roman"/>
                <w:sz w:val="22"/>
                <w:szCs w:val="22"/>
              </w:rPr>
            </w:pPr>
            <w:r w:rsidRPr="004C40E9">
              <w:rPr>
                <w:rFonts w:ascii="Times New Roman" w:hAnsi="Times New Roman" w:cs="Times New Roman"/>
                <w:sz w:val="22"/>
                <w:szCs w:val="22"/>
              </w:rPr>
              <w:t>Approved</w:t>
            </w:r>
          </w:p>
        </w:tc>
        <w:tc>
          <w:tcPr>
            <w:tcW w:w="1461" w:type="dxa"/>
            <w:vAlign w:val="bottom"/>
          </w:tcPr>
          <w:p w14:paraId="5799E414" w14:textId="245CC9E9" w:rsidR="003F1479" w:rsidRPr="003F1479" w:rsidRDefault="003F1479"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sz w:val="22"/>
                <w:szCs w:val="22"/>
              </w:rPr>
            </w:pPr>
            <w:r w:rsidRPr="003F1479">
              <w:rPr>
                <w:rFonts w:ascii="Times New Roman" w:hAnsi="Times New Roman" w:cs="Times New Roman"/>
                <w:sz w:val="22"/>
                <w:szCs w:val="22"/>
              </w:rPr>
              <w:t xml:space="preserve">as at </w:t>
            </w:r>
          </w:p>
        </w:tc>
        <w:tc>
          <w:tcPr>
            <w:tcW w:w="1509" w:type="dxa"/>
          </w:tcPr>
          <w:p w14:paraId="45CFB2F3"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2160" w:type="dxa"/>
          </w:tcPr>
          <w:p w14:paraId="4C10EC65"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r>
      <w:tr w:rsidR="00A433C7" w:rsidRPr="004C40E9" w14:paraId="38E86D79" w14:textId="77777777" w:rsidTr="00D25F38">
        <w:trPr>
          <w:tblHeader/>
        </w:trPr>
        <w:tc>
          <w:tcPr>
            <w:tcW w:w="3285" w:type="dxa"/>
          </w:tcPr>
          <w:p w14:paraId="26CF0A64" w14:textId="7777777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35" w:type="dxa"/>
          </w:tcPr>
          <w:p w14:paraId="6FCE6FFF" w14:textId="4BC4F19C" w:rsidR="00A433C7" w:rsidRPr="004C40E9" w:rsidRDefault="003808FB"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3"/>
              <w:jc w:val="center"/>
              <w:rPr>
                <w:rFonts w:ascii="Times New Roman" w:hAnsi="Times New Roman" w:cs="Times New Roman"/>
                <w:sz w:val="22"/>
                <w:szCs w:val="22"/>
              </w:rPr>
            </w:pPr>
            <w:r w:rsidRPr="003808FB">
              <w:rPr>
                <w:rFonts w:ascii="Times New Roman" w:hAnsi="Times New Roman" w:cs="Times New Roman"/>
                <w:sz w:val="22"/>
                <w:szCs w:val="22"/>
              </w:rPr>
              <w:t>credit</w:t>
            </w:r>
          </w:p>
        </w:tc>
        <w:tc>
          <w:tcPr>
            <w:tcW w:w="1461" w:type="dxa"/>
            <w:vAlign w:val="bottom"/>
          </w:tcPr>
          <w:p w14:paraId="5DAB8963" w14:textId="1263DEAD" w:rsidR="00A433C7" w:rsidRPr="003F1479" w:rsidRDefault="00D25F38"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sz w:val="22"/>
                <w:szCs w:val="22"/>
              </w:rPr>
            </w:pPr>
            <w:r w:rsidRPr="003F1479">
              <w:rPr>
                <w:rFonts w:ascii="Times New Roman" w:hAnsi="Times New Roman" w:cs="Times New Roman"/>
                <w:sz w:val="22"/>
                <w:szCs w:val="22"/>
              </w:rPr>
              <w:t>31</w:t>
            </w:r>
            <w:r>
              <w:rPr>
                <w:rFonts w:ascii="Times New Roman" w:hAnsi="Times New Roman" w:cs="Times New Roman"/>
                <w:sz w:val="22"/>
                <w:szCs w:val="22"/>
              </w:rPr>
              <w:t xml:space="preserve"> </w:t>
            </w:r>
            <w:r w:rsidR="00A433C7" w:rsidRPr="003F1479">
              <w:rPr>
                <w:rFonts w:ascii="Times New Roman" w:hAnsi="Times New Roman" w:cs="Times New Roman"/>
                <w:sz w:val="22"/>
                <w:szCs w:val="22"/>
              </w:rPr>
              <w:t>December</w:t>
            </w:r>
          </w:p>
        </w:tc>
        <w:tc>
          <w:tcPr>
            <w:tcW w:w="1509" w:type="dxa"/>
          </w:tcPr>
          <w:p w14:paraId="18C28FA2" w14:textId="2B66AB31" w:rsidR="00A433C7" w:rsidRPr="004C40E9" w:rsidRDefault="00A433C7"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2"/>
                <w:szCs w:val="22"/>
              </w:rPr>
            </w:pPr>
          </w:p>
        </w:tc>
        <w:tc>
          <w:tcPr>
            <w:tcW w:w="2160" w:type="dxa"/>
          </w:tcPr>
          <w:p w14:paraId="7B0CE635" w14:textId="7777777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r>
      <w:tr w:rsidR="00A433C7" w:rsidRPr="004C40E9" w14:paraId="00694E27" w14:textId="77777777" w:rsidTr="00D25F38">
        <w:trPr>
          <w:tblHeader/>
        </w:trPr>
        <w:tc>
          <w:tcPr>
            <w:tcW w:w="3285" w:type="dxa"/>
          </w:tcPr>
          <w:p w14:paraId="32775084" w14:textId="7777777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Loan</w:t>
            </w:r>
            <w:r w:rsidRPr="004C40E9">
              <w:rPr>
                <w:rFonts w:ascii="Times New Roman" w:hAnsi="Times New Roman" w:cs="Times New Roman"/>
                <w:sz w:val="22"/>
                <w:szCs w:val="22"/>
              </w:rPr>
              <w:t xml:space="preserve"> agreement</w:t>
            </w:r>
          </w:p>
        </w:tc>
        <w:tc>
          <w:tcPr>
            <w:tcW w:w="1035" w:type="dxa"/>
          </w:tcPr>
          <w:p w14:paraId="2658A68E" w14:textId="5D75C663" w:rsidR="00A433C7" w:rsidRPr="004C40E9" w:rsidRDefault="003808FB"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3"/>
              <w:jc w:val="center"/>
              <w:rPr>
                <w:rFonts w:ascii="Times New Roman" w:hAnsi="Times New Roman" w:cs="Times New Roman"/>
                <w:sz w:val="22"/>
                <w:szCs w:val="22"/>
              </w:rPr>
            </w:pPr>
            <w:r>
              <w:rPr>
                <w:rFonts w:ascii="Times New Roman" w:hAnsi="Times New Roman" w:cs="Times New Roman"/>
                <w:sz w:val="22"/>
                <w:szCs w:val="22"/>
              </w:rPr>
              <w:t>facilities</w:t>
            </w:r>
          </w:p>
        </w:tc>
        <w:tc>
          <w:tcPr>
            <w:tcW w:w="1461" w:type="dxa"/>
            <w:vAlign w:val="bottom"/>
          </w:tcPr>
          <w:p w14:paraId="26BB8A04" w14:textId="0CE0C61E" w:rsidR="00A433C7" w:rsidRPr="004C40E9" w:rsidRDefault="00A433C7"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sz w:val="22"/>
                <w:szCs w:val="22"/>
              </w:rPr>
            </w:pPr>
            <w:r>
              <w:rPr>
                <w:rFonts w:ascii="Times New Roman" w:hAnsi="Times New Roman" w:cs="Times New Roman"/>
                <w:sz w:val="22"/>
                <w:szCs w:val="22"/>
              </w:rPr>
              <w:t>202</w:t>
            </w:r>
            <w:r w:rsidR="00231BC7">
              <w:rPr>
                <w:rFonts w:ascii="Times New Roman" w:hAnsi="Times New Roman" w:cs="Times New Roman"/>
                <w:sz w:val="22"/>
                <w:szCs w:val="22"/>
              </w:rPr>
              <w:t>4</w:t>
            </w:r>
          </w:p>
        </w:tc>
        <w:tc>
          <w:tcPr>
            <w:tcW w:w="1509" w:type="dxa"/>
          </w:tcPr>
          <w:p w14:paraId="31FA5DD1" w14:textId="73F2D0FE" w:rsidR="00A433C7" w:rsidRPr="00A433C7" w:rsidRDefault="009719B9"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4C40E9">
              <w:rPr>
                <w:rFonts w:ascii="Times New Roman" w:hAnsi="Times New Roman" w:cs="Times New Roman"/>
                <w:sz w:val="22"/>
                <w:szCs w:val="22"/>
              </w:rPr>
              <w:t>Interest rate</w:t>
            </w:r>
          </w:p>
        </w:tc>
        <w:tc>
          <w:tcPr>
            <w:tcW w:w="2160" w:type="dxa"/>
          </w:tcPr>
          <w:p w14:paraId="6CEDF8A9" w14:textId="77777777" w:rsidR="00A433C7" w:rsidRPr="004C40E9" w:rsidRDefault="00A433C7" w:rsidP="00215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4C40E9">
              <w:rPr>
                <w:rFonts w:ascii="Times New Roman" w:hAnsi="Times New Roman" w:cs="Times New Roman"/>
                <w:sz w:val="22"/>
                <w:szCs w:val="22"/>
              </w:rPr>
              <w:t xml:space="preserve">Term of </w:t>
            </w:r>
            <w:r>
              <w:rPr>
                <w:rFonts w:ascii="Times New Roman" w:hAnsi="Times New Roman" w:cs="Times New Roman"/>
                <w:sz w:val="22"/>
                <w:szCs w:val="22"/>
              </w:rPr>
              <w:t>re</w:t>
            </w:r>
            <w:r w:rsidRPr="004C40E9">
              <w:rPr>
                <w:rFonts w:ascii="Times New Roman" w:hAnsi="Times New Roman" w:cs="Times New Roman"/>
                <w:sz w:val="22"/>
                <w:szCs w:val="22"/>
              </w:rPr>
              <w:t>payment</w:t>
            </w:r>
          </w:p>
        </w:tc>
      </w:tr>
      <w:tr w:rsidR="009719B9" w:rsidRPr="004C40E9" w14:paraId="420E3109" w14:textId="77777777" w:rsidTr="001F0D05">
        <w:trPr>
          <w:tblHeader/>
        </w:trPr>
        <w:tc>
          <w:tcPr>
            <w:tcW w:w="3285" w:type="dxa"/>
          </w:tcPr>
          <w:p w14:paraId="62E7F13A" w14:textId="77777777" w:rsidR="009719B9" w:rsidRPr="004C40E9"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96" w:type="dxa"/>
            <w:gridSpan w:val="2"/>
          </w:tcPr>
          <w:p w14:paraId="13E11C01" w14:textId="4AD66892" w:rsidR="009719B9" w:rsidRPr="004C40E9"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4C40E9">
              <w:rPr>
                <w:rFonts w:ascii="Times New Roman" w:hAnsi="Times New Roman" w:cs="Times New Roman"/>
                <w:i/>
                <w:iCs/>
                <w:sz w:val="22"/>
                <w:szCs w:val="22"/>
              </w:rPr>
              <w:t>(in million Baht)</w:t>
            </w:r>
          </w:p>
        </w:tc>
        <w:tc>
          <w:tcPr>
            <w:tcW w:w="1509" w:type="dxa"/>
          </w:tcPr>
          <w:p w14:paraId="5BCCA011" w14:textId="1FBEF764" w:rsidR="009719B9" w:rsidRPr="004C40E9"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433C7">
              <w:rPr>
                <w:rFonts w:ascii="Times New Roman" w:hAnsi="Times New Roman" w:cs="Times New Roman"/>
                <w:i/>
                <w:iCs/>
                <w:sz w:val="22"/>
                <w:szCs w:val="22"/>
              </w:rPr>
              <w:t>(% per annum)</w:t>
            </w:r>
          </w:p>
        </w:tc>
        <w:tc>
          <w:tcPr>
            <w:tcW w:w="2160" w:type="dxa"/>
          </w:tcPr>
          <w:p w14:paraId="54259D3E" w14:textId="77777777" w:rsidR="009719B9" w:rsidRPr="004C40E9"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r>
      <w:tr w:rsidR="009719B9" w:rsidRPr="004C40E9" w14:paraId="31DEDD9E" w14:textId="77777777" w:rsidTr="00D25F38">
        <w:trPr>
          <w:tblHeader/>
        </w:trPr>
        <w:tc>
          <w:tcPr>
            <w:tcW w:w="3285" w:type="dxa"/>
          </w:tcPr>
          <w:p w14:paraId="5A8E31DE" w14:textId="77777777" w:rsidR="009719B9" w:rsidRPr="004C40E9"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96" w:type="dxa"/>
            <w:gridSpan w:val="2"/>
          </w:tcPr>
          <w:p w14:paraId="1C1BF18F" w14:textId="77777777" w:rsidR="009719B9" w:rsidRPr="004C40E9"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1509" w:type="dxa"/>
            <w:vAlign w:val="bottom"/>
          </w:tcPr>
          <w:p w14:paraId="770EC19B" w14:textId="77777777" w:rsidR="009719B9" w:rsidRPr="004C40E9"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c>
          <w:tcPr>
            <w:tcW w:w="2160" w:type="dxa"/>
          </w:tcPr>
          <w:p w14:paraId="0C263C2A" w14:textId="77777777" w:rsidR="009719B9" w:rsidRPr="004C40E9"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r>
      <w:tr w:rsidR="009719B9" w:rsidRPr="004C40E9" w14:paraId="3B97EE64" w14:textId="77777777" w:rsidTr="00D25F38">
        <w:tc>
          <w:tcPr>
            <w:tcW w:w="3285" w:type="dxa"/>
          </w:tcPr>
          <w:p w14:paraId="357BF41F" w14:textId="77777777"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w:t>
            </w:r>
            <w:r w:rsidRPr="009D67F5">
              <w:rPr>
                <w:rFonts w:ascii="Times New Roman" w:hAnsi="Times New Roman" w:cs="Times New Roman"/>
                <w:sz w:val="22"/>
                <w:szCs w:val="22"/>
              </w:rPr>
              <w:t>or development costs of</w:t>
            </w:r>
          </w:p>
        </w:tc>
        <w:tc>
          <w:tcPr>
            <w:tcW w:w="1035" w:type="dxa"/>
          </w:tcPr>
          <w:p w14:paraId="6F511889" w14:textId="5D263D1A" w:rsidR="009719B9" w:rsidRPr="007368C7"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rPr>
                <w:rFonts w:ascii="Times New Roman" w:hAnsi="Times New Roman" w:cs="Times New Roman"/>
                <w:sz w:val="22"/>
                <w:szCs w:val="22"/>
              </w:rPr>
            </w:pPr>
            <w:r w:rsidRPr="007368C7">
              <w:rPr>
                <w:rFonts w:ascii="Times New Roman" w:hAnsi="Times New Roman" w:cs="Times New Roman"/>
                <w:sz w:val="22"/>
                <w:szCs w:val="22"/>
              </w:rPr>
              <w:t>350</w:t>
            </w:r>
          </w:p>
        </w:tc>
        <w:tc>
          <w:tcPr>
            <w:tcW w:w="1461" w:type="dxa"/>
          </w:tcPr>
          <w:p w14:paraId="3137167A" w14:textId="4FA9D244" w:rsidR="009719B9" w:rsidRPr="007368C7"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rPr>
                <w:rFonts w:ascii="Times New Roman" w:hAnsi="Times New Roman" w:cs="Times New Roman"/>
                <w:sz w:val="22"/>
                <w:szCs w:val="22"/>
              </w:rPr>
            </w:pPr>
            <w:r w:rsidRPr="007368C7">
              <w:rPr>
                <w:rFonts w:ascii="Times New Roman" w:hAnsi="Times New Roman" w:cs="Times New Roman"/>
                <w:sz w:val="22"/>
                <w:szCs w:val="22"/>
              </w:rPr>
              <w:t>128</w:t>
            </w:r>
          </w:p>
        </w:tc>
        <w:tc>
          <w:tcPr>
            <w:tcW w:w="1509" w:type="dxa"/>
          </w:tcPr>
          <w:p w14:paraId="1527205B" w14:textId="7905C289" w:rsidR="009719B9" w:rsidRPr="007368C7"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center"/>
              <w:rPr>
                <w:rFonts w:ascii="Times New Roman" w:hAnsi="Times New Roman" w:cs="Times New Roman"/>
                <w:sz w:val="22"/>
                <w:szCs w:val="22"/>
              </w:rPr>
            </w:pPr>
            <w:r w:rsidRPr="007368C7">
              <w:rPr>
                <w:rFonts w:ascii="Times New Roman" w:hAnsi="Times New Roman" w:cs="Times New Roman"/>
                <w:sz w:val="22"/>
                <w:szCs w:val="22"/>
              </w:rPr>
              <w:t>0.01</w:t>
            </w:r>
          </w:p>
        </w:tc>
        <w:tc>
          <w:tcPr>
            <w:tcW w:w="2160" w:type="dxa"/>
            <w:vAlign w:val="bottom"/>
          </w:tcPr>
          <w:p w14:paraId="1910FBC8" w14:textId="17B77A94"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14"/>
              <w:rPr>
                <w:rFonts w:ascii="Times New Roman" w:hAnsi="Times New Roman" w:cs="Times New Roman"/>
                <w:sz w:val="22"/>
                <w:szCs w:val="22"/>
              </w:rPr>
            </w:pPr>
            <w:r w:rsidRPr="00D062FB">
              <w:rPr>
                <w:rFonts w:ascii="Times New Roman" w:hAnsi="Times New Roman" w:cs="Times New Roman"/>
                <w:sz w:val="22"/>
                <w:szCs w:val="22"/>
              </w:rPr>
              <w:t xml:space="preserve">Every months for </w:t>
            </w:r>
          </w:p>
        </w:tc>
      </w:tr>
      <w:tr w:rsidR="009719B9" w:rsidRPr="004C40E9" w14:paraId="4FA3F670" w14:textId="77777777" w:rsidTr="00D25F38">
        <w:tc>
          <w:tcPr>
            <w:tcW w:w="3285" w:type="dxa"/>
          </w:tcPr>
          <w:p w14:paraId="4EA137C9" w14:textId="77777777"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D67F5">
              <w:rPr>
                <w:rFonts w:ascii="Times New Roman" w:hAnsi="Times New Roman" w:cs="Times New Roman"/>
                <w:sz w:val="22"/>
                <w:szCs w:val="22"/>
              </w:rPr>
              <w:t>flood protection system</w:t>
            </w:r>
          </w:p>
        </w:tc>
        <w:tc>
          <w:tcPr>
            <w:tcW w:w="1035" w:type="dxa"/>
          </w:tcPr>
          <w:p w14:paraId="19E60279" w14:textId="77777777"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461" w:type="dxa"/>
          </w:tcPr>
          <w:p w14:paraId="45A0EAE4" w14:textId="77777777"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1509" w:type="dxa"/>
          </w:tcPr>
          <w:p w14:paraId="27F99761" w14:textId="51264E91"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2160" w:type="dxa"/>
          </w:tcPr>
          <w:p w14:paraId="2D31194A" w14:textId="7723C0E6"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6" w:hanging="300"/>
              <w:rPr>
                <w:rFonts w:ascii="Times New Roman" w:hAnsi="Times New Roman" w:cs="Times New Roman"/>
                <w:sz w:val="22"/>
                <w:szCs w:val="22"/>
              </w:rPr>
            </w:pPr>
            <w:r>
              <w:rPr>
                <w:rFonts w:ascii="Times New Roman" w:hAnsi="Times New Roman" w:cs="Times New Roman"/>
                <w:sz w:val="22"/>
                <w:szCs w:val="22"/>
              </w:rPr>
              <w:t xml:space="preserve">   12</w:t>
            </w:r>
            <w:r w:rsidRPr="00D062FB">
              <w:rPr>
                <w:rFonts w:ascii="Times New Roman" w:hAnsi="Times New Roman" w:cs="Times New Roman"/>
                <w:sz w:val="22"/>
                <w:szCs w:val="22"/>
              </w:rPr>
              <w:t>0 months</w:t>
            </w:r>
            <w:r>
              <w:rPr>
                <w:rFonts w:ascii="Times New Roman" w:hAnsi="Times New Roman" w:cs="Times New Roman"/>
                <w:sz w:val="22"/>
                <w:szCs w:val="22"/>
              </w:rPr>
              <w:t xml:space="preserve"> within </w:t>
            </w:r>
          </w:p>
        </w:tc>
      </w:tr>
      <w:tr w:rsidR="009719B9" w:rsidRPr="004C40E9" w14:paraId="37A9CC5C" w14:textId="77777777" w:rsidTr="00D25F38">
        <w:tc>
          <w:tcPr>
            <w:tcW w:w="3285" w:type="dxa"/>
          </w:tcPr>
          <w:p w14:paraId="6031F642" w14:textId="77777777"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D67F5">
              <w:rPr>
                <w:rFonts w:ascii="Times New Roman" w:hAnsi="Times New Roman" w:cs="Times New Roman"/>
                <w:sz w:val="22"/>
                <w:szCs w:val="22"/>
              </w:rPr>
              <w:t>(P</w:t>
            </w:r>
            <w:r>
              <w:rPr>
                <w:rFonts w:ascii="Times New Roman" w:hAnsi="Times New Roman" w:cs="Times New Roman"/>
                <w:sz w:val="22"/>
                <w:szCs w:val="22"/>
              </w:rPr>
              <w:t>hathumthani Province)</w:t>
            </w:r>
          </w:p>
        </w:tc>
        <w:tc>
          <w:tcPr>
            <w:tcW w:w="1035" w:type="dxa"/>
          </w:tcPr>
          <w:p w14:paraId="77C13E6E" w14:textId="77777777"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461" w:type="dxa"/>
          </w:tcPr>
          <w:p w14:paraId="4AB3154F" w14:textId="77777777"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1509" w:type="dxa"/>
          </w:tcPr>
          <w:p w14:paraId="4B84F6D9" w14:textId="74D28130"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2160" w:type="dxa"/>
          </w:tcPr>
          <w:p w14:paraId="46FECA75" w14:textId="1DE7BECD"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hanging="345"/>
              <w:rPr>
                <w:rFonts w:ascii="Times New Roman" w:hAnsi="Times New Roman" w:cs="Times New Roman"/>
                <w:sz w:val="22"/>
                <w:szCs w:val="22"/>
              </w:rPr>
            </w:pPr>
            <w:r>
              <w:rPr>
                <w:rFonts w:ascii="Times New Roman" w:hAnsi="Times New Roman" w:cs="Times New Roman"/>
                <w:sz w:val="22"/>
                <w:szCs w:val="22"/>
              </w:rPr>
              <w:t xml:space="preserve">   September 2028</w:t>
            </w:r>
          </w:p>
        </w:tc>
      </w:tr>
    </w:tbl>
    <w:p w14:paraId="63505703" w14:textId="77777777" w:rsidR="00907EB1" w:rsidRDefault="00907EB1" w:rsidP="006E322D">
      <w:pPr>
        <w:pStyle w:val="block"/>
        <w:spacing w:after="0" w:line="240" w:lineRule="atLeast"/>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540"/>
        <w:gridCol w:w="1260"/>
        <w:gridCol w:w="180"/>
        <w:gridCol w:w="1170"/>
        <w:gridCol w:w="180"/>
        <w:gridCol w:w="1170"/>
        <w:gridCol w:w="180"/>
        <w:gridCol w:w="1170"/>
      </w:tblGrid>
      <w:tr w:rsidR="0042455B" w:rsidRPr="000D1F45" w14:paraId="3E930704" w14:textId="77777777" w:rsidTr="00F90487">
        <w:trPr>
          <w:cantSplit/>
        </w:trPr>
        <w:tc>
          <w:tcPr>
            <w:tcW w:w="3330" w:type="dxa"/>
          </w:tcPr>
          <w:p w14:paraId="7CA6FBAF" w14:textId="1C802096" w:rsidR="0042455B" w:rsidRPr="006771F0" w:rsidRDefault="0042455B"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p>
        </w:tc>
        <w:tc>
          <w:tcPr>
            <w:tcW w:w="540" w:type="dxa"/>
          </w:tcPr>
          <w:p w14:paraId="2D1251B3" w14:textId="77777777" w:rsidR="0042455B" w:rsidRPr="00144947" w:rsidRDefault="0042455B"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610" w:type="dxa"/>
            <w:gridSpan w:val="3"/>
          </w:tcPr>
          <w:p w14:paraId="3FDFAAED" w14:textId="729D62B1" w:rsidR="0042455B" w:rsidRPr="003363BF" w:rsidRDefault="0042455B"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02AD1CB8" w14:textId="77777777" w:rsidR="0042455B" w:rsidRPr="003363BF" w:rsidRDefault="0042455B"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4633716C" w14:textId="77777777" w:rsidR="0042455B" w:rsidRPr="000F3207" w:rsidRDefault="0042455B" w:rsidP="00C65557">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42455B" w:rsidRPr="000D1F45" w14:paraId="3FA2A067" w14:textId="77777777" w:rsidTr="00F90487">
        <w:trPr>
          <w:cantSplit/>
        </w:trPr>
        <w:tc>
          <w:tcPr>
            <w:tcW w:w="3330" w:type="dxa"/>
          </w:tcPr>
          <w:p w14:paraId="2980F993" w14:textId="4A434807" w:rsidR="0042455B" w:rsidRPr="006771F0" w:rsidRDefault="0042455B"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r w:rsidRPr="006771F0">
              <w:rPr>
                <w:rFonts w:cs="Times New Roman"/>
                <w:b/>
                <w:bCs/>
                <w:i/>
                <w:iCs/>
              </w:rPr>
              <w:t>Assets pledged as security</w:t>
            </w:r>
          </w:p>
        </w:tc>
        <w:tc>
          <w:tcPr>
            <w:tcW w:w="540" w:type="dxa"/>
          </w:tcPr>
          <w:p w14:paraId="53F33D11" w14:textId="77777777" w:rsidR="0042455B" w:rsidRPr="00144947" w:rsidRDefault="0042455B"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610" w:type="dxa"/>
            <w:gridSpan w:val="3"/>
          </w:tcPr>
          <w:p w14:paraId="3E3F16AF" w14:textId="737BFA0A" w:rsidR="0042455B" w:rsidRPr="003363BF" w:rsidRDefault="0042455B" w:rsidP="0042455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financial statements</w:t>
            </w:r>
          </w:p>
        </w:tc>
        <w:tc>
          <w:tcPr>
            <w:tcW w:w="180" w:type="dxa"/>
          </w:tcPr>
          <w:p w14:paraId="1555FD56" w14:textId="77777777" w:rsidR="0042455B" w:rsidRPr="003363BF" w:rsidRDefault="0042455B"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1EE483D7" w14:textId="77777777" w:rsidR="0042455B" w:rsidRPr="003363BF" w:rsidRDefault="0042455B"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231BC7" w:rsidRPr="000D1F45" w14:paraId="358AA965" w14:textId="77777777" w:rsidTr="00C65557">
        <w:trPr>
          <w:cantSplit/>
        </w:trPr>
        <w:tc>
          <w:tcPr>
            <w:tcW w:w="3330" w:type="dxa"/>
          </w:tcPr>
          <w:p w14:paraId="5CF06C54" w14:textId="06B29C74" w:rsidR="00231BC7" w:rsidRPr="006771F0"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88"/>
              <w:rPr>
                <w:rFonts w:cs="Times New Roman"/>
                <w:b/>
                <w:bCs/>
                <w:i/>
                <w:iCs/>
              </w:rPr>
            </w:pPr>
            <w:r w:rsidRPr="006771F0">
              <w:rPr>
                <w:rFonts w:cs="Times New Roman"/>
                <w:b/>
                <w:bCs/>
                <w:i/>
                <w:iCs/>
              </w:rPr>
              <w:t>for liabilities as at 31 December</w:t>
            </w:r>
          </w:p>
        </w:tc>
        <w:tc>
          <w:tcPr>
            <w:tcW w:w="540" w:type="dxa"/>
          </w:tcPr>
          <w:p w14:paraId="0E78B559" w14:textId="77777777" w:rsidR="00231BC7" w:rsidRPr="000A4D00"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0A4D00">
              <w:rPr>
                <w:rFonts w:cs="Times New Roman"/>
                <w:i/>
                <w:iCs/>
              </w:rPr>
              <w:t>Note</w:t>
            </w:r>
          </w:p>
        </w:tc>
        <w:tc>
          <w:tcPr>
            <w:tcW w:w="1260" w:type="dxa"/>
          </w:tcPr>
          <w:p w14:paraId="47D1E136" w14:textId="42A82788" w:rsidR="00231BC7" w:rsidRPr="000A529C"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4</w:t>
            </w:r>
          </w:p>
        </w:tc>
        <w:tc>
          <w:tcPr>
            <w:tcW w:w="180" w:type="dxa"/>
          </w:tcPr>
          <w:p w14:paraId="59B9B234" w14:textId="77777777" w:rsidR="00231BC7" w:rsidRPr="000A529C"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43F649B6" w14:textId="790CCCEF" w:rsidR="00231BC7" w:rsidRPr="000A529C"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c>
          <w:tcPr>
            <w:tcW w:w="180" w:type="dxa"/>
          </w:tcPr>
          <w:p w14:paraId="5A769645" w14:textId="77777777" w:rsidR="00231BC7" w:rsidRPr="000A529C"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26FB607" w14:textId="4661491F" w:rsidR="00231BC7" w:rsidRPr="000A529C"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4</w:t>
            </w:r>
          </w:p>
        </w:tc>
        <w:tc>
          <w:tcPr>
            <w:tcW w:w="180" w:type="dxa"/>
          </w:tcPr>
          <w:p w14:paraId="62A6DFAA" w14:textId="77777777" w:rsidR="00231BC7" w:rsidRPr="000A529C"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6DF74A5" w14:textId="13B8A033" w:rsidR="00231BC7" w:rsidRPr="000A529C"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r>
      <w:tr w:rsidR="00231BC7" w:rsidRPr="000D1F45" w14:paraId="4AE44A22" w14:textId="77777777" w:rsidTr="000A4D00">
        <w:trPr>
          <w:cantSplit/>
        </w:trPr>
        <w:tc>
          <w:tcPr>
            <w:tcW w:w="3330" w:type="dxa"/>
          </w:tcPr>
          <w:p w14:paraId="23915E29" w14:textId="77777777" w:rsidR="00231BC7" w:rsidRPr="009D3180"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14:paraId="1AD615E6" w14:textId="77777777" w:rsidR="00231BC7" w:rsidRPr="00D675DD"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14:paraId="2212EB94" w14:textId="77777777" w:rsidR="00231BC7" w:rsidRPr="00D675DD"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231BC7" w:rsidRPr="000D1F45" w14:paraId="7C34C005" w14:textId="77777777" w:rsidTr="000A4D00">
        <w:trPr>
          <w:cantSplit/>
        </w:trPr>
        <w:tc>
          <w:tcPr>
            <w:tcW w:w="3330" w:type="dxa"/>
          </w:tcPr>
          <w:p w14:paraId="32FCCB20" w14:textId="77777777" w:rsidR="00231BC7" w:rsidRPr="009D3180"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14:paraId="27095D1F" w14:textId="77777777" w:rsidR="00231BC7" w:rsidRPr="00D675DD"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14:paraId="2D464794" w14:textId="77777777" w:rsidR="00231BC7" w:rsidRPr="00D675DD"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231BC7" w:rsidRPr="000D1F45" w14:paraId="5EC7336A" w14:textId="77777777" w:rsidTr="00C65557">
        <w:trPr>
          <w:cantSplit/>
          <w:trHeight w:val="128"/>
        </w:trPr>
        <w:tc>
          <w:tcPr>
            <w:tcW w:w="3330" w:type="dxa"/>
          </w:tcPr>
          <w:p w14:paraId="0EB7760E" w14:textId="77777777" w:rsidR="00231BC7" w:rsidRPr="000A4D00"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A4D00">
              <w:t>Certain plots of developed land</w:t>
            </w:r>
          </w:p>
        </w:tc>
        <w:tc>
          <w:tcPr>
            <w:tcW w:w="540" w:type="dxa"/>
          </w:tcPr>
          <w:p w14:paraId="2F38C2D7"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2F977E16"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61CCCC82"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8CE921D"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77C811D0"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604A01"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7603E280"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E15360C"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231BC7" w:rsidRPr="000D1F45" w14:paraId="0874CB62" w14:textId="77777777" w:rsidTr="00C65557">
        <w:trPr>
          <w:cantSplit/>
          <w:trHeight w:val="128"/>
        </w:trPr>
        <w:tc>
          <w:tcPr>
            <w:tcW w:w="3330" w:type="dxa"/>
          </w:tcPr>
          <w:p w14:paraId="1B0C472C" w14:textId="77777777" w:rsidR="00231BC7" w:rsidRPr="000A4D00"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available for sales</w:t>
            </w:r>
          </w:p>
        </w:tc>
        <w:tc>
          <w:tcPr>
            <w:tcW w:w="540" w:type="dxa"/>
          </w:tcPr>
          <w:p w14:paraId="41131869" w14:textId="3AE315E7" w:rsidR="00231BC7" w:rsidRPr="000A4D00" w:rsidRDefault="007368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spacing w:line="240" w:lineRule="atLeast"/>
              <w:ind w:left="-102" w:right="-108"/>
              <w:jc w:val="center"/>
              <w:rPr>
                <w:i/>
                <w:iCs/>
                <w:szCs w:val="28"/>
              </w:rPr>
            </w:pPr>
            <w:r>
              <w:rPr>
                <w:i/>
                <w:iCs/>
                <w:szCs w:val="28"/>
              </w:rPr>
              <w:t>8</w:t>
            </w:r>
          </w:p>
        </w:tc>
        <w:tc>
          <w:tcPr>
            <w:tcW w:w="1260" w:type="dxa"/>
          </w:tcPr>
          <w:p w14:paraId="149C3B2E" w14:textId="2EEC44C7" w:rsidR="00231BC7" w:rsidRPr="00B42CE9" w:rsidRDefault="007368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7368C7">
              <w:rPr>
                <w:szCs w:val="28"/>
              </w:rPr>
              <w:t>15,136</w:t>
            </w:r>
          </w:p>
        </w:tc>
        <w:tc>
          <w:tcPr>
            <w:tcW w:w="180" w:type="dxa"/>
          </w:tcPr>
          <w:p w14:paraId="48970EAE"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61B012D" w14:textId="2548F10C"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17,799</w:t>
            </w:r>
          </w:p>
        </w:tc>
        <w:tc>
          <w:tcPr>
            <w:tcW w:w="180" w:type="dxa"/>
          </w:tcPr>
          <w:p w14:paraId="3508FEA1"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51D33D1" w14:textId="15B5C3AE" w:rsidR="00231BC7" w:rsidRPr="00B42CE9" w:rsidRDefault="007368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7368C7">
              <w:rPr>
                <w:rFonts w:cs="Times New Roman"/>
              </w:rPr>
              <w:t>15,136</w:t>
            </w:r>
          </w:p>
        </w:tc>
        <w:tc>
          <w:tcPr>
            <w:tcW w:w="180" w:type="dxa"/>
          </w:tcPr>
          <w:p w14:paraId="3C599DC9"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506FF16" w14:textId="14DED469"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17,799</w:t>
            </w:r>
          </w:p>
        </w:tc>
      </w:tr>
      <w:tr w:rsidR="00231BC7" w:rsidRPr="000D1F45" w14:paraId="6575AB68" w14:textId="77777777" w:rsidTr="00C65557">
        <w:trPr>
          <w:cantSplit/>
          <w:trHeight w:val="128"/>
        </w:trPr>
        <w:tc>
          <w:tcPr>
            <w:tcW w:w="3330" w:type="dxa"/>
          </w:tcPr>
          <w:p w14:paraId="03AB20A8" w14:textId="77777777" w:rsidR="00231BC7" w:rsidRPr="000A4D00"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A4D00">
              <w:t>Restricted deposits at financial</w:t>
            </w:r>
          </w:p>
        </w:tc>
        <w:tc>
          <w:tcPr>
            <w:tcW w:w="540" w:type="dxa"/>
          </w:tcPr>
          <w:p w14:paraId="57108D65"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310D36A8"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62F69223"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8513104"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4DD23A4C"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5135944"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22544F82"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77B04D9"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231BC7" w:rsidRPr="000D1F45" w14:paraId="6F9E157E" w14:textId="77777777" w:rsidTr="00C65557">
        <w:trPr>
          <w:cantSplit/>
          <w:trHeight w:val="128"/>
        </w:trPr>
        <w:tc>
          <w:tcPr>
            <w:tcW w:w="3330" w:type="dxa"/>
          </w:tcPr>
          <w:p w14:paraId="6E3DA5EC" w14:textId="77777777" w:rsidR="00231BC7" w:rsidRPr="000A4D00"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institutions</w:t>
            </w:r>
          </w:p>
        </w:tc>
        <w:tc>
          <w:tcPr>
            <w:tcW w:w="540" w:type="dxa"/>
          </w:tcPr>
          <w:p w14:paraId="4E133336"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51A08EC9" w14:textId="6B0D9CF1" w:rsidR="00231BC7" w:rsidRPr="00B42CE9" w:rsidRDefault="007368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7368C7">
              <w:rPr>
                <w:szCs w:val="28"/>
              </w:rPr>
              <w:t>26,000</w:t>
            </w:r>
          </w:p>
        </w:tc>
        <w:tc>
          <w:tcPr>
            <w:tcW w:w="180" w:type="dxa"/>
          </w:tcPr>
          <w:p w14:paraId="17928BA4"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C03C527" w14:textId="07630990"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26,000</w:t>
            </w:r>
          </w:p>
        </w:tc>
        <w:tc>
          <w:tcPr>
            <w:tcW w:w="180" w:type="dxa"/>
          </w:tcPr>
          <w:p w14:paraId="67AF5A4F"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D286D54" w14:textId="4938BF70" w:rsidR="00231BC7" w:rsidRPr="00B42CE9" w:rsidRDefault="007368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7368C7">
              <w:rPr>
                <w:rFonts w:cs="Times New Roman"/>
              </w:rPr>
              <w:t>26,000</w:t>
            </w:r>
          </w:p>
        </w:tc>
        <w:tc>
          <w:tcPr>
            <w:tcW w:w="180" w:type="dxa"/>
          </w:tcPr>
          <w:p w14:paraId="22F7072F"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9DB5D7A" w14:textId="40D85080"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26,000</w:t>
            </w:r>
          </w:p>
        </w:tc>
      </w:tr>
      <w:tr w:rsidR="00231BC7" w:rsidRPr="000D1F45" w14:paraId="16A8FFEC" w14:textId="77777777" w:rsidTr="00C65557">
        <w:trPr>
          <w:cantSplit/>
          <w:trHeight w:val="128"/>
        </w:trPr>
        <w:tc>
          <w:tcPr>
            <w:tcW w:w="3330" w:type="dxa"/>
          </w:tcPr>
          <w:p w14:paraId="1EAB6C80" w14:textId="77777777" w:rsidR="00231BC7" w:rsidRPr="000A4D00"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hanging="180"/>
            </w:pPr>
            <w:r w:rsidRPr="000A4D00">
              <w:t>Certain plots of land including the</w:t>
            </w:r>
          </w:p>
        </w:tc>
        <w:tc>
          <w:tcPr>
            <w:tcW w:w="540" w:type="dxa"/>
          </w:tcPr>
          <w:p w14:paraId="316E295E"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6A35BDD5"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2AC0878C"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1CC04E"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650A3DE3"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4F5073A"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57232D23"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B877539"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231BC7" w:rsidRPr="000D1F45" w14:paraId="3CFDE0CE" w14:textId="77777777" w:rsidTr="00C65557">
        <w:trPr>
          <w:cantSplit/>
          <w:trHeight w:val="128"/>
        </w:trPr>
        <w:tc>
          <w:tcPr>
            <w:tcW w:w="3330" w:type="dxa"/>
          </w:tcPr>
          <w:p w14:paraId="6C6ED015" w14:textId="77777777" w:rsidR="00231BC7" w:rsidRPr="000A4D00"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water production for industry</w:t>
            </w:r>
          </w:p>
        </w:tc>
        <w:tc>
          <w:tcPr>
            <w:tcW w:w="540" w:type="dxa"/>
          </w:tcPr>
          <w:p w14:paraId="72319D2D"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7467C8BF"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4C8D3BE6"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13FD1C6"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685F965C"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61823CF"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5722949D"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4AC31C3"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231BC7" w:rsidRPr="000D1F45" w14:paraId="47AED430" w14:textId="77777777" w:rsidTr="00C65557">
        <w:trPr>
          <w:cantSplit/>
        </w:trPr>
        <w:tc>
          <w:tcPr>
            <w:tcW w:w="3330" w:type="dxa"/>
          </w:tcPr>
          <w:p w14:paraId="72A605F1" w14:textId="77777777" w:rsidR="00231BC7" w:rsidRPr="000A4D00"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system, water treatment system,</w:t>
            </w:r>
          </w:p>
        </w:tc>
        <w:tc>
          <w:tcPr>
            <w:tcW w:w="540" w:type="dxa"/>
          </w:tcPr>
          <w:p w14:paraId="663ED6D9"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13C53D0B"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10C38C4A"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8E9BCB0"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79F8828D"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DB55A86"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415EB7E6"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9C1B7A3" w14:textId="7777777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231BC7" w:rsidRPr="000D1F45" w14:paraId="3386B3B0" w14:textId="77777777" w:rsidTr="00C65557">
        <w:trPr>
          <w:cantSplit/>
        </w:trPr>
        <w:tc>
          <w:tcPr>
            <w:tcW w:w="3330" w:type="dxa"/>
          </w:tcPr>
          <w:p w14:paraId="190F0577" w14:textId="77777777" w:rsidR="00231BC7" w:rsidRPr="000A4D00"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machinery</w:t>
            </w:r>
            <w:r>
              <w:t xml:space="preserve"> and equipment</w:t>
            </w:r>
          </w:p>
        </w:tc>
        <w:tc>
          <w:tcPr>
            <w:tcW w:w="540" w:type="dxa"/>
          </w:tcPr>
          <w:p w14:paraId="70515967" w14:textId="4CD2CD4E" w:rsidR="00231BC7" w:rsidRPr="000A4D00" w:rsidRDefault="007368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spacing w:line="240" w:lineRule="atLeast"/>
              <w:ind w:left="-102" w:right="-108"/>
              <w:jc w:val="center"/>
              <w:rPr>
                <w:i/>
                <w:iCs/>
                <w:szCs w:val="28"/>
              </w:rPr>
            </w:pPr>
            <w:r>
              <w:rPr>
                <w:i/>
                <w:iCs/>
                <w:szCs w:val="28"/>
              </w:rPr>
              <w:t>13</w:t>
            </w:r>
          </w:p>
        </w:tc>
        <w:tc>
          <w:tcPr>
            <w:tcW w:w="1260" w:type="dxa"/>
            <w:tcBorders>
              <w:bottom w:val="single" w:sz="4" w:space="0" w:color="auto"/>
            </w:tcBorders>
          </w:tcPr>
          <w:p w14:paraId="7BDFC6F1" w14:textId="47AAF532" w:rsidR="00231BC7" w:rsidRPr="00924E98" w:rsidRDefault="007368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7368C7">
              <w:rPr>
                <w:szCs w:val="28"/>
              </w:rPr>
              <w:t>59,038</w:t>
            </w:r>
          </w:p>
        </w:tc>
        <w:tc>
          <w:tcPr>
            <w:tcW w:w="180" w:type="dxa"/>
          </w:tcPr>
          <w:p w14:paraId="52DFF593" w14:textId="77777777" w:rsidR="00231BC7" w:rsidRPr="00924E98"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74DCE323" w14:textId="2D9E7DEB" w:rsidR="00231BC7" w:rsidRPr="00924E98"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10,368</w:t>
            </w:r>
          </w:p>
        </w:tc>
        <w:tc>
          <w:tcPr>
            <w:tcW w:w="180" w:type="dxa"/>
          </w:tcPr>
          <w:p w14:paraId="5902B4A4" w14:textId="77777777" w:rsidR="00231BC7" w:rsidRPr="00924E98"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7D8EC64" w14:textId="6E6A16F2" w:rsidR="00231BC7" w:rsidRPr="00924E98" w:rsidRDefault="007368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7368C7">
              <w:rPr>
                <w:rFonts w:cs="Times New Roman"/>
              </w:rPr>
              <w:t>59,038</w:t>
            </w:r>
          </w:p>
        </w:tc>
        <w:tc>
          <w:tcPr>
            <w:tcW w:w="180" w:type="dxa"/>
          </w:tcPr>
          <w:p w14:paraId="37F198FD" w14:textId="77777777" w:rsidR="00231BC7" w:rsidRPr="00924E98"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4A86E186" w14:textId="02976182" w:rsidR="00231BC7" w:rsidRPr="00924E98"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10,368</w:t>
            </w:r>
          </w:p>
        </w:tc>
      </w:tr>
      <w:tr w:rsidR="00231BC7" w:rsidRPr="000D1F45" w14:paraId="6E83C90E" w14:textId="77777777" w:rsidTr="00C65557">
        <w:trPr>
          <w:cantSplit/>
        </w:trPr>
        <w:tc>
          <w:tcPr>
            <w:tcW w:w="3330" w:type="dxa"/>
          </w:tcPr>
          <w:p w14:paraId="51A830E4" w14:textId="77777777" w:rsidR="00231BC7" w:rsidRPr="000A4D00"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A4D00">
              <w:rPr>
                <w:rFonts w:cs="Times New Roman"/>
                <w:b/>
                <w:bCs/>
              </w:rPr>
              <w:t>Grand total</w:t>
            </w:r>
          </w:p>
        </w:tc>
        <w:tc>
          <w:tcPr>
            <w:tcW w:w="540" w:type="dxa"/>
          </w:tcPr>
          <w:p w14:paraId="3C687F62" w14:textId="77777777" w:rsidR="00231BC7" w:rsidRPr="00924E98"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bottom w:val="double" w:sz="4" w:space="0" w:color="auto"/>
            </w:tcBorders>
          </w:tcPr>
          <w:p w14:paraId="0FEBA34D" w14:textId="09D50EC7" w:rsidR="00231BC7" w:rsidRPr="00924E98" w:rsidRDefault="007368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7368C7">
              <w:rPr>
                <w:b/>
                <w:bCs/>
                <w:szCs w:val="28"/>
              </w:rPr>
              <w:t>100,174</w:t>
            </w:r>
          </w:p>
        </w:tc>
        <w:tc>
          <w:tcPr>
            <w:tcW w:w="180" w:type="dxa"/>
          </w:tcPr>
          <w:p w14:paraId="5DE48C80" w14:textId="77777777" w:rsidR="00231BC7" w:rsidRPr="00924E98"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23EEE7F0" w14:textId="34E13A41" w:rsidR="00231BC7" w:rsidRPr="00924E98"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54,167</w:t>
            </w:r>
          </w:p>
        </w:tc>
        <w:tc>
          <w:tcPr>
            <w:tcW w:w="180" w:type="dxa"/>
          </w:tcPr>
          <w:p w14:paraId="1F44A912" w14:textId="77777777" w:rsidR="00231BC7" w:rsidRPr="00924E98"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2816EAF0" w14:textId="50C29393" w:rsidR="00231BC7" w:rsidRPr="007C2AD9" w:rsidRDefault="007368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7368C7">
              <w:rPr>
                <w:rFonts w:cs="Times New Roman"/>
                <w:b/>
                <w:bCs/>
              </w:rPr>
              <w:t>100,174</w:t>
            </w:r>
          </w:p>
        </w:tc>
        <w:tc>
          <w:tcPr>
            <w:tcW w:w="180" w:type="dxa"/>
          </w:tcPr>
          <w:p w14:paraId="123FB309" w14:textId="77777777" w:rsidR="00231BC7" w:rsidRPr="00924E98"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30C41C70" w14:textId="660536FF" w:rsidR="00231BC7" w:rsidRPr="000C0BDA"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rFonts w:cs="Times New Roman"/>
                <w:b/>
                <w:bCs/>
              </w:rPr>
              <w:t>54,167</w:t>
            </w:r>
          </w:p>
        </w:tc>
      </w:tr>
    </w:tbl>
    <w:p w14:paraId="6763E0F9" w14:textId="77777777" w:rsidR="005D0724" w:rsidRDefault="005D0724"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2702DED" w14:textId="6B766F91"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4C40E9">
        <w:rPr>
          <w:rFonts w:ascii="Times New Roman" w:hAnsi="Times New Roman"/>
          <w:sz w:val="22"/>
          <w:szCs w:val="22"/>
        </w:rPr>
        <w:t>As at 31 December 20</w:t>
      </w:r>
      <w:r w:rsidR="006740BD">
        <w:rPr>
          <w:rFonts w:ascii="Times New Roman" w:hAnsi="Times New Roman"/>
          <w:sz w:val="22"/>
          <w:szCs w:val="22"/>
        </w:rPr>
        <w:t>2</w:t>
      </w:r>
      <w:r w:rsidR="00231BC7">
        <w:rPr>
          <w:rFonts w:ascii="Times New Roman" w:hAnsi="Times New Roman"/>
          <w:sz w:val="22"/>
          <w:szCs w:val="22"/>
        </w:rPr>
        <w:t>4</w:t>
      </w:r>
      <w:r>
        <w:rPr>
          <w:rFonts w:ascii="Times New Roman" w:hAnsi="Times New Roman"/>
          <w:sz w:val="22"/>
          <w:szCs w:val="22"/>
        </w:rPr>
        <w:t>,</w:t>
      </w:r>
      <w:r w:rsidRPr="004C40E9">
        <w:rPr>
          <w:rFonts w:ascii="Times New Roman" w:hAnsi="Times New Roman"/>
          <w:sz w:val="22"/>
          <w:szCs w:val="22"/>
        </w:rPr>
        <w:t xml:space="preserve"> the </w:t>
      </w:r>
      <w:r w:rsidR="00C65557">
        <w:rPr>
          <w:rFonts w:ascii="Times New Roman" w:hAnsi="Times New Roman"/>
          <w:sz w:val="22"/>
          <w:szCs w:val="22"/>
        </w:rPr>
        <w:t>Group</w:t>
      </w:r>
      <w:r w:rsidRPr="004C40E9">
        <w:rPr>
          <w:rFonts w:ascii="Times New Roman" w:hAnsi="Times New Roman"/>
          <w:sz w:val="22"/>
          <w:szCs w:val="22"/>
        </w:rPr>
        <w:t xml:space="preserve"> had</w:t>
      </w:r>
      <w:r>
        <w:rPr>
          <w:rFonts w:ascii="Times New Roman" w:hAnsi="Times New Roman"/>
          <w:sz w:val="22"/>
          <w:szCs w:val="22"/>
        </w:rPr>
        <w:t xml:space="preserve"> unutilised</w:t>
      </w:r>
      <w:r w:rsidRPr="004C40E9">
        <w:rPr>
          <w:rFonts w:ascii="Times New Roman" w:hAnsi="Times New Roman"/>
          <w:sz w:val="22"/>
          <w:szCs w:val="22"/>
        </w:rPr>
        <w:t xml:space="preserve"> credit facilities </w:t>
      </w:r>
      <w:r w:rsidRPr="000045AD">
        <w:rPr>
          <w:rFonts w:ascii="Times New Roman" w:hAnsi="Times New Roman"/>
          <w:sz w:val="22"/>
          <w:szCs w:val="22"/>
        </w:rPr>
        <w:t xml:space="preserve">totaling </w:t>
      </w:r>
      <w:r>
        <w:rPr>
          <w:rFonts w:ascii="Times New Roman" w:hAnsi="Times New Roman"/>
          <w:sz w:val="22"/>
          <w:szCs w:val="22"/>
        </w:rPr>
        <w:t xml:space="preserve">Baht </w:t>
      </w:r>
      <w:r w:rsidR="007368C7">
        <w:rPr>
          <w:rFonts w:ascii="Times New Roman" w:hAnsi="Times New Roman"/>
          <w:sz w:val="22"/>
          <w:szCs w:val="22"/>
        </w:rPr>
        <w:t>169.9</w:t>
      </w:r>
      <w:r w:rsidR="00231BC7">
        <w:rPr>
          <w:rFonts w:ascii="Times New Roman" w:hAnsi="Times New Roman"/>
          <w:sz w:val="22"/>
          <w:szCs w:val="22"/>
        </w:rPr>
        <w:t xml:space="preserve"> </w:t>
      </w:r>
      <w:r w:rsidRPr="000045AD">
        <w:rPr>
          <w:rFonts w:ascii="Times New Roman" w:hAnsi="Times New Roman"/>
          <w:sz w:val="22"/>
          <w:szCs w:val="22"/>
        </w:rPr>
        <w:t>million</w:t>
      </w:r>
      <w:r w:rsidR="000B2768">
        <w:rPr>
          <w:rFonts w:ascii="Times New Roman" w:hAnsi="Times New Roman"/>
          <w:sz w:val="22"/>
          <w:szCs w:val="22"/>
        </w:rPr>
        <w:br/>
      </w:r>
      <w:r w:rsidRPr="004C40E9">
        <w:rPr>
          <w:rFonts w:ascii="Times New Roman" w:hAnsi="Times New Roman"/>
          <w:i/>
          <w:iCs/>
          <w:sz w:val="22"/>
          <w:szCs w:val="22"/>
        </w:rPr>
        <w:t>(20</w:t>
      </w:r>
      <w:r w:rsidR="00C65557">
        <w:rPr>
          <w:rFonts w:ascii="Times New Roman" w:hAnsi="Times New Roman"/>
          <w:i/>
          <w:iCs/>
          <w:sz w:val="22"/>
          <w:szCs w:val="22"/>
        </w:rPr>
        <w:t>2</w:t>
      </w:r>
      <w:r w:rsidR="00231BC7">
        <w:rPr>
          <w:rFonts w:ascii="Times New Roman" w:hAnsi="Times New Roman"/>
          <w:i/>
          <w:iCs/>
          <w:sz w:val="22"/>
          <w:szCs w:val="22"/>
        </w:rPr>
        <w:t>3</w:t>
      </w:r>
      <w:r w:rsidRPr="004C40E9">
        <w:rPr>
          <w:rFonts w:ascii="Times New Roman" w:hAnsi="Times New Roman"/>
          <w:i/>
          <w:iCs/>
          <w:sz w:val="22"/>
          <w:szCs w:val="22"/>
        </w:rPr>
        <w:t>: Baht</w:t>
      </w:r>
      <w:r w:rsidRPr="00AE083B">
        <w:rPr>
          <w:rFonts w:ascii="Times New Roman" w:hAnsi="Times New Roman"/>
          <w:i/>
          <w:iCs/>
          <w:sz w:val="22"/>
          <w:szCs w:val="22"/>
        </w:rPr>
        <w:t xml:space="preserve"> </w:t>
      </w:r>
      <w:r w:rsidR="00C12289">
        <w:rPr>
          <w:rFonts w:ascii="Times New Roman" w:hAnsi="Times New Roman"/>
          <w:i/>
          <w:iCs/>
          <w:sz w:val="22"/>
          <w:szCs w:val="22"/>
        </w:rPr>
        <w:t>16</w:t>
      </w:r>
      <w:r w:rsidR="00231BC7">
        <w:rPr>
          <w:rFonts w:ascii="Times New Roman" w:hAnsi="Times New Roman"/>
          <w:i/>
          <w:iCs/>
          <w:sz w:val="22"/>
          <w:szCs w:val="22"/>
        </w:rPr>
        <w:t>9.9</w:t>
      </w:r>
      <w:r w:rsidR="00C12289">
        <w:rPr>
          <w:rFonts w:ascii="Times New Roman" w:hAnsi="Times New Roman"/>
          <w:i/>
          <w:iCs/>
          <w:sz w:val="22"/>
          <w:szCs w:val="22"/>
        </w:rPr>
        <w:t xml:space="preserve"> </w:t>
      </w:r>
      <w:r w:rsidRPr="004C40E9">
        <w:rPr>
          <w:rFonts w:ascii="Times New Roman" w:hAnsi="Times New Roman"/>
          <w:i/>
          <w:iCs/>
          <w:sz w:val="22"/>
          <w:szCs w:val="22"/>
        </w:rPr>
        <w:t>million).</w:t>
      </w:r>
    </w:p>
    <w:p w14:paraId="149EBD4F" w14:textId="77777777" w:rsidR="00313B24" w:rsidRDefault="00313B24"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5821BDD0" w14:textId="4F966806" w:rsidR="006E322D" w:rsidRDefault="006E322D" w:rsidP="00EF5157">
      <w:pPr>
        <w:pStyle w:val="Heading1"/>
        <w:keepLines/>
        <w:numPr>
          <w:ilvl w:val="0"/>
          <w:numId w:val="47"/>
        </w:numPr>
        <w:shd w:val="clear" w:color="auto" w:fill="auto"/>
        <w:ind w:left="540" w:hanging="540"/>
        <w:jc w:val="thaiDistribute"/>
        <w:rPr>
          <w:rFonts w:ascii="Times New Roman" w:hAnsi="Times New Roman"/>
          <w:sz w:val="24"/>
          <w:szCs w:val="24"/>
          <w:u w:val="none"/>
        </w:rPr>
      </w:pPr>
      <w:r w:rsidRPr="00E9578E">
        <w:rPr>
          <w:rFonts w:ascii="Times New Roman" w:hAnsi="Times New Roman"/>
          <w:sz w:val="24"/>
          <w:szCs w:val="24"/>
          <w:u w:val="none"/>
        </w:rPr>
        <w:tab/>
      </w:r>
      <w:r>
        <w:rPr>
          <w:rFonts w:ascii="Times New Roman" w:hAnsi="Times New Roman"/>
          <w:sz w:val="24"/>
          <w:szCs w:val="24"/>
          <w:u w:val="none"/>
        </w:rPr>
        <w:t>Provision</w:t>
      </w:r>
      <w:r w:rsidR="002E1096">
        <w:rPr>
          <w:rFonts w:ascii="Times New Roman" w:hAnsi="Times New Roman"/>
          <w:sz w:val="24"/>
          <w:szCs w:val="24"/>
          <w:u w:val="none"/>
        </w:rPr>
        <w:t>s</w:t>
      </w:r>
      <w:r>
        <w:rPr>
          <w:rFonts w:ascii="Times New Roman" w:hAnsi="Times New Roman"/>
          <w:sz w:val="24"/>
          <w:szCs w:val="24"/>
          <w:u w:val="none"/>
        </w:rPr>
        <w:t xml:space="preserve"> for employee benefit</w:t>
      </w:r>
      <w:r w:rsidR="002E1096">
        <w:rPr>
          <w:rFonts w:ascii="Times New Roman" w:hAnsi="Times New Roman"/>
          <w:sz w:val="24"/>
          <w:szCs w:val="24"/>
          <w:u w:val="none"/>
        </w:rPr>
        <w:t>s</w:t>
      </w:r>
    </w:p>
    <w:p w14:paraId="217BC33C" w14:textId="77777777" w:rsidR="006E322D" w:rsidRDefault="006E322D" w:rsidP="006E322D">
      <w:pPr>
        <w:rPr>
          <w:rFonts w:ascii="Times New Roman" w:hAnsi="Times New Roman" w:cs="Cordia New"/>
          <w:sz w:val="22"/>
          <w:szCs w:val="22"/>
        </w:rPr>
      </w:pPr>
    </w:p>
    <w:p w14:paraId="23FD9324"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F2B7A">
        <w:rPr>
          <w:rFonts w:ascii="Times New Roman" w:hAnsi="Times New Roman"/>
          <w:b/>
          <w:bCs/>
          <w:i/>
          <w:iCs/>
          <w:sz w:val="22"/>
          <w:szCs w:val="22"/>
        </w:rPr>
        <w:t xml:space="preserve">Defined benefit plan </w:t>
      </w:r>
    </w:p>
    <w:p w14:paraId="52028459" w14:textId="77777777" w:rsidR="006E322D" w:rsidRPr="00421452"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F2B7A">
        <w:rPr>
          <w:rFonts w:ascii="Times New Roman" w:hAnsi="Times New Roman"/>
          <w:b/>
          <w:bCs/>
          <w:i/>
          <w:iCs/>
          <w:sz w:val="22"/>
          <w:szCs w:val="22"/>
        </w:rPr>
        <w:t xml:space="preserve">  </w:t>
      </w:r>
    </w:p>
    <w:p w14:paraId="459C33FB" w14:textId="270BEAA5" w:rsidR="006E322D" w:rsidRDefault="006E322D" w:rsidP="00BE2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F2B7A">
        <w:rPr>
          <w:rFonts w:ascii="Times New Roman" w:hAnsi="Times New Roman"/>
          <w:sz w:val="22"/>
          <w:szCs w:val="22"/>
        </w:rPr>
        <w:t xml:space="preserve">The </w:t>
      </w:r>
      <w:r w:rsidR="00B66A9D">
        <w:rPr>
          <w:rFonts w:ascii="Times New Roman" w:hAnsi="Times New Roman"/>
          <w:sz w:val="22"/>
          <w:szCs w:val="22"/>
        </w:rPr>
        <w:t>Group</w:t>
      </w:r>
      <w:r w:rsidRPr="006F2B7A">
        <w:rPr>
          <w:rFonts w:ascii="Times New Roman" w:hAnsi="Times New Roman"/>
          <w:sz w:val="22"/>
          <w:szCs w:val="22"/>
        </w:rPr>
        <w:t xml:space="preserve"> operate</w:t>
      </w:r>
      <w:r w:rsidR="00E57096">
        <w:rPr>
          <w:rFonts w:ascii="Times New Roman" w:hAnsi="Times New Roman"/>
          <w:sz w:val="22"/>
          <w:szCs w:val="22"/>
        </w:rPr>
        <w:t>s</w:t>
      </w:r>
      <w:r w:rsidRPr="006F2B7A">
        <w:rPr>
          <w:rFonts w:ascii="Times New Roman" w:hAnsi="Times New Roman"/>
          <w:sz w:val="22"/>
          <w:szCs w:val="22"/>
        </w:rPr>
        <w:t xml:space="preserve"> a defined benefit plan based on the requirement of Thai Labour Protection Act B.E 2541 (1998) to provide retirement benefits to employees based on pensionable remuneration and length of service.</w:t>
      </w:r>
      <w:r w:rsidR="00BE203D">
        <w:rPr>
          <w:rFonts w:ascii="Times New Roman" w:hAnsi="Times New Roman"/>
          <w:sz w:val="22"/>
          <w:szCs w:val="22"/>
        </w:rPr>
        <w:t xml:space="preserve"> </w:t>
      </w:r>
      <w:r w:rsidRPr="006F2B7A">
        <w:rPr>
          <w:rFonts w:ascii="Times New Roman" w:hAnsi="Times New Roman"/>
          <w:sz w:val="22"/>
          <w:szCs w:val="22"/>
        </w:rPr>
        <w:t>The defined benefit plan expose</w:t>
      </w:r>
      <w:r w:rsidR="00E57096">
        <w:rPr>
          <w:rFonts w:ascii="Times New Roman" w:hAnsi="Times New Roman"/>
          <w:sz w:val="22"/>
          <w:szCs w:val="22"/>
        </w:rPr>
        <w:t>s</w:t>
      </w:r>
      <w:r w:rsidRPr="006F2B7A">
        <w:rPr>
          <w:rFonts w:ascii="Times New Roman" w:hAnsi="Times New Roman"/>
          <w:sz w:val="22"/>
          <w:szCs w:val="22"/>
        </w:rPr>
        <w:t xml:space="preserve"> the </w:t>
      </w:r>
      <w:r w:rsidR="00AF2294">
        <w:rPr>
          <w:rFonts w:ascii="Times New Roman" w:hAnsi="Times New Roman"/>
          <w:sz w:val="22"/>
          <w:szCs w:val="22"/>
        </w:rPr>
        <w:t>Group</w:t>
      </w:r>
      <w:r w:rsidRPr="00752C4E">
        <w:rPr>
          <w:rFonts w:ascii="Times New Roman" w:hAnsi="Times New Roman"/>
          <w:sz w:val="22"/>
          <w:szCs w:val="22"/>
        </w:rPr>
        <w:t xml:space="preserve"> to</w:t>
      </w:r>
      <w:r w:rsidRPr="006F2B7A">
        <w:rPr>
          <w:rFonts w:ascii="Times New Roman" w:hAnsi="Times New Roman"/>
          <w:sz w:val="22"/>
          <w:szCs w:val="22"/>
        </w:rPr>
        <w:t xml:space="preserve"> actuarial risks, such as longevity risk</w:t>
      </w:r>
      <w:r w:rsidR="005F38D2">
        <w:rPr>
          <w:rFonts w:ascii="Times New Roman" w:hAnsi="Times New Roman"/>
          <w:sz w:val="22"/>
          <w:szCs w:val="22"/>
        </w:rPr>
        <w:t xml:space="preserve"> and </w:t>
      </w:r>
      <w:r w:rsidRPr="006F2B7A">
        <w:rPr>
          <w:rFonts w:ascii="Times New Roman" w:hAnsi="Times New Roman"/>
          <w:sz w:val="22"/>
          <w:szCs w:val="22"/>
        </w:rPr>
        <w:t>interest rate ris</w:t>
      </w:r>
      <w:r>
        <w:rPr>
          <w:rFonts w:ascii="Times New Roman" w:hAnsi="Times New Roman"/>
          <w:sz w:val="22"/>
          <w:szCs w:val="22"/>
        </w:rPr>
        <w:t>k</w:t>
      </w:r>
      <w:r w:rsidR="005F38D2">
        <w:rPr>
          <w:rFonts w:ascii="Times New Roman" w:hAnsi="Times New Roman"/>
          <w:sz w:val="22"/>
          <w:szCs w:val="22"/>
        </w:rPr>
        <w:t>.</w:t>
      </w:r>
    </w:p>
    <w:p w14:paraId="1483025F" w14:textId="77777777" w:rsidR="00B14F78" w:rsidRDefault="00B14F78"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7D5D3D78" w14:textId="77777777" w:rsidR="005D0724" w:rsidRDefault="005D0724">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0B6BAD" w:rsidRPr="00B86232" w14:paraId="17F84AB4" w14:textId="77777777" w:rsidTr="00B14F78">
        <w:trPr>
          <w:cantSplit/>
          <w:tblHeader/>
        </w:trPr>
        <w:tc>
          <w:tcPr>
            <w:tcW w:w="5940" w:type="dxa"/>
          </w:tcPr>
          <w:p w14:paraId="2E5EF08F" w14:textId="7DBAABC9" w:rsidR="000B6BAD" w:rsidRPr="00B86232" w:rsidRDefault="000B6BAD" w:rsidP="000B6BAD">
            <w:pPr>
              <w:spacing w:line="240" w:lineRule="auto"/>
              <w:rPr>
                <w:rFonts w:ascii="Times New Roman" w:hAnsi="Times New Roman" w:cs="Times New Roman"/>
                <w:b/>
                <w:bCs/>
                <w:i/>
                <w:iCs/>
                <w:sz w:val="22"/>
                <w:szCs w:val="22"/>
                <w:highlight w:val="cyan"/>
              </w:rPr>
            </w:pPr>
          </w:p>
        </w:tc>
        <w:tc>
          <w:tcPr>
            <w:tcW w:w="3240" w:type="dxa"/>
            <w:gridSpan w:val="3"/>
          </w:tcPr>
          <w:p w14:paraId="0B3F56F9" w14:textId="2950F20D" w:rsidR="000B6BAD" w:rsidRDefault="000B6BAD" w:rsidP="000B6BAD">
            <w:pPr>
              <w:pStyle w:val="acctfourfigures"/>
              <w:spacing w:line="240" w:lineRule="auto"/>
              <w:ind w:left="-80" w:right="-80"/>
              <w:jc w:val="center"/>
              <w:rPr>
                <w:b/>
                <w:bCs/>
                <w:szCs w:val="22"/>
              </w:rPr>
            </w:pPr>
            <w:r>
              <w:rPr>
                <w:b/>
                <w:bCs/>
                <w:szCs w:val="22"/>
              </w:rPr>
              <w:t>Consolidated financial statements/</w:t>
            </w:r>
          </w:p>
        </w:tc>
      </w:tr>
      <w:tr w:rsidR="00334732" w:rsidRPr="00B86232" w14:paraId="20A4B62F" w14:textId="77777777" w:rsidTr="00B14F78">
        <w:trPr>
          <w:cantSplit/>
          <w:tblHeader/>
        </w:trPr>
        <w:tc>
          <w:tcPr>
            <w:tcW w:w="5940" w:type="dxa"/>
          </w:tcPr>
          <w:p w14:paraId="3CE2B519" w14:textId="11B7E259" w:rsidR="00334732" w:rsidRPr="00B86232" w:rsidRDefault="00334732" w:rsidP="00334732">
            <w:pPr>
              <w:spacing w:line="240" w:lineRule="auto"/>
              <w:rPr>
                <w:rFonts w:ascii="Times New Roman" w:hAnsi="Times New Roman" w:cs="Times New Roman"/>
                <w:b/>
                <w:bCs/>
                <w:i/>
                <w:iCs/>
                <w:sz w:val="22"/>
                <w:szCs w:val="22"/>
                <w:highlight w:val="cyan"/>
              </w:rPr>
            </w:pPr>
            <w:r>
              <w:rPr>
                <w:rFonts w:ascii="Times New Roman" w:hAnsi="Times New Roman" w:cs="Times New Roman"/>
                <w:b/>
                <w:bCs/>
                <w:i/>
                <w:iCs/>
                <w:color w:val="211E1F"/>
                <w:sz w:val="22"/>
                <w:szCs w:val="22"/>
              </w:rPr>
              <w:t>Present value of the defined benefit obligations</w:t>
            </w:r>
          </w:p>
        </w:tc>
        <w:tc>
          <w:tcPr>
            <w:tcW w:w="3240" w:type="dxa"/>
            <w:gridSpan w:val="3"/>
          </w:tcPr>
          <w:p w14:paraId="604A6229" w14:textId="77777777" w:rsidR="00334732" w:rsidRDefault="00334732" w:rsidP="00334732">
            <w:pPr>
              <w:pStyle w:val="acctfourfigures"/>
              <w:spacing w:line="240" w:lineRule="auto"/>
              <w:jc w:val="center"/>
              <w:rPr>
                <w:b/>
                <w:bCs/>
                <w:szCs w:val="22"/>
              </w:rPr>
            </w:pPr>
            <w:r>
              <w:rPr>
                <w:b/>
                <w:bCs/>
                <w:szCs w:val="22"/>
              </w:rPr>
              <w:t>Separate financial statements</w:t>
            </w:r>
          </w:p>
        </w:tc>
      </w:tr>
      <w:tr w:rsidR="00334732" w:rsidRPr="00B86232" w14:paraId="26AC2149" w14:textId="77777777" w:rsidTr="00B14F78">
        <w:trPr>
          <w:cantSplit/>
        </w:trPr>
        <w:tc>
          <w:tcPr>
            <w:tcW w:w="5940" w:type="dxa"/>
          </w:tcPr>
          <w:p w14:paraId="69EDE324" w14:textId="69037F36" w:rsidR="00334732" w:rsidRPr="00B86232" w:rsidRDefault="00334732" w:rsidP="00334732">
            <w:pPr>
              <w:spacing w:line="240" w:lineRule="auto"/>
              <w:rPr>
                <w:rFonts w:ascii="Times New Roman" w:hAnsi="Times New Roman" w:cs="Times New Roman"/>
                <w:b/>
                <w:bCs/>
                <w:i/>
                <w:iCs/>
                <w:color w:val="211E1F"/>
                <w:sz w:val="22"/>
                <w:szCs w:val="22"/>
              </w:rPr>
            </w:pPr>
          </w:p>
        </w:tc>
        <w:tc>
          <w:tcPr>
            <w:tcW w:w="1530" w:type="dxa"/>
          </w:tcPr>
          <w:p w14:paraId="662FD383" w14:textId="0444053C" w:rsidR="00334732" w:rsidRPr="00B86232" w:rsidRDefault="00334732" w:rsidP="00334732">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231BC7">
              <w:rPr>
                <w:szCs w:val="22"/>
                <w:lang w:bidi="th-TH"/>
              </w:rPr>
              <w:t>4</w:t>
            </w:r>
          </w:p>
        </w:tc>
        <w:tc>
          <w:tcPr>
            <w:tcW w:w="270" w:type="dxa"/>
          </w:tcPr>
          <w:p w14:paraId="53D236F5" w14:textId="77777777" w:rsidR="00334732" w:rsidRPr="00B86232" w:rsidRDefault="00334732" w:rsidP="00334732">
            <w:pPr>
              <w:pStyle w:val="acctfourfigures"/>
              <w:spacing w:line="240" w:lineRule="auto"/>
              <w:rPr>
                <w:szCs w:val="22"/>
              </w:rPr>
            </w:pPr>
          </w:p>
        </w:tc>
        <w:tc>
          <w:tcPr>
            <w:tcW w:w="1440" w:type="dxa"/>
          </w:tcPr>
          <w:p w14:paraId="42934433" w14:textId="77B63952" w:rsidR="00334732" w:rsidRPr="00B86232" w:rsidRDefault="00334732" w:rsidP="00334732">
            <w:pPr>
              <w:pStyle w:val="acctfourfigures"/>
              <w:tabs>
                <w:tab w:val="clear" w:pos="765"/>
              </w:tabs>
              <w:spacing w:line="240" w:lineRule="auto"/>
              <w:ind w:right="101"/>
              <w:jc w:val="center"/>
              <w:rPr>
                <w:szCs w:val="22"/>
              </w:rPr>
            </w:pPr>
            <w:r>
              <w:rPr>
                <w:szCs w:val="22"/>
              </w:rPr>
              <w:t>202</w:t>
            </w:r>
            <w:r w:rsidR="00231BC7">
              <w:rPr>
                <w:szCs w:val="22"/>
              </w:rPr>
              <w:t>3</w:t>
            </w:r>
          </w:p>
        </w:tc>
      </w:tr>
      <w:tr w:rsidR="00334732" w:rsidRPr="00B86232" w14:paraId="1A663935" w14:textId="77777777" w:rsidTr="00B14F78">
        <w:trPr>
          <w:cantSplit/>
        </w:trPr>
        <w:tc>
          <w:tcPr>
            <w:tcW w:w="5940" w:type="dxa"/>
          </w:tcPr>
          <w:p w14:paraId="3485AF4F" w14:textId="77777777" w:rsidR="00334732" w:rsidRPr="00B86232" w:rsidRDefault="00334732" w:rsidP="00334732">
            <w:pPr>
              <w:spacing w:line="240" w:lineRule="auto"/>
              <w:rPr>
                <w:rFonts w:ascii="Times New Roman" w:hAnsi="Times New Roman" w:cs="Times New Roman"/>
                <w:color w:val="211E1F"/>
                <w:sz w:val="22"/>
                <w:szCs w:val="22"/>
                <w:highlight w:val="cyan"/>
              </w:rPr>
            </w:pPr>
          </w:p>
        </w:tc>
        <w:tc>
          <w:tcPr>
            <w:tcW w:w="3240" w:type="dxa"/>
            <w:gridSpan w:val="3"/>
          </w:tcPr>
          <w:p w14:paraId="07A32F9C" w14:textId="77777777" w:rsidR="00334732" w:rsidRPr="00B86232" w:rsidRDefault="00334732" w:rsidP="00334732">
            <w:pPr>
              <w:pStyle w:val="acctfourfigures"/>
              <w:tabs>
                <w:tab w:val="clear" w:pos="765"/>
                <w:tab w:val="decimal" w:pos="1181"/>
              </w:tabs>
              <w:spacing w:line="240" w:lineRule="auto"/>
              <w:ind w:right="101"/>
              <w:jc w:val="center"/>
              <w:rPr>
                <w:i/>
                <w:iCs/>
                <w:szCs w:val="22"/>
              </w:rPr>
            </w:pPr>
            <w:r w:rsidRPr="00B86232">
              <w:rPr>
                <w:i/>
                <w:iCs/>
                <w:szCs w:val="22"/>
              </w:rPr>
              <w:t>(in thousand Baht)</w:t>
            </w:r>
          </w:p>
        </w:tc>
      </w:tr>
      <w:tr w:rsidR="00334732" w:rsidRPr="00B86232" w14:paraId="4FEB3035" w14:textId="77777777" w:rsidTr="00B14F78">
        <w:trPr>
          <w:cantSplit/>
        </w:trPr>
        <w:tc>
          <w:tcPr>
            <w:tcW w:w="5940" w:type="dxa"/>
          </w:tcPr>
          <w:p w14:paraId="5EAD6F4F" w14:textId="77777777" w:rsidR="00334732" w:rsidRPr="00B86232" w:rsidRDefault="00334732" w:rsidP="00334732">
            <w:pPr>
              <w:spacing w:line="240" w:lineRule="auto"/>
              <w:rPr>
                <w:rFonts w:ascii="Times New Roman" w:hAnsi="Times New Roman" w:cs="Times New Roman"/>
                <w:color w:val="211E1F"/>
                <w:sz w:val="22"/>
                <w:szCs w:val="22"/>
                <w:highlight w:val="cyan"/>
              </w:rPr>
            </w:pPr>
          </w:p>
        </w:tc>
        <w:tc>
          <w:tcPr>
            <w:tcW w:w="3240" w:type="dxa"/>
            <w:gridSpan w:val="3"/>
          </w:tcPr>
          <w:p w14:paraId="3E94075C" w14:textId="77777777" w:rsidR="00334732" w:rsidRPr="00B86232" w:rsidRDefault="00334732" w:rsidP="00334732">
            <w:pPr>
              <w:pStyle w:val="acctfourfigures"/>
              <w:tabs>
                <w:tab w:val="clear" w:pos="765"/>
                <w:tab w:val="decimal" w:pos="1181"/>
              </w:tabs>
              <w:spacing w:line="240" w:lineRule="auto"/>
              <w:ind w:right="101"/>
              <w:jc w:val="center"/>
              <w:rPr>
                <w:i/>
                <w:iCs/>
                <w:szCs w:val="22"/>
              </w:rPr>
            </w:pPr>
          </w:p>
        </w:tc>
      </w:tr>
      <w:tr w:rsidR="00231BC7" w:rsidRPr="00B86232" w14:paraId="5EFBC899" w14:textId="77777777" w:rsidTr="00B14F78">
        <w:trPr>
          <w:cantSplit/>
        </w:trPr>
        <w:tc>
          <w:tcPr>
            <w:tcW w:w="5940" w:type="dxa"/>
          </w:tcPr>
          <w:p w14:paraId="0CA54EA7" w14:textId="77777777" w:rsidR="00231BC7" w:rsidRPr="009D1BDA" w:rsidRDefault="00231BC7" w:rsidP="00231BC7">
            <w:pPr>
              <w:spacing w:line="240" w:lineRule="auto"/>
              <w:rPr>
                <w:rFonts w:ascii="Times New Roman" w:hAnsi="Times New Roman" w:cs="Times New Roman"/>
                <w:color w:val="211E1F"/>
                <w:sz w:val="22"/>
                <w:szCs w:val="22"/>
              </w:rPr>
            </w:pPr>
            <w:r w:rsidRPr="009D1BDA">
              <w:rPr>
                <w:rFonts w:ascii="Times New Roman" w:hAnsi="Times New Roman" w:cs="Times New Roman"/>
                <w:color w:val="211E1F"/>
                <w:sz w:val="22"/>
                <w:szCs w:val="22"/>
              </w:rPr>
              <w:t>At 1 January</w:t>
            </w:r>
          </w:p>
        </w:tc>
        <w:tc>
          <w:tcPr>
            <w:tcW w:w="1530" w:type="dxa"/>
          </w:tcPr>
          <w:p w14:paraId="3CC717A3" w14:textId="5D83F7AA" w:rsidR="00231BC7" w:rsidRPr="00302F05" w:rsidRDefault="00B5274F" w:rsidP="00231BC7">
            <w:pPr>
              <w:pStyle w:val="acctfourfigures"/>
              <w:tabs>
                <w:tab w:val="clear" w:pos="765"/>
                <w:tab w:val="decimal" w:pos="1271"/>
              </w:tabs>
              <w:spacing w:line="240" w:lineRule="auto"/>
              <w:ind w:right="101"/>
              <w:rPr>
                <w:szCs w:val="22"/>
                <w:lang w:bidi="th-TH"/>
              </w:rPr>
            </w:pPr>
            <w:r>
              <w:rPr>
                <w:szCs w:val="22"/>
                <w:lang w:bidi="th-TH"/>
              </w:rPr>
              <w:t>20,207</w:t>
            </w:r>
          </w:p>
        </w:tc>
        <w:tc>
          <w:tcPr>
            <w:tcW w:w="270" w:type="dxa"/>
          </w:tcPr>
          <w:p w14:paraId="3CE2A02E" w14:textId="77777777" w:rsidR="00231BC7" w:rsidRPr="00B86232" w:rsidRDefault="00231BC7" w:rsidP="00231BC7">
            <w:pPr>
              <w:pStyle w:val="acctfourfigures"/>
              <w:spacing w:line="240" w:lineRule="auto"/>
              <w:rPr>
                <w:szCs w:val="22"/>
              </w:rPr>
            </w:pPr>
          </w:p>
        </w:tc>
        <w:tc>
          <w:tcPr>
            <w:tcW w:w="1440" w:type="dxa"/>
          </w:tcPr>
          <w:p w14:paraId="5D27E7FD" w14:textId="2AA5C28C" w:rsidR="00231BC7" w:rsidRPr="00B86232" w:rsidRDefault="00231BC7" w:rsidP="00231BC7">
            <w:pPr>
              <w:pStyle w:val="acctfourfigures"/>
              <w:tabs>
                <w:tab w:val="clear" w:pos="765"/>
                <w:tab w:val="decimal" w:pos="1180"/>
              </w:tabs>
              <w:spacing w:line="240" w:lineRule="auto"/>
              <w:ind w:right="-80"/>
              <w:rPr>
                <w:szCs w:val="22"/>
              </w:rPr>
            </w:pPr>
            <w:r w:rsidRPr="00302F05">
              <w:rPr>
                <w:szCs w:val="22"/>
                <w:lang w:bidi="th-TH"/>
              </w:rPr>
              <w:t>19,594</w:t>
            </w:r>
          </w:p>
        </w:tc>
      </w:tr>
      <w:tr w:rsidR="00231BC7" w:rsidRPr="00B86232" w14:paraId="15919B22" w14:textId="77777777" w:rsidTr="00B14F78">
        <w:trPr>
          <w:cantSplit/>
        </w:trPr>
        <w:tc>
          <w:tcPr>
            <w:tcW w:w="5940" w:type="dxa"/>
          </w:tcPr>
          <w:p w14:paraId="7C4B80CD" w14:textId="77777777" w:rsidR="00231BC7" w:rsidRPr="00B86232" w:rsidRDefault="00231BC7" w:rsidP="00231BC7">
            <w:pPr>
              <w:spacing w:line="240" w:lineRule="auto"/>
              <w:ind w:left="195" w:hanging="184"/>
              <w:rPr>
                <w:rFonts w:ascii="Times New Roman" w:hAnsi="Times New Roman" w:cs="Times New Roman"/>
                <w:sz w:val="22"/>
                <w:szCs w:val="22"/>
              </w:rPr>
            </w:pPr>
          </w:p>
        </w:tc>
        <w:tc>
          <w:tcPr>
            <w:tcW w:w="1530" w:type="dxa"/>
          </w:tcPr>
          <w:p w14:paraId="779935E6" w14:textId="77777777" w:rsidR="00231BC7" w:rsidRPr="00B86232" w:rsidRDefault="00231BC7" w:rsidP="00231BC7">
            <w:pPr>
              <w:pStyle w:val="acctfourfigures"/>
              <w:tabs>
                <w:tab w:val="clear" w:pos="765"/>
                <w:tab w:val="decimal" w:pos="731"/>
                <w:tab w:val="decimal" w:pos="1642"/>
              </w:tabs>
              <w:spacing w:line="240" w:lineRule="auto"/>
              <w:ind w:right="11"/>
              <w:jc w:val="right"/>
              <w:rPr>
                <w:szCs w:val="22"/>
                <w:lang w:bidi="th-TH"/>
              </w:rPr>
            </w:pPr>
          </w:p>
        </w:tc>
        <w:tc>
          <w:tcPr>
            <w:tcW w:w="270" w:type="dxa"/>
          </w:tcPr>
          <w:p w14:paraId="4BB5BB74" w14:textId="77777777" w:rsidR="00231BC7" w:rsidRPr="00B86232" w:rsidRDefault="00231BC7" w:rsidP="00231BC7">
            <w:pPr>
              <w:pStyle w:val="acctfourfigures"/>
              <w:spacing w:line="240" w:lineRule="auto"/>
              <w:rPr>
                <w:szCs w:val="22"/>
              </w:rPr>
            </w:pPr>
          </w:p>
        </w:tc>
        <w:tc>
          <w:tcPr>
            <w:tcW w:w="1440" w:type="dxa"/>
          </w:tcPr>
          <w:p w14:paraId="15E53792" w14:textId="77777777" w:rsidR="00231BC7" w:rsidRPr="00B86232" w:rsidRDefault="00231BC7" w:rsidP="00231BC7">
            <w:pPr>
              <w:pStyle w:val="acctfourfigures"/>
              <w:tabs>
                <w:tab w:val="clear" w:pos="765"/>
                <w:tab w:val="decimal" w:pos="1172"/>
              </w:tabs>
              <w:spacing w:line="240" w:lineRule="auto"/>
              <w:ind w:right="101"/>
              <w:rPr>
                <w:szCs w:val="22"/>
              </w:rPr>
            </w:pPr>
          </w:p>
        </w:tc>
      </w:tr>
      <w:tr w:rsidR="00231BC7" w:rsidRPr="00B86232" w14:paraId="202544DC" w14:textId="77777777" w:rsidTr="00B14F78">
        <w:trPr>
          <w:cantSplit/>
        </w:trPr>
        <w:tc>
          <w:tcPr>
            <w:tcW w:w="5940" w:type="dxa"/>
          </w:tcPr>
          <w:p w14:paraId="0DF91895" w14:textId="1C2B47EA" w:rsidR="00231BC7" w:rsidRPr="00A16CCA" w:rsidRDefault="00231BC7" w:rsidP="00231BC7">
            <w:pPr>
              <w:rPr>
                <w:rFonts w:ascii="Times New Roman" w:hAnsi="Times New Roman" w:cs="Times New Roman"/>
                <w:i/>
                <w:iCs/>
                <w:sz w:val="22"/>
                <w:szCs w:val="22"/>
              </w:rPr>
            </w:pPr>
            <w:r w:rsidRPr="00A16CCA">
              <w:rPr>
                <w:rFonts w:ascii="Times New Roman" w:hAnsi="Times New Roman" w:cs="Times New Roman"/>
                <w:b/>
                <w:bCs/>
                <w:i/>
                <w:iCs/>
                <w:sz w:val="22"/>
                <w:szCs w:val="22"/>
              </w:rPr>
              <w:t>Recognised in profit or loss:</w:t>
            </w:r>
          </w:p>
        </w:tc>
        <w:tc>
          <w:tcPr>
            <w:tcW w:w="1530" w:type="dxa"/>
          </w:tcPr>
          <w:p w14:paraId="2830CC92" w14:textId="77777777" w:rsidR="00231BC7" w:rsidRPr="00B86232" w:rsidRDefault="00231BC7" w:rsidP="00231BC7">
            <w:pPr>
              <w:pStyle w:val="acctfourfigures"/>
              <w:tabs>
                <w:tab w:val="clear" w:pos="765"/>
                <w:tab w:val="decimal" w:pos="1183"/>
              </w:tabs>
              <w:spacing w:line="240" w:lineRule="auto"/>
              <w:ind w:right="101"/>
              <w:rPr>
                <w:szCs w:val="22"/>
              </w:rPr>
            </w:pPr>
          </w:p>
        </w:tc>
        <w:tc>
          <w:tcPr>
            <w:tcW w:w="270" w:type="dxa"/>
          </w:tcPr>
          <w:p w14:paraId="7324B89B" w14:textId="77777777" w:rsidR="00231BC7" w:rsidRPr="00B86232" w:rsidRDefault="00231BC7" w:rsidP="00231BC7">
            <w:pPr>
              <w:pStyle w:val="acctfourfigures"/>
              <w:spacing w:line="240" w:lineRule="auto"/>
              <w:rPr>
                <w:szCs w:val="22"/>
              </w:rPr>
            </w:pPr>
          </w:p>
        </w:tc>
        <w:tc>
          <w:tcPr>
            <w:tcW w:w="1440" w:type="dxa"/>
          </w:tcPr>
          <w:p w14:paraId="62CAFBA8" w14:textId="77777777" w:rsidR="00231BC7" w:rsidRPr="00B86232" w:rsidRDefault="00231BC7" w:rsidP="00231BC7">
            <w:pPr>
              <w:pStyle w:val="acctfourfigures"/>
              <w:tabs>
                <w:tab w:val="clear" w:pos="765"/>
                <w:tab w:val="decimal" w:pos="1172"/>
              </w:tabs>
              <w:spacing w:line="240" w:lineRule="auto"/>
              <w:ind w:right="101"/>
              <w:rPr>
                <w:szCs w:val="22"/>
              </w:rPr>
            </w:pPr>
          </w:p>
        </w:tc>
      </w:tr>
      <w:tr w:rsidR="00231BC7" w:rsidRPr="00B86232" w14:paraId="3FD4DDD1" w14:textId="77777777" w:rsidTr="00B14F78">
        <w:trPr>
          <w:cantSplit/>
        </w:trPr>
        <w:tc>
          <w:tcPr>
            <w:tcW w:w="5940" w:type="dxa"/>
          </w:tcPr>
          <w:p w14:paraId="50CF63D1" w14:textId="77777777" w:rsidR="00231BC7" w:rsidRPr="00C10786" w:rsidRDefault="00231BC7" w:rsidP="00231BC7">
            <w:pPr>
              <w:ind w:left="11"/>
              <w:rPr>
                <w:rFonts w:ascii="Times New Roman" w:hAnsi="Times New Roman" w:cs="Times New Roman"/>
                <w:sz w:val="22"/>
                <w:szCs w:val="22"/>
              </w:rPr>
            </w:pPr>
            <w:r w:rsidRPr="00C10786">
              <w:rPr>
                <w:rFonts w:ascii="Times New Roman" w:hAnsi="Times New Roman" w:cs="Times New Roman"/>
                <w:sz w:val="22"/>
                <w:szCs w:val="22"/>
              </w:rPr>
              <w:t>Current service cost</w:t>
            </w:r>
          </w:p>
        </w:tc>
        <w:tc>
          <w:tcPr>
            <w:tcW w:w="1530" w:type="dxa"/>
          </w:tcPr>
          <w:p w14:paraId="3F353619" w14:textId="16A78FD1" w:rsidR="00231BC7" w:rsidRPr="00B86232" w:rsidRDefault="007368C7" w:rsidP="00231BC7">
            <w:pPr>
              <w:pStyle w:val="acctfourfigures"/>
              <w:tabs>
                <w:tab w:val="clear" w:pos="765"/>
                <w:tab w:val="decimal" w:pos="1271"/>
              </w:tabs>
              <w:spacing w:line="240" w:lineRule="auto"/>
              <w:ind w:right="101"/>
              <w:rPr>
                <w:szCs w:val="22"/>
                <w:lang w:bidi="th-TH"/>
              </w:rPr>
            </w:pPr>
            <w:r w:rsidRPr="007368C7">
              <w:rPr>
                <w:szCs w:val="22"/>
                <w:lang w:bidi="th-TH"/>
              </w:rPr>
              <w:t>1,127</w:t>
            </w:r>
          </w:p>
        </w:tc>
        <w:tc>
          <w:tcPr>
            <w:tcW w:w="270" w:type="dxa"/>
          </w:tcPr>
          <w:p w14:paraId="77692981" w14:textId="77777777" w:rsidR="00231BC7" w:rsidRPr="00B86232" w:rsidRDefault="00231BC7" w:rsidP="00231BC7">
            <w:pPr>
              <w:pStyle w:val="acctfourfigures"/>
              <w:spacing w:line="240" w:lineRule="auto"/>
              <w:rPr>
                <w:szCs w:val="22"/>
              </w:rPr>
            </w:pPr>
          </w:p>
        </w:tc>
        <w:tc>
          <w:tcPr>
            <w:tcW w:w="1440" w:type="dxa"/>
          </w:tcPr>
          <w:p w14:paraId="186A448F" w14:textId="13A29939" w:rsidR="00231BC7" w:rsidRPr="00B86232" w:rsidRDefault="00231BC7" w:rsidP="00231BC7">
            <w:pPr>
              <w:pStyle w:val="acctfourfigures"/>
              <w:tabs>
                <w:tab w:val="clear" w:pos="765"/>
                <w:tab w:val="decimal" w:pos="1172"/>
              </w:tabs>
              <w:spacing w:line="240" w:lineRule="auto"/>
              <w:ind w:right="-80"/>
              <w:rPr>
                <w:szCs w:val="22"/>
              </w:rPr>
            </w:pPr>
            <w:r>
              <w:rPr>
                <w:szCs w:val="22"/>
                <w:lang w:bidi="th-TH"/>
              </w:rPr>
              <w:t>1,562</w:t>
            </w:r>
          </w:p>
        </w:tc>
      </w:tr>
      <w:tr w:rsidR="00231BC7" w:rsidRPr="00B86232" w14:paraId="5BB43C3B" w14:textId="77777777" w:rsidTr="00B66A14">
        <w:trPr>
          <w:cantSplit/>
        </w:trPr>
        <w:tc>
          <w:tcPr>
            <w:tcW w:w="5940" w:type="dxa"/>
          </w:tcPr>
          <w:p w14:paraId="6BB98130" w14:textId="77777777" w:rsidR="00231BC7" w:rsidRPr="00C10786" w:rsidRDefault="00231BC7" w:rsidP="00231BC7">
            <w:pPr>
              <w:ind w:left="11"/>
              <w:rPr>
                <w:rFonts w:ascii="Times New Roman" w:hAnsi="Times New Roman" w:cs="Times New Roman"/>
                <w:sz w:val="22"/>
                <w:szCs w:val="22"/>
              </w:rPr>
            </w:pPr>
            <w:r w:rsidRPr="00C10786">
              <w:rPr>
                <w:rFonts w:ascii="Times New Roman" w:hAnsi="Times New Roman" w:cs="Times New Roman"/>
                <w:sz w:val="22"/>
                <w:szCs w:val="22"/>
              </w:rPr>
              <w:t>Interest on obligation</w:t>
            </w:r>
          </w:p>
        </w:tc>
        <w:tc>
          <w:tcPr>
            <w:tcW w:w="1530" w:type="dxa"/>
            <w:tcBorders>
              <w:bottom w:val="single" w:sz="4" w:space="0" w:color="auto"/>
            </w:tcBorders>
          </w:tcPr>
          <w:p w14:paraId="469DF9BC" w14:textId="7A2C9B17" w:rsidR="00231BC7" w:rsidRPr="00B86232" w:rsidRDefault="007368C7" w:rsidP="00231BC7">
            <w:pPr>
              <w:pStyle w:val="acctfourfigures"/>
              <w:tabs>
                <w:tab w:val="clear" w:pos="765"/>
                <w:tab w:val="decimal" w:pos="1271"/>
              </w:tabs>
              <w:spacing w:line="240" w:lineRule="auto"/>
              <w:ind w:right="101"/>
              <w:rPr>
                <w:szCs w:val="22"/>
                <w:lang w:bidi="th-TH"/>
              </w:rPr>
            </w:pPr>
            <w:r w:rsidRPr="007368C7">
              <w:rPr>
                <w:szCs w:val="22"/>
                <w:lang w:bidi="th-TH"/>
              </w:rPr>
              <w:t>584</w:t>
            </w:r>
          </w:p>
        </w:tc>
        <w:tc>
          <w:tcPr>
            <w:tcW w:w="270" w:type="dxa"/>
          </w:tcPr>
          <w:p w14:paraId="35827F55" w14:textId="77777777" w:rsidR="00231BC7" w:rsidRPr="00B86232" w:rsidRDefault="00231BC7" w:rsidP="00231BC7">
            <w:pPr>
              <w:pStyle w:val="acctfourfigures"/>
              <w:spacing w:line="240" w:lineRule="auto"/>
              <w:rPr>
                <w:szCs w:val="22"/>
              </w:rPr>
            </w:pPr>
          </w:p>
        </w:tc>
        <w:tc>
          <w:tcPr>
            <w:tcW w:w="1440" w:type="dxa"/>
            <w:tcBorders>
              <w:bottom w:val="single" w:sz="4" w:space="0" w:color="auto"/>
            </w:tcBorders>
          </w:tcPr>
          <w:p w14:paraId="6A5BB824" w14:textId="3792AD3F" w:rsidR="00231BC7" w:rsidRPr="00B86232" w:rsidRDefault="00231BC7" w:rsidP="00231BC7">
            <w:pPr>
              <w:pStyle w:val="acctfourfigures"/>
              <w:tabs>
                <w:tab w:val="clear" w:pos="765"/>
                <w:tab w:val="decimal" w:pos="1172"/>
              </w:tabs>
              <w:spacing w:line="240" w:lineRule="auto"/>
              <w:ind w:right="-80"/>
              <w:rPr>
                <w:szCs w:val="22"/>
              </w:rPr>
            </w:pPr>
            <w:r>
              <w:rPr>
                <w:szCs w:val="22"/>
                <w:lang w:bidi="th-TH"/>
              </w:rPr>
              <w:t>642</w:t>
            </w:r>
          </w:p>
        </w:tc>
      </w:tr>
      <w:tr w:rsidR="00231BC7" w:rsidRPr="00B86232" w14:paraId="1991F37A" w14:textId="77777777" w:rsidTr="00B66A14">
        <w:trPr>
          <w:cantSplit/>
        </w:trPr>
        <w:tc>
          <w:tcPr>
            <w:tcW w:w="5940" w:type="dxa"/>
          </w:tcPr>
          <w:p w14:paraId="2C7786A4" w14:textId="77777777" w:rsidR="00231BC7" w:rsidRPr="00C10786" w:rsidRDefault="00231BC7" w:rsidP="00231BC7">
            <w:pPr>
              <w:ind w:left="11"/>
              <w:rPr>
                <w:rFonts w:ascii="Times New Roman" w:hAnsi="Times New Roman" w:cs="Times New Roman"/>
                <w:sz w:val="22"/>
                <w:szCs w:val="22"/>
              </w:rPr>
            </w:pPr>
          </w:p>
        </w:tc>
        <w:tc>
          <w:tcPr>
            <w:tcW w:w="1530" w:type="dxa"/>
            <w:tcBorders>
              <w:top w:val="single" w:sz="4" w:space="0" w:color="auto"/>
              <w:bottom w:val="single" w:sz="4" w:space="0" w:color="auto"/>
            </w:tcBorders>
          </w:tcPr>
          <w:p w14:paraId="007507F1" w14:textId="690B2E5E" w:rsidR="00231BC7" w:rsidRPr="00F3789C" w:rsidRDefault="007368C7" w:rsidP="00231BC7">
            <w:pPr>
              <w:pStyle w:val="acctfourfigures"/>
              <w:tabs>
                <w:tab w:val="clear" w:pos="765"/>
                <w:tab w:val="decimal" w:pos="1271"/>
              </w:tabs>
              <w:spacing w:line="240" w:lineRule="auto"/>
              <w:ind w:right="101"/>
              <w:rPr>
                <w:b/>
                <w:bCs/>
                <w:szCs w:val="22"/>
                <w:lang w:bidi="th-TH"/>
              </w:rPr>
            </w:pPr>
            <w:r w:rsidRPr="007368C7">
              <w:rPr>
                <w:b/>
                <w:bCs/>
                <w:szCs w:val="22"/>
                <w:lang w:bidi="th-TH"/>
              </w:rPr>
              <w:t>1,711</w:t>
            </w:r>
          </w:p>
        </w:tc>
        <w:tc>
          <w:tcPr>
            <w:tcW w:w="270" w:type="dxa"/>
          </w:tcPr>
          <w:p w14:paraId="24BE4B2B" w14:textId="77777777" w:rsidR="00231BC7" w:rsidRPr="00F3789C" w:rsidRDefault="00231BC7" w:rsidP="00231BC7">
            <w:pPr>
              <w:pStyle w:val="acctfourfigures"/>
              <w:spacing w:line="240" w:lineRule="auto"/>
              <w:rPr>
                <w:b/>
                <w:bCs/>
                <w:szCs w:val="22"/>
              </w:rPr>
            </w:pPr>
          </w:p>
        </w:tc>
        <w:tc>
          <w:tcPr>
            <w:tcW w:w="1440" w:type="dxa"/>
            <w:tcBorders>
              <w:top w:val="single" w:sz="4" w:space="0" w:color="auto"/>
              <w:bottom w:val="single" w:sz="4" w:space="0" w:color="auto"/>
            </w:tcBorders>
          </w:tcPr>
          <w:p w14:paraId="33568751" w14:textId="3C1596CD" w:rsidR="00231BC7" w:rsidRPr="00F3789C" w:rsidRDefault="00231BC7" w:rsidP="00231BC7">
            <w:pPr>
              <w:pStyle w:val="acctfourfigures"/>
              <w:tabs>
                <w:tab w:val="clear" w:pos="765"/>
                <w:tab w:val="decimal" w:pos="1172"/>
              </w:tabs>
              <w:spacing w:line="240" w:lineRule="auto"/>
              <w:ind w:right="-80"/>
              <w:rPr>
                <w:b/>
                <w:bCs/>
                <w:szCs w:val="22"/>
              </w:rPr>
            </w:pPr>
            <w:r>
              <w:rPr>
                <w:b/>
                <w:bCs/>
                <w:szCs w:val="22"/>
                <w:lang w:bidi="th-TH"/>
              </w:rPr>
              <w:t>2,204</w:t>
            </w:r>
          </w:p>
        </w:tc>
      </w:tr>
      <w:tr w:rsidR="00231BC7" w:rsidRPr="00B86232" w14:paraId="0F8E04BF" w14:textId="77777777" w:rsidTr="00B66A14">
        <w:trPr>
          <w:cantSplit/>
        </w:trPr>
        <w:tc>
          <w:tcPr>
            <w:tcW w:w="5940" w:type="dxa"/>
          </w:tcPr>
          <w:p w14:paraId="61FC2688" w14:textId="77777777" w:rsidR="00231BC7" w:rsidRPr="00C10786" w:rsidRDefault="00231BC7" w:rsidP="00231BC7">
            <w:pPr>
              <w:ind w:left="11"/>
              <w:rPr>
                <w:rFonts w:ascii="Times New Roman" w:hAnsi="Times New Roman" w:cs="Times New Roman"/>
                <w:sz w:val="22"/>
                <w:szCs w:val="22"/>
              </w:rPr>
            </w:pPr>
          </w:p>
        </w:tc>
        <w:tc>
          <w:tcPr>
            <w:tcW w:w="1530" w:type="dxa"/>
            <w:tcBorders>
              <w:top w:val="single" w:sz="4" w:space="0" w:color="auto"/>
            </w:tcBorders>
          </w:tcPr>
          <w:p w14:paraId="215F21F9" w14:textId="77777777" w:rsidR="00231BC7" w:rsidRDefault="00231BC7" w:rsidP="00231BC7">
            <w:pPr>
              <w:pStyle w:val="acctfourfigures"/>
              <w:tabs>
                <w:tab w:val="clear" w:pos="765"/>
                <w:tab w:val="decimal" w:pos="1271"/>
              </w:tabs>
              <w:spacing w:line="240" w:lineRule="auto"/>
              <w:ind w:right="101"/>
              <w:rPr>
                <w:szCs w:val="22"/>
                <w:lang w:bidi="th-TH"/>
              </w:rPr>
            </w:pPr>
          </w:p>
        </w:tc>
        <w:tc>
          <w:tcPr>
            <w:tcW w:w="270" w:type="dxa"/>
          </w:tcPr>
          <w:p w14:paraId="59A71CE1" w14:textId="77777777" w:rsidR="00231BC7" w:rsidRPr="00B86232" w:rsidRDefault="00231BC7" w:rsidP="00231BC7">
            <w:pPr>
              <w:pStyle w:val="acctfourfigures"/>
              <w:spacing w:line="240" w:lineRule="auto"/>
              <w:rPr>
                <w:szCs w:val="22"/>
              </w:rPr>
            </w:pPr>
          </w:p>
        </w:tc>
        <w:tc>
          <w:tcPr>
            <w:tcW w:w="1440" w:type="dxa"/>
            <w:tcBorders>
              <w:top w:val="single" w:sz="4" w:space="0" w:color="auto"/>
            </w:tcBorders>
          </w:tcPr>
          <w:p w14:paraId="7B0BD241" w14:textId="77777777" w:rsidR="00231BC7" w:rsidRDefault="00231BC7" w:rsidP="00231BC7">
            <w:pPr>
              <w:pStyle w:val="acctfourfigures"/>
              <w:tabs>
                <w:tab w:val="clear" w:pos="765"/>
                <w:tab w:val="decimal" w:pos="1172"/>
              </w:tabs>
              <w:spacing w:line="240" w:lineRule="auto"/>
              <w:ind w:right="-80"/>
              <w:rPr>
                <w:szCs w:val="22"/>
                <w:lang w:bidi="th-TH"/>
              </w:rPr>
            </w:pPr>
          </w:p>
        </w:tc>
      </w:tr>
      <w:tr w:rsidR="00231BC7" w:rsidRPr="00B86232" w14:paraId="27F451AC" w14:textId="77777777" w:rsidTr="00A56C04">
        <w:trPr>
          <w:cantSplit/>
        </w:trPr>
        <w:tc>
          <w:tcPr>
            <w:tcW w:w="5940" w:type="dxa"/>
          </w:tcPr>
          <w:p w14:paraId="31BE3247" w14:textId="0BD5E7F5" w:rsidR="00231BC7" w:rsidRPr="00C10786" w:rsidRDefault="00231BC7" w:rsidP="00231BC7">
            <w:pPr>
              <w:spacing w:line="240" w:lineRule="auto"/>
              <w:rPr>
                <w:rFonts w:ascii="Times New Roman" w:hAnsi="Times New Roman" w:cs="Times New Roman"/>
                <w:sz w:val="22"/>
                <w:szCs w:val="22"/>
              </w:rPr>
            </w:pPr>
            <w:r w:rsidRPr="002137C8">
              <w:rPr>
                <w:rFonts w:ascii="Times New Roman" w:hAnsi="Times New Roman" w:cs="Times New Roman"/>
                <w:b/>
                <w:bCs/>
                <w:i/>
                <w:iCs/>
                <w:color w:val="211E1F"/>
                <w:sz w:val="22"/>
                <w:szCs w:val="22"/>
              </w:rPr>
              <w:t>Recognised in other comprehensive income:</w:t>
            </w:r>
          </w:p>
        </w:tc>
        <w:tc>
          <w:tcPr>
            <w:tcW w:w="1530" w:type="dxa"/>
          </w:tcPr>
          <w:p w14:paraId="689B8A08" w14:textId="77777777" w:rsidR="00231BC7" w:rsidRDefault="00231BC7" w:rsidP="00231BC7">
            <w:pPr>
              <w:pStyle w:val="acctfourfigures"/>
              <w:tabs>
                <w:tab w:val="clear" w:pos="765"/>
                <w:tab w:val="decimal" w:pos="1271"/>
              </w:tabs>
              <w:spacing w:line="240" w:lineRule="auto"/>
              <w:ind w:right="101"/>
              <w:rPr>
                <w:szCs w:val="22"/>
                <w:lang w:bidi="th-TH"/>
              </w:rPr>
            </w:pPr>
          </w:p>
        </w:tc>
        <w:tc>
          <w:tcPr>
            <w:tcW w:w="270" w:type="dxa"/>
          </w:tcPr>
          <w:p w14:paraId="320B569C" w14:textId="77777777" w:rsidR="00231BC7" w:rsidRPr="00B86232" w:rsidRDefault="00231BC7" w:rsidP="00231BC7">
            <w:pPr>
              <w:pStyle w:val="acctfourfigures"/>
              <w:spacing w:line="240" w:lineRule="auto"/>
              <w:rPr>
                <w:szCs w:val="22"/>
              </w:rPr>
            </w:pPr>
          </w:p>
        </w:tc>
        <w:tc>
          <w:tcPr>
            <w:tcW w:w="1440" w:type="dxa"/>
          </w:tcPr>
          <w:p w14:paraId="78066241" w14:textId="77777777" w:rsidR="00231BC7" w:rsidRDefault="00231BC7" w:rsidP="00231BC7">
            <w:pPr>
              <w:pStyle w:val="acctfourfigures"/>
              <w:tabs>
                <w:tab w:val="clear" w:pos="765"/>
                <w:tab w:val="decimal" w:pos="1172"/>
              </w:tabs>
              <w:spacing w:line="240" w:lineRule="auto"/>
              <w:ind w:right="-80"/>
              <w:rPr>
                <w:szCs w:val="22"/>
                <w:lang w:bidi="th-TH"/>
              </w:rPr>
            </w:pPr>
          </w:p>
        </w:tc>
      </w:tr>
      <w:tr w:rsidR="00231BC7" w:rsidRPr="00B86232" w14:paraId="53D012CD" w14:textId="77777777" w:rsidTr="00A56C04">
        <w:trPr>
          <w:cantSplit/>
        </w:trPr>
        <w:tc>
          <w:tcPr>
            <w:tcW w:w="5940" w:type="dxa"/>
          </w:tcPr>
          <w:p w14:paraId="253E6C27" w14:textId="4DE8BF61" w:rsidR="00231BC7" w:rsidRPr="00C10786" w:rsidRDefault="00231BC7" w:rsidP="00231BC7">
            <w:pPr>
              <w:ind w:left="11"/>
              <w:rPr>
                <w:rFonts w:ascii="Times New Roman" w:hAnsi="Times New Roman" w:cs="Times New Roman"/>
                <w:sz w:val="22"/>
                <w:szCs w:val="22"/>
              </w:rPr>
            </w:pPr>
            <w:r w:rsidRPr="00D7675C">
              <w:rPr>
                <w:rFonts w:ascii="Times New Roman" w:hAnsi="Times New Roman" w:cs="Times New Roman"/>
                <w:sz w:val="22"/>
                <w:szCs w:val="22"/>
              </w:rPr>
              <w:t xml:space="preserve">Actuarial gain </w:t>
            </w:r>
          </w:p>
        </w:tc>
        <w:tc>
          <w:tcPr>
            <w:tcW w:w="1530" w:type="dxa"/>
          </w:tcPr>
          <w:p w14:paraId="66C7DCB2" w14:textId="77777777" w:rsidR="00231BC7" w:rsidRDefault="00231BC7" w:rsidP="00231BC7">
            <w:pPr>
              <w:pStyle w:val="acctfourfigures"/>
              <w:tabs>
                <w:tab w:val="clear" w:pos="765"/>
                <w:tab w:val="decimal" w:pos="1271"/>
              </w:tabs>
              <w:spacing w:line="240" w:lineRule="auto"/>
              <w:ind w:right="101"/>
              <w:rPr>
                <w:szCs w:val="22"/>
                <w:lang w:bidi="th-TH"/>
              </w:rPr>
            </w:pPr>
          </w:p>
        </w:tc>
        <w:tc>
          <w:tcPr>
            <w:tcW w:w="270" w:type="dxa"/>
          </w:tcPr>
          <w:p w14:paraId="1C6A9246" w14:textId="77777777" w:rsidR="00231BC7" w:rsidRPr="00B86232" w:rsidRDefault="00231BC7" w:rsidP="00231BC7">
            <w:pPr>
              <w:pStyle w:val="acctfourfigures"/>
              <w:spacing w:line="240" w:lineRule="auto"/>
              <w:rPr>
                <w:szCs w:val="22"/>
              </w:rPr>
            </w:pPr>
          </w:p>
        </w:tc>
        <w:tc>
          <w:tcPr>
            <w:tcW w:w="1440" w:type="dxa"/>
          </w:tcPr>
          <w:p w14:paraId="3F7A59B4" w14:textId="77777777" w:rsidR="00231BC7" w:rsidRDefault="00231BC7" w:rsidP="00231BC7">
            <w:pPr>
              <w:pStyle w:val="acctfourfigures"/>
              <w:tabs>
                <w:tab w:val="clear" w:pos="765"/>
                <w:tab w:val="decimal" w:pos="1172"/>
              </w:tabs>
              <w:spacing w:line="240" w:lineRule="auto"/>
              <w:ind w:right="-80"/>
              <w:rPr>
                <w:szCs w:val="22"/>
                <w:lang w:bidi="th-TH"/>
              </w:rPr>
            </w:pPr>
          </w:p>
        </w:tc>
      </w:tr>
      <w:tr w:rsidR="00231BC7" w:rsidRPr="00B86232" w14:paraId="2DCA9FED" w14:textId="77777777" w:rsidTr="00A56C04">
        <w:trPr>
          <w:cantSplit/>
        </w:trPr>
        <w:tc>
          <w:tcPr>
            <w:tcW w:w="5940" w:type="dxa"/>
          </w:tcPr>
          <w:p w14:paraId="13E10EC7" w14:textId="61112F12" w:rsidR="00231BC7" w:rsidRPr="00C10786" w:rsidRDefault="00231BC7" w:rsidP="00231BC7">
            <w:pPr>
              <w:ind w:left="11"/>
              <w:rPr>
                <w:rFonts w:ascii="Times New Roman" w:hAnsi="Times New Roman" w:cs="Times New Roman"/>
                <w:sz w:val="22"/>
                <w:szCs w:val="22"/>
              </w:rPr>
            </w:pPr>
            <w:r w:rsidRPr="00D7675C">
              <w:rPr>
                <w:rFonts w:ascii="Times New Roman" w:hAnsi="Times New Roman" w:cs="Times New Roman"/>
                <w:sz w:val="22"/>
                <w:szCs w:val="22"/>
              </w:rPr>
              <w:t>-</w:t>
            </w:r>
            <w:r w:rsidRPr="00D7675C">
              <w:rPr>
                <w:rFonts w:ascii="Times New Roman" w:hAnsi="Times New Roman" w:cs="Times New Roman"/>
                <w:sz w:val="22"/>
                <w:szCs w:val="22"/>
              </w:rPr>
              <w:tab/>
              <w:t>Financial assumptions</w:t>
            </w:r>
          </w:p>
        </w:tc>
        <w:tc>
          <w:tcPr>
            <w:tcW w:w="1530" w:type="dxa"/>
          </w:tcPr>
          <w:p w14:paraId="3C009660" w14:textId="11D9C366" w:rsidR="00231BC7" w:rsidRDefault="007368C7" w:rsidP="00231BC7">
            <w:pPr>
              <w:pStyle w:val="acctfourfigures"/>
              <w:tabs>
                <w:tab w:val="clear" w:pos="765"/>
                <w:tab w:val="decimal" w:pos="1271"/>
              </w:tabs>
              <w:spacing w:line="240" w:lineRule="auto"/>
              <w:ind w:right="101"/>
              <w:rPr>
                <w:szCs w:val="22"/>
                <w:lang w:bidi="th-TH"/>
              </w:rPr>
            </w:pPr>
            <w:r w:rsidRPr="007368C7">
              <w:rPr>
                <w:szCs w:val="22"/>
                <w:lang w:bidi="th-TH"/>
              </w:rPr>
              <w:t>(1,425)</w:t>
            </w:r>
          </w:p>
        </w:tc>
        <w:tc>
          <w:tcPr>
            <w:tcW w:w="270" w:type="dxa"/>
          </w:tcPr>
          <w:p w14:paraId="7D95AF8C" w14:textId="77777777" w:rsidR="00231BC7" w:rsidRPr="00B86232" w:rsidRDefault="00231BC7" w:rsidP="00231BC7">
            <w:pPr>
              <w:pStyle w:val="acctfourfigures"/>
              <w:spacing w:line="240" w:lineRule="auto"/>
              <w:rPr>
                <w:szCs w:val="22"/>
              </w:rPr>
            </w:pPr>
          </w:p>
        </w:tc>
        <w:tc>
          <w:tcPr>
            <w:tcW w:w="1440" w:type="dxa"/>
          </w:tcPr>
          <w:p w14:paraId="727C836B" w14:textId="7655753C" w:rsidR="00231BC7" w:rsidRDefault="00231BC7" w:rsidP="00231BC7">
            <w:pPr>
              <w:pStyle w:val="acctfourfigures"/>
              <w:tabs>
                <w:tab w:val="clear" w:pos="765"/>
                <w:tab w:val="decimal" w:pos="1172"/>
              </w:tabs>
              <w:spacing w:line="240" w:lineRule="auto"/>
              <w:ind w:right="-80"/>
              <w:rPr>
                <w:szCs w:val="22"/>
                <w:lang w:bidi="th-TH"/>
              </w:rPr>
            </w:pPr>
            <w:r>
              <w:rPr>
                <w:szCs w:val="22"/>
                <w:lang w:bidi="th-TH"/>
              </w:rPr>
              <w:t>-</w:t>
            </w:r>
          </w:p>
        </w:tc>
      </w:tr>
      <w:tr w:rsidR="00231BC7" w:rsidRPr="00B86232" w14:paraId="3164841F" w14:textId="77777777" w:rsidTr="00010C90">
        <w:trPr>
          <w:cantSplit/>
        </w:trPr>
        <w:tc>
          <w:tcPr>
            <w:tcW w:w="5940" w:type="dxa"/>
          </w:tcPr>
          <w:p w14:paraId="4BE44AD8" w14:textId="09997FCD" w:rsidR="00231BC7" w:rsidRPr="00C10786" w:rsidRDefault="00231BC7" w:rsidP="00231BC7">
            <w:pPr>
              <w:ind w:left="11"/>
              <w:rPr>
                <w:rFonts w:ascii="Times New Roman" w:hAnsi="Times New Roman" w:cs="Times New Roman"/>
                <w:sz w:val="22"/>
                <w:szCs w:val="22"/>
              </w:rPr>
            </w:pPr>
            <w:r w:rsidRPr="00D7675C">
              <w:rPr>
                <w:rFonts w:ascii="Times New Roman" w:hAnsi="Times New Roman" w:cs="Times New Roman"/>
                <w:sz w:val="22"/>
                <w:szCs w:val="22"/>
              </w:rPr>
              <w:t>-</w:t>
            </w:r>
            <w:r w:rsidRPr="00D7675C">
              <w:rPr>
                <w:rFonts w:ascii="Times New Roman" w:hAnsi="Times New Roman" w:cs="Times New Roman"/>
                <w:sz w:val="22"/>
                <w:szCs w:val="22"/>
              </w:rPr>
              <w:tab/>
              <w:t>Experience adjustment</w:t>
            </w:r>
          </w:p>
        </w:tc>
        <w:tc>
          <w:tcPr>
            <w:tcW w:w="1530" w:type="dxa"/>
            <w:tcBorders>
              <w:bottom w:val="single" w:sz="4" w:space="0" w:color="auto"/>
            </w:tcBorders>
          </w:tcPr>
          <w:p w14:paraId="10181F1B" w14:textId="36B85EE3" w:rsidR="00231BC7" w:rsidRDefault="007368C7" w:rsidP="00231BC7">
            <w:pPr>
              <w:pStyle w:val="acctfourfigures"/>
              <w:tabs>
                <w:tab w:val="clear" w:pos="765"/>
                <w:tab w:val="decimal" w:pos="1271"/>
              </w:tabs>
              <w:spacing w:line="240" w:lineRule="auto"/>
              <w:ind w:right="101"/>
              <w:rPr>
                <w:szCs w:val="22"/>
                <w:lang w:bidi="th-TH"/>
              </w:rPr>
            </w:pPr>
            <w:r w:rsidRPr="007368C7">
              <w:rPr>
                <w:szCs w:val="22"/>
                <w:lang w:bidi="th-TH"/>
              </w:rPr>
              <w:t>14,655</w:t>
            </w:r>
          </w:p>
        </w:tc>
        <w:tc>
          <w:tcPr>
            <w:tcW w:w="270" w:type="dxa"/>
          </w:tcPr>
          <w:p w14:paraId="086E1219" w14:textId="77777777" w:rsidR="00231BC7" w:rsidRPr="00B86232" w:rsidRDefault="00231BC7" w:rsidP="00231BC7">
            <w:pPr>
              <w:pStyle w:val="acctfourfigures"/>
              <w:spacing w:line="240" w:lineRule="auto"/>
              <w:rPr>
                <w:szCs w:val="22"/>
              </w:rPr>
            </w:pPr>
          </w:p>
        </w:tc>
        <w:tc>
          <w:tcPr>
            <w:tcW w:w="1440" w:type="dxa"/>
            <w:tcBorders>
              <w:bottom w:val="single" w:sz="4" w:space="0" w:color="auto"/>
            </w:tcBorders>
          </w:tcPr>
          <w:p w14:paraId="01B900E8" w14:textId="7F6089F4" w:rsidR="00231BC7" w:rsidRDefault="00231BC7" w:rsidP="00231BC7">
            <w:pPr>
              <w:pStyle w:val="acctfourfigures"/>
              <w:tabs>
                <w:tab w:val="clear" w:pos="765"/>
                <w:tab w:val="decimal" w:pos="1172"/>
              </w:tabs>
              <w:spacing w:line="240" w:lineRule="auto"/>
              <w:ind w:right="-80"/>
              <w:rPr>
                <w:szCs w:val="22"/>
                <w:lang w:bidi="th-TH"/>
              </w:rPr>
            </w:pPr>
            <w:r>
              <w:rPr>
                <w:szCs w:val="22"/>
                <w:lang w:bidi="th-TH"/>
              </w:rPr>
              <w:t>-</w:t>
            </w:r>
          </w:p>
        </w:tc>
      </w:tr>
      <w:tr w:rsidR="00231BC7" w:rsidRPr="00B86232" w14:paraId="1B39164F" w14:textId="77777777" w:rsidTr="00010C90">
        <w:trPr>
          <w:cantSplit/>
        </w:trPr>
        <w:tc>
          <w:tcPr>
            <w:tcW w:w="5940" w:type="dxa"/>
          </w:tcPr>
          <w:p w14:paraId="07D2B8AB" w14:textId="77777777" w:rsidR="00231BC7" w:rsidRPr="00C10786" w:rsidRDefault="00231BC7" w:rsidP="00231BC7">
            <w:pPr>
              <w:ind w:left="11"/>
              <w:rPr>
                <w:rFonts w:ascii="Times New Roman" w:hAnsi="Times New Roman" w:cs="Times New Roman"/>
                <w:sz w:val="22"/>
                <w:szCs w:val="22"/>
              </w:rPr>
            </w:pPr>
          </w:p>
        </w:tc>
        <w:tc>
          <w:tcPr>
            <w:tcW w:w="1530" w:type="dxa"/>
            <w:tcBorders>
              <w:top w:val="single" w:sz="4" w:space="0" w:color="auto"/>
              <w:bottom w:val="single" w:sz="4" w:space="0" w:color="auto"/>
            </w:tcBorders>
          </w:tcPr>
          <w:p w14:paraId="3A032ED2" w14:textId="1CB6BA84" w:rsidR="00231BC7" w:rsidRPr="006D1EBB" w:rsidRDefault="007368C7" w:rsidP="00231BC7">
            <w:pPr>
              <w:pStyle w:val="acctfourfigures"/>
              <w:tabs>
                <w:tab w:val="clear" w:pos="765"/>
                <w:tab w:val="decimal" w:pos="1271"/>
              </w:tabs>
              <w:spacing w:line="240" w:lineRule="auto"/>
              <w:ind w:right="101"/>
              <w:rPr>
                <w:b/>
                <w:bCs/>
                <w:szCs w:val="22"/>
                <w:lang w:bidi="th-TH"/>
              </w:rPr>
            </w:pPr>
            <w:r w:rsidRPr="007368C7">
              <w:rPr>
                <w:b/>
                <w:bCs/>
                <w:szCs w:val="22"/>
                <w:lang w:bidi="th-TH"/>
              </w:rPr>
              <w:t>13,230</w:t>
            </w:r>
          </w:p>
        </w:tc>
        <w:tc>
          <w:tcPr>
            <w:tcW w:w="270" w:type="dxa"/>
          </w:tcPr>
          <w:p w14:paraId="2727F8B2" w14:textId="77777777" w:rsidR="00231BC7" w:rsidRPr="006D1EBB" w:rsidRDefault="00231BC7" w:rsidP="00231BC7">
            <w:pPr>
              <w:pStyle w:val="acctfourfigures"/>
              <w:spacing w:line="240" w:lineRule="auto"/>
              <w:rPr>
                <w:b/>
                <w:bCs/>
                <w:szCs w:val="22"/>
              </w:rPr>
            </w:pPr>
          </w:p>
        </w:tc>
        <w:tc>
          <w:tcPr>
            <w:tcW w:w="1440" w:type="dxa"/>
            <w:tcBorders>
              <w:top w:val="single" w:sz="4" w:space="0" w:color="auto"/>
              <w:bottom w:val="single" w:sz="4" w:space="0" w:color="auto"/>
            </w:tcBorders>
          </w:tcPr>
          <w:p w14:paraId="437C864D" w14:textId="5545BF63" w:rsidR="00231BC7" w:rsidRPr="006D1EBB" w:rsidRDefault="00231BC7" w:rsidP="00231BC7">
            <w:pPr>
              <w:pStyle w:val="acctfourfigures"/>
              <w:tabs>
                <w:tab w:val="clear" w:pos="765"/>
                <w:tab w:val="decimal" w:pos="1172"/>
              </w:tabs>
              <w:spacing w:line="240" w:lineRule="auto"/>
              <w:ind w:right="-80"/>
              <w:rPr>
                <w:b/>
                <w:bCs/>
                <w:szCs w:val="22"/>
                <w:lang w:bidi="th-TH"/>
              </w:rPr>
            </w:pPr>
            <w:r w:rsidRPr="00066607">
              <w:rPr>
                <w:b/>
                <w:bCs/>
                <w:szCs w:val="22"/>
                <w:lang w:bidi="th-TH"/>
              </w:rPr>
              <w:t>-</w:t>
            </w:r>
          </w:p>
        </w:tc>
      </w:tr>
      <w:tr w:rsidR="00231BC7" w:rsidRPr="00B86232" w14:paraId="2EFE056C" w14:textId="77777777" w:rsidTr="00010C90">
        <w:trPr>
          <w:cantSplit/>
        </w:trPr>
        <w:tc>
          <w:tcPr>
            <w:tcW w:w="5940" w:type="dxa"/>
          </w:tcPr>
          <w:p w14:paraId="0F363E44" w14:textId="77777777" w:rsidR="00231BC7" w:rsidRPr="00C10786" w:rsidRDefault="00231BC7" w:rsidP="00231BC7">
            <w:pPr>
              <w:ind w:left="11"/>
              <w:rPr>
                <w:rFonts w:ascii="Times New Roman" w:hAnsi="Times New Roman" w:cs="Times New Roman"/>
                <w:sz w:val="22"/>
                <w:szCs w:val="22"/>
              </w:rPr>
            </w:pPr>
          </w:p>
        </w:tc>
        <w:tc>
          <w:tcPr>
            <w:tcW w:w="1530" w:type="dxa"/>
            <w:tcBorders>
              <w:top w:val="single" w:sz="4" w:space="0" w:color="auto"/>
            </w:tcBorders>
          </w:tcPr>
          <w:p w14:paraId="2EFF759B" w14:textId="77777777" w:rsidR="00231BC7" w:rsidRPr="00B86232" w:rsidRDefault="00231BC7" w:rsidP="00231BC7">
            <w:pPr>
              <w:pStyle w:val="acctfourfigures"/>
              <w:tabs>
                <w:tab w:val="clear" w:pos="765"/>
                <w:tab w:val="decimal" w:pos="1183"/>
              </w:tabs>
              <w:spacing w:line="240" w:lineRule="auto"/>
              <w:ind w:right="101"/>
              <w:rPr>
                <w:szCs w:val="22"/>
              </w:rPr>
            </w:pPr>
          </w:p>
        </w:tc>
        <w:tc>
          <w:tcPr>
            <w:tcW w:w="270" w:type="dxa"/>
          </w:tcPr>
          <w:p w14:paraId="194F94AA" w14:textId="77777777" w:rsidR="00231BC7" w:rsidRPr="00B86232" w:rsidRDefault="00231BC7" w:rsidP="00231BC7">
            <w:pPr>
              <w:pStyle w:val="acctfourfigures"/>
              <w:spacing w:line="240" w:lineRule="auto"/>
              <w:rPr>
                <w:szCs w:val="22"/>
              </w:rPr>
            </w:pPr>
          </w:p>
        </w:tc>
        <w:tc>
          <w:tcPr>
            <w:tcW w:w="1440" w:type="dxa"/>
            <w:tcBorders>
              <w:top w:val="single" w:sz="4" w:space="0" w:color="auto"/>
            </w:tcBorders>
          </w:tcPr>
          <w:p w14:paraId="1D06F552" w14:textId="77777777" w:rsidR="00231BC7" w:rsidRPr="00B86232" w:rsidRDefault="00231BC7" w:rsidP="00231BC7">
            <w:pPr>
              <w:pStyle w:val="acctfourfigures"/>
              <w:tabs>
                <w:tab w:val="clear" w:pos="765"/>
                <w:tab w:val="decimal" w:pos="1085"/>
              </w:tabs>
              <w:spacing w:line="240" w:lineRule="auto"/>
              <w:ind w:right="101"/>
              <w:rPr>
                <w:szCs w:val="22"/>
              </w:rPr>
            </w:pPr>
          </w:p>
        </w:tc>
      </w:tr>
      <w:tr w:rsidR="00231BC7" w:rsidRPr="00B86232" w14:paraId="78C8735D" w14:textId="77777777" w:rsidTr="00B14F78">
        <w:trPr>
          <w:cantSplit/>
        </w:trPr>
        <w:tc>
          <w:tcPr>
            <w:tcW w:w="5940" w:type="dxa"/>
          </w:tcPr>
          <w:p w14:paraId="427E22C2" w14:textId="77777777" w:rsidR="00231BC7" w:rsidRPr="00C10786" w:rsidRDefault="00231BC7" w:rsidP="00231BC7">
            <w:pPr>
              <w:ind w:left="180" w:hanging="180"/>
              <w:rPr>
                <w:rFonts w:ascii="Times New Roman" w:hAnsi="Times New Roman" w:cs="Times New Roman"/>
                <w:sz w:val="22"/>
                <w:szCs w:val="22"/>
              </w:rPr>
            </w:pPr>
            <w:r w:rsidRPr="00C10786">
              <w:rPr>
                <w:rFonts w:ascii="Times New Roman" w:hAnsi="Times New Roman" w:cs="Times New Roman"/>
                <w:sz w:val="22"/>
                <w:szCs w:val="22"/>
              </w:rPr>
              <w:t>Benefit paid</w:t>
            </w:r>
          </w:p>
        </w:tc>
        <w:tc>
          <w:tcPr>
            <w:tcW w:w="1530" w:type="dxa"/>
            <w:tcBorders>
              <w:bottom w:val="single" w:sz="4" w:space="0" w:color="auto"/>
            </w:tcBorders>
          </w:tcPr>
          <w:p w14:paraId="7C084078" w14:textId="3B1DF1A4" w:rsidR="00231BC7" w:rsidRPr="00B86232" w:rsidRDefault="007368C7" w:rsidP="00231BC7">
            <w:pPr>
              <w:pStyle w:val="acctfourfigures"/>
              <w:tabs>
                <w:tab w:val="clear" w:pos="765"/>
                <w:tab w:val="decimal" w:pos="1271"/>
              </w:tabs>
              <w:spacing w:line="240" w:lineRule="auto"/>
              <w:ind w:right="101"/>
              <w:rPr>
                <w:szCs w:val="22"/>
                <w:lang w:bidi="th-TH"/>
              </w:rPr>
            </w:pPr>
            <w:r w:rsidRPr="007368C7">
              <w:rPr>
                <w:szCs w:val="22"/>
                <w:lang w:bidi="th-TH"/>
              </w:rPr>
              <w:t>(3,593)</w:t>
            </w:r>
          </w:p>
        </w:tc>
        <w:tc>
          <w:tcPr>
            <w:tcW w:w="270" w:type="dxa"/>
          </w:tcPr>
          <w:p w14:paraId="639E2D2F" w14:textId="77777777" w:rsidR="00231BC7" w:rsidRPr="00B86232" w:rsidRDefault="00231BC7" w:rsidP="00231BC7">
            <w:pPr>
              <w:pStyle w:val="acctfourfigures"/>
              <w:spacing w:line="240" w:lineRule="auto"/>
              <w:rPr>
                <w:szCs w:val="22"/>
              </w:rPr>
            </w:pPr>
          </w:p>
        </w:tc>
        <w:tc>
          <w:tcPr>
            <w:tcW w:w="1440" w:type="dxa"/>
            <w:tcBorders>
              <w:bottom w:val="single" w:sz="4" w:space="0" w:color="auto"/>
            </w:tcBorders>
          </w:tcPr>
          <w:p w14:paraId="46384C00" w14:textId="03535681" w:rsidR="00231BC7" w:rsidRPr="00B86232" w:rsidRDefault="00231BC7" w:rsidP="00231BC7">
            <w:pPr>
              <w:pStyle w:val="acctfourfigures"/>
              <w:tabs>
                <w:tab w:val="clear" w:pos="765"/>
                <w:tab w:val="decimal" w:pos="1172"/>
              </w:tabs>
              <w:spacing w:line="240" w:lineRule="auto"/>
              <w:ind w:right="-80"/>
              <w:rPr>
                <w:szCs w:val="22"/>
              </w:rPr>
            </w:pPr>
            <w:r>
              <w:rPr>
                <w:szCs w:val="22"/>
                <w:lang w:bidi="th-TH"/>
              </w:rPr>
              <w:t>(1,591)</w:t>
            </w:r>
          </w:p>
        </w:tc>
      </w:tr>
      <w:tr w:rsidR="00231BC7" w:rsidRPr="00B86232" w14:paraId="42BAA157" w14:textId="77777777" w:rsidTr="00B14F78">
        <w:trPr>
          <w:cantSplit/>
        </w:trPr>
        <w:tc>
          <w:tcPr>
            <w:tcW w:w="5940" w:type="dxa"/>
          </w:tcPr>
          <w:p w14:paraId="3CFEAF0C" w14:textId="77777777" w:rsidR="00231BC7" w:rsidRPr="00C10786" w:rsidRDefault="00231BC7" w:rsidP="00231BC7">
            <w:pPr>
              <w:rPr>
                <w:rFonts w:ascii="Times New Roman" w:hAnsi="Times New Roman" w:cs="Times New Roman"/>
                <w:sz w:val="22"/>
                <w:szCs w:val="22"/>
              </w:rPr>
            </w:pPr>
            <w:r w:rsidRPr="00C10786">
              <w:rPr>
                <w:rFonts w:ascii="Times New Roman" w:hAnsi="Times New Roman" w:cs="Times New Roman"/>
                <w:b/>
                <w:bCs/>
                <w:sz w:val="22"/>
                <w:szCs w:val="22"/>
              </w:rPr>
              <w:t>At 31 December</w:t>
            </w:r>
          </w:p>
        </w:tc>
        <w:tc>
          <w:tcPr>
            <w:tcW w:w="1530" w:type="dxa"/>
            <w:tcBorders>
              <w:top w:val="single" w:sz="4" w:space="0" w:color="auto"/>
              <w:bottom w:val="double" w:sz="4" w:space="0" w:color="auto"/>
            </w:tcBorders>
          </w:tcPr>
          <w:p w14:paraId="118E275E" w14:textId="74197A7A" w:rsidR="00231BC7" w:rsidRPr="00B14F78" w:rsidRDefault="007368C7" w:rsidP="00231BC7">
            <w:pPr>
              <w:pStyle w:val="acctfourfigures"/>
              <w:tabs>
                <w:tab w:val="clear" w:pos="765"/>
                <w:tab w:val="decimal" w:pos="1271"/>
              </w:tabs>
              <w:spacing w:line="240" w:lineRule="auto"/>
              <w:ind w:right="101"/>
              <w:rPr>
                <w:b/>
                <w:bCs/>
                <w:szCs w:val="22"/>
                <w:lang w:bidi="th-TH"/>
              </w:rPr>
            </w:pPr>
            <w:r w:rsidRPr="007368C7">
              <w:rPr>
                <w:b/>
                <w:bCs/>
                <w:szCs w:val="22"/>
                <w:lang w:bidi="th-TH"/>
              </w:rPr>
              <w:t>31,555</w:t>
            </w:r>
          </w:p>
        </w:tc>
        <w:tc>
          <w:tcPr>
            <w:tcW w:w="270" w:type="dxa"/>
          </w:tcPr>
          <w:p w14:paraId="158909FB" w14:textId="77777777" w:rsidR="00231BC7" w:rsidRPr="00196C7B" w:rsidRDefault="00231BC7" w:rsidP="00231BC7">
            <w:pPr>
              <w:pStyle w:val="acctfourfigures"/>
              <w:spacing w:line="240" w:lineRule="auto"/>
              <w:rPr>
                <w:b/>
                <w:bCs/>
                <w:szCs w:val="22"/>
              </w:rPr>
            </w:pPr>
          </w:p>
        </w:tc>
        <w:tc>
          <w:tcPr>
            <w:tcW w:w="1440" w:type="dxa"/>
            <w:tcBorders>
              <w:top w:val="single" w:sz="4" w:space="0" w:color="auto"/>
              <w:bottom w:val="double" w:sz="4" w:space="0" w:color="auto"/>
            </w:tcBorders>
          </w:tcPr>
          <w:p w14:paraId="4550AAF0" w14:textId="01E51FC9" w:rsidR="00231BC7" w:rsidRPr="00A106E2" w:rsidRDefault="00231BC7" w:rsidP="00231BC7">
            <w:pPr>
              <w:pStyle w:val="acctfourfigures"/>
              <w:tabs>
                <w:tab w:val="clear" w:pos="765"/>
                <w:tab w:val="decimal" w:pos="1172"/>
              </w:tabs>
              <w:spacing w:line="240" w:lineRule="auto"/>
              <w:ind w:right="-80"/>
              <w:rPr>
                <w:b/>
                <w:bCs/>
                <w:szCs w:val="22"/>
              </w:rPr>
            </w:pPr>
            <w:r>
              <w:rPr>
                <w:b/>
                <w:bCs/>
                <w:szCs w:val="22"/>
                <w:lang w:bidi="th-TH"/>
              </w:rPr>
              <w:t>20,207</w:t>
            </w:r>
          </w:p>
        </w:tc>
      </w:tr>
    </w:tbl>
    <w:p w14:paraId="10C6F02E" w14:textId="77777777" w:rsidR="006E5C7A" w:rsidRDefault="006E5C7A"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E06CE0" w:rsidRPr="00B86232" w14:paraId="578907CE" w14:textId="77777777" w:rsidTr="00E06CE0">
        <w:trPr>
          <w:cantSplit/>
          <w:tblHeader/>
        </w:trPr>
        <w:tc>
          <w:tcPr>
            <w:tcW w:w="5940" w:type="dxa"/>
          </w:tcPr>
          <w:p w14:paraId="225B73E9" w14:textId="77777777" w:rsidR="00E06CE0" w:rsidRPr="00B86232" w:rsidRDefault="00E06CE0" w:rsidP="00E06CE0">
            <w:pPr>
              <w:spacing w:line="240" w:lineRule="auto"/>
              <w:rPr>
                <w:rFonts w:ascii="Times New Roman" w:hAnsi="Times New Roman" w:cs="Times New Roman"/>
                <w:b/>
                <w:bCs/>
                <w:i/>
                <w:iCs/>
                <w:sz w:val="22"/>
                <w:szCs w:val="22"/>
                <w:highlight w:val="cyan"/>
              </w:rPr>
            </w:pPr>
          </w:p>
        </w:tc>
        <w:tc>
          <w:tcPr>
            <w:tcW w:w="3240" w:type="dxa"/>
            <w:gridSpan w:val="3"/>
          </w:tcPr>
          <w:p w14:paraId="297A6532" w14:textId="4DE5CFA8" w:rsidR="00E06CE0" w:rsidRPr="00B86232" w:rsidRDefault="00B74076" w:rsidP="00B74076">
            <w:pPr>
              <w:pStyle w:val="acctfourfigures"/>
              <w:spacing w:line="240" w:lineRule="auto"/>
              <w:ind w:left="-80" w:right="-80"/>
              <w:jc w:val="center"/>
              <w:rPr>
                <w:b/>
                <w:bCs/>
                <w:szCs w:val="22"/>
              </w:rPr>
            </w:pPr>
            <w:r>
              <w:rPr>
                <w:b/>
                <w:bCs/>
                <w:szCs w:val="22"/>
              </w:rPr>
              <w:t>Consolidated financial statements/</w:t>
            </w:r>
          </w:p>
        </w:tc>
      </w:tr>
      <w:tr w:rsidR="00B74076" w:rsidRPr="00B86232" w14:paraId="57BEB6DF" w14:textId="77777777" w:rsidTr="00E06CE0">
        <w:trPr>
          <w:cantSplit/>
          <w:tblHeader/>
        </w:trPr>
        <w:tc>
          <w:tcPr>
            <w:tcW w:w="5940" w:type="dxa"/>
          </w:tcPr>
          <w:p w14:paraId="0866999D" w14:textId="77777777" w:rsidR="00B74076" w:rsidRPr="00B86232" w:rsidRDefault="00B74076" w:rsidP="00B74076">
            <w:pPr>
              <w:spacing w:line="240" w:lineRule="auto"/>
              <w:rPr>
                <w:rFonts w:ascii="Times New Roman" w:hAnsi="Times New Roman" w:cs="Times New Roman"/>
                <w:b/>
                <w:bCs/>
                <w:i/>
                <w:iCs/>
                <w:sz w:val="22"/>
                <w:szCs w:val="22"/>
                <w:highlight w:val="cyan"/>
              </w:rPr>
            </w:pPr>
            <w:r>
              <w:rPr>
                <w:rFonts w:ascii="Times New Roman" w:hAnsi="Times New Roman" w:cs="Times New Roman"/>
                <w:b/>
                <w:bCs/>
                <w:i/>
                <w:iCs/>
                <w:color w:val="211E1F"/>
                <w:sz w:val="22"/>
                <w:szCs w:val="22"/>
              </w:rPr>
              <w:t>Principal actuarial assumptions</w:t>
            </w:r>
          </w:p>
        </w:tc>
        <w:tc>
          <w:tcPr>
            <w:tcW w:w="3240" w:type="dxa"/>
            <w:gridSpan w:val="3"/>
          </w:tcPr>
          <w:p w14:paraId="631FD86D" w14:textId="77777777" w:rsidR="00B74076" w:rsidRDefault="00B74076" w:rsidP="00B74076">
            <w:pPr>
              <w:pStyle w:val="acctfourfigures"/>
              <w:spacing w:line="240" w:lineRule="auto"/>
              <w:jc w:val="center"/>
              <w:rPr>
                <w:b/>
                <w:bCs/>
                <w:szCs w:val="22"/>
              </w:rPr>
            </w:pPr>
            <w:r>
              <w:rPr>
                <w:b/>
                <w:bCs/>
                <w:szCs w:val="22"/>
              </w:rPr>
              <w:t>Separate financial statements</w:t>
            </w:r>
          </w:p>
        </w:tc>
      </w:tr>
      <w:tr w:rsidR="00C12289" w:rsidRPr="00B86232" w14:paraId="1C3D0E6C" w14:textId="77777777" w:rsidTr="00E06CE0">
        <w:trPr>
          <w:cantSplit/>
        </w:trPr>
        <w:tc>
          <w:tcPr>
            <w:tcW w:w="5940" w:type="dxa"/>
          </w:tcPr>
          <w:p w14:paraId="4A7A6AB8" w14:textId="77777777" w:rsidR="00C12289" w:rsidRPr="00B86232" w:rsidRDefault="00C12289" w:rsidP="00C12289">
            <w:pPr>
              <w:spacing w:line="240" w:lineRule="auto"/>
              <w:rPr>
                <w:rFonts w:ascii="Times New Roman" w:hAnsi="Times New Roman" w:cs="Times New Roman"/>
                <w:b/>
                <w:bCs/>
                <w:i/>
                <w:iCs/>
                <w:color w:val="211E1F"/>
                <w:sz w:val="22"/>
                <w:szCs w:val="22"/>
              </w:rPr>
            </w:pPr>
          </w:p>
        </w:tc>
        <w:tc>
          <w:tcPr>
            <w:tcW w:w="1530" w:type="dxa"/>
          </w:tcPr>
          <w:p w14:paraId="555CE949" w14:textId="30E95EF5" w:rsidR="00C12289" w:rsidRPr="00B86232" w:rsidRDefault="00C12289" w:rsidP="00C12289">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231BC7">
              <w:rPr>
                <w:szCs w:val="22"/>
                <w:lang w:bidi="th-TH"/>
              </w:rPr>
              <w:t>4</w:t>
            </w:r>
          </w:p>
        </w:tc>
        <w:tc>
          <w:tcPr>
            <w:tcW w:w="270" w:type="dxa"/>
          </w:tcPr>
          <w:p w14:paraId="686E8A8E" w14:textId="77777777" w:rsidR="00C12289" w:rsidRPr="00B86232" w:rsidRDefault="00C12289" w:rsidP="00C12289">
            <w:pPr>
              <w:pStyle w:val="acctfourfigures"/>
              <w:spacing w:line="240" w:lineRule="auto"/>
              <w:rPr>
                <w:szCs w:val="22"/>
              </w:rPr>
            </w:pPr>
          </w:p>
        </w:tc>
        <w:tc>
          <w:tcPr>
            <w:tcW w:w="1440" w:type="dxa"/>
          </w:tcPr>
          <w:p w14:paraId="73C65F25" w14:textId="2A26DA0A" w:rsidR="00C12289" w:rsidRPr="00B86232" w:rsidRDefault="00C12289" w:rsidP="00C12289">
            <w:pPr>
              <w:pStyle w:val="acctfourfigures"/>
              <w:tabs>
                <w:tab w:val="clear" w:pos="765"/>
              </w:tabs>
              <w:spacing w:line="240" w:lineRule="auto"/>
              <w:ind w:right="101"/>
              <w:jc w:val="center"/>
              <w:rPr>
                <w:szCs w:val="22"/>
              </w:rPr>
            </w:pPr>
            <w:r>
              <w:rPr>
                <w:szCs w:val="22"/>
              </w:rPr>
              <w:t>202</w:t>
            </w:r>
            <w:r w:rsidR="00231BC7">
              <w:rPr>
                <w:szCs w:val="22"/>
              </w:rPr>
              <w:t>3</w:t>
            </w:r>
          </w:p>
        </w:tc>
      </w:tr>
      <w:tr w:rsidR="00C12289" w:rsidRPr="00B86232" w14:paraId="5AE97C5D" w14:textId="77777777" w:rsidTr="00E06CE0">
        <w:trPr>
          <w:cantSplit/>
        </w:trPr>
        <w:tc>
          <w:tcPr>
            <w:tcW w:w="5940" w:type="dxa"/>
          </w:tcPr>
          <w:p w14:paraId="6D5F0200" w14:textId="77777777" w:rsidR="00C12289" w:rsidRPr="00B86232" w:rsidRDefault="00C12289" w:rsidP="00C12289">
            <w:pPr>
              <w:spacing w:line="240" w:lineRule="auto"/>
              <w:rPr>
                <w:rFonts w:ascii="Times New Roman" w:hAnsi="Times New Roman" w:cs="Times New Roman"/>
                <w:color w:val="211E1F"/>
                <w:sz w:val="22"/>
                <w:szCs w:val="22"/>
                <w:highlight w:val="cyan"/>
              </w:rPr>
            </w:pPr>
          </w:p>
        </w:tc>
        <w:tc>
          <w:tcPr>
            <w:tcW w:w="3240" w:type="dxa"/>
            <w:gridSpan w:val="3"/>
          </w:tcPr>
          <w:p w14:paraId="70DC9FC0" w14:textId="77777777" w:rsidR="00C12289" w:rsidRPr="00B86232" w:rsidRDefault="00C12289" w:rsidP="00C12289">
            <w:pPr>
              <w:pStyle w:val="acctfourfigures"/>
              <w:tabs>
                <w:tab w:val="clear" w:pos="765"/>
                <w:tab w:val="decimal" w:pos="1630"/>
              </w:tabs>
              <w:spacing w:line="240" w:lineRule="auto"/>
              <w:ind w:right="101"/>
              <w:rPr>
                <w:i/>
                <w:iCs/>
                <w:szCs w:val="22"/>
              </w:rPr>
            </w:pPr>
            <w:r w:rsidRPr="00B86232">
              <w:rPr>
                <w:i/>
                <w:iCs/>
                <w:szCs w:val="22"/>
              </w:rPr>
              <w:t>(</w:t>
            </w:r>
            <w:r>
              <w:rPr>
                <w:i/>
                <w:iCs/>
                <w:szCs w:val="22"/>
              </w:rPr>
              <w:t>%</w:t>
            </w:r>
            <w:r w:rsidRPr="00B86232">
              <w:rPr>
                <w:i/>
                <w:iCs/>
                <w:szCs w:val="22"/>
              </w:rPr>
              <w:t>)</w:t>
            </w:r>
          </w:p>
        </w:tc>
      </w:tr>
      <w:tr w:rsidR="00C12289" w:rsidRPr="00B86232" w14:paraId="25095032" w14:textId="77777777" w:rsidTr="00E06CE0">
        <w:trPr>
          <w:cantSplit/>
        </w:trPr>
        <w:tc>
          <w:tcPr>
            <w:tcW w:w="5940" w:type="dxa"/>
          </w:tcPr>
          <w:p w14:paraId="4A54E01D" w14:textId="77777777" w:rsidR="00C12289" w:rsidRPr="00B86232" w:rsidRDefault="00C12289" w:rsidP="00C12289">
            <w:pPr>
              <w:spacing w:line="240" w:lineRule="auto"/>
              <w:rPr>
                <w:rFonts w:ascii="Times New Roman" w:hAnsi="Times New Roman" w:cs="Times New Roman"/>
                <w:color w:val="211E1F"/>
                <w:sz w:val="22"/>
                <w:szCs w:val="22"/>
                <w:highlight w:val="cyan"/>
              </w:rPr>
            </w:pPr>
          </w:p>
        </w:tc>
        <w:tc>
          <w:tcPr>
            <w:tcW w:w="3240" w:type="dxa"/>
            <w:gridSpan w:val="3"/>
          </w:tcPr>
          <w:p w14:paraId="35269AB1" w14:textId="77777777" w:rsidR="00C12289" w:rsidRPr="00B86232" w:rsidRDefault="00C12289" w:rsidP="00C12289">
            <w:pPr>
              <w:pStyle w:val="acctfourfigures"/>
              <w:tabs>
                <w:tab w:val="clear" w:pos="765"/>
                <w:tab w:val="decimal" w:pos="1181"/>
              </w:tabs>
              <w:spacing w:line="240" w:lineRule="auto"/>
              <w:ind w:right="101"/>
              <w:jc w:val="center"/>
              <w:rPr>
                <w:i/>
                <w:iCs/>
                <w:szCs w:val="22"/>
              </w:rPr>
            </w:pPr>
          </w:p>
        </w:tc>
      </w:tr>
      <w:tr w:rsidR="00231BC7" w:rsidRPr="00B86232" w14:paraId="0BAB0EA9" w14:textId="77777777" w:rsidTr="00E06CE0">
        <w:trPr>
          <w:cantSplit/>
        </w:trPr>
        <w:tc>
          <w:tcPr>
            <w:tcW w:w="5940" w:type="dxa"/>
          </w:tcPr>
          <w:p w14:paraId="7156441C" w14:textId="77777777" w:rsidR="00231BC7" w:rsidRPr="005D1A76"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D1A76">
              <w:rPr>
                <w:rFonts w:ascii="Times New Roman" w:hAnsi="Times New Roman"/>
                <w:sz w:val="22"/>
                <w:szCs w:val="22"/>
              </w:rPr>
              <w:t>Discount rate</w:t>
            </w:r>
          </w:p>
        </w:tc>
        <w:tc>
          <w:tcPr>
            <w:tcW w:w="1530" w:type="dxa"/>
          </w:tcPr>
          <w:p w14:paraId="157FDDFC" w14:textId="24475C55" w:rsidR="00231BC7" w:rsidRPr="00B42CE9" w:rsidRDefault="007368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sidRPr="007368C7">
              <w:rPr>
                <w:szCs w:val="28"/>
              </w:rPr>
              <w:t>2.55</w:t>
            </w:r>
          </w:p>
        </w:tc>
        <w:tc>
          <w:tcPr>
            <w:tcW w:w="270" w:type="dxa"/>
          </w:tcPr>
          <w:p w14:paraId="6573D11B" w14:textId="77777777" w:rsidR="00231BC7" w:rsidRPr="00B86232" w:rsidRDefault="00231BC7" w:rsidP="00231BC7">
            <w:pPr>
              <w:pStyle w:val="acctfourfigures"/>
              <w:spacing w:line="240" w:lineRule="auto"/>
              <w:rPr>
                <w:szCs w:val="22"/>
              </w:rPr>
            </w:pPr>
          </w:p>
        </w:tc>
        <w:tc>
          <w:tcPr>
            <w:tcW w:w="1440" w:type="dxa"/>
          </w:tcPr>
          <w:p w14:paraId="2729DA5E" w14:textId="1BAA72AE"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3.11</w:t>
            </w:r>
          </w:p>
        </w:tc>
      </w:tr>
      <w:tr w:rsidR="00231BC7" w:rsidRPr="00B86232" w14:paraId="37A6D5D5" w14:textId="77777777" w:rsidTr="00E06CE0">
        <w:trPr>
          <w:cantSplit/>
        </w:trPr>
        <w:tc>
          <w:tcPr>
            <w:tcW w:w="5940" w:type="dxa"/>
          </w:tcPr>
          <w:p w14:paraId="3C5E19F3" w14:textId="77777777" w:rsidR="00231BC7" w:rsidRPr="005D1A76"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077F3">
              <w:rPr>
                <w:rFonts w:ascii="Times New Roman" w:hAnsi="Times New Roman"/>
                <w:sz w:val="22"/>
                <w:szCs w:val="22"/>
              </w:rPr>
              <w:t>Future salary growth</w:t>
            </w:r>
          </w:p>
        </w:tc>
        <w:tc>
          <w:tcPr>
            <w:tcW w:w="1530" w:type="dxa"/>
          </w:tcPr>
          <w:p w14:paraId="01164DBB" w14:textId="5DFF83E9" w:rsidR="00231BC7" w:rsidRPr="00B42CE9" w:rsidRDefault="007368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sidRPr="007368C7">
              <w:rPr>
                <w:szCs w:val="28"/>
              </w:rPr>
              <w:t>6.13</w:t>
            </w:r>
          </w:p>
        </w:tc>
        <w:tc>
          <w:tcPr>
            <w:tcW w:w="270" w:type="dxa"/>
          </w:tcPr>
          <w:p w14:paraId="4FB0B93A" w14:textId="77777777" w:rsidR="00231BC7" w:rsidRPr="00B86232" w:rsidRDefault="00231BC7" w:rsidP="00231BC7">
            <w:pPr>
              <w:pStyle w:val="acctfourfigures"/>
              <w:spacing w:line="240" w:lineRule="auto"/>
              <w:rPr>
                <w:szCs w:val="22"/>
              </w:rPr>
            </w:pPr>
          </w:p>
        </w:tc>
        <w:tc>
          <w:tcPr>
            <w:tcW w:w="1440" w:type="dxa"/>
          </w:tcPr>
          <w:p w14:paraId="49BECC0C" w14:textId="58BB094B"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6.59</w:t>
            </w:r>
          </w:p>
        </w:tc>
      </w:tr>
      <w:tr w:rsidR="00231BC7" w:rsidRPr="00B86232" w14:paraId="63ADABB5" w14:textId="77777777" w:rsidTr="00E06CE0">
        <w:trPr>
          <w:cantSplit/>
        </w:trPr>
        <w:tc>
          <w:tcPr>
            <w:tcW w:w="5940" w:type="dxa"/>
          </w:tcPr>
          <w:p w14:paraId="16660E52" w14:textId="77777777" w:rsidR="00231BC7" w:rsidRPr="005D1A76"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Employee turnover rate</w:t>
            </w:r>
          </w:p>
        </w:tc>
        <w:tc>
          <w:tcPr>
            <w:tcW w:w="1530" w:type="dxa"/>
          </w:tcPr>
          <w:p w14:paraId="64400D45" w14:textId="63F1A76F" w:rsidR="00231BC7" w:rsidRPr="00B42CE9" w:rsidRDefault="007368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sidRPr="007368C7">
              <w:rPr>
                <w:szCs w:val="28"/>
              </w:rPr>
              <w:t>10.00</w:t>
            </w:r>
          </w:p>
        </w:tc>
        <w:tc>
          <w:tcPr>
            <w:tcW w:w="270" w:type="dxa"/>
          </w:tcPr>
          <w:p w14:paraId="0849F3BA" w14:textId="77777777" w:rsidR="00231BC7" w:rsidRPr="00B86232" w:rsidRDefault="00231BC7" w:rsidP="00231BC7">
            <w:pPr>
              <w:pStyle w:val="acctfourfigures"/>
              <w:spacing w:line="240" w:lineRule="auto"/>
              <w:rPr>
                <w:szCs w:val="22"/>
              </w:rPr>
            </w:pPr>
          </w:p>
        </w:tc>
        <w:tc>
          <w:tcPr>
            <w:tcW w:w="1440" w:type="dxa"/>
          </w:tcPr>
          <w:p w14:paraId="1817CA04" w14:textId="024E54E7" w:rsidR="00231BC7" w:rsidRPr="00B42CE9" w:rsidRDefault="00231BC7" w:rsidP="00231BC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9.00</w:t>
            </w:r>
          </w:p>
        </w:tc>
      </w:tr>
    </w:tbl>
    <w:p w14:paraId="18A117B2" w14:textId="77777777" w:rsidR="00313B24" w:rsidRDefault="00313B24"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p>
    <w:p w14:paraId="7716D271"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r>
        <w:rPr>
          <w:rFonts w:ascii="Times New Roman" w:hAnsi="Times New Roman"/>
          <w:sz w:val="22"/>
          <w:szCs w:val="22"/>
        </w:rPr>
        <w:tab/>
      </w:r>
      <w:r w:rsidRPr="005D1A76">
        <w:rPr>
          <w:rFonts w:ascii="Times New Roman" w:hAnsi="Times New Roman"/>
          <w:sz w:val="22"/>
          <w:szCs w:val="22"/>
        </w:rPr>
        <w:t xml:space="preserve">Assumptions regarding future mortality </w:t>
      </w:r>
      <w:r>
        <w:rPr>
          <w:rFonts w:ascii="Times New Roman" w:hAnsi="Times New Roman"/>
          <w:sz w:val="22"/>
          <w:szCs w:val="22"/>
        </w:rPr>
        <w:t>have been</w:t>
      </w:r>
      <w:r w:rsidRPr="005D1A76">
        <w:rPr>
          <w:rFonts w:ascii="Times New Roman" w:hAnsi="Times New Roman"/>
          <w:sz w:val="22"/>
          <w:szCs w:val="22"/>
        </w:rPr>
        <w:t xml:space="preserve"> based on published sta</w:t>
      </w:r>
      <w:r>
        <w:rPr>
          <w:rFonts w:ascii="Times New Roman" w:hAnsi="Times New Roman"/>
          <w:sz w:val="22"/>
          <w:szCs w:val="22"/>
        </w:rPr>
        <w:t>tis</w:t>
      </w:r>
      <w:r w:rsidRPr="005D1A76">
        <w:rPr>
          <w:rFonts w:ascii="Times New Roman" w:hAnsi="Times New Roman"/>
          <w:sz w:val="22"/>
          <w:szCs w:val="22"/>
        </w:rPr>
        <w:t>tics and mortality tables.</w:t>
      </w:r>
    </w:p>
    <w:p w14:paraId="41941D88" w14:textId="77777777" w:rsidR="006E322D" w:rsidRPr="00805FAA"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p>
    <w:p w14:paraId="6A3DB435" w14:textId="54348E82" w:rsidR="006E322D" w:rsidRPr="002B6968" w:rsidRDefault="006E322D" w:rsidP="006E322D">
      <w:pPr>
        <w:tabs>
          <w:tab w:val="clear" w:pos="907"/>
          <w:tab w:val="left" w:pos="900"/>
        </w:tabs>
        <w:spacing w:line="240" w:lineRule="auto"/>
        <w:ind w:left="547"/>
        <w:jc w:val="thaiDistribute"/>
        <w:rPr>
          <w:rFonts w:ascii="Times New Roman" w:eastAsia="Calibri" w:hAnsi="Times New Roman" w:cs="Times New Roman"/>
          <w:sz w:val="22"/>
          <w:szCs w:val="22"/>
        </w:rPr>
      </w:pPr>
      <w:r w:rsidRPr="002B6968">
        <w:rPr>
          <w:rFonts w:ascii="Times New Roman" w:eastAsia="Calibri" w:hAnsi="Times New Roman" w:cs="Times New Roman"/>
          <w:sz w:val="22"/>
          <w:szCs w:val="22"/>
        </w:rPr>
        <w:t>As at 31 December 20</w:t>
      </w:r>
      <w:r w:rsidR="00C10786">
        <w:rPr>
          <w:rFonts w:ascii="Times New Roman" w:eastAsia="Calibri" w:hAnsi="Times New Roman" w:cs="Times New Roman"/>
          <w:sz w:val="22"/>
          <w:szCs w:val="22"/>
        </w:rPr>
        <w:t>2</w:t>
      </w:r>
      <w:r w:rsidR="00231BC7">
        <w:rPr>
          <w:rFonts w:ascii="Times New Roman" w:eastAsia="Calibri" w:hAnsi="Times New Roman" w:cs="Times New Roman"/>
          <w:sz w:val="22"/>
          <w:szCs w:val="22"/>
        </w:rPr>
        <w:t>4</w:t>
      </w:r>
      <w:r w:rsidRPr="002B6968">
        <w:rPr>
          <w:rFonts w:ascii="Times New Roman" w:eastAsia="Calibri" w:hAnsi="Times New Roman" w:cs="Times New Roman"/>
          <w:sz w:val="22"/>
          <w:szCs w:val="22"/>
        </w:rPr>
        <w:t>, the weighted</w:t>
      </w:r>
      <w:r>
        <w:rPr>
          <w:rFonts w:ascii="Times New Roman" w:eastAsia="Calibri" w:hAnsi="Times New Roman" w:cs="Times New Roman"/>
          <w:sz w:val="22"/>
          <w:szCs w:val="22"/>
        </w:rPr>
        <w:t>-</w:t>
      </w:r>
      <w:r w:rsidRPr="002B6968">
        <w:rPr>
          <w:rFonts w:ascii="Times New Roman" w:eastAsia="Calibri" w:hAnsi="Times New Roman" w:cs="Times New Roman"/>
          <w:sz w:val="22"/>
          <w:szCs w:val="22"/>
        </w:rPr>
        <w:t xml:space="preserve">average </w:t>
      </w:r>
      <w:r>
        <w:rPr>
          <w:rFonts w:ascii="Times New Roman" w:eastAsia="Calibri" w:hAnsi="Times New Roman" w:cs="Times New Roman"/>
          <w:sz w:val="22"/>
          <w:szCs w:val="22"/>
        </w:rPr>
        <w:t>duration of</w:t>
      </w:r>
      <w:r w:rsidRPr="002B6968">
        <w:rPr>
          <w:rFonts w:ascii="Times New Roman" w:eastAsia="Calibri" w:hAnsi="Times New Roman" w:cs="Times New Roman"/>
          <w:sz w:val="22"/>
          <w:szCs w:val="22"/>
        </w:rPr>
        <w:t xml:space="preserve"> employee benefit obligations </w:t>
      </w:r>
      <w:r>
        <w:rPr>
          <w:rFonts w:ascii="Times New Roman" w:eastAsia="Calibri" w:hAnsi="Times New Roman" w:cs="Times New Roman"/>
          <w:sz w:val="22"/>
          <w:szCs w:val="22"/>
        </w:rPr>
        <w:t>wa</w:t>
      </w:r>
      <w:r w:rsidR="0021553C">
        <w:rPr>
          <w:rFonts w:ascii="Times New Roman" w:eastAsia="Calibri" w:hAnsi="Times New Roman" w:cs="Times New Roman"/>
          <w:sz w:val="22"/>
          <w:szCs w:val="22"/>
        </w:rPr>
        <w:t>s</w:t>
      </w:r>
      <w:r w:rsidR="0017277F">
        <w:rPr>
          <w:rFonts w:ascii="Times New Roman" w:eastAsia="Calibri" w:hAnsi="Times New Roman" w:cs="Times New Roman"/>
          <w:sz w:val="22"/>
          <w:szCs w:val="22"/>
        </w:rPr>
        <w:t xml:space="preserve"> </w:t>
      </w:r>
      <w:r w:rsidR="007368C7">
        <w:rPr>
          <w:rFonts w:ascii="Times New Roman" w:eastAsia="Calibri" w:hAnsi="Times New Roman" w:cs="Times New Roman"/>
          <w:sz w:val="22"/>
          <w:szCs w:val="22"/>
        </w:rPr>
        <w:t>8</w:t>
      </w:r>
      <w:r w:rsidRPr="00A373FC">
        <w:rPr>
          <w:rFonts w:ascii="Times New Roman" w:eastAsia="Calibri" w:hAnsi="Times New Roman" w:cs="Times New Roman"/>
          <w:sz w:val="22"/>
          <w:szCs w:val="22"/>
        </w:rPr>
        <w:t xml:space="preserve"> y</w:t>
      </w:r>
      <w:r w:rsidRPr="002B6968">
        <w:rPr>
          <w:rFonts w:ascii="Times New Roman" w:eastAsia="Calibri" w:hAnsi="Times New Roman" w:cs="Times New Roman"/>
          <w:sz w:val="22"/>
          <w:szCs w:val="22"/>
        </w:rPr>
        <w:t xml:space="preserve">ears </w:t>
      </w:r>
      <w:r w:rsidRPr="002B6968">
        <w:rPr>
          <w:rFonts w:ascii="Times New Roman" w:eastAsia="Calibri" w:hAnsi="Times New Roman" w:cs="Times New Roman"/>
          <w:i/>
          <w:iCs/>
          <w:sz w:val="22"/>
          <w:szCs w:val="22"/>
        </w:rPr>
        <w:t>(20</w:t>
      </w:r>
      <w:r w:rsidR="000D7691">
        <w:rPr>
          <w:rFonts w:ascii="Times New Roman" w:eastAsia="Calibri" w:hAnsi="Times New Roman" w:cs="Times New Roman"/>
          <w:i/>
          <w:iCs/>
          <w:sz w:val="22"/>
          <w:szCs w:val="22"/>
        </w:rPr>
        <w:t>2</w:t>
      </w:r>
      <w:r w:rsidR="00231BC7">
        <w:rPr>
          <w:rFonts w:ascii="Times New Roman" w:eastAsia="Calibri" w:hAnsi="Times New Roman" w:cs="Times New Roman"/>
          <w:i/>
          <w:iCs/>
          <w:sz w:val="22"/>
          <w:szCs w:val="22"/>
        </w:rPr>
        <w:t>3</w:t>
      </w:r>
      <w:r w:rsidRPr="002B6968">
        <w:rPr>
          <w:rFonts w:ascii="Times New Roman" w:eastAsia="Calibri" w:hAnsi="Times New Roman" w:cs="Times New Roman"/>
          <w:i/>
          <w:iCs/>
          <w:sz w:val="22"/>
          <w:szCs w:val="22"/>
        </w:rPr>
        <w:t xml:space="preserve">: </w:t>
      </w:r>
      <w:r w:rsidR="003E1093">
        <w:rPr>
          <w:rFonts w:ascii="Times New Roman" w:eastAsia="Calibri" w:hAnsi="Times New Roman" w:cs="Times New Roman"/>
          <w:i/>
          <w:iCs/>
          <w:sz w:val="22"/>
          <w:szCs w:val="22"/>
        </w:rPr>
        <w:t>1</w:t>
      </w:r>
      <w:r w:rsidR="00231BC7">
        <w:rPr>
          <w:rFonts w:ascii="Times New Roman" w:eastAsia="Calibri" w:hAnsi="Times New Roman" w:cs="Times New Roman"/>
          <w:i/>
          <w:iCs/>
          <w:sz w:val="22"/>
          <w:szCs w:val="22"/>
        </w:rPr>
        <w:t>2</w:t>
      </w:r>
      <w:r w:rsidRPr="002B6968">
        <w:rPr>
          <w:rFonts w:ascii="Times New Roman" w:eastAsia="Calibri" w:hAnsi="Times New Roman" w:cs="Times New Roman"/>
          <w:i/>
          <w:iCs/>
          <w:sz w:val="22"/>
          <w:szCs w:val="22"/>
        </w:rPr>
        <w:t xml:space="preserve"> years)</w:t>
      </w:r>
      <w:r w:rsidRPr="002B6968">
        <w:rPr>
          <w:rFonts w:ascii="Times New Roman" w:eastAsia="Calibri" w:hAnsi="Times New Roman" w:cs="Times New Roman"/>
          <w:sz w:val="22"/>
          <w:szCs w:val="22"/>
        </w:rPr>
        <w:t>.</w:t>
      </w:r>
    </w:p>
    <w:p w14:paraId="128CC862" w14:textId="4DBAED33" w:rsidR="007C1AEB" w:rsidRDefault="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p>
    <w:p w14:paraId="515AA0BC" w14:textId="2DD3ED1D" w:rsidR="006E322D" w:rsidRPr="00F30920" w:rsidRDefault="006E322D" w:rsidP="006E322D">
      <w:pPr>
        <w:tabs>
          <w:tab w:val="clear" w:pos="907"/>
          <w:tab w:val="left" w:pos="900"/>
        </w:tabs>
        <w:spacing w:line="240" w:lineRule="auto"/>
        <w:ind w:left="547"/>
        <w:jc w:val="thaiDistribute"/>
        <w:rPr>
          <w:rFonts w:ascii="Times New Roman" w:eastAsia="Calibri" w:hAnsi="Times New Roman" w:cs="Times New Roman"/>
          <w:b/>
          <w:bCs/>
          <w:i/>
          <w:iCs/>
          <w:sz w:val="22"/>
          <w:szCs w:val="22"/>
        </w:rPr>
      </w:pPr>
      <w:r w:rsidRPr="00F30920">
        <w:rPr>
          <w:rFonts w:ascii="Times New Roman" w:eastAsia="Calibri" w:hAnsi="Times New Roman" w:cs="Times New Roman"/>
          <w:b/>
          <w:bCs/>
          <w:i/>
          <w:iCs/>
          <w:sz w:val="22"/>
          <w:szCs w:val="22"/>
        </w:rPr>
        <w:t>Sensitivity analysis</w:t>
      </w:r>
    </w:p>
    <w:p w14:paraId="1CD53D71" w14:textId="77777777" w:rsidR="006E322D" w:rsidRPr="00805FAA" w:rsidRDefault="006E322D" w:rsidP="007421DA">
      <w:pPr>
        <w:tabs>
          <w:tab w:val="clear" w:pos="907"/>
          <w:tab w:val="left" w:pos="900"/>
        </w:tabs>
        <w:spacing w:line="220" w:lineRule="exact"/>
        <w:rPr>
          <w:rFonts w:ascii="Times New Roman" w:eastAsia="Calibri" w:hAnsi="Times New Roman" w:cs="Times New Roman"/>
          <w:b/>
          <w:bCs/>
          <w:i/>
          <w:iCs/>
          <w:sz w:val="24"/>
          <w:szCs w:val="24"/>
        </w:rPr>
      </w:pPr>
      <w:r w:rsidRPr="00F30920">
        <w:rPr>
          <w:rFonts w:ascii="Times New Roman" w:eastAsia="Calibri" w:hAnsi="Times New Roman" w:cs="Times New Roman"/>
          <w:b/>
          <w:bCs/>
          <w:i/>
          <w:iCs/>
          <w:sz w:val="22"/>
          <w:szCs w:val="22"/>
        </w:rPr>
        <w:t xml:space="preserve"> </w:t>
      </w:r>
      <w:r w:rsidRPr="00F30920">
        <w:rPr>
          <w:rFonts w:ascii="Times New Roman" w:eastAsia="Calibri" w:hAnsi="Times New Roman" w:cs="Times New Roman"/>
          <w:b/>
          <w:bCs/>
          <w:i/>
          <w:iCs/>
          <w:color w:val="0000FF"/>
          <w:sz w:val="22"/>
          <w:szCs w:val="22"/>
        </w:rPr>
        <w:t xml:space="preserve"> </w:t>
      </w:r>
    </w:p>
    <w:p w14:paraId="3BA2D62B" w14:textId="77777777" w:rsidR="006E322D" w:rsidRDefault="006E322D" w:rsidP="006E322D">
      <w:pPr>
        <w:tabs>
          <w:tab w:val="clear" w:pos="907"/>
          <w:tab w:val="left" w:pos="900"/>
        </w:tabs>
        <w:spacing w:line="240" w:lineRule="auto"/>
        <w:ind w:left="547"/>
        <w:jc w:val="thaiDistribute"/>
        <w:rPr>
          <w:rFonts w:ascii="Times New Roman" w:eastAsia="Calibri" w:hAnsi="Times New Roman" w:cs="Times New Roman"/>
          <w:sz w:val="22"/>
          <w:szCs w:val="22"/>
        </w:rPr>
      </w:pPr>
      <w:r w:rsidRPr="00F30920">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w:t>
      </w:r>
      <w:r>
        <w:rPr>
          <w:rFonts w:ascii="Times New Roman" w:eastAsia="Calibri" w:hAnsi="Times New Roman" w:cs="Times New Roman"/>
          <w:sz w:val="22"/>
          <w:szCs w:val="22"/>
        </w:rPr>
        <w:t>tion by the amounts shown below:</w:t>
      </w:r>
    </w:p>
    <w:p w14:paraId="70FEF959" w14:textId="77777777" w:rsidR="003979B5" w:rsidRDefault="003979B5" w:rsidP="007421DA">
      <w:pPr>
        <w:tabs>
          <w:tab w:val="clear" w:pos="907"/>
          <w:tab w:val="left" w:pos="900"/>
        </w:tabs>
        <w:spacing w:line="220" w:lineRule="exact"/>
        <w:rPr>
          <w:rFonts w:ascii="Times New Roman" w:eastAsia="Calibri"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7C1AEB" w:rsidRPr="003979B5" w14:paraId="272DB3C1" w14:textId="77777777" w:rsidTr="008D237E">
        <w:trPr>
          <w:cantSplit/>
          <w:tblHeader/>
        </w:trPr>
        <w:tc>
          <w:tcPr>
            <w:tcW w:w="4230" w:type="dxa"/>
          </w:tcPr>
          <w:p w14:paraId="587F6034" w14:textId="77777777" w:rsidR="007C1AEB" w:rsidRPr="003979B5" w:rsidRDefault="007C1AEB" w:rsidP="00E81D69">
            <w:pPr>
              <w:spacing w:line="240" w:lineRule="auto"/>
              <w:rPr>
                <w:rFonts w:ascii="Times New Roman" w:hAnsi="Times New Roman" w:cs="Times New Roman"/>
                <w:b/>
                <w:bCs/>
                <w:i/>
                <w:iCs/>
                <w:sz w:val="22"/>
                <w:szCs w:val="22"/>
                <w:lang w:val="fr-FR"/>
              </w:rPr>
            </w:pPr>
          </w:p>
        </w:tc>
        <w:tc>
          <w:tcPr>
            <w:tcW w:w="4950" w:type="dxa"/>
            <w:gridSpan w:val="7"/>
          </w:tcPr>
          <w:p w14:paraId="299A8003" w14:textId="43E8A7B7" w:rsidR="007C1AEB" w:rsidRPr="006D3024" w:rsidRDefault="007C1AEB" w:rsidP="006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3979B5">
              <w:rPr>
                <w:rFonts w:ascii="Times New Roman" w:hAnsi="Times New Roman" w:cs="Times New Roman"/>
                <w:b/>
                <w:bCs/>
                <w:sz w:val="22"/>
                <w:szCs w:val="22"/>
              </w:rPr>
              <w:t>Consolidated</w:t>
            </w:r>
            <w:r>
              <w:rPr>
                <w:rFonts w:ascii="Times New Roman" w:hAnsi="Times New Roman" w:cs="Times New Roman"/>
                <w:b/>
                <w:bCs/>
                <w:sz w:val="22"/>
                <w:szCs w:val="22"/>
              </w:rPr>
              <w:t xml:space="preserve"> financial statement</w:t>
            </w:r>
            <w:r w:rsidR="00EF4078">
              <w:rPr>
                <w:rFonts w:ascii="Times New Roman" w:hAnsi="Times New Roman" w:cs="Times New Roman"/>
                <w:b/>
                <w:bCs/>
                <w:sz w:val="22"/>
                <w:szCs w:val="22"/>
              </w:rPr>
              <w:t>s/</w:t>
            </w:r>
          </w:p>
        </w:tc>
      </w:tr>
      <w:tr w:rsidR="007C1AEB" w:rsidRPr="003979B5" w14:paraId="26263915" w14:textId="77777777" w:rsidTr="008D237E">
        <w:trPr>
          <w:cantSplit/>
          <w:tblHeader/>
        </w:trPr>
        <w:tc>
          <w:tcPr>
            <w:tcW w:w="4230" w:type="dxa"/>
          </w:tcPr>
          <w:p w14:paraId="544B1717" w14:textId="77777777" w:rsidR="007C1AEB" w:rsidRPr="003979B5" w:rsidRDefault="007C1AEB" w:rsidP="007C1AEB">
            <w:pPr>
              <w:spacing w:line="240" w:lineRule="auto"/>
              <w:rPr>
                <w:rFonts w:ascii="Times New Roman" w:hAnsi="Times New Roman" w:cs="Times New Roman"/>
                <w:b/>
                <w:bCs/>
                <w:i/>
                <w:iCs/>
                <w:sz w:val="22"/>
                <w:szCs w:val="22"/>
                <w:lang w:val="fr-FR"/>
              </w:rPr>
            </w:pPr>
          </w:p>
        </w:tc>
        <w:tc>
          <w:tcPr>
            <w:tcW w:w="4950" w:type="dxa"/>
            <w:gridSpan w:val="7"/>
          </w:tcPr>
          <w:p w14:paraId="5FC1BAC0" w14:textId="174D3226" w:rsidR="007C1AEB" w:rsidRPr="006D3024" w:rsidRDefault="007C1AEB" w:rsidP="00EF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Separate financial statements</w:t>
            </w:r>
          </w:p>
        </w:tc>
      </w:tr>
      <w:tr w:rsidR="007C1AEB" w:rsidRPr="003979B5" w14:paraId="7B01F651" w14:textId="77777777" w:rsidTr="008D237E">
        <w:trPr>
          <w:cantSplit/>
          <w:tblHeader/>
        </w:trPr>
        <w:tc>
          <w:tcPr>
            <w:tcW w:w="4230" w:type="dxa"/>
          </w:tcPr>
          <w:p w14:paraId="5E23F856" w14:textId="77777777" w:rsidR="00A4496A" w:rsidRDefault="00A4496A" w:rsidP="007C1AEB">
            <w:pPr>
              <w:pStyle w:val="acctfourfigures"/>
              <w:tabs>
                <w:tab w:val="clear" w:pos="765"/>
              </w:tabs>
              <w:spacing w:line="240" w:lineRule="auto"/>
              <w:rPr>
                <w:rFonts w:eastAsiaTheme="minorHAnsi"/>
                <w:b/>
                <w:bCs/>
                <w:i/>
                <w:iCs/>
                <w:szCs w:val="22"/>
                <w:lang w:val="en-US" w:bidi="th-TH"/>
              </w:rPr>
            </w:pPr>
          </w:p>
          <w:p w14:paraId="0EB6FB73" w14:textId="24FAE6D7" w:rsidR="007C1AEB" w:rsidRPr="00A4496A" w:rsidRDefault="00A4496A" w:rsidP="007C1AEB">
            <w:pPr>
              <w:pStyle w:val="acctfourfigures"/>
              <w:tabs>
                <w:tab w:val="clear" w:pos="765"/>
              </w:tabs>
              <w:spacing w:line="240" w:lineRule="auto"/>
              <w:rPr>
                <w:rFonts w:eastAsiaTheme="minorHAnsi"/>
                <w:b/>
                <w:bCs/>
                <w:i/>
                <w:iCs/>
                <w:szCs w:val="22"/>
                <w:lang w:val="en-US" w:bidi="th-TH"/>
              </w:rPr>
            </w:pPr>
            <w:r>
              <w:rPr>
                <w:rFonts w:eastAsiaTheme="minorHAnsi"/>
                <w:b/>
                <w:bCs/>
                <w:i/>
                <w:iCs/>
                <w:szCs w:val="22"/>
                <w:lang w:val="en-US" w:bidi="th-TH"/>
              </w:rPr>
              <w:t>Effect to the defined benefit obligation</w:t>
            </w:r>
          </w:p>
        </w:tc>
        <w:tc>
          <w:tcPr>
            <w:tcW w:w="2430" w:type="dxa"/>
            <w:gridSpan w:val="3"/>
            <w:shd w:val="clear" w:color="auto" w:fill="auto"/>
          </w:tcPr>
          <w:p w14:paraId="1CD917BD" w14:textId="570B02D4" w:rsidR="007C1AEB" w:rsidRDefault="00AC4557" w:rsidP="007C1AEB">
            <w:pPr>
              <w:pStyle w:val="acctmergecolhdg"/>
              <w:spacing w:line="240" w:lineRule="auto"/>
              <w:rPr>
                <w:b w:val="0"/>
                <w:bCs/>
                <w:szCs w:val="22"/>
              </w:rPr>
            </w:pPr>
            <w:r>
              <w:rPr>
                <w:b w:val="0"/>
                <w:bCs/>
                <w:szCs w:val="22"/>
              </w:rPr>
              <w:t>0.5</w:t>
            </w:r>
            <w:r w:rsidR="007C1AEB" w:rsidRPr="003979B5">
              <w:rPr>
                <w:b w:val="0"/>
                <w:bCs/>
                <w:szCs w:val="22"/>
              </w:rPr>
              <w:t xml:space="preserve">% increase </w:t>
            </w:r>
          </w:p>
          <w:p w14:paraId="4F706089" w14:textId="77777777" w:rsidR="007C1AEB" w:rsidRPr="003979B5" w:rsidRDefault="007C1AEB" w:rsidP="007C1AEB">
            <w:pPr>
              <w:pStyle w:val="acctmergecolhdg"/>
              <w:spacing w:line="240" w:lineRule="auto"/>
              <w:rPr>
                <w:b w:val="0"/>
                <w:bCs/>
                <w:szCs w:val="22"/>
              </w:rPr>
            </w:pPr>
            <w:r>
              <w:rPr>
                <w:b w:val="0"/>
                <w:bCs/>
                <w:szCs w:val="22"/>
              </w:rPr>
              <w:t>in</w:t>
            </w:r>
            <w:r w:rsidRPr="003979B5">
              <w:rPr>
                <w:b w:val="0"/>
                <w:bCs/>
                <w:szCs w:val="22"/>
              </w:rPr>
              <w:t xml:space="preserve"> assumption</w:t>
            </w:r>
          </w:p>
        </w:tc>
        <w:tc>
          <w:tcPr>
            <w:tcW w:w="180" w:type="dxa"/>
            <w:shd w:val="clear" w:color="auto" w:fill="auto"/>
          </w:tcPr>
          <w:p w14:paraId="25344E6C" w14:textId="77777777" w:rsidR="007C1AEB" w:rsidRPr="003979B5" w:rsidRDefault="007C1AEB" w:rsidP="007C1AEB">
            <w:pPr>
              <w:pStyle w:val="acctmergecolhdg"/>
              <w:spacing w:line="240" w:lineRule="auto"/>
              <w:rPr>
                <w:b w:val="0"/>
                <w:bCs/>
                <w:szCs w:val="22"/>
              </w:rPr>
            </w:pPr>
          </w:p>
        </w:tc>
        <w:tc>
          <w:tcPr>
            <w:tcW w:w="2340" w:type="dxa"/>
            <w:gridSpan w:val="3"/>
            <w:shd w:val="clear" w:color="auto" w:fill="auto"/>
          </w:tcPr>
          <w:p w14:paraId="62B1593A" w14:textId="62F96291" w:rsidR="007C1AEB" w:rsidRDefault="00AC4557" w:rsidP="007C1AEB">
            <w:pPr>
              <w:pStyle w:val="acctmergecolhdg"/>
              <w:spacing w:line="240" w:lineRule="auto"/>
              <w:rPr>
                <w:b w:val="0"/>
                <w:bCs/>
                <w:szCs w:val="22"/>
              </w:rPr>
            </w:pPr>
            <w:r>
              <w:rPr>
                <w:b w:val="0"/>
                <w:bCs/>
                <w:szCs w:val="22"/>
              </w:rPr>
              <w:t>0.5</w:t>
            </w:r>
            <w:r w:rsidR="007C1AEB" w:rsidRPr="003979B5">
              <w:rPr>
                <w:b w:val="0"/>
                <w:bCs/>
                <w:szCs w:val="22"/>
              </w:rPr>
              <w:t xml:space="preserve">% decrease </w:t>
            </w:r>
          </w:p>
          <w:p w14:paraId="48B8F7A9" w14:textId="77777777" w:rsidR="007C1AEB" w:rsidRPr="003979B5" w:rsidRDefault="007C1AEB" w:rsidP="007C1AEB">
            <w:pPr>
              <w:pStyle w:val="acctmergecolhdg"/>
              <w:spacing w:line="240" w:lineRule="auto"/>
              <w:rPr>
                <w:b w:val="0"/>
                <w:bCs/>
                <w:szCs w:val="22"/>
              </w:rPr>
            </w:pPr>
            <w:r w:rsidRPr="003979B5">
              <w:rPr>
                <w:b w:val="0"/>
                <w:bCs/>
                <w:szCs w:val="22"/>
              </w:rPr>
              <w:t>in assumption</w:t>
            </w:r>
          </w:p>
        </w:tc>
      </w:tr>
      <w:tr w:rsidR="007C1AEB" w:rsidRPr="003979B5" w14:paraId="3D54473D" w14:textId="77777777" w:rsidTr="008D237E">
        <w:trPr>
          <w:cantSplit/>
          <w:tblHeader/>
        </w:trPr>
        <w:tc>
          <w:tcPr>
            <w:tcW w:w="4230" w:type="dxa"/>
          </w:tcPr>
          <w:p w14:paraId="15537F29" w14:textId="77777777" w:rsidR="007C1AEB" w:rsidRPr="003979B5" w:rsidRDefault="007C1AEB" w:rsidP="007C1AEB">
            <w:pPr>
              <w:pStyle w:val="acctfourfigures"/>
              <w:tabs>
                <w:tab w:val="clear" w:pos="765"/>
              </w:tabs>
              <w:spacing w:line="240" w:lineRule="auto"/>
              <w:rPr>
                <w:i/>
                <w:iCs/>
                <w:szCs w:val="22"/>
              </w:rPr>
            </w:pPr>
            <w:r w:rsidRPr="003979B5">
              <w:rPr>
                <w:b/>
                <w:bCs/>
                <w:i/>
                <w:iCs/>
                <w:szCs w:val="22"/>
              </w:rPr>
              <w:t>At 31 December</w:t>
            </w:r>
          </w:p>
        </w:tc>
        <w:tc>
          <w:tcPr>
            <w:tcW w:w="1170" w:type="dxa"/>
            <w:shd w:val="clear" w:color="auto" w:fill="auto"/>
          </w:tcPr>
          <w:p w14:paraId="3F41F394" w14:textId="1C4114C7" w:rsidR="007C1AEB" w:rsidRPr="003979B5" w:rsidRDefault="007C1AEB" w:rsidP="007C1AEB">
            <w:pPr>
              <w:pStyle w:val="acctmergecolhdg"/>
              <w:spacing w:line="240" w:lineRule="auto"/>
              <w:rPr>
                <w:b w:val="0"/>
                <w:bCs/>
                <w:szCs w:val="22"/>
              </w:rPr>
            </w:pPr>
            <w:r>
              <w:rPr>
                <w:b w:val="0"/>
                <w:bCs/>
                <w:szCs w:val="22"/>
              </w:rPr>
              <w:t>202</w:t>
            </w:r>
            <w:r w:rsidR="00231BC7">
              <w:rPr>
                <w:b w:val="0"/>
                <w:bCs/>
                <w:szCs w:val="22"/>
              </w:rPr>
              <w:t>4</w:t>
            </w:r>
          </w:p>
        </w:tc>
        <w:tc>
          <w:tcPr>
            <w:tcW w:w="180" w:type="dxa"/>
            <w:shd w:val="clear" w:color="auto" w:fill="auto"/>
          </w:tcPr>
          <w:p w14:paraId="602A4AA2" w14:textId="77777777" w:rsidR="007C1AEB" w:rsidRPr="003979B5" w:rsidRDefault="007C1AEB" w:rsidP="007C1AEB">
            <w:pPr>
              <w:pStyle w:val="acctmergecolhdg"/>
              <w:spacing w:line="240" w:lineRule="auto"/>
              <w:rPr>
                <w:b w:val="0"/>
                <w:bCs/>
                <w:szCs w:val="22"/>
              </w:rPr>
            </w:pPr>
          </w:p>
        </w:tc>
        <w:tc>
          <w:tcPr>
            <w:tcW w:w="1080" w:type="dxa"/>
            <w:shd w:val="clear" w:color="auto" w:fill="auto"/>
          </w:tcPr>
          <w:p w14:paraId="517E08D5" w14:textId="723CC4F5" w:rsidR="007C1AEB" w:rsidRPr="003979B5" w:rsidRDefault="007C1AEB" w:rsidP="007C1AEB">
            <w:pPr>
              <w:pStyle w:val="acctmergecolhdg"/>
              <w:spacing w:line="240" w:lineRule="auto"/>
              <w:rPr>
                <w:b w:val="0"/>
                <w:bCs/>
                <w:szCs w:val="22"/>
              </w:rPr>
            </w:pPr>
            <w:r>
              <w:rPr>
                <w:b w:val="0"/>
                <w:bCs/>
                <w:szCs w:val="22"/>
              </w:rPr>
              <w:t>20</w:t>
            </w:r>
            <w:r w:rsidR="00D502B0">
              <w:rPr>
                <w:b w:val="0"/>
                <w:bCs/>
                <w:szCs w:val="22"/>
              </w:rPr>
              <w:t>2</w:t>
            </w:r>
            <w:r w:rsidR="00231BC7">
              <w:rPr>
                <w:b w:val="0"/>
                <w:bCs/>
                <w:szCs w:val="22"/>
              </w:rPr>
              <w:t>3</w:t>
            </w:r>
          </w:p>
        </w:tc>
        <w:tc>
          <w:tcPr>
            <w:tcW w:w="180" w:type="dxa"/>
            <w:shd w:val="clear" w:color="auto" w:fill="auto"/>
          </w:tcPr>
          <w:p w14:paraId="6B25C75E" w14:textId="77777777" w:rsidR="007C1AEB" w:rsidRPr="003979B5" w:rsidRDefault="007C1AEB" w:rsidP="007C1AEB">
            <w:pPr>
              <w:pStyle w:val="acctmergecolhdg"/>
              <w:spacing w:line="240" w:lineRule="auto"/>
              <w:rPr>
                <w:b w:val="0"/>
                <w:bCs/>
                <w:szCs w:val="22"/>
              </w:rPr>
            </w:pPr>
          </w:p>
        </w:tc>
        <w:tc>
          <w:tcPr>
            <w:tcW w:w="1080" w:type="dxa"/>
            <w:shd w:val="clear" w:color="auto" w:fill="auto"/>
          </w:tcPr>
          <w:p w14:paraId="235E41E2" w14:textId="25B87906" w:rsidR="007C1AEB" w:rsidRPr="003979B5" w:rsidRDefault="007C1AEB" w:rsidP="007C1AEB">
            <w:pPr>
              <w:pStyle w:val="acctmergecolhdg"/>
              <w:spacing w:line="240" w:lineRule="auto"/>
              <w:rPr>
                <w:b w:val="0"/>
                <w:bCs/>
                <w:szCs w:val="22"/>
              </w:rPr>
            </w:pPr>
            <w:r>
              <w:rPr>
                <w:b w:val="0"/>
                <w:bCs/>
                <w:szCs w:val="22"/>
              </w:rPr>
              <w:t>202</w:t>
            </w:r>
            <w:r w:rsidR="00231BC7">
              <w:rPr>
                <w:b w:val="0"/>
                <w:bCs/>
                <w:szCs w:val="22"/>
              </w:rPr>
              <w:t>4</w:t>
            </w:r>
          </w:p>
        </w:tc>
        <w:tc>
          <w:tcPr>
            <w:tcW w:w="180" w:type="dxa"/>
            <w:shd w:val="clear" w:color="auto" w:fill="auto"/>
          </w:tcPr>
          <w:p w14:paraId="721241C2" w14:textId="77777777" w:rsidR="007C1AEB" w:rsidRPr="003979B5" w:rsidRDefault="007C1AEB" w:rsidP="007C1AEB">
            <w:pPr>
              <w:pStyle w:val="acctmergecolhdg"/>
              <w:spacing w:line="240" w:lineRule="auto"/>
              <w:rPr>
                <w:b w:val="0"/>
                <w:bCs/>
                <w:szCs w:val="22"/>
              </w:rPr>
            </w:pPr>
          </w:p>
        </w:tc>
        <w:tc>
          <w:tcPr>
            <w:tcW w:w="1080" w:type="dxa"/>
            <w:shd w:val="clear" w:color="auto" w:fill="auto"/>
          </w:tcPr>
          <w:p w14:paraId="41719455" w14:textId="0BA4E170" w:rsidR="007C1AEB" w:rsidRPr="003979B5" w:rsidRDefault="007C1AEB" w:rsidP="007C1AEB">
            <w:pPr>
              <w:pStyle w:val="acctmergecolhdg"/>
              <w:spacing w:line="240" w:lineRule="auto"/>
              <w:rPr>
                <w:b w:val="0"/>
                <w:bCs/>
                <w:szCs w:val="22"/>
              </w:rPr>
            </w:pPr>
            <w:r>
              <w:rPr>
                <w:b w:val="0"/>
                <w:bCs/>
                <w:szCs w:val="22"/>
              </w:rPr>
              <w:t>20</w:t>
            </w:r>
            <w:r w:rsidR="00D502B0">
              <w:rPr>
                <w:b w:val="0"/>
                <w:bCs/>
                <w:szCs w:val="22"/>
              </w:rPr>
              <w:t>2</w:t>
            </w:r>
            <w:r w:rsidR="00231BC7">
              <w:rPr>
                <w:b w:val="0"/>
                <w:bCs/>
                <w:szCs w:val="22"/>
              </w:rPr>
              <w:t>3</w:t>
            </w:r>
          </w:p>
        </w:tc>
      </w:tr>
      <w:tr w:rsidR="007C1AEB" w:rsidRPr="003979B5" w14:paraId="7BD94C79" w14:textId="77777777" w:rsidTr="008D237E">
        <w:trPr>
          <w:cantSplit/>
          <w:tblHeader/>
        </w:trPr>
        <w:tc>
          <w:tcPr>
            <w:tcW w:w="4230" w:type="dxa"/>
          </w:tcPr>
          <w:p w14:paraId="653DB823" w14:textId="77777777" w:rsidR="007C1AEB" w:rsidRPr="003979B5" w:rsidRDefault="007C1AEB" w:rsidP="007C1AEB">
            <w:pPr>
              <w:spacing w:line="240" w:lineRule="auto"/>
              <w:rPr>
                <w:rFonts w:ascii="Times New Roman" w:hAnsi="Times New Roman" w:cs="Times New Roman"/>
                <w:b/>
                <w:bCs/>
                <w:i/>
                <w:iCs/>
                <w:sz w:val="22"/>
                <w:szCs w:val="22"/>
              </w:rPr>
            </w:pPr>
          </w:p>
        </w:tc>
        <w:tc>
          <w:tcPr>
            <w:tcW w:w="4950" w:type="dxa"/>
            <w:gridSpan w:val="7"/>
          </w:tcPr>
          <w:p w14:paraId="0BCE13C6" w14:textId="77777777" w:rsidR="007C1AEB" w:rsidRPr="003979B5" w:rsidRDefault="007C1AEB" w:rsidP="007C1AEB">
            <w:pPr>
              <w:pStyle w:val="acctfourfigures"/>
              <w:tabs>
                <w:tab w:val="clear" w:pos="765"/>
              </w:tabs>
              <w:spacing w:line="240" w:lineRule="auto"/>
              <w:jc w:val="center"/>
              <w:rPr>
                <w:i/>
                <w:iCs/>
                <w:szCs w:val="22"/>
              </w:rPr>
            </w:pPr>
            <w:r w:rsidRPr="003979B5">
              <w:rPr>
                <w:i/>
                <w:iCs/>
                <w:szCs w:val="22"/>
              </w:rPr>
              <w:t xml:space="preserve">(in </w:t>
            </w:r>
            <w:r>
              <w:rPr>
                <w:i/>
                <w:iCs/>
                <w:szCs w:val="22"/>
              </w:rPr>
              <w:t>thousand</w:t>
            </w:r>
            <w:r w:rsidRPr="003979B5">
              <w:rPr>
                <w:i/>
                <w:iCs/>
                <w:szCs w:val="22"/>
              </w:rPr>
              <w:t xml:space="preserve"> Baht)</w:t>
            </w:r>
          </w:p>
        </w:tc>
      </w:tr>
      <w:tr w:rsidR="007C1AEB" w:rsidRPr="003979B5" w14:paraId="734D1BEC" w14:textId="77777777" w:rsidTr="008D237E">
        <w:trPr>
          <w:cantSplit/>
          <w:tblHeader/>
        </w:trPr>
        <w:tc>
          <w:tcPr>
            <w:tcW w:w="4230" w:type="dxa"/>
          </w:tcPr>
          <w:p w14:paraId="5A57AAFA" w14:textId="77777777" w:rsidR="007C1AEB" w:rsidRPr="003979B5" w:rsidRDefault="007C1AEB" w:rsidP="007C1AEB">
            <w:pPr>
              <w:spacing w:line="240" w:lineRule="auto"/>
              <w:rPr>
                <w:rFonts w:ascii="Times New Roman" w:hAnsi="Times New Roman" w:cs="Times New Roman"/>
                <w:b/>
                <w:bCs/>
                <w:i/>
                <w:iCs/>
                <w:sz w:val="22"/>
                <w:szCs w:val="22"/>
              </w:rPr>
            </w:pPr>
          </w:p>
        </w:tc>
        <w:tc>
          <w:tcPr>
            <w:tcW w:w="4950" w:type="dxa"/>
            <w:gridSpan w:val="7"/>
          </w:tcPr>
          <w:p w14:paraId="70471DBF" w14:textId="77777777" w:rsidR="007C1AEB" w:rsidRPr="003979B5" w:rsidRDefault="007C1AEB" w:rsidP="007C1AEB">
            <w:pPr>
              <w:pStyle w:val="acctfourfigures"/>
              <w:tabs>
                <w:tab w:val="clear" w:pos="765"/>
              </w:tabs>
              <w:spacing w:line="240" w:lineRule="auto"/>
              <w:jc w:val="center"/>
              <w:rPr>
                <w:i/>
                <w:iCs/>
                <w:szCs w:val="22"/>
              </w:rPr>
            </w:pPr>
          </w:p>
        </w:tc>
      </w:tr>
      <w:tr w:rsidR="007368C7" w:rsidRPr="003979B5" w14:paraId="64660ABC" w14:textId="77777777" w:rsidTr="008D237E">
        <w:trPr>
          <w:cantSplit/>
        </w:trPr>
        <w:tc>
          <w:tcPr>
            <w:tcW w:w="4230" w:type="dxa"/>
          </w:tcPr>
          <w:p w14:paraId="70353088" w14:textId="77777777" w:rsidR="007368C7" w:rsidRPr="003979B5" w:rsidRDefault="007368C7" w:rsidP="007368C7">
            <w:pPr>
              <w:pStyle w:val="BodyText"/>
              <w:spacing w:after="0" w:line="240" w:lineRule="auto"/>
              <w:rPr>
                <w:rFonts w:ascii="Times New Roman" w:hAnsi="Times New Roman" w:cs="Times New Roman"/>
                <w:sz w:val="22"/>
                <w:szCs w:val="22"/>
              </w:rPr>
            </w:pPr>
            <w:r w:rsidRPr="003979B5">
              <w:rPr>
                <w:rFonts w:ascii="Times New Roman" w:hAnsi="Times New Roman" w:cs="Times New Roman"/>
                <w:sz w:val="22"/>
                <w:szCs w:val="22"/>
              </w:rPr>
              <w:t xml:space="preserve">Discount rate </w:t>
            </w:r>
          </w:p>
        </w:tc>
        <w:tc>
          <w:tcPr>
            <w:tcW w:w="1170" w:type="dxa"/>
          </w:tcPr>
          <w:p w14:paraId="4393BEBA" w14:textId="6BA3D34D" w:rsidR="007368C7" w:rsidRPr="007368C7"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rPr>
            </w:pPr>
            <w:r w:rsidRPr="007368C7">
              <w:rPr>
                <w:rFonts w:ascii="Times New Roman" w:hAnsi="Times New Roman" w:cs="Times New Roman"/>
                <w:sz w:val="22"/>
                <w:szCs w:val="22"/>
              </w:rPr>
              <w:t>(808)</w:t>
            </w:r>
          </w:p>
        </w:tc>
        <w:tc>
          <w:tcPr>
            <w:tcW w:w="180" w:type="dxa"/>
          </w:tcPr>
          <w:p w14:paraId="1608C003" w14:textId="77777777" w:rsidR="007368C7" w:rsidRPr="003979B5"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68BAEFC8" w14:textId="047A3E4B" w:rsidR="007368C7" w:rsidRPr="003979B5"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(736)</w:t>
            </w:r>
          </w:p>
        </w:tc>
        <w:tc>
          <w:tcPr>
            <w:tcW w:w="180" w:type="dxa"/>
          </w:tcPr>
          <w:p w14:paraId="668DAA70" w14:textId="77777777" w:rsidR="007368C7" w:rsidRPr="003979B5"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63D08245" w14:textId="7363C763" w:rsidR="007368C7" w:rsidRPr="007368C7"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rPr>
            </w:pPr>
            <w:r w:rsidRPr="007368C7">
              <w:rPr>
                <w:rFonts w:ascii="Times New Roman" w:hAnsi="Times New Roman" w:cs="Times New Roman"/>
                <w:sz w:val="22"/>
                <w:szCs w:val="22"/>
              </w:rPr>
              <w:t>846</w:t>
            </w:r>
          </w:p>
        </w:tc>
        <w:tc>
          <w:tcPr>
            <w:tcW w:w="180" w:type="dxa"/>
          </w:tcPr>
          <w:p w14:paraId="51228D5F" w14:textId="77777777" w:rsidR="007368C7" w:rsidRPr="003979B5"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35965C77" w14:textId="6F4B4F5E" w:rsidR="007368C7" w:rsidRPr="003979B5"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rPr>
            </w:pPr>
            <w:r>
              <w:rPr>
                <w:rFonts w:ascii="Times New Roman" w:hAnsi="Times New Roman" w:cs="Times New Roman"/>
                <w:sz w:val="22"/>
                <w:szCs w:val="22"/>
              </w:rPr>
              <w:t>785</w:t>
            </w:r>
          </w:p>
        </w:tc>
      </w:tr>
      <w:tr w:rsidR="007368C7" w:rsidRPr="003979B5" w14:paraId="44261CD3" w14:textId="77777777" w:rsidTr="008D237E">
        <w:trPr>
          <w:cantSplit/>
        </w:trPr>
        <w:tc>
          <w:tcPr>
            <w:tcW w:w="4230" w:type="dxa"/>
          </w:tcPr>
          <w:p w14:paraId="39B6AF68" w14:textId="77777777" w:rsidR="007368C7" w:rsidRPr="003979B5" w:rsidRDefault="007368C7" w:rsidP="007368C7">
            <w:pPr>
              <w:pStyle w:val="BodyText"/>
              <w:spacing w:after="0" w:line="240" w:lineRule="auto"/>
              <w:rPr>
                <w:rFonts w:ascii="Times New Roman" w:hAnsi="Times New Roman" w:cs="Times New Roman"/>
                <w:sz w:val="22"/>
                <w:szCs w:val="22"/>
              </w:rPr>
            </w:pPr>
            <w:r w:rsidRPr="003979B5">
              <w:rPr>
                <w:rFonts w:ascii="Times New Roman" w:hAnsi="Times New Roman" w:cs="Times New Roman"/>
                <w:sz w:val="22"/>
                <w:szCs w:val="22"/>
              </w:rPr>
              <w:t xml:space="preserve">Future salary growth </w:t>
            </w:r>
          </w:p>
        </w:tc>
        <w:tc>
          <w:tcPr>
            <w:tcW w:w="1170" w:type="dxa"/>
          </w:tcPr>
          <w:p w14:paraId="3073EBD8" w14:textId="06EE23B1" w:rsidR="007368C7" w:rsidRPr="007368C7"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cs/>
              </w:rPr>
            </w:pPr>
            <w:r w:rsidRPr="007368C7">
              <w:rPr>
                <w:rFonts w:ascii="Times New Roman" w:hAnsi="Times New Roman" w:cs="Times New Roman"/>
                <w:sz w:val="22"/>
                <w:szCs w:val="22"/>
              </w:rPr>
              <w:t>805</w:t>
            </w:r>
          </w:p>
        </w:tc>
        <w:tc>
          <w:tcPr>
            <w:tcW w:w="180" w:type="dxa"/>
          </w:tcPr>
          <w:p w14:paraId="6A2B86BF" w14:textId="77777777" w:rsidR="007368C7" w:rsidRPr="003979B5"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22DD3FF4" w14:textId="0899ED98" w:rsidR="007368C7" w:rsidRPr="003979B5"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cs/>
              </w:rPr>
            </w:pPr>
            <w:r>
              <w:rPr>
                <w:rFonts w:ascii="Times New Roman" w:hAnsi="Times New Roman" w:cs="Times New Roman"/>
                <w:sz w:val="22"/>
                <w:szCs w:val="22"/>
              </w:rPr>
              <w:t>832</w:t>
            </w:r>
          </w:p>
        </w:tc>
        <w:tc>
          <w:tcPr>
            <w:tcW w:w="180" w:type="dxa"/>
          </w:tcPr>
          <w:p w14:paraId="1CEB4311" w14:textId="77777777" w:rsidR="007368C7" w:rsidRPr="003979B5"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3"/>
              <w:jc w:val="both"/>
              <w:rPr>
                <w:rFonts w:ascii="Times New Roman" w:hAnsi="Times New Roman" w:cs="Times New Roman"/>
                <w:sz w:val="22"/>
                <w:szCs w:val="22"/>
              </w:rPr>
            </w:pPr>
          </w:p>
        </w:tc>
        <w:tc>
          <w:tcPr>
            <w:tcW w:w="1080" w:type="dxa"/>
          </w:tcPr>
          <w:p w14:paraId="0878AB56" w14:textId="55E50418" w:rsidR="007368C7" w:rsidRPr="007368C7"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sidRPr="007368C7">
              <w:rPr>
                <w:rFonts w:ascii="Times New Roman" w:hAnsi="Times New Roman" w:cs="Times New Roman"/>
                <w:sz w:val="22"/>
                <w:szCs w:val="22"/>
              </w:rPr>
              <w:t>(777)</w:t>
            </w:r>
          </w:p>
        </w:tc>
        <w:tc>
          <w:tcPr>
            <w:tcW w:w="180" w:type="dxa"/>
          </w:tcPr>
          <w:p w14:paraId="1851B2A6" w14:textId="77777777" w:rsidR="007368C7" w:rsidRPr="003979B5"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113F4AD2" w14:textId="63D7A864" w:rsidR="007368C7" w:rsidRPr="003979B5"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Pr>
                <w:rFonts w:ascii="Times New Roman" w:hAnsi="Times New Roman" w:cs="Times New Roman"/>
                <w:sz w:val="22"/>
                <w:szCs w:val="22"/>
              </w:rPr>
              <w:t>(786)</w:t>
            </w:r>
          </w:p>
        </w:tc>
      </w:tr>
      <w:tr w:rsidR="007368C7" w:rsidRPr="003979B5" w14:paraId="42DEF8F0" w14:textId="77777777" w:rsidTr="008D237E">
        <w:trPr>
          <w:cantSplit/>
        </w:trPr>
        <w:tc>
          <w:tcPr>
            <w:tcW w:w="4230" w:type="dxa"/>
          </w:tcPr>
          <w:p w14:paraId="052CAFE2" w14:textId="77777777" w:rsidR="007368C7" w:rsidRPr="003979B5" w:rsidRDefault="007368C7" w:rsidP="007368C7">
            <w:pPr>
              <w:pStyle w:val="BodyText"/>
              <w:spacing w:after="0" w:line="240" w:lineRule="auto"/>
              <w:rPr>
                <w:rFonts w:ascii="Times New Roman" w:hAnsi="Times New Roman" w:cs="Times New Roman"/>
                <w:sz w:val="22"/>
                <w:szCs w:val="22"/>
              </w:rPr>
            </w:pPr>
            <w:r>
              <w:rPr>
                <w:rFonts w:ascii="Times New Roman" w:hAnsi="Times New Roman" w:cs="Times New Roman"/>
                <w:sz w:val="22"/>
                <w:szCs w:val="22"/>
              </w:rPr>
              <w:t>Employee turnover</w:t>
            </w:r>
            <w:r w:rsidRPr="003979B5">
              <w:rPr>
                <w:rFonts w:ascii="Times New Roman" w:hAnsi="Times New Roman" w:cs="Times New Roman"/>
                <w:sz w:val="22"/>
                <w:szCs w:val="22"/>
              </w:rPr>
              <w:t xml:space="preserve"> </w:t>
            </w:r>
          </w:p>
        </w:tc>
        <w:tc>
          <w:tcPr>
            <w:tcW w:w="1170" w:type="dxa"/>
          </w:tcPr>
          <w:p w14:paraId="1E6433CA" w14:textId="78DBF45F" w:rsidR="007368C7" w:rsidRPr="007368C7"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cs/>
              </w:rPr>
            </w:pPr>
            <w:r w:rsidRPr="007368C7">
              <w:rPr>
                <w:rFonts w:ascii="Times New Roman" w:hAnsi="Times New Roman" w:cs="Times New Roman"/>
                <w:sz w:val="22"/>
                <w:szCs w:val="22"/>
              </w:rPr>
              <w:t>(765)</w:t>
            </w:r>
          </w:p>
        </w:tc>
        <w:tc>
          <w:tcPr>
            <w:tcW w:w="180" w:type="dxa"/>
          </w:tcPr>
          <w:p w14:paraId="05239930" w14:textId="77777777" w:rsidR="007368C7" w:rsidRPr="003979B5"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41B880E2" w14:textId="74D52FFF" w:rsidR="007368C7" w:rsidRPr="003979B5"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cs/>
              </w:rPr>
            </w:pPr>
            <w:r>
              <w:rPr>
                <w:rFonts w:ascii="Times New Roman" w:hAnsi="Times New Roman" w:cs="Times New Roman"/>
                <w:sz w:val="22"/>
                <w:szCs w:val="22"/>
              </w:rPr>
              <w:t>(933)</w:t>
            </w:r>
          </w:p>
        </w:tc>
        <w:tc>
          <w:tcPr>
            <w:tcW w:w="180" w:type="dxa"/>
          </w:tcPr>
          <w:p w14:paraId="5E352BA7" w14:textId="77777777" w:rsidR="007368C7" w:rsidRPr="003979B5"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3"/>
              <w:jc w:val="both"/>
              <w:rPr>
                <w:rFonts w:ascii="Times New Roman" w:hAnsi="Times New Roman" w:cs="Times New Roman"/>
                <w:sz w:val="22"/>
                <w:szCs w:val="22"/>
              </w:rPr>
            </w:pPr>
          </w:p>
        </w:tc>
        <w:tc>
          <w:tcPr>
            <w:tcW w:w="1080" w:type="dxa"/>
          </w:tcPr>
          <w:p w14:paraId="38D87F6F" w14:textId="4DDAF28C" w:rsidR="007368C7" w:rsidRPr="007368C7"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sidRPr="007368C7">
              <w:rPr>
                <w:rFonts w:ascii="Times New Roman" w:hAnsi="Times New Roman" w:cs="Times New Roman"/>
                <w:sz w:val="22"/>
                <w:szCs w:val="22"/>
              </w:rPr>
              <w:t>800</w:t>
            </w:r>
          </w:p>
        </w:tc>
        <w:tc>
          <w:tcPr>
            <w:tcW w:w="180" w:type="dxa"/>
          </w:tcPr>
          <w:p w14:paraId="649D9007" w14:textId="77777777" w:rsidR="007368C7" w:rsidRPr="003979B5"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0BAB3A0F" w14:textId="0C992367" w:rsidR="007368C7" w:rsidRPr="003979B5" w:rsidRDefault="007368C7" w:rsidP="00736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Pr>
                <w:rFonts w:ascii="Times New Roman" w:hAnsi="Times New Roman" w:cs="Times New Roman"/>
                <w:sz w:val="22"/>
                <w:szCs w:val="22"/>
              </w:rPr>
              <w:t>997</w:t>
            </w:r>
          </w:p>
        </w:tc>
      </w:tr>
    </w:tbl>
    <w:p w14:paraId="7F00DE75" w14:textId="77777777" w:rsidR="00027785" w:rsidRDefault="00027785" w:rsidP="007421DA">
      <w:pPr>
        <w:tabs>
          <w:tab w:val="clear" w:pos="907"/>
          <w:tab w:val="left" w:pos="900"/>
        </w:tabs>
        <w:spacing w:line="220" w:lineRule="exact"/>
        <w:rPr>
          <w:rFonts w:ascii="Times New Roman" w:eastAsia="Calibri" w:hAnsi="Times New Roman" w:cs="Times New Roman"/>
          <w:sz w:val="22"/>
          <w:szCs w:val="22"/>
        </w:rPr>
      </w:pPr>
    </w:p>
    <w:p w14:paraId="55C439AA" w14:textId="77777777" w:rsidR="005D0724" w:rsidRDefault="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464031CF" w14:textId="77777777" w:rsidR="00EF5157" w:rsidRPr="00EF5157" w:rsidRDefault="00EF5157" w:rsidP="00EF5157">
      <w:pPr>
        <w:pStyle w:val="ListParagraph"/>
        <w:numPr>
          <w:ilvl w:val="0"/>
          <w:numId w:val="47"/>
        </w:numPr>
        <w:ind w:left="540" w:hanging="540"/>
        <w:rPr>
          <w:b/>
          <w:bCs/>
          <w:sz w:val="24"/>
          <w:szCs w:val="24"/>
          <w:lang w:val="en-US" w:bidi="th-TH"/>
        </w:rPr>
      </w:pPr>
      <w:r w:rsidRPr="00EF5157">
        <w:rPr>
          <w:b/>
          <w:bCs/>
          <w:sz w:val="24"/>
          <w:szCs w:val="24"/>
          <w:lang w:val="en-US" w:bidi="th-TH"/>
        </w:rPr>
        <w:lastRenderedPageBreak/>
        <w:t>Treasury shares</w:t>
      </w:r>
    </w:p>
    <w:p w14:paraId="6C47A330" w14:textId="77777777" w:rsidR="00EF5157" w:rsidRPr="00EF5157" w:rsidRDefault="00EF5157" w:rsidP="00EF5157">
      <w:pPr>
        <w:pStyle w:val="ListParagraph"/>
        <w:ind w:left="540"/>
        <w:rPr>
          <w:b/>
          <w:bCs/>
          <w:sz w:val="24"/>
          <w:szCs w:val="24"/>
          <w:lang w:val="en-US" w:bidi="th-TH"/>
        </w:rPr>
      </w:pPr>
    </w:p>
    <w:p w14:paraId="2325E33D" w14:textId="77777777" w:rsidR="00EF5157" w:rsidRDefault="00EF5157" w:rsidP="00EF5157">
      <w:pPr>
        <w:pStyle w:val="BodyText"/>
        <w:spacing w:after="0"/>
        <w:ind w:left="540"/>
        <w:jc w:val="both"/>
        <w:rPr>
          <w:rFonts w:ascii="Times New Roman" w:hAnsi="Times New Roman" w:cs="Times New Roman"/>
          <w:sz w:val="22"/>
          <w:szCs w:val="22"/>
        </w:rPr>
      </w:pPr>
      <w:r w:rsidRPr="00615355">
        <w:rPr>
          <w:rFonts w:ascii="Times New Roman" w:hAnsi="Times New Roman" w:cs="Times New Roman"/>
          <w:sz w:val="22"/>
          <w:szCs w:val="22"/>
        </w:rPr>
        <w:t>At the Board of Directors’ meeting of the Company held on 15 June 2021, the Board of Directors approved the sale of 70.7 million treasury shares, representing 3.5% of issued share and paid-up capital. The specified selling period is from 1 July 2021 to 24 February 2023 under the regulations of the Stock Exchange of Thailand.</w:t>
      </w:r>
    </w:p>
    <w:p w14:paraId="7F8B56B9" w14:textId="77777777" w:rsidR="00EF5157" w:rsidRPr="006224F8" w:rsidRDefault="00EF5157" w:rsidP="00EF5157">
      <w:pPr>
        <w:pStyle w:val="BodyText"/>
        <w:spacing w:after="0"/>
        <w:ind w:left="540"/>
        <w:jc w:val="both"/>
        <w:rPr>
          <w:rFonts w:ascii="Times New Roman" w:hAnsi="Times New Roman" w:cs="Times New Roman"/>
          <w:sz w:val="22"/>
          <w:szCs w:val="22"/>
        </w:rPr>
      </w:pPr>
    </w:p>
    <w:p w14:paraId="1F8B06EC" w14:textId="77777777" w:rsidR="00EF5157" w:rsidRDefault="00EF5157" w:rsidP="00EF5157">
      <w:pPr>
        <w:pStyle w:val="BodyText"/>
        <w:spacing w:after="0"/>
        <w:ind w:left="540"/>
        <w:jc w:val="both"/>
        <w:rPr>
          <w:rFonts w:ascii="Times New Roman" w:hAnsi="Times New Roman" w:cs="Cordia New"/>
          <w:sz w:val="22"/>
          <w:szCs w:val="22"/>
        </w:rPr>
      </w:pPr>
      <w:r w:rsidRPr="00A40342">
        <w:rPr>
          <w:rFonts w:ascii="Times New Roman" w:hAnsi="Times New Roman" w:cs="Times New Roman"/>
          <w:sz w:val="22"/>
          <w:szCs w:val="22"/>
        </w:rPr>
        <w:t xml:space="preserve">During the year ended 31 December </w:t>
      </w:r>
      <w:r w:rsidRPr="00A40342">
        <w:rPr>
          <w:rFonts w:ascii="Times New Roman" w:hAnsi="Times New Roman" w:cs="Times New Roman"/>
          <w:sz w:val="22"/>
          <w:szCs w:val="22"/>
          <w:cs/>
        </w:rPr>
        <w:t>202</w:t>
      </w:r>
      <w:r>
        <w:rPr>
          <w:rFonts w:ascii="Times New Roman" w:hAnsi="Times New Roman" w:cs="Times New Roman"/>
          <w:sz w:val="22"/>
          <w:szCs w:val="22"/>
        </w:rPr>
        <w:t>3</w:t>
      </w:r>
      <w:r w:rsidRPr="00A40342">
        <w:rPr>
          <w:rFonts w:ascii="Times New Roman" w:hAnsi="Times New Roman" w:cs="Times New Roman"/>
          <w:sz w:val="22"/>
          <w:szCs w:val="22"/>
        </w:rPr>
        <w:t xml:space="preserve">, the Company sold treasury shares hold for </w:t>
      </w:r>
      <w:r>
        <w:rPr>
          <w:rFonts w:ascii="Times New Roman" w:hAnsi="Times New Roman" w:cs="Times New Roman"/>
          <w:sz w:val="22"/>
          <w:szCs w:val="22"/>
        </w:rPr>
        <w:t xml:space="preserve">51.3 </w:t>
      </w:r>
      <w:r w:rsidRPr="00A40342">
        <w:rPr>
          <w:rFonts w:ascii="Times New Roman" w:hAnsi="Times New Roman" w:cs="Times New Roman"/>
          <w:sz w:val="22"/>
          <w:szCs w:val="22"/>
        </w:rPr>
        <w:t xml:space="preserve">million shares in the amount of Baht </w:t>
      </w:r>
      <w:r w:rsidRPr="00615355">
        <w:rPr>
          <w:rFonts w:ascii="Times New Roman" w:hAnsi="Times New Roman" w:cs="Times New Roman"/>
          <w:sz w:val="22"/>
          <w:szCs w:val="22"/>
        </w:rPr>
        <w:t>104.0</w:t>
      </w:r>
      <w:r>
        <w:rPr>
          <w:rFonts w:ascii="Times New Roman" w:hAnsi="Times New Roman" w:cs="Times New Roman"/>
          <w:sz w:val="22"/>
          <w:szCs w:val="22"/>
        </w:rPr>
        <w:t xml:space="preserve"> </w:t>
      </w:r>
      <w:r w:rsidRPr="00A40342">
        <w:rPr>
          <w:rFonts w:ascii="Times New Roman" w:hAnsi="Times New Roman" w:cs="Times New Roman"/>
          <w:sz w:val="22"/>
          <w:szCs w:val="22"/>
        </w:rPr>
        <w:t>million.</w:t>
      </w:r>
      <w:r w:rsidRPr="003A7114">
        <w:rPr>
          <w:rFonts w:ascii="Times New Roman" w:hAnsi="Times New Roman" w:cs="Times New Roman"/>
          <w:sz w:val="22"/>
          <w:szCs w:val="22"/>
        </w:rPr>
        <w:t xml:space="preserve">In this regard, the Company derecognised treasury shares, </w:t>
      </w:r>
      <w:r>
        <w:rPr>
          <w:rFonts w:ascii="Times New Roman" w:hAnsi="Times New Roman" w:cs="Times New Roman"/>
          <w:sz w:val="22"/>
          <w:szCs w:val="22"/>
        </w:rPr>
        <w:br/>
      </w:r>
      <w:r w:rsidRPr="003A7114">
        <w:rPr>
          <w:rFonts w:ascii="Times New Roman" w:hAnsi="Times New Roman" w:cs="Times New Roman"/>
          <w:sz w:val="22"/>
          <w:szCs w:val="22"/>
        </w:rPr>
        <w:t>premium on treasury shares,</w:t>
      </w:r>
      <w:r>
        <w:rPr>
          <w:rFonts w:ascii="Times New Roman" w:hAnsi="Times New Roman" w:cs="Times New Roman"/>
          <w:sz w:val="22"/>
          <w:szCs w:val="22"/>
        </w:rPr>
        <w:t xml:space="preserve"> </w:t>
      </w:r>
      <w:r w:rsidRPr="003A7114">
        <w:rPr>
          <w:rFonts w:ascii="Times New Roman" w:hAnsi="Times New Roman" w:cs="Times New Roman"/>
          <w:sz w:val="22"/>
          <w:szCs w:val="22"/>
        </w:rPr>
        <w:t>treasury shares reserve</w:t>
      </w:r>
      <w:r w:rsidRPr="00A40342">
        <w:rPr>
          <w:rFonts w:ascii="Times New Roman" w:hAnsi="Times New Roman" w:cs="Times New Roman"/>
          <w:sz w:val="22"/>
          <w:szCs w:val="22"/>
        </w:rPr>
        <w:t xml:space="preserve"> and recognised the difference in retained earnings.</w:t>
      </w:r>
    </w:p>
    <w:p w14:paraId="044C2FB2" w14:textId="77777777" w:rsidR="00312693" w:rsidRPr="00312693" w:rsidRDefault="00312693" w:rsidP="00EF5157">
      <w:pPr>
        <w:pStyle w:val="BodyText"/>
        <w:spacing w:after="0"/>
        <w:ind w:left="540"/>
        <w:jc w:val="both"/>
        <w:rPr>
          <w:rFonts w:ascii="Times New Roman" w:hAnsi="Times New Roman" w:cs="Cordia New"/>
          <w:sz w:val="22"/>
          <w:szCs w:val="22"/>
        </w:rPr>
      </w:pPr>
    </w:p>
    <w:p w14:paraId="33DBF5DB" w14:textId="14FA1E24" w:rsidR="006E322D" w:rsidRPr="00813CD2" w:rsidRDefault="000C0974" w:rsidP="00EF5157">
      <w:pPr>
        <w:pStyle w:val="Heading1"/>
        <w:keepLines/>
        <w:numPr>
          <w:ilvl w:val="0"/>
          <w:numId w:val="47"/>
        </w:numPr>
        <w:shd w:val="clear" w:color="auto" w:fill="auto"/>
        <w:ind w:left="540" w:hanging="540"/>
        <w:jc w:val="thaiDistribute"/>
        <w:rPr>
          <w:rFonts w:ascii="Times New Roman" w:hAnsi="Times New Roman"/>
          <w:sz w:val="24"/>
          <w:szCs w:val="24"/>
          <w:u w:val="none"/>
        </w:rPr>
      </w:pPr>
      <w:r>
        <w:rPr>
          <w:rFonts w:ascii="Times New Roman" w:hAnsi="Times New Roman"/>
          <w:sz w:val="22"/>
          <w:szCs w:val="22"/>
          <w:u w:val="none"/>
        </w:rPr>
        <w:t>Share premium</w:t>
      </w:r>
      <w:r w:rsidR="006E322D" w:rsidRPr="00BF04B7">
        <w:rPr>
          <w:rFonts w:ascii="Times New Roman" w:hAnsi="Times New Roman"/>
          <w:sz w:val="22"/>
          <w:szCs w:val="22"/>
          <w:u w:val="none"/>
        </w:rPr>
        <w:t xml:space="preserve"> and reserves</w:t>
      </w:r>
      <w:r w:rsidR="006E322D" w:rsidRPr="00813CD2">
        <w:rPr>
          <w:rFonts w:ascii="Times New Roman" w:hAnsi="Times New Roman"/>
          <w:sz w:val="24"/>
          <w:szCs w:val="24"/>
          <w:u w:val="none"/>
        </w:rPr>
        <w:t xml:space="preserve"> </w:t>
      </w:r>
    </w:p>
    <w:p w14:paraId="18738ECE" w14:textId="77777777" w:rsidR="006E322D" w:rsidRPr="00F44ABC" w:rsidRDefault="006E322D" w:rsidP="007421DA">
      <w:pPr>
        <w:pStyle w:val="Caption"/>
        <w:spacing w:line="220" w:lineRule="exact"/>
        <w:rPr>
          <w:lang w:val="en-GB"/>
        </w:rPr>
      </w:pPr>
    </w:p>
    <w:p w14:paraId="243A29D0" w14:textId="77777777" w:rsidR="006E322D" w:rsidRPr="00813CD2"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b/>
          <w:bCs w:val="0"/>
          <w:i/>
          <w:iCs/>
        </w:rPr>
      </w:pPr>
      <w:r w:rsidRPr="00813CD2">
        <w:rPr>
          <w:b/>
          <w:bCs w:val="0"/>
          <w:i/>
          <w:iCs/>
        </w:rPr>
        <w:t>Share premium</w:t>
      </w:r>
    </w:p>
    <w:p w14:paraId="6662D425" w14:textId="77777777" w:rsidR="006E322D" w:rsidRPr="004F12B8" w:rsidRDefault="006E322D" w:rsidP="007421DA">
      <w:pPr>
        <w:pStyle w:val="Caption"/>
        <w:spacing w:line="220" w:lineRule="exact"/>
      </w:pPr>
    </w:p>
    <w:p w14:paraId="7871897F" w14:textId="77777777" w:rsidR="006E322D" w:rsidRPr="00B51E3F" w:rsidRDefault="006E322D" w:rsidP="006E322D">
      <w:pPr>
        <w:spacing w:line="240" w:lineRule="auto"/>
        <w:ind w:left="540"/>
        <w:jc w:val="both"/>
        <w:rPr>
          <w:rFonts w:ascii="Times New Roman" w:hAnsi="Times New Roman"/>
          <w:sz w:val="22"/>
          <w:szCs w:val="22"/>
        </w:rPr>
      </w:pPr>
      <w:r w:rsidRPr="00B51E3F">
        <w:rPr>
          <w:rFonts w:ascii="Times New Roman" w:hAnsi="Times New Roman"/>
          <w:sz w:val="22"/>
          <w:szCs w:val="22"/>
        </w:rPr>
        <w:t>Section 51 of the Public Limited Company Act B.E. 2535 requires companies to set aside share subscription monies received in excess of the par value of the shares issued to a reserve account (“share premium”). Share premium is not available for dividend distribution.</w:t>
      </w:r>
    </w:p>
    <w:p w14:paraId="36B4C938" w14:textId="77777777" w:rsidR="007A62F5" w:rsidRPr="00C5010A" w:rsidRDefault="007A62F5" w:rsidP="00C5010A">
      <w:pPr>
        <w:pStyle w:val="Caption"/>
        <w:spacing w:line="220" w:lineRule="exact"/>
      </w:pPr>
    </w:p>
    <w:p w14:paraId="50983B64" w14:textId="77777777" w:rsidR="006E322D" w:rsidRPr="00813CD2"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b/>
          <w:bCs w:val="0"/>
          <w:i/>
          <w:iCs/>
        </w:rPr>
      </w:pPr>
      <w:r w:rsidRPr="00813CD2">
        <w:rPr>
          <w:b/>
          <w:bCs w:val="0"/>
          <w:i/>
          <w:iCs/>
        </w:rPr>
        <w:t>Legal reserve</w:t>
      </w:r>
    </w:p>
    <w:p w14:paraId="7B2B4131" w14:textId="77777777" w:rsidR="006E322D" w:rsidRPr="004C40E9" w:rsidRDefault="006E322D" w:rsidP="007421DA">
      <w:pPr>
        <w:pStyle w:val="Caption"/>
        <w:spacing w:line="220" w:lineRule="exact"/>
      </w:pPr>
    </w:p>
    <w:p w14:paraId="4570FB26" w14:textId="32D80473" w:rsidR="006E322D" w:rsidRDefault="006E322D" w:rsidP="006E322D">
      <w:pPr>
        <w:spacing w:line="240" w:lineRule="auto"/>
        <w:ind w:left="540"/>
        <w:jc w:val="both"/>
        <w:rPr>
          <w:rFonts w:ascii="Times New Roman" w:hAnsi="Times New Roman"/>
          <w:sz w:val="22"/>
          <w:szCs w:val="22"/>
        </w:rPr>
      </w:pPr>
      <w:r w:rsidRPr="00B51E3F">
        <w:rPr>
          <w:rFonts w:ascii="Times New Roman" w:hAnsi="Times New Roman"/>
          <w:sz w:val="22"/>
          <w:szCs w:val="22"/>
        </w:rPr>
        <w:t>Section 116 of the Public Limited Company Act B.E. 2535</w:t>
      </w:r>
      <w:r w:rsidR="007647F9">
        <w:rPr>
          <w:rFonts w:ascii="Times New Roman" w:hAnsi="Times New Roman"/>
          <w:sz w:val="22"/>
          <w:szCs w:val="22"/>
        </w:rPr>
        <w:t xml:space="preserve"> (1992)</w:t>
      </w:r>
      <w:r w:rsidRPr="00B51E3F">
        <w:rPr>
          <w:rFonts w:ascii="Times New Roman" w:hAnsi="Times New Roman"/>
          <w:sz w:val="22"/>
          <w:szCs w:val="22"/>
        </w:rPr>
        <w:t xml:space="preserve"> requires that a company shall allocate not less than 5% of its annual net profit, less any accumulated losses brought forward, to a </w:t>
      </w:r>
      <w:r w:rsidR="00313B24">
        <w:rPr>
          <w:rFonts w:ascii="Times New Roman" w:hAnsi="Times New Roman"/>
          <w:sz w:val="22"/>
          <w:szCs w:val="22"/>
        </w:rPr>
        <w:t xml:space="preserve">legal </w:t>
      </w:r>
      <w:r w:rsidRPr="00B51E3F">
        <w:rPr>
          <w:rFonts w:ascii="Times New Roman" w:hAnsi="Times New Roman"/>
          <w:sz w:val="22"/>
          <w:szCs w:val="22"/>
        </w:rPr>
        <w:t>reserve account (“legal reserve”), until this account reaches an amount not less than 10% of the registered</w:t>
      </w:r>
      <w:r>
        <w:rPr>
          <w:rFonts w:ascii="Times New Roman" w:hAnsi="Times New Roman"/>
          <w:sz w:val="22"/>
          <w:szCs w:val="22"/>
        </w:rPr>
        <w:t xml:space="preserve"> authorised</w:t>
      </w:r>
      <w:r w:rsidRPr="00B51E3F">
        <w:rPr>
          <w:rFonts w:ascii="Times New Roman" w:hAnsi="Times New Roman"/>
          <w:sz w:val="22"/>
          <w:szCs w:val="22"/>
        </w:rPr>
        <w:t xml:space="preserve"> capital. The legal reserve is not available for dividend distribution.</w:t>
      </w:r>
    </w:p>
    <w:p w14:paraId="1A5FAE82" w14:textId="77777777" w:rsidR="00BB28F7" w:rsidRDefault="00BB28F7" w:rsidP="00615355">
      <w:pPr>
        <w:spacing w:line="240" w:lineRule="auto"/>
        <w:jc w:val="both"/>
        <w:rPr>
          <w:rFonts w:ascii="Times New Roman" w:hAnsi="Times New Roman"/>
          <w:sz w:val="22"/>
          <w:szCs w:val="22"/>
        </w:rPr>
      </w:pPr>
    </w:p>
    <w:p w14:paraId="62EF3DF6" w14:textId="65B46F4E" w:rsidR="00656CDC" w:rsidRDefault="00656CDC" w:rsidP="00656CDC">
      <w:pPr>
        <w:tabs>
          <w:tab w:val="clear" w:pos="227"/>
          <w:tab w:val="clear" w:pos="454"/>
          <w:tab w:val="clear" w:pos="680"/>
          <w:tab w:val="left" w:pos="720"/>
        </w:tabs>
        <w:spacing w:line="240" w:lineRule="auto"/>
        <w:ind w:left="547"/>
        <w:jc w:val="both"/>
        <w:rPr>
          <w:rFonts w:ascii="Times New Roman" w:hAnsi="Times New Roman"/>
          <w:sz w:val="22"/>
          <w:szCs w:val="22"/>
        </w:rPr>
      </w:pPr>
      <w:r w:rsidRPr="00656CDC">
        <w:rPr>
          <w:rFonts w:ascii="Times New Roman" w:hAnsi="Times New Roman"/>
          <w:sz w:val="22"/>
          <w:szCs w:val="22"/>
        </w:rPr>
        <w:t xml:space="preserve">The Company appropriated legal reserve </w:t>
      </w:r>
      <w:r w:rsidR="00F00FB2">
        <w:rPr>
          <w:rFonts w:ascii="Times New Roman" w:hAnsi="Times New Roman"/>
          <w:sz w:val="22"/>
          <w:szCs w:val="22"/>
        </w:rPr>
        <w:t>as at</w:t>
      </w:r>
      <w:r w:rsidRPr="00656CDC">
        <w:rPr>
          <w:rFonts w:ascii="Times New Roman" w:hAnsi="Times New Roman"/>
          <w:sz w:val="22"/>
          <w:szCs w:val="22"/>
        </w:rPr>
        <w:t xml:space="preserve"> 31 December 202</w:t>
      </w:r>
      <w:r w:rsidR="00231BC7">
        <w:rPr>
          <w:rFonts w:ascii="Times New Roman" w:hAnsi="Times New Roman"/>
          <w:sz w:val="22"/>
          <w:szCs w:val="22"/>
        </w:rPr>
        <w:t>4</w:t>
      </w:r>
      <w:r w:rsidR="001512C9">
        <w:rPr>
          <w:rFonts w:ascii="Times New Roman" w:hAnsi="Times New Roman"/>
          <w:sz w:val="22"/>
          <w:szCs w:val="22"/>
        </w:rPr>
        <w:t xml:space="preserve"> </w:t>
      </w:r>
      <w:r w:rsidR="00F53031">
        <w:rPr>
          <w:rFonts w:ascii="Times New Roman" w:hAnsi="Times New Roman"/>
          <w:sz w:val="22"/>
          <w:szCs w:val="22"/>
        </w:rPr>
        <w:t>and 202</w:t>
      </w:r>
      <w:r w:rsidR="00231BC7">
        <w:rPr>
          <w:rFonts w:ascii="Times New Roman" w:hAnsi="Times New Roman"/>
          <w:sz w:val="22"/>
          <w:szCs w:val="22"/>
        </w:rPr>
        <w:t>3</w:t>
      </w:r>
      <w:r w:rsidR="00F53031">
        <w:rPr>
          <w:rFonts w:ascii="Times New Roman" w:hAnsi="Times New Roman"/>
          <w:sz w:val="22"/>
          <w:szCs w:val="22"/>
        </w:rPr>
        <w:t xml:space="preserve"> </w:t>
      </w:r>
      <w:r w:rsidR="00FA7A60" w:rsidRPr="00FA7A60">
        <w:rPr>
          <w:rFonts w:ascii="Times New Roman" w:hAnsi="Times New Roman"/>
          <w:sz w:val="22"/>
          <w:szCs w:val="22"/>
        </w:rPr>
        <w:t>was equal to</w:t>
      </w:r>
      <w:r w:rsidRPr="00656CDC">
        <w:rPr>
          <w:rFonts w:ascii="Times New Roman" w:hAnsi="Times New Roman"/>
          <w:sz w:val="22"/>
          <w:szCs w:val="22"/>
        </w:rPr>
        <w:t xml:space="preserve"> </w:t>
      </w:r>
      <w:r w:rsidR="00615355">
        <w:rPr>
          <w:rFonts w:ascii="Times New Roman" w:hAnsi="Times New Roman"/>
          <w:sz w:val="22"/>
          <w:szCs w:val="22"/>
        </w:rPr>
        <w:t>10%</w:t>
      </w:r>
      <w:r w:rsidRPr="00656CDC">
        <w:rPr>
          <w:rFonts w:ascii="Times New Roman" w:hAnsi="Times New Roman"/>
          <w:sz w:val="22"/>
          <w:szCs w:val="22"/>
        </w:rPr>
        <w:t xml:space="preserve"> of the registered authorised capital.</w:t>
      </w:r>
    </w:p>
    <w:p w14:paraId="55874B4F" w14:textId="77777777" w:rsidR="00615355" w:rsidRDefault="00615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DF7FA66" w14:textId="1BF64516" w:rsidR="006E322D" w:rsidRPr="00813CD2" w:rsidRDefault="006E322D" w:rsidP="00EF5157">
      <w:pPr>
        <w:pStyle w:val="Heading1"/>
        <w:keepLines/>
        <w:numPr>
          <w:ilvl w:val="0"/>
          <w:numId w:val="47"/>
        </w:numPr>
        <w:shd w:val="clear" w:color="auto" w:fill="auto"/>
        <w:ind w:left="540" w:hanging="540"/>
        <w:jc w:val="thaiDistribute"/>
        <w:rPr>
          <w:rFonts w:ascii="Times New Roman" w:hAnsi="Times New Roman"/>
          <w:sz w:val="24"/>
          <w:szCs w:val="24"/>
          <w:u w:val="none"/>
        </w:rPr>
      </w:pPr>
      <w:r w:rsidRPr="00813CD2">
        <w:rPr>
          <w:rFonts w:ascii="Times New Roman" w:hAnsi="Times New Roman"/>
          <w:sz w:val="24"/>
          <w:szCs w:val="24"/>
          <w:u w:val="none"/>
        </w:rPr>
        <w:t>Segment information</w:t>
      </w:r>
      <w:r w:rsidR="00F50967">
        <w:rPr>
          <w:rFonts w:ascii="Times New Roman" w:hAnsi="Times New Roman"/>
          <w:sz w:val="24"/>
          <w:szCs w:val="24"/>
          <w:u w:val="none"/>
        </w:rPr>
        <w:t xml:space="preserve"> and disaggregation of revenue</w:t>
      </w:r>
      <w:r w:rsidRPr="00813CD2">
        <w:rPr>
          <w:rFonts w:ascii="Times New Roman" w:hAnsi="Times New Roman"/>
          <w:sz w:val="24"/>
          <w:szCs w:val="24"/>
          <w:u w:val="none"/>
        </w:rPr>
        <w:t xml:space="preserve"> </w:t>
      </w:r>
    </w:p>
    <w:p w14:paraId="3D4DF2F2" w14:textId="77777777" w:rsidR="006E322D" w:rsidRPr="002E1096" w:rsidRDefault="006E322D" w:rsidP="006E322D">
      <w:pPr>
        <w:pStyle w:val="block"/>
        <w:spacing w:after="0" w:line="240" w:lineRule="atLeast"/>
        <w:ind w:left="0"/>
        <w:jc w:val="both"/>
        <w:rPr>
          <w:szCs w:val="22"/>
          <w:lang w:val="en-US"/>
        </w:rPr>
      </w:pPr>
    </w:p>
    <w:p w14:paraId="726E0A39" w14:textId="1700AC52" w:rsidR="006E322D" w:rsidRDefault="006E322D" w:rsidP="006E322D">
      <w:pPr>
        <w:ind w:left="540"/>
        <w:jc w:val="both"/>
        <w:rPr>
          <w:rFonts w:ascii="Times New Roman" w:hAnsi="Times New Roman" w:cs="Times New Roman"/>
          <w:sz w:val="22"/>
          <w:szCs w:val="22"/>
        </w:rPr>
      </w:pPr>
      <w:r w:rsidRPr="006D2EBE">
        <w:rPr>
          <w:rFonts w:ascii="Times New Roman" w:hAnsi="Times New Roman" w:cs="Times New Roman"/>
          <w:sz w:val="22"/>
          <w:szCs w:val="22"/>
        </w:rPr>
        <w:t xml:space="preserve">The </w:t>
      </w:r>
      <w:r w:rsidR="00080FCA">
        <w:rPr>
          <w:rFonts w:ascii="Times New Roman" w:hAnsi="Times New Roman" w:cs="Times New Roman"/>
          <w:sz w:val="22"/>
          <w:szCs w:val="22"/>
        </w:rPr>
        <w:t>Group</w:t>
      </w:r>
      <w:r w:rsidRPr="006D2EBE">
        <w:rPr>
          <w:rFonts w:ascii="Times New Roman" w:hAnsi="Times New Roman" w:cs="Times New Roman"/>
          <w:sz w:val="22"/>
          <w:szCs w:val="22"/>
        </w:rPr>
        <w:t xml:space="preserve"> has </w:t>
      </w:r>
      <w:r>
        <w:rPr>
          <w:rFonts w:ascii="Times New Roman" w:hAnsi="Times New Roman" w:cs="Times New Roman"/>
          <w:sz w:val="22"/>
          <w:szCs w:val="22"/>
        </w:rPr>
        <w:t>2</w:t>
      </w:r>
      <w:r w:rsidRPr="006D2EBE">
        <w:rPr>
          <w:rFonts w:ascii="Times New Roman" w:hAnsi="Times New Roman" w:cs="Times New Roman"/>
          <w:sz w:val="22"/>
          <w:szCs w:val="22"/>
        </w:rPr>
        <w:t xml:space="preserve"> reportable segments, as described below, which are the </w:t>
      </w:r>
      <w:r w:rsidR="00080FCA">
        <w:rPr>
          <w:rFonts w:ascii="Times New Roman" w:hAnsi="Times New Roman" w:cs="Times New Roman"/>
          <w:sz w:val="22"/>
          <w:szCs w:val="22"/>
        </w:rPr>
        <w:t>Group</w:t>
      </w:r>
      <w:r w:rsidRPr="006D2EBE">
        <w:rPr>
          <w:rFonts w:ascii="Times New Roman" w:hAnsi="Times New Roman" w:cs="Times New Roman"/>
          <w:sz w:val="22"/>
          <w:szCs w:val="22"/>
        </w:rPr>
        <w:t xml:space="preserve">’s strategic divisions. The strategic divisions offer different products and services, and are managed separately because they require different marketing strategies. For each of the strategic divisions, the chief operating decision maker (CODM) reviews internal management reports on at least a quarterly basis. The following summary describes the operations in each of the </w:t>
      </w:r>
      <w:r w:rsidR="00D419E7">
        <w:rPr>
          <w:rFonts w:ascii="Times New Roman" w:hAnsi="Times New Roman" w:cs="Times New Roman"/>
          <w:sz w:val="22"/>
          <w:szCs w:val="22"/>
        </w:rPr>
        <w:t>Company</w:t>
      </w:r>
      <w:r w:rsidRPr="006D2EBE">
        <w:rPr>
          <w:rFonts w:ascii="Times New Roman" w:hAnsi="Times New Roman" w:cs="Times New Roman"/>
          <w:sz w:val="22"/>
          <w:szCs w:val="22"/>
        </w:rPr>
        <w:t>’s reportable segments.</w:t>
      </w:r>
    </w:p>
    <w:p w14:paraId="028B2485" w14:textId="77777777" w:rsidR="006E322D" w:rsidRPr="00172526" w:rsidRDefault="006E322D" w:rsidP="006E322D">
      <w:pPr>
        <w:jc w:val="both"/>
        <w:rPr>
          <w:rFonts w:ascii="Times New Roman" w:hAnsi="Times New Roman"/>
          <w:sz w:val="22"/>
          <w:szCs w:val="22"/>
        </w:rPr>
      </w:pPr>
    </w:p>
    <w:p w14:paraId="2F04C6E1" w14:textId="77777777" w:rsidR="006E322D" w:rsidRDefault="006E322D" w:rsidP="006E322D">
      <w:pPr>
        <w:pStyle w:val="Pa48"/>
        <w:numPr>
          <w:ilvl w:val="0"/>
          <w:numId w:val="21"/>
        </w:numPr>
        <w:tabs>
          <w:tab w:val="clear" w:pos="340"/>
          <w:tab w:val="left" w:pos="540"/>
          <w:tab w:val="num" w:pos="880"/>
          <w:tab w:val="left" w:pos="2880"/>
        </w:tabs>
        <w:ind w:left="880"/>
        <w:jc w:val="both"/>
        <w:rPr>
          <w:rFonts w:ascii="Times New Roman" w:hAnsi="Times New Roman" w:cs="Times New Roman"/>
          <w:sz w:val="22"/>
          <w:szCs w:val="22"/>
          <w:lang w:val="en-US"/>
        </w:rPr>
      </w:pPr>
      <w:r w:rsidRPr="006D2EBE">
        <w:rPr>
          <w:rFonts w:ascii="Times New Roman" w:hAnsi="Times New Roman" w:cs="Times New Roman"/>
          <w:sz w:val="22"/>
          <w:szCs w:val="22"/>
          <w:lang w:val="en-US"/>
        </w:rPr>
        <w:t>Segment 1 : Real estate business</w:t>
      </w:r>
    </w:p>
    <w:p w14:paraId="654E60EF" w14:textId="77777777" w:rsidR="006E322D" w:rsidRPr="006D2EBE" w:rsidRDefault="006E322D" w:rsidP="006E322D">
      <w:pPr>
        <w:pStyle w:val="Pa48"/>
        <w:numPr>
          <w:ilvl w:val="0"/>
          <w:numId w:val="21"/>
        </w:numPr>
        <w:tabs>
          <w:tab w:val="clear" w:pos="340"/>
          <w:tab w:val="left" w:pos="540"/>
          <w:tab w:val="num" w:pos="880"/>
          <w:tab w:val="left" w:pos="2880"/>
        </w:tabs>
        <w:ind w:left="880"/>
        <w:jc w:val="both"/>
        <w:rPr>
          <w:rFonts w:ascii="Times New Roman" w:hAnsi="Times New Roman" w:cs="Times New Roman"/>
          <w:sz w:val="22"/>
          <w:szCs w:val="22"/>
          <w:lang w:val="en-US"/>
        </w:rPr>
      </w:pPr>
      <w:r w:rsidRPr="006D2EBE">
        <w:rPr>
          <w:rFonts w:ascii="Times New Roman" w:hAnsi="Times New Roman" w:cs="Times New Roman"/>
          <w:sz w:val="22"/>
          <w:szCs w:val="22"/>
          <w:lang w:val="en-US"/>
        </w:rPr>
        <w:t xml:space="preserve">Segment 2 : Utilities services business </w:t>
      </w:r>
    </w:p>
    <w:p w14:paraId="0AE98E57" w14:textId="77777777" w:rsidR="006E322D" w:rsidRPr="005C386F" w:rsidRDefault="006E322D" w:rsidP="006E322D">
      <w:pPr>
        <w:pStyle w:val="Default"/>
        <w:rPr>
          <w:sz w:val="22"/>
          <w:szCs w:val="22"/>
          <w:lang w:val="en-GB" w:eastAsia="en-US"/>
        </w:rPr>
      </w:pPr>
    </w:p>
    <w:p w14:paraId="3D064718" w14:textId="2C063125" w:rsidR="006E322D" w:rsidRPr="006D2EBE" w:rsidRDefault="006E322D" w:rsidP="006E322D">
      <w:pPr>
        <w:pStyle w:val="Default"/>
        <w:ind w:left="540"/>
        <w:jc w:val="both"/>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N</w:t>
      </w:r>
      <w:r w:rsidRPr="006D2EBE">
        <w:rPr>
          <w:rFonts w:ascii="Times New Roman" w:eastAsia="Times New Roman" w:hAnsi="Times New Roman" w:cs="Times New Roman"/>
          <w:color w:val="auto"/>
          <w:sz w:val="22"/>
          <w:szCs w:val="22"/>
          <w:lang w:eastAsia="en-US"/>
        </w:rPr>
        <w:t xml:space="preserve">one of </w:t>
      </w:r>
      <w:r>
        <w:rPr>
          <w:rFonts w:ascii="Times New Roman" w:eastAsia="Times New Roman" w:hAnsi="Times New Roman" w:cs="Times New Roman"/>
          <w:color w:val="auto"/>
          <w:sz w:val="22"/>
          <w:szCs w:val="22"/>
          <w:lang w:eastAsia="en-US"/>
        </w:rPr>
        <w:t>other operations</w:t>
      </w:r>
      <w:r w:rsidRPr="006D2EBE">
        <w:rPr>
          <w:rFonts w:ascii="Times New Roman" w:eastAsia="Times New Roman" w:hAnsi="Times New Roman" w:cs="Times New Roman"/>
          <w:color w:val="auto"/>
          <w:sz w:val="22"/>
          <w:szCs w:val="22"/>
          <w:lang w:eastAsia="en-US"/>
        </w:rPr>
        <w:t xml:space="preserve"> meets the quantitative thresholds for determi</w:t>
      </w:r>
      <w:r w:rsidR="003A298F">
        <w:rPr>
          <w:rFonts w:ascii="Times New Roman" w:eastAsia="Times New Roman" w:hAnsi="Times New Roman" w:cs="Times New Roman"/>
          <w:color w:val="auto"/>
          <w:sz w:val="22"/>
          <w:szCs w:val="22"/>
          <w:lang w:eastAsia="en-US"/>
        </w:rPr>
        <w:t>ning reportable segments in 20</w:t>
      </w:r>
      <w:r w:rsidR="00043C86">
        <w:rPr>
          <w:rFonts w:ascii="Times New Roman" w:eastAsia="Times New Roman" w:hAnsi="Times New Roman" w:cs="Times New Roman"/>
          <w:color w:val="auto"/>
          <w:sz w:val="22"/>
          <w:szCs w:val="22"/>
          <w:lang w:eastAsia="en-US"/>
        </w:rPr>
        <w:t>2</w:t>
      </w:r>
      <w:r w:rsidR="006B6C4D">
        <w:rPr>
          <w:rFonts w:ascii="Times New Roman" w:eastAsia="Times New Roman" w:hAnsi="Times New Roman" w:cs="Times New Roman"/>
          <w:color w:val="auto"/>
          <w:sz w:val="22"/>
          <w:szCs w:val="22"/>
          <w:lang w:eastAsia="en-US"/>
        </w:rPr>
        <w:t>4</w:t>
      </w:r>
      <w:r w:rsidR="003A298F">
        <w:rPr>
          <w:rFonts w:ascii="Times New Roman" w:eastAsia="Times New Roman" w:hAnsi="Times New Roman" w:cs="Times New Roman"/>
          <w:color w:val="auto"/>
          <w:sz w:val="22"/>
          <w:szCs w:val="22"/>
          <w:lang w:eastAsia="en-US"/>
        </w:rPr>
        <w:t xml:space="preserve"> or 20</w:t>
      </w:r>
      <w:r w:rsidR="007E00D9">
        <w:rPr>
          <w:rFonts w:ascii="Times New Roman" w:eastAsia="Times New Roman" w:hAnsi="Times New Roman" w:cs="Times New Roman"/>
          <w:color w:val="auto"/>
          <w:sz w:val="22"/>
          <w:szCs w:val="22"/>
          <w:lang w:eastAsia="en-US"/>
        </w:rPr>
        <w:t>2</w:t>
      </w:r>
      <w:r w:rsidR="006B6C4D">
        <w:rPr>
          <w:rFonts w:ascii="Times New Roman" w:eastAsia="Times New Roman" w:hAnsi="Times New Roman" w:cs="Times New Roman"/>
          <w:color w:val="auto"/>
          <w:sz w:val="22"/>
          <w:szCs w:val="22"/>
          <w:lang w:eastAsia="en-US"/>
        </w:rPr>
        <w:t>3</w:t>
      </w:r>
      <w:r>
        <w:rPr>
          <w:rFonts w:ascii="Times New Roman" w:eastAsia="Times New Roman" w:hAnsi="Times New Roman" w:cs="Times New Roman"/>
          <w:color w:val="auto"/>
          <w:sz w:val="22"/>
          <w:szCs w:val="22"/>
          <w:lang w:eastAsia="en-US"/>
        </w:rPr>
        <w:t>.</w:t>
      </w:r>
    </w:p>
    <w:p w14:paraId="34E232FE" w14:textId="77777777" w:rsidR="006E322D" w:rsidRPr="006D2EBE" w:rsidRDefault="006E322D" w:rsidP="006E322D">
      <w:pPr>
        <w:pStyle w:val="Default"/>
        <w:rPr>
          <w:rFonts w:ascii="Times New Roman" w:eastAsia="Times New Roman" w:hAnsi="Times New Roman" w:cs="Times New Roman"/>
          <w:color w:val="auto"/>
          <w:sz w:val="22"/>
          <w:szCs w:val="22"/>
          <w:lang w:eastAsia="en-US"/>
        </w:rPr>
      </w:pPr>
    </w:p>
    <w:p w14:paraId="64CB1ADB" w14:textId="77777777" w:rsidR="006E322D" w:rsidRPr="007717DC" w:rsidRDefault="006E322D" w:rsidP="003F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717DC">
        <w:rPr>
          <w:rFonts w:ascii="Times New Roman" w:hAnsi="Times New Roman" w:cs="Times New Roman"/>
          <w:sz w:val="22"/>
          <w:szCs w:val="22"/>
        </w:rPr>
        <w:t>Information regarding the results of each reportable segment is included below.</w:t>
      </w:r>
      <w:r w:rsidR="00064ECB">
        <w:rPr>
          <w:rFonts w:ascii="Times New Roman" w:hAnsi="Times New Roman" w:cs="Times New Roman"/>
          <w:sz w:val="22"/>
          <w:szCs w:val="22"/>
        </w:rPr>
        <w:t xml:space="preserve"> </w:t>
      </w:r>
      <w:r w:rsidR="00192A7E">
        <w:rPr>
          <w:rFonts w:ascii="Times New Roman" w:hAnsi="Times New Roman" w:cs="Times New Roman"/>
          <w:sz w:val="22"/>
          <w:szCs w:val="22"/>
        </w:rPr>
        <w:t>Each segment’s</w:t>
      </w:r>
      <w:r w:rsidR="003B021F">
        <w:rPr>
          <w:rFonts w:ascii="Times New Roman" w:hAnsi="Times New Roman" w:cs="Times New Roman"/>
          <w:sz w:val="22"/>
          <w:szCs w:val="22"/>
        </w:rPr>
        <w:t xml:space="preserve"> performance</w:t>
      </w:r>
      <w:r w:rsidRPr="007717DC">
        <w:rPr>
          <w:rFonts w:ascii="Times New Roman" w:hAnsi="Times New Roman" w:cs="Times New Roman"/>
          <w:sz w:val="22"/>
          <w:szCs w:val="22"/>
        </w:rPr>
        <w:t xml:space="preserve"> is measured based on segment profit before tax, as included in the internal management reports that are reviewed by the </w:t>
      </w:r>
      <w:r w:rsidR="007E45EF">
        <w:rPr>
          <w:rFonts w:ascii="Times New Roman" w:hAnsi="Times New Roman"/>
          <w:sz w:val="22"/>
          <w:szCs w:val="28"/>
        </w:rPr>
        <w:t>Company</w:t>
      </w:r>
      <w:r w:rsidRPr="007717DC">
        <w:rPr>
          <w:rFonts w:ascii="Times New Roman" w:hAnsi="Times New Roman" w:cs="Times New Roman"/>
          <w:sz w:val="22"/>
          <w:szCs w:val="22"/>
        </w:rPr>
        <w:t>’s CODM. Segment profit before tax is used to measure performance as management believes that such information is the most relevant in evaluating the results of certain segments relative to other entities that operate within these industries.</w:t>
      </w:r>
      <w:r w:rsidR="00192A7E">
        <w:rPr>
          <w:rFonts w:ascii="Times New Roman" w:hAnsi="Times New Roman" w:cs="Times New Roman"/>
          <w:sz w:val="22"/>
          <w:szCs w:val="22"/>
        </w:rPr>
        <w:t xml:space="preserve"> Inter-segment pricing is determined on an arm’s length basis.</w:t>
      </w:r>
    </w:p>
    <w:p w14:paraId="5ED22291" w14:textId="77777777" w:rsidR="006E322D" w:rsidRPr="006D2EBE" w:rsidRDefault="006E322D" w:rsidP="006E322D">
      <w:pPr>
        <w:pStyle w:val="Default"/>
        <w:rPr>
          <w:lang w:eastAsia="en-US"/>
        </w:rPr>
      </w:pPr>
    </w:p>
    <w:p w14:paraId="3E84FACE" w14:textId="77777777" w:rsidR="006E322D" w:rsidRDefault="006E322D" w:rsidP="0070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6E322D" w:rsidSect="00783073">
          <w:headerReference w:type="default" r:id="rId17"/>
          <w:pgSz w:w="11909" w:h="16834" w:code="9"/>
          <w:pgMar w:top="691" w:right="1152" w:bottom="576" w:left="1152" w:header="720" w:footer="720" w:gutter="0"/>
          <w:cols w:space="720"/>
          <w:docGrid w:linePitch="245"/>
        </w:sectPr>
      </w:pPr>
    </w:p>
    <w:tbl>
      <w:tblPr>
        <w:tblW w:w="14039" w:type="dxa"/>
        <w:tblInd w:w="529" w:type="dxa"/>
        <w:tblLayout w:type="fixed"/>
        <w:tblCellMar>
          <w:left w:w="79" w:type="dxa"/>
          <w:right w:w="79" w:type="dxa"/>
        </w:tblCellMar>
        <w:tblLook w:val="0000" w:firstRow="0" w:lastRow="0" w:firstColumn="0" w:lastColumn="0" w:noHBand="0" w:noVBand="0"/>
      </w:tblPr>
      <w:tblGrid>
        <w:gridCol w:w="3071"/>
        <w:gridCol w:w="1159"/>
        <w:gridCol w:w="179"/>
        <w:gridCol w:w="1172"/>
        <w:gridCol w:w="181"/>
        <w:gridCol w:w="1190"/>
        <w:gridCol w:w="184"/>
        <w:gridCol w:w="1206"/>
        <w:gridCol w:w="187"/>
        <w:gridCol w:w="1242"/>
        <w:gridCol w:w="204"/>
        <w:gridCol w:w="1211"/>
        <w:gridCol w:w="192"/>
        <w:gridCol w:w="1209"/>
        <w:gridCol w:w="243"/>
        <w:gridCol w:w="1209"/>
      </w:tblGrid>
      <w:tr w:rsidR="004B11C5" w:rsidRPr="00A27B59" w14:paraId="4CCC656E" w14:textId="77777777" w:rsidTr="002C165D">
        <w:trPr>
          <w:cantSplit/>
          <w:trHeight w:val="200"/>
          <w:tblHeader/>
        </w:trPr>
        <w:tc>
          <w:tcPr>
            <w:tcW w:w="3071" w:type="dxa"/>
          </w:tcPr>
          <w:p w14:paraId="0E967A6B" w14:textId="77777777" w:rsidR="004B11C5" w:rsidRDefault="004B11C5" w:rsidP="00D817BC">
            <w:pPr>
              <w:pStyle w:val="acctfourfigures"/>
              <w:shd w:val="clear" w:color="auto" w:fill="FFFFFF"/>
              <w:tabs>
                <w:tab w:val="clear" w:pos="765"/>
              </w:tabs>
              <w:spacing w:line="240" w:lineRule="atLeast"/>
              <w:ind w:right="-79"/>
              <w:rPr>
                <w:b/>
                <w:bCs/>
                <w:i/>
                <w:iCs/>
                <w:szCs w:val="22"/>
              </w:rPr>
            </w:pPr>
          </w:p>
        </w:tc>
        <w:tc>
          <w:tcPr>
            <w:tcW w:w="10968" w:type="dxa"/>
            <w:gridSpan w:val="15"/>
          </w:tcPr>
          <w:p w14:paraId="3DE31C95" w14:textId="345137DE" w:rsidR="004B11C5" w:rsidRPr="00A27B59" w:rsidRDefault="004E5FB5" w:rsidP="004F1012">
            <w:pPr>
              <w:pStyle w:val="acctmergecolhdg"/>
              <w:shd w:val="clear" w:color="auto" w:fill="FFFFFF"/>
              <w:rPr>
                <w:szCs w:val="22"/>
              </w:rPr>
            </w:pPr>
            <w:r w:rsidRPr="00A244B9">
              <w:rPr>
                <w:szCs w:val="22"/>
              </w:rPr>
              <w:t>Consolidated financial statements</w:t>
            </w:r>
          </w:p>
        </w:tc>
      </w:tr>
      <w:tr w:rsidR="006E322D" w:rsidRPr="00A27B59" w14:paraId="26E7BC34" w14:textId="77777777" w:rsidTr="00287832">
        <w:trPr>
          <w:cantSplit/>
          <w:tblHeader/>
        </w:trPr>
        <w:tc>
          <w:tcPr>
            <w:tcW w:w="3071" w:type="dxa"/>
            <w:vMerge w:val="restart"/>
          </w:tcPr>
          <w:p w14:paraId="7C7D419F" w14:textId="77777777" w:rsidR="006E322D" w:rsidRDefault="006E322D" w:rsidP="00D817BC">
            <w:pPr>
              <w:pStyle w:val="acctfourfigures"/>
              <w:shd w:val="clear" w:color="auto" w:fill="FFFFFF"/>
              <w:tabs>
                <w:tab w:val="clear" w:pos="765"/>
              </w:tabs>
              <w:spacing w:line="240" w:lineRule="atLeast"/>
              <w:ind w:right="-79"/>
              <w:rPr>
                <w:b/>
                <w:bCs/>
                <w:i/>
                <w:iCs/>
                <w:szCs w:val="22"/>
              </w:rPr>
            </w:pPr>
          </w:p>
          <w:p w14:paraId="6C4B5C48" w14:textId="77777777" w:rsidR="006E322D" w:rsidRDefault="006E322D" w:rsidP="00D817BC">
            <w:pPr>
              <w:pStyle w:val="acctfourfigures"/>
              <w:shd w:val="clear" w:color="auto" w:fill="FFFFFF"/>
              <w:tabs>
                <w:tab w:val="clear" w:pos="765"/>
              </w:tabs>
              <w:spacing w:line="240" w:lineRule="atLeast"/>
              <w:ind w:right="-79"/>
              <w:rPr>
                <w:szCs w:val="22"/>
              </w:rPr>
            </w:pPr>
          </w:p>
          <w:p w14:paraId="2220292C" w14:textId="77777777" w:rsidR="006E322D" w:rsidRPr="00FA1940" w:rsidRDefault="00263A9C" w:rsidP="00D817BC">
            <w:pPr>
              <w:pStyle w:val="acctfourfigures"/>
              <w:shd w:val="clear" w:color="auto" w:fill="FFFFFF"/>
              <w:tabs>
                <w:tab w:val="clear" w:pos="765"/>
              </w:tabs>
              <w:spacing w:line="240" w:lineRule="atLeast"/>
              <w:ind w:right="-79"/>
              <w:rPr>
                <w:b/>
                <w:bCs/>
                <w:i/>
                <w:iCs/>
                <w:szCs w:val="22"/>
              </w:rPr>
            </w:pPr>
            <w:r>
              <w:rPr>
                <w:b/>
                <w:bCs/>
                <w:i/>
                <w:iCs/>
                <w:szCs w:val="22"/>
              </w:rPr>
              <w:t>For the year ended 31 December</w:t>
            </w:r>
          </w:p>
        </w:tc>
        <w:tc>
          <w:tcPr>
            <w:tcW w:w="2510" w:type="dxa"/>
            <w:gridSpan w:val="3"/>
          </w:tcPr>
          <w:p w14:paraId="46D84FEE" w14:textId="77777777" w:rsidR="006E322D" w:rsidRDefault="006E322D" w:rsidP="00D817BC">
            <w:pPr>
              <w:pStyle w:val="acctmergecolhdg"/>
              <w:shd w:val="clear" w:color="auto" w:fill="FFFFFF"/>
              <w:spacing w:line="240" w:lineRule="atLeast"/>
              <w:rPr>
                <w:szCs w:val="22"/>
              </w:rPr>
            </w:pPr>
            <w:r w:rsidRPr="00A27B59">
              <w:rPr>
                <w:szCs w:val="22"/>
              </w:rPr>
              <w:t>Real estate</w:t>
            </w:r>
          </w:p>
          <w:p w14:paraId="737F3A38" w14:textId="77777777" w:rsidR="006E322D" w:rsidRPr="00A27B59" w:rsidRDefault="006E322D" w:rsidP="00D817BC">
            <w:pPr>
              <w:pStyle w:val="acctmergecolhdg"/>
              <w:shd w:val="clear" w:color="auto" w:fill="FFFFFF"/>
              <w:spacing w:line="240" w:lineRule="atLeast"/>
              <w:rPr>
                <w:szCs w:val="22"/>
              </w:rPr>
            </w:pPr>
            <w:r>
              <w:rPr>
                <w:szCs w:val="22"/>
              </w:rPr>
              <w:t>business</w:t>
            </w:r>
          </w:p>
        </w:tc>
        <w:tc>
          <w:tcPr>
            <w:tcW w:w="181" w:type="dxa"/>
          </w:tcPr>
          <w:p w14:paraId="72E97199" w14:textId="77777777" w:rsidR="006E322D" w:rsidRPr="00A27B59" w:rsidRDefault="006E322D" w:rsidP="00D817BC">
            <w:pPr>
              <w:pStyle w:val="acctmergecolhdg"/>
              <w:shd w:val="clear" w:color="auto" w:fill="FFFFFF"/>
              <w:spacing w:line="240" w:lineRule="atLeast"/>
              <w:rPr>
                <w:szCs w:val="22"/>
              </w:rPr>
            </w:pPr>
          </w:p>
        </w:tc>
        <w:tc>
          <w:tcPr>
            <w:tcW w:w="2580" w:type="dxa"/>
            <w:gridSpan w:val="3"/>
          </w:tcPr>
          <w:p w14:paraId="00B7F325" w14:textId="77777777" w:rsidR="006E322D" w:rsidRDefault="006E322D" w:rsidP="00D817BC">
            <w:pPr>
              <w:pStyle w:val="acctmergecolhdg"/>
              <w:shd w:val="clear" w:color="auto" w:fill="FFFFFF"/>
              <w:spacing w:line="240" w:lineRule="atLeast"/>
              <w:rPr>
                <w:szCs w:val="22"/>
              </w:rPr>
            </w:pPr>
            <w:r w:rsidRPr="00A27B59">
              <w:rPr>
                <w:szCs w:val="22"/>
              </w:rPr>
              <w:t>Utilities service</w:t>
            </w:r>
          </w:p>
          <w:p w14:paraId="2BF78FF6" w14:textId="77777777" w:rsidR="006E322D" w:rsidRPr="00A27B59" w:rsidRDefault="006E322D" w:rsidP="00D817BC">
            <w:pPr>
              <w:pStyle w:val="acctmergecolhdg"/>
              <w:shd w:val="clear" w:color="auto" w:fill="FFFFFF"/>
              <w:spacing w:line="240" w:lineRule="atLeast"/>
              <w:rPr>
                <w:szCs w:val="22"/>
              </w:rPr>
            </w:pPr>
            <w:r>
              <w:rPr>
                <w:szCs w:val="22"/>
              </w:rPr>
              <w:t>business</w:t>
            </w:r>
          </w:p>
        </w:tc>
        <w:tc>
          <w:tcPr>
            <w:tcW w:w="187" w:type="dxa"/>
          </w:tcPr>
          <w:p w14:paraId="535A88B7" w14:textId="77777777" w:rsidR="006E322D" w:rsidRPr="00A27B59" w:rsidRDefault="006E322D" w:rsidP="00D817BC">
            <w:pPr>
              <w:pStyle w:val="acctmergecolhdg"/>
              <w:shd w:val="clear" w:color="auto" w:fill="FFFFFF"/>
              <w:spacing w:line="240" w:lineRule="atLeast"/>
              <w:rPr>
                <w:szCs w:val="22"/>
              </w:rPr>
            </w:pPr>
          </w:p>
        </w:tc>
        <w:tc>
          <w:tcPr>
            <w:tcW w:w="2657" w:type="dxa"/>
            <w:gridSpan w:val="3"/>
          </w:tcPr>
          <w:p w14:paraId="533BAA3C" w14:textId="77777777" w:rsidR="006E322D" w:rsidRPr="00A27B59" w:rsidRDefault="006E322D" w:rsidP="00D817BC">
            <w:pPr>
              <w:pStyle w:val="acctmergecolhdg"/>
              <w:shd w:val="clear" w:color="auto" w:fill="FFFFFF"/>
              <w:spacing w:line="240" w:lineRule="atLeast"/>
              <w:rPr>
                <w:szCs w:val="22"/>
              </w:rPr>
            </w:pPr>
          </w:p>
          <w:p w14:paraId="32FEA88C" w14:textId="77777777" w:rsidR="006E322D" w:rsidRPr="00A27B59" w:rsidRDefault="006E322D" w:rsidP="00D817BC">
            <w:pPr>
              <w:pStyle w:val="acctmergecolhdg"/>
              <w:shd w:val="clear" w:color="auto" w:fill="FFFFFF"/>
              <w:spacing w:line="240" w:lineRule="atLeast"/>
              <w:rPr>
                <w:szCs w:val="22"/>
              </w:rPr>
            </w:pPr>
            <w:r w:rsidRPr="00A27B59">
              <w:rPr>
                <w:szCs w:val="22"/>
              </w:rPr>
              <w:t>Others</w:t>
            </w:r>
          </w:p>
        </w:tc>
        <w:tc>
          <w:tcPr>
            <w:tcW w:w="192" w:type="dxa"/>
          </w:tcPr>
          <w:p w14:paraId="6E94DA26" w14:textId="77777777" w:rsidR="006E322D" w:rsidRPr="00A27B59" w:rsidRDefault="006E322D" w:rsidP="00D817BC">
            <w:pPr>
              <w:pStyle w:val="acctmergecolhdg"/>
              <w:shd w:val="clear" w:color="auto" w:fill="FFFFFF"/>
              <w:spacing w:line="240" w:lineRule="atLeast"/>
              <w:rPr>
                <w:szCs w:val="22"/>
              </w:rPr>
            </w:pPr>
          </w:p>
        </w:tc>
        <w:tc>
          <w:tcPr>
            <w:tcW w:w="2661" w:type="dxa"/>
            <w:gridSpan w:val="3"/>
          </w:tcPr>
          <w:p w14:paraId="5F81D518" w14:textId="77777777" w:rsidR="006E322D" w:rsidRPr="00A27B59" w:rsidRDefault="006E322D" w:rsidP="00D817BC">
            <w:pPr>
              <w:pStyle w:val="acctmergecolhdg"/>
              <w:shd w:val="clear" w:color="auto" w:fill="FFFFFF"/>
              <w:spacing w:line="240" w:lineRule="atLeast"/>
              <w:rPr>
                <w:szCs w:val="22"/>
              </w:rPr>
            </w:pPr>
          </w:p>
          <w:p w14:paraId="12D8EC23" w14:textId="77777777" w:rsidR="006E322D" w:rsidRPr="00A27B59" w:rsidRDefault="006E322D" w:rsidP="00D817BC">
            <w:pPr>
              <w:pStyle w:val="acctmergecolhdg"/>
              <w:shd w:val="clear" w:color="auto" w:fill="FFFFFF"/>
              <w:spacing w:line="240" w:lineRule="atLeast"/>
              <w:rPr>
                <w:szCs w:val="22"/>
              </w:rPr>
            </w:pPr>
            <w:r w:rsidRPr="00A27B59">
              <w:rPr>
                <w:szCs w:val="22"/>
              </w:rPr>
              <w:t xml:space="preserve">Total </w:t>
            </w:r>
          </w:p>
        </w:tc>
      </w:tr>
      <w:tr w:rsidR="00231BC7" w:rsidRPr="00A27B59" w14:paraId="0BEBFBD0" w14:textId="77777777" w:rsidTr="00287832">
        <w:trPr>
          <w:cantSplit/>
          <w:tblHeader/>
        </w:trPr>
        <w:tc>
          <w:tcPr>
            <w:tcW w:w="3071" w:type="dxa"/>
            <w:vMerge/>
          </w:tcPr>
          <w:p w14:paraId="232BE74A" w14:textId="77777777" w:rsidR="00231BC7" w:rsidRPr="00A27B59" w:rsidRDefault="00231BC7" w:rsidP="00231BC7">
            <w:pPr>
              <w:pStyle w:val="acctfourfigures"/>
              <w:shd w:val="clear" w:color="auto" w:fill="FFFFFF"/>
              <w:tabs>
                <w:tab w:val="clear" w:pos="765"/>
              </w:tabs>
              <w:spacing w:line="240" w:lineRule="atLeast"/>
              <w:ind w:right="-79"/>
              <w:rPr>
                <w:szCs w:val="22"/>
              </w:rPr>
            </w:pPr>
          </w:p>
        </w:tc>
        <w:tc>
          <w:tcPr>
            <w:tcW w:w="1159" w:type="dxa"/>
          </w:tcPr>
          <w:p w14:paraId="6654D7E6" w14:textId="4AB51FFB" w:rsidR="00231BC7" w:rsidRPr="00E9578E"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79" w:type="dxa"/>
          </w:tcPr>
          <w:p w14:paraId="5FEB8079" w14:textId="77777777" w:rsidR="00231BC7" w:rsidRPr="00E9578E"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tcPr>
          <w:p w14:paraId="68AC8DB4" w14:textId="7BB50362" w:rsidR="00231BC7" w:rsidRPr="00E9578E"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81" w:type="dxa"/>
          </w:tcPr>
          <w:p w14:paraId="3EC513DF" w14:textId="77777777" w:rsidR="00231BC7" w:rsidRPr="00A27B59" w:rsidRDefault="00231BC7" w:rsidP="00231BC7">
            <w:pPr>
              <w:pStyle w:val="acctmergecolhdg"/>
              <w:spacing w:line="240" w:lineRule="atLeast"/>
              <w:rPr>
                <w:b w:val="0"/>
                <w:bCs/>
                <w:szCs w:val="22"/>
              </w:rPr>
            </w:pPr>
          </w:p>
        </w:tc>
        <w:tc>
          <w:tcPr>
            <w:tcW w:w="1190" w:type="dxa"/>
          </w:tcPr>
          <w:p w14:paraId="299837EA" w14:textId="1DED069A" w:rsidR="00231BC7" w:rsidRPr="00E9578E"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4" w:type="dxa"/>
          </w:tcPr>
          <w:p w14:paraId="4FA5E70C" w14:textId="77777777" w:rsidR="00231BC7" w:rsidRPr="00E9578E"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6" w:type="dxa"/>
          </w:tcPr>
          <w:p w14:paraId="2A9D8570" w14:textId="41279420" w:rsidR="00231BC7" w:rsidRPr="00E9578E"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87" w:type="dxa"/>
          </w:tcPr>
          <w:p w14:paraId="7814D780" w14:textId="77777777" w:rsidR="00231BC7" w:rsidRPr="00A27B59" w:rsidRDefault="00231BC7" w:rsidP="00231BC7">
            <w:pPr>
              <w:pStyle w:val="acctfourfigures"/>
              <w:shd w:val="clear" w:color="auto" w:fill="FFFFFF"/>
              <w:tabs>
                <w:tab w:val="clear" w:pos="765"/>
                <w:tab w:val="decimal" w:pos="374"/>
              </w:tabs>
              <w:spacing w:line="240" w:lineRule="atLeast"/>
              <w:ind w:left="-79" w:right="-79"/>
              <w:jc w:val="center"/>
              <w:rPr>
                <w:szCs w:val="22"/>
              </w:rPr>
            </w:pPr>
          </w:p>
        </w:tc>
        <w:tc>
          <w:tcPr>
            <w:tcW w:w="1242" w:type="dxa"/>
          </w:tcPr>
          <w:p w14:paraId="529C4415" w14:textId="5331377A" w:rsidR="00231BC7" w:rsidRPr="00E9578E"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04" w:type="dxa"/>
          </w:tcPr>
          <w:p w14:paraId="4FECB9C3" w14:textId="77777777" w:rsidR="00231BC7" w:rsidRPr="00E9578E"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11" w:type="dxa"/>
          </w:tcPr>
          <w:p w14:paraId="479F4967" w14:textId="481D17FE" w:rsidR="00231BC7" w:rsidRPr="00E9578E"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92" w:type="dxa"/>
          </w:tcPr>
          <w:p w14:paraId="44CFCCE9" w14:textId="77777777" w:rsidR="00231BC7" w:rsidRPr="00A27B59" w:rsidRDefault="00231BC7" w:rsidP="00231BC7">
            <w:pPr>
              <w:pStyle w:val="acctmergecolhdg"/>
              <w:spacing w:line="240" w:lineRule="atLeast"/>
              <w:rPr>
                <w:b w:val="0"/>
                <w:bCs/>
                <w:szCs w:val="22"/>
              </w:rPr>
            </w:pPr>
          </w:p>
        </w:tc>
        <w:tc>
          <w:tcPr>
            <w:tcW w:w="1209" w:type="dxa"/>
          </w:tcPr>
          <w:p w14:paraId="72F4CDF9" w14:textId="4E461DEF" w:rsidR="00231BC7" w:rsidRPr="00E9578E"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43" w:type="dxa"/>
          </w:tcPr>
          <w:p w14:paraId="348EC6AA" w14:textId="77777777" w:rsidR="00231BC7" w:rsidRPr="00E9578E"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14:paraId="64682F50" w14:textId="14292888" w:rsidR="00231BC7" w:rsidRPr="00E9578E"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r>
      <w:tr w:rsidR="00231BC7" w:rsidRPr="00A27B59" w14:paraId="12292593" w14:textId="77777777" w:rsidTr="00287832">
        <w:trPr>
          <w:cantSplit/>
          <w:tblHeader/>
        </w:trPr>
        <w:tc>
          <w:tcPr>
            <w:tcW w:w="3071" w:type="dxa"/>
          </w:tcPr>
          <w:p w14:paraId="772815AE" w14:textId="77777777" w:rsidR="00231BC7" w:rsidRPr="00A27B59" w:rsidRDefault="00231BC7" w:rsidP="00231BC7">
            <w:pPr>
              <w:pStyle w:val="acctfourfigures"/>
              <w:shd w:val="clear" w:color="auto" w:fill="FFFFFF"/>
              <w:tabs>
                <w:tab w:val="clear" w:pos="765"/>
              </w:tabs>
              <w:spacing w:line="240" w:lineRule="atLeast"/>
              <w:ind w:right="-79"/>
              <w:rPr>
                <w:b/>
                <w:bCs/>
                <w:i/>
                <w:iCs/>
                <w:szCs w:val="22"/>
              </w:rPr>
            </w:pPr>
          </w:p>
        </w:tc>
        <w:tc>
          <w:tcPr>
            <w:tcW w:w="10968" w:type="dxa"/>
            <w:gridSpan w:val="15"/>
            <w:shd w:val="clear" w:color="auto" w:fill="auto"/>
          </w:tcPr>
          <w:p w14:paraId="57D49A1D" w14:textId="77777777" w:rsidR="00231BC7" w:rsidRPr="00A27B59" w:rsidRDefault="00231BC7" w:rsidP="00231BC7">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231BC7" w:rsidRPr="00A27B59" w14:paraId="279B16FB" w14:textId="77777777" w:rsidTr="007328E5">
        <w:trPr>
          <w:cantSplit/>
          <w:trHeight w:val="200"/>
          <w:tblHeader/>
        </w:trPr>
        <w:tc>
          <w:tcPr>
            <w:tcW w:w="3071" w:type="dxa"/>
          </w:tcPr>
          <w:p w14:paraId="4F93467A" w14:textId="77777777" w:rsidR="00231BC7"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b/>
                <w:i/>
                <w:iCs/>
                <w:sz w:val="22"/>
                <w:szCs w:val="22"/>
              </w:rPr>
            </w:pPr>
            <w:r w:rsidRPr="00C21E4C">
              <w:rPr>
                <w:rFonts w:ascii="Times New Roman" w:hAnsi="Times New Roman" w:cs="Times New Roman"/>
                <w:b/>
                <w:i/>
                <w:iCs/>
                <w:sz w:val="22"/>
                <w:szCs w:val="22"/>
              </w:rPr>
              <w:t xml:space="preserve">Information about </w:t>
            </w:r>
          </w:p>
          <w:p w14:paraId="60039A7F" w14:textId="77777777" w:rsidR="00231BC7" w:rsidRPr="004B11C5"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b/>
                <w:i/>
                <w:iCs/>
                <w:sz w:val="22"/>
                <w:szCs w:val="22"/>
              </w:rPr>
            </w:pPr>
            <w:r>
              <w:rPr>
                <w:rFonts w:ascii="Times New Roman" w:hAnsi="Times New Roman" w:cs="Times New Roman"/>
                <w:b/>
                <w:i/>
                <w:iCs/>
                <w:sz w:val="22"/>
                <w:szCs w:val="22"/>
              </w:rPr>
              <w:t xml:space="preserve">   reportable</w:t>
            </w:r>
            <w:r w:rsidRPr="00C21E4C">
              <w:rPr>
                <w:rFonts w:ascii="Times New Roman" w:hAnsi="Times New Roman" w:cs="Times New Roman"/>
                <w:b/>
                <w:i/>
                <w:iCs/>
                <w:sz w:val="22"/>
                <w:szCs w:val="22"/>
              </w:rPr>
              <w:t xml:space="preserve"> segments</w:t>
            </w:r>
          </w:p>
        </w:tc>
        <w:tc>
          <w:tcPr>
            <w:tcW w:w="10968" w:type="dxa"/>
            <w:gridSpan w:val="15"/>
            <w:shd w:val="clear" w:color="auto" w:fill="auto"/>
          </w:tcPr>
          <w:p w14:paraId="054AF4B9" w14:textId="77777777" w:rsidR="00231BC7" w:rsidRPr="00622903" w:rsidRDefault="00231BC7" w:rsidP="00231BC7">
            <w:pPr>
              <w:pStyle w:val="acctmergecolhdg"/>
              <w:spacing w:line="240" w:lineRule="atLeast"/>
              <w:rPr>
                <w:b w:val="0"/>
                <w:bCs/>
                <w:i/>
                <w:iCs/>
                <w:szCs w:val="22"/>
              </w:rPr>
            </w:pPr>
          </w:p>
        </w:tc>
      </w:tr>
      <w:tr w:rsidR="006B6C4D" w:rsidRPr="00A27B59" w14:paraId="0B0F5EB9" w14:textId="77777777" w:rsidTr="00B944FF">
        <w:trPr>
          <w:cantSplit/>
        </w:trPr>
        <w:tc>
          <w:tcPr>
            <w:tcW w:w="3071" w:type="dxa"/>
          </w:tcPr>
          <w:p w14:paraId="03CD5063" w14:textId="77777777" w:rsidR="006B6C4D" w:rsidRPr="002E1096" w:rsidRDefault="006B6C4D" w:rsidP="006B6C4D">
            <w:pPr>
              <w:shd w:val="clear" w:color="auto" w:fill="FFFFFF"/>
              <w:ind w:left="180" w:right="-79" w:hanging="180"/>
              <w:rPr>
                <w:rFonts w:ascii="Times New Roman" w:hAnsi="Times New Roman" w:cs="Times New Roman"/>
                <w:b/>
                <w:bCs/>
                <w:sz w:val="22"/>
                <w:szCs w:val="22"/>
              </w:rPr>
            </w:pPr>
            <w:r w:rsidRPr="002E1096">
              <w:rPr>
                <w:rFonts w:ascii="Times New Roman" w:hAnsi="Times New Roman" w:cs="Times New Roman"/>
                <w:b/>
                <w:bCs/>
                <w:sz w:val="22"/>
                <w:szCs w:val="22"/>
              </w:rPr>
              <w:t>External revenue</w:t>
            </w:r>
          </w:p>
        </w:tc>
        <w:tc>
          <w:tcPr>
            <w:tcW w:w="1159" w:type="dxa"/>
          </w:tcPr>
          <w:p w14:paraId="76919817" w14:textId="08F09A73" w:rsidR="006B6C4D" w:rsidRPr="006B6C4D" w:rsidRDefault="006B6C4D" w:rsidP="006B6C4D">
            <w:pPr>
              <w:pStyle w:val="acctfourfigures"/>
              <w:shd w:val="clear" w:color="auto" w:fill="FFFFFF"/>
              <w:tabs>
                <w:tab w:val="clear" w:pos="765"/>
                <w:tab w:val="decimal" w:pos="950"/>
              </w:tabs>
              <w:spacing w:line="240" w:lineRule="atLeast"/>
              <w:ind w:left="-79" w:right="-79"/>
              <w:rPr>
                <w:b/>
                <w:bCs/>
                <w:szCs w:val="22"/>
              </w:rPr>
            </w:pPr>
            <w:r w:rsidRPr="006B6C4D">
              <w:rPr>
                <w:b/>
                <w:bCs/>
              </w:rPr>
              <w:t>113,182</w:t>
            </w:r>
          </w:p>
        </w:tc>
        <w:tc>
          <w:tcPr>
            <w:tcW w:w="179" w:type="dxa"/>
            <w:vAlign w:val="bottom"/>
          </w:tcPr>
          <w:p w14:paraId="4A84980D" w14:textId="77777777" w:rsidR="006B6C4D" w:rsidRPr="00744A70" w:rsidRDefault="006B6C4D" w:rsidP="006B6C4D">
            <w:pPr>
              <w:pStyle w:val="acctfourfigures"/>
              <w:shd w:val="clear" w:color="auto" w:fill="FFFFFF"/>
              <w:tabs>
                <w:tab w:val="decimal" w:pos="950"/>
              </w:tabs>
              <w:spacing w:line="240" w:lineRule="atLeast"/>
              <w:ind w:left="-79" w:right="-79"/>
              <w:rPr>
                <w:b/>
                <w:bCs/>
                <w:szCs w:val="22"/>
              </w:rPr>
            </w:pPr>
          </w:p>
        </w:tc>
        <w:tc>
          <w:tcPr>
            <w:tcW w:w="1172" w:type="dxa"/>
            <w:vAlign w:val="bottom"/>
          </w:tcPr>
          <w:p w14:paraId="5BCA0190" w14:textId="70BB54DE" w:rsidR="006B6C4D" w:rsidRPr="00744A70" w:rsidRDefault="006B6C4D" w:rsidP="006B6C4D">
            <w:pPr>
              <w:pStyle w:val="acctfourfigures"/>
              <w:shd w:val="clear" w:color="auto" w:fill="FFFFFF"/>
              <w:tabs>
                <w:tab w:val="clear" w:pos="765"/>
                <w:tab w:val="decimal" w:pos="950"/>
              </w:tabs>
              <w:spacing w:line="240" w:lineRule="atLeast"/>
              <w:ind w:left="-79" w:right="-79"/>
              <w:rPr>
                <w:b/>
                <w:bCs/>
                <w:szCs w:val="22"/>
              </w:rPr>
            </w:pPr>
            <w:r>
              <w:rPr>
                <w:b/>
                <w:bCs/>
                <w:szCs w:val="22"/>
              </w:rPr>
              <w:t>174,057</w:t>
            </w:r>
          </w:p>
        </w:tc>
        <w:tc>
          <w:tcPr>
            <w:tcW w:w="181" w:type="dxa"/>
            <w:vAlign w:val="bottom"/>
          </w:tcPr>
          <w:p w14:paraId="6FAADF28" w14:textId="77777777" w:rsidR="006B6C4D" w:rsidRPr="00744A70" w:rsidRDefault="006B6C4D" w:rsidP="006B6C4D">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Pr>
          <w:p w14:paraId="093FE650" w14:textId="2E5BDD34" w:rsidR="006B6C4D" w:rsidRPr="006B6C4D" w:rsidRDefault="006B6C4D" w:rsidP="006B6C4D">
            <w:pPr>
              <w:pStyle w:val="acctfourfigures"/>
              <w:shd w:val="clear" w:color="auto" w:fill="FFFFFF"/>
              <w:tabs>
                <w:tab w:val="clear" w:pos="765"/>
                <w:tab w:val="decimal" w:pos="950"/>
              </w:tabs>
              <w:spacing w:line="240" w:lineRule="atLeast"/>
              <w:ind w:left="-79" w:right="-79"/>
              <w:rPr>
                <w:b/>
                <w:bCs/>
                <w:szCs w:val="22"/>
              </w:rPr>
            </w:pPr>
            <w:r w:rsidRPr="006B6C4D">
              <w:rPr>
                <w:b/>
                <w:bCs/>
              </w:rPr>
              <w:t>689,087</w:t>
            </w:r>
          </w:p>
        </w:tc>
        <w:tc>
          <w:tcPr>
            <w:tcW w:w="184" w:type="dxa"/>
            <w:vAlign w:val="bottom"/>
          </w:tcPr>
          <w:p w14:paraId="73734A60" w14:textId="77777777" w:rsidR="006B6C4D" w:rsidRPr="00744A70" w:rsidRDefault="006B6C4D" w:rsidP="006B6C4D">
            <w:pPr>
              <w:pStyle w:val="acctfourfigures"/>
              <w:shd w:val="clear" w:color="auto" w:fill="FFFFFF"/>
              <w:tabs>
                <w:tab w:val="decimal" w:pos="950"/>
              </w:tabs>
              <w:spacing w:line="240" w:lineRule="atLeast"/>
              <w:ind w:left="-79" w:right="-79"/>
              <w:rPr>
                <w:b/>
                <w:bCs/>
                <w:szCs w:val="22"/>
              </w:rPr>
            </w:pPr>
          </w:p>
        </w:tc>
        <w:tc>
          <w:tcPr>
            <w:tcW w:w="1206" w:type="dxa"/>
            <w:vAlign w:val="bottom"/>
          </w:tcPr>
          <w:p w14:paraId="28F9315F" w14:textId="41494ABF" w:rsidR="006B6C4D" w:rsidRPr="00744A70" w:rsidRDefault="006B6C4D" w:rsidP="006B6C4D">
            <w:pPr>
              <w:pStyle w:val="acctfourfigures"/>
              <w:shd w:val="clear" w:color="auto" w:fill="FFFFFF"/>
              <w:tabs>
                <w:tab w:val="clear" w:pos="765"/>
                <w:tab w:val="decimal" w:pos="950"/>
              </w:tabs>
              <w:spacing w:line="240" w:lineRule="atLeast"/>
              <w:ind w:left="-79" w:right="-79"/>
              <w:rPr>
                <w:b/>
                <w:bCs/>
                <w:szCs w:val="22"/>
              </w:rPr>
            </w:pPr>
            <w:r>
              <w:rPr>
                <w:b/>
                <w:bCs/>
                <w:szCs w:val="22"/>
              </w:rPr>
              <w:t>711,722</w:t>
            </w:r>
          </w:p>
        </w:tc>
        <w:tc>
          <w:tcPr>
            <w:tcW w:w="187" w:type="dxa"/>
            <w:vAlign w:val="bottom"/>
          </w:tcPr>
          <w:p w14:paraId="7AE7E3F2" w14:textId="77777777" w:rsidR="006B6C4D" w:rsidRPr="00744A70" w:rsidRDefault="006B6C4D" w:rsidP="006B6C4D">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Pr>
          <w:p w14:paraId="2D20C456" w14:textId="0A0C7FB2" w:rsidR="006B6C4D" w:rsidRPr="006B6C4D" w:rsidRDefault="006B6C4D" w:rsidP="006B6C4D">
            <w:pPr>
              <w:pStyle w:val="acctfourfigures"/>
              <w:shd w:val="clear" w:color="auto" w:fill="FFFFFF"/>
              <w:tabs>
                <w:tab w:val="clear" w:pos="765"/>
                <w:tab w:val="decimal" w:pos="950"/>
              </w:tabs>
              <w:spacing w:line="240" w:lineRule="atLeast"/>
              <w:ind w:left="-79" w:right="-79"/>
              <w:rPr>
                <w:b/>
                <w:bCs/>
                <w:szCs w:val="22"/>
              </w:rPr>
            </w:pPr>
            <w:r w:rsidRPr="006B6C4D">
              <w:rPr>
                <w:b/>
                <w:bCs/>
              </w:rPr>
              <w:t>61,698</w:t>
            </w:r>
          </w:p>
        </w:tc>
        <w:tc>
          <w:tcPr>
            <w:tcW w:w="204" w:type="dxa"/>
            <w:vAlign w:val="bottom"/>
          </w:tcPr>
          <w:p w14:paraId="5D18CFD0" w14:textId="77777777" w:rsidR="006B6C4D" w:rsidRPr="00744A70" w:rsidRDefault="006B6C4D" w:rsidP="006B6C4D">
            <w:pPr>
              <w:pStyle w:val="acctfourfigures"/>
              <w:shd w:val="clear" w:color="auto" w:fill="FFFFFF"/>
              <w:tabs>
                <w:tab w:val="decimal" w:pos="950"/>
              </w:tabs>
              <w:spacing w:line="240" w:lineRule="atLeast"/>
              <w:ind w:left="-79" w:right="-79"/>
              <w:rPr>
                <w:b/>
                <w:bCs/>
                <w:szCs w:val="22"/>
              </w:rPr>
            </w:pPr>
          </w:p>
        </w:tc>
        <w:tc>
          <w:tcPr>
            <w:tcW w:w="1211" w:type="dxa"/>
            <w:vAlign w:val="bottom"/>
          </w:tcPr>
          <w:p w14:paraId="1BE93DB9" w14:textId="4F181FCC" w:rsidR="006B6C4D" w:rsidRPr="00744A70" w:rsidRDefault="006B6C4D" w:rsidP="006B6C4D">
            <w:pPr>
              <w:pStyle w:val="acctfourfigures"/>
              <w:shd w:val="clear" w:color="auto" w:fill="FFFFFF"/>
              <w:tabs>
                <w:tab w:val="clear" w:pos="765"/>
                <w:tab w:val="decimal" w:pos="950"/>
              </w:tabs>
              <w:spacing w:line="240" w:lineRule="atLeast"/>
              <w:ind w:left="-79" w:right="-79"/>
              <w:rPr>
                <w:b/>
                <w:bCs/>
                <w:szCs w:val="22"/>
              </w:rPr>
            </w:pPr>
            <w:r>
              <w:rPr>
                <w:b/>
                <w:bCs/>
                <w:szCs w:val="22"/>
              </w:rPr>
              <w:t>32,872</w:t>
            </w:r>
          </w:p>
        </w:tc>
        <w:tc>
          <w:tcPr>
            <w:tcW w:w="192" w:type="dxa"/>
          </w:tcPr>
          <w:p w14:paraId="5DF1AFE8" w14:textId="77777777" w:rsidR="006B6C4D" w:rsidRPr="00744A70" w:rsidRDefault="006B6C4D" w:rsidP="006B6C4D">
            <w:pPr>
              <w:pStyle w:val="acctfourfigures"/>
              <w:shd w:val="clear" w:color="auto" w:fill="FFFFFF"/>
              <w:tabs>
                <w:tab w:val="clear" w:pos="765"/>
                <w:tab w:val="decimal" w:pos="459"/>
              </w:tabs>
              <w:spacing w:line="240" w:lineRule="atLeast"/>
              <w:ind w:left="-79" w:right="-79"/>
              <w:rPr>
                <w:b/>
                <w:bCs/>
                <w:szCs w:val="22"/>
              </w:rPr>
            </w:pPr>
          </w:p>
        </w:tc>
        <w:tc>
          <w:tcPr>
            <w:tcW w:w="1209" w:type="dxa"/>
          </w:tcPr>
          <w:p w14:paraId="1BF63EFC" w14:textId="2C25531E" w:rsidR="006B6C4D" w:rsidRPr="006B6C4D" w:rsidRDefault="006B6C4D" w:rsidP="006B6C4D">
            <w:pPr>
              <w:pStyle w:val="acctfourfigures"/>
              <w:shd w:val="clear" w:color="auto" w:fill="FFFFFF"/>
              <w:tabs>
                <w:tab w:val="clear" w:pos="765"/>
                <w:tab w:val="decimal" w:pos="950"/>
              </w:tabs>
              <w:spacing w:line="240" w:lineRule="atLeast"/>
              <w:ind w:left="-79" w:right="-79"/>
              <w:rPr>
                <w:b/>
                <w:bCs/>
                <w:szCs w:val="22"/>
              </w:rPr>
            </w:pPr>
            <w:r w:rsidRPr="006B6C4D">
              <w:rPr>
                <w:b/>
                <w:bCs/>
              </w:rPr>
              <w:t>863,967</w:t>
            </w:r>
          </w:p>
        </w:tc>
        <w:tc>
          <w:tcPr>
            <w:tcW w:w="243" w:type="dxa"/>
            <w:vAlign w:val="bottom"/>
          </w:tcPr>
          <w:p w14:paraId="50DB0C02" w14:textId="77777777" w:rsidR="006B6C4D" w:rsidRPr="00744A70" w:rsidRDefault="006B6C4D" w:rsidP="006B6C4D">
            <w:pPr>
              <w:pStyle w:val="acctfourfigures"/>
              <w:shd w:val="clear" w:color="auto" w:fill="FFFFFF"/>
              <w:spacing w:line="240" w:lineRule="atLeast"/>
              <w:ind w:left="-79" w:right="-79"/>
              <w:rPr>
                <w:b/>
                <w:bCs/>
                <w:szCs w:val="22"/>
              </w:rPr>
            </w:pPr>
          </w:p>
        </w:tc>
        <w:tc>
          <w:tcPr>
            <w:tcW w:w="1209" w:type="dxa"/>
            <w:vAlign w:val="bottom"/>
          </w:tcPr>
          <w:p w14:paraId="7E6886FC" w14:textId="1A15A7E2" w:rsidR="006B6C4D" w:rsidRPr="00744A70" w:rsidRDefault="006B6C4D" w:rsidP="006B6C4D">
            <w:pPr>
              <w:pStyle w:val="acctfourfigures"/>
              <w:shd w:val="clear" w:color="auto" w:fill="FFFFFF"/>
              <w:tabs>
                <w:tab w:val="clear" w:pos="765"/>
                <w:tab w:val="decimal" w:pos="950"/>
              </w:tabs>
              <w:spacing w:line="240" w:lineRule="atLeast"/>
              <w:ind w:left="-79" w:right="-79"/>
              <w:rPr>
                <w:b/>
                <w:bCs/>
                <w:szCs w:val="22"/>
              </w:rPr>
            </w:pPr>
            <w:r>
              <w:rPr>
                <w:b/>
                <w:bCs/>
                <w:szCs w:val="22"/>
              </w:rPr>
              <w:t>918,651</w:t>
            </w:r>
          </w:p>
        </w:tc>
      </w:tr>
      <w:tr w:rsidR="006B6C4D" w:rsidRPr="00A27B59" w14:paraId="56B40B48" w14:textId="77777777" w:rsidTr="00FB26F0">
        <w:trPr>
          <w:cantSplit/>
        </w:trPr>
        <w:tc>
          <w:tcPr>
            <w:tcW w:w="3071" w:type="dxa"/>
          </w:tcPr>
          <w:p w14:paraId="67B18558" w14:textId="77777777" w:rsidR="006B6C4D" w:rsidRPr="00A27B59" w:rsidRDefault="006B6C4D" w:rsidP="006B6C4D">
            <w:pPr>
              <w:shd w:val="clear" w:color="auto" w:fill="FFFFFF"/>
              <w:ind w:left="180" w:right="-79" w:hanging="180"/>
              <w:rPr>
                <w:rFonts w:ascii="Times New Roman" w:hAnsi="Times New Roman" w:cs="Times New Roman"/>
                <w:b/>
                <w:bCs/>
                <w:sz w:val="22"/>
                <w:szCs w:val="22"/>
              </w:rPr>
            </w:pPr>
            <w:r w:rsidRPr="00A27B59">
              <w:rPr>
                <w:rFonts w:ascii="Times New Roman" w:hAnsi="Times New Roman" w:cs="Times New Roman"/>
                <w:b/>
                <w:bCs/>
                <w:sz w:val="22"/>
                <w:szCs w:val="22"/>
              </w:rPr>
              <w:t>Total revenue</w:t>
            </w:r>
            <w:r>
              <w:rPr>
                <w:rFonts w:ascii="Times New Roman" w:hAnsi="Times New Roman" w:cs="Times New Roman"/>
                <w:b/>
                <w:bCs/>
                <w:sz w:val="22"/>
                <w:szCs w:val="22"/>
              </w:rPr>
              <w:t>s</w:t>
            </w:r>
          </w:p>
        </w:tc>
        <w:tc>
          <w:tcPr>
            <w:tcW w:w="1159" w:type="dxa"/>
            <w:tcBorders>
              <w:top w:val="single" w:sz="4" w:space="0" w:color="auto"/>
              <w:bottom w:val="double" w:sz="4" w:space="0" w:color="auto"/>
            </w:tcBorders>
          </w:tcPr>
          <w:p w14:paraId="20556C45" w14:textId="1161E3A7" w:rsidR="006B6C4D" w:rsidRPr="006B6C4D" w:rsidRDefault="006B6C4D" w:rsidP="006B6C4D">
            <w:pPr>
              <w:pStyle w:val="acctfourfigures"/>
              <w:shd w:val="clear" w:color="auto" w:fill="FFFFFF"/>
              <w:tabs>
                <w:tab w:val="clear" w:pos="765"/>
                <w:tab w:val="decimal" w:pos="950"/>
              </w:tabs>
              <w:spacing w:line="240" w:lineRule="atLeast"/>
              <w:ind w:left="-79" w:right="-79"/>
              <w:rPr>
                <w:b/>
                <w:bCs/>
                <w:szCs w:val="22"/>
              </w:rPr>
            </w:pPr>
            <w:r w:rsidRPr="006B6C4D">
              <w:rPr>
                <w:b/>
                <w:bCs/>
              </w:rPr>
              <w:t>113,182</w:t>
            </w:r>
          </w:p>
        </w:tc>
        <w:tc>
          <w:tcPr>
            <w:tcW w:w="179" w:type="dxa"/>
            <w:vAlign w:val="bottom"/>
          </w:tcPr>
          <w:p w14:paraId="08274ABE" w14:textId="77777777" w:rsidR="006B6C4D" w:rsidRPr="00A27B59" w:rsidRDefault="006B6C4D" w:rsidP="006B6C4D">
            <w:pPr>
              <w:pStyle w:val="acctfourfigures"/>
              <w:shd w:val="clear" w:color="auto" w:fill="FFFFFF"/>
              <w:tabs>
                <w:tab w:val="decimal" w:pos="950"/>
              </w:tabs>
              <w:spacing w:line="240" w:lineRule="atLeast"/>
              <w:ind w:left="-79" w:right="-79"/>
              <w:rPr>
                <w:b/>
                <w:bCs/>
                <w:szCs w:val="22"/>
              </w:rPr>
            </w:pPr>
          </w:p>
        </w:tc>
        <w:tc>
          <w:tcPr>
            <w:tcW w:w="1172" w:type="dxa"/>
            <w:tcBorders>
              <w:top w:val="single" w:sz="4" w:space="0" w:color="auto"/>
              <w:bottom w:val="double" w:sz="4" w:space="0" w:color="auto"/>
            </w:tcBorders>
            <w:vAlign w:val="bottom"/>
          </w:tcPr>
          <w:p w14:paraId="666B0CEC" w14:textId="510B5489" w:rsidR="006B6C4D" w:rsidRPr="00A27B59" w:rsidRDefault="006B6C4D" w:rsidP="006B6C4D">
            <w:pPr>
              <w:pStyle w:val="acctfourfigures"/>
              <w:shd w:val="clear" w:color="auto" w:fill="FFFFFF"/>
              <w:tabs>
                <w:tab w:val="clear" w:pos="765"/>
                <w:tab w:val="decimal" w:pos="950"/>
              </w:tabs>
              <w:spacing w:line="240" w:lineRule="atLeast"/>
              <w:ind w:left="-79" w:right="-79"/>
              <w:rPr>
                <w:b/>
                <w:bCs/>
                <w:szCs w:val="22"/>
              </w:rPr>
            </w:pPr>
            <w:r>
              <w:rPr>
                <w:b/>
                <w:bCs/>
                <w:szCs w:val="22"/>
              </w:rPr>
              <w:t>174,057</w:t>
            </w:r>
          </w:p>
        </w:tc>
        <w:tc>
          <w:tcPr>
            <w:tcW w:w="181" w:type="dxa"/>
            <w:vAlign w:val="bottom"/>
          </w:tcPr>
          <w:p w14:paraId="33DBB8E4" w14:textId="77777777" w:rsidR="006B6C4D" w:rsidRPr="00A27B59" w:rsidRDefault="006B6C4D" w:rsidP="006B6C4D">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single" w:sz="4" w:space="0" w:color="auto"/>
              <w:bottom w:val="double" w:sz="4" w:space="0" w:color="auto"/>
            </w:tcBorders>
          </w:tcPr>
          <w:p w14:paraId="0F50BFAC" w14:textId="1541CDE3" w:rsidR="006B6C4D" w:rsidRPr="006B6C4D" w:rsidRDefault="006B6C4D" w:rsidP="006B6C4D">
            <w:pPr>
              <w:pStyle w:val="acctfourfigures"/>
              <w:shd w:val="clear" w:color="auto" w:fill="FFFFFF"/>
              <w:tabs>
                <w:tab w:val="clear" w:pos="765"/>
                <w:tab w:val="decimal" w:pos="950"/>
              </w:tabs>
              <w:spacing w:line="240" w:lineRule="atLeast"/>
              <w:ind w:left="-79" w:right="-79"/>
              <w:rPr>
                <w:b/>
                <w:bCs/>
                <w:szCs w:val="22"/>
              </w:rPr>
            </w:pPr>
            <w:r w:rsidRPr="006B6C4D">
              <w:rPr>
                <w:b/>
                <w:bCs/>
              </w:rPr>
              <w:t>689,087</w:t>
            </w:r>
          </w:p>
        </w:tc>
        <w:tc>
          <w:tcPr>
            <w:tcW w:w="184" w:type="dxa"/>
            <w:vAlign w:val="bottom"/>
          </w:tcPr>
          <w:p w14:paraId="27D5EFD8" w14:textId="77777777" w:rsidR="006B6C4D" w:rsidRPr="00A27B59" w:rsidRDefault="006B6C4D" w:rsidP="006B6C4D">
            <w:pPr>
              <w:pStyle w:val="acctfourfigures"/>
              <w:shd w:val="clear" w:color="auto" w:fill="FFFFFF"/>
              <w:tabs>
                <w:tab w:val="decimal" w:pos="950"/>
              </w:tabs>
              <w:spacing w:line="240" w:lineRule="atLeast"/>
              <w:ind w:left="-79" w:right="-79"/>
              <w:rPr>
                <w:b/>
                <w:bCs/>
                <w:szCs w:val="22"/>
              </w:rPr>
            </w:pPr>
          </w:p>
        </w:tc>
        <w:tc>
          <w:tcPr>
            <w:tcW w:w="1206" w:type="dxa"/>
            <w:tcBorders>
              <w:top w:val="single" w:sz="4" w:space="0" w:color="auto"/>
              <w:bottom w:val="double" w:sz="4" w:space="0" w:color="auto"/>
            </w:tcBorders>
            <w:vAlign w:val="bottom"/>
          </w:tcPr>
          <w:p w14:paraId="555EFA73" w14:textId="359FCDDD" w:rsidR="006B6C4D" w:rsidRPr="00A27B59" w:rsidRDefault="006B6C4D" w:rsidP="006B6C4D">
            <w:pPr>
              <w:pStyle w:val="acctfourfigures"/>
              <w:shd w:val="clear" w:color="auto" w:fill="FFFFFF"/>
              <w:tabs>
                <w:tab w:val="clear" w:pos="765"/>
                <w:tab w:val="decimal" w:pos="950"/>
              </w:tabs>
              <w:spacing w:line="240" w:lineRule="atLeast"/>
              <w:ind w:left="-79" w:right="-79"/>
              <w:rPr>
                <w:b/>
                <w:bCs/>
                <w:szCs w:val="22"/>
              </w:rPr>
            </w:pPr>
            <w:r>
              <w:rPr>
                <w:b/>
                <w:bCs/>
                <w:szCs w:val="22"/>
              </w:rPr>
              <w:t>711,722</w:t>
            </w:r>
          </w:p>
        </w:tc>
        <w:tc>
          <w:tcPr>
            <w:tcW w:w="187" w:type="dxa"/>
            <w:vAlign w:val="bottom"/>
          </w:tcPr>
          <w:p w14:paraId="37BAE478" w14:textId="77777777" w:rsidR="006B6C4D" w:rsidRPr="00A27B59" w:rsidRDefault="006B6C4D" w:rsidP="006B6C4D">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single" w:sz="4" w:space="0" w:color="auto"/>
              <w:bottom w:val="double" w:sz="4" w:space="0" w:color="auto"/>
            </w:tcBorders>
          </w:tcPr>
          <w:p w14:paraId="17DBAF81" w14:textId="1C8B7B6D" w:rsidR="006B6C4D" w:rsidRPr="006B6C4D" w:rsidRDefault="006B6C4D" w:rsidP="006B6C4D">
            <w:pPr>
              <w:pStyle w:val="acctfourfigures"/>
              <w:shd w:val="clear" w:color="auto" w:fill="FFFFFF"/>
              <w:tabs>
                <w:tab w:val="clear" w:pos="765"/>
                <w:tab w:val="decimal" w:pos="950"/>
              </w:tabs>
              <w:spacing w:line="240" w:lineRule="atLeast"/>
              <w:ind w:left="-79" w:right="-79"/>
              <w:rPr>
                <w:b/>
                <w:bCs/>
                <w:szCs w:val="22"/>
              </w:rPr>
            </w:pPr>
            <w:r w:rsidRPr="006B6C4D">
              <w:rPr>
                <w:b/>
                <w:bCs/>
              </w:rPr>
              <w:t>199,791</w:t>
            </w:r>
          </w:p>
        </w:tc>
        <w:tc>
          <w:tcPr>
            <w:tcW w:w="204" w:type="dxa"/>
            <w:vAlign w:val="bottom"/>
          </w:tcPr>
          <w:p w14:paraId="61E8AE85" w14:textId="77777777" w:rsidR="006B6C4D" w:rsidRPr="00A27B59" w:rsidRDefault="006B6C4D" w:rsidP="006B6C4D">
            <w:pPr>
              <w:pStyle w:val="acctfourfigures"/>
              <w:shd w:val="clear" w:color="auto" w:fill="FFFFFF"/>
              <w:tabs>
                <w:tab w:val="decimal" w:pos="950"/>
              </w:tabs>
              <w:spacing w:line="240" w:lineRule="atLeast"/>
              <w:ind w:left="-79" w:right="-79"/>
              <w:rPr>
                <w:b/>
                <w:bCs/>
                <w:szCs w:val="22"/>
              </w:rPr>
            </w:pPr>
          </w:p>
        </w:tc>
        <w:tc>
          <w:tcPr>
            <w:tcW w:w="1211" w:type="dxa"/>
            <w:tcBorders>
              <w:top w:val="single" w:sz="4" w:space="0" w:color="auto"/>
              <w:bottom w:val="double" w:sz="4" w:space="0" w:color="auto"/>
            </w:tcBorders>
            <w:vAlign w:val="bottom"/>
          </w:tcPr>
          <w:p w14:paraId="367C092C" w14:textId="73DDA6C5" w:rsidR="006B6C4D" w:rsidRPr="00A27B59" w:rsidRDefault="006B6C4D" w:rsidP="006B6C4D">
            <w:pPr>
              <w:pStyle w:val="acctfourfigures"/>
              <w:shd w:val="clear" w:color="auto" w:fill="FFFFFF"/>
              <w:tabs>
                <w:tab w:val="clear" w:pos="765"/>
                <w:tab w:val="decimal" w:pos="950"/>
              </w:tabs>
              <w:spacing w:line="240" w:lineRule="atLeast"/>
              <w:ind w:left="-79" w:right="-79"/>
              <w:rPr>
                <w:b/>
                <w:bCs/>
                <w:szCs w:val="22"/>
              </w:rPr>
            </w:pPr>
            <w:r>
              <w:rPr>
                <w:b/>
                <w:bCs/>
                <w:szCs w:val="22"/>
              </w:rPr>
              <w:t>153,982</w:t>
            </w:r>
          </w:p>
        </w:tc>
        <w:tc>
          <w:tcPr>
            <w:tcW w:w="192" w:type="dxa"/>
          </w:tcPr>
          <w:p w14:paraId="4F78A331" w14:textId="77777777" w:rsidR="006B6C4D" w:rsidRPr="00A27B59" w:rsidRDefault="006B6C4D" w:rsidP="006B6C4D">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single" w:sz="4" w:space="0" w:color="auto"/>
              <w:bottom w:val="double" w:sz="4" w:space="0" w:color="auto"/>
            </w:tcBorders>
          </w:tcPr>
          <w:p w14:paraId="62197035" w14:textId="2EF280F0" w:rsidR="006B6C4D" w:rsidRPr="006B6C4D" w:rsidRDefault="006B6C4D" w:rsidP="006B6C4D">
            <w:pPr>
              <w:pStyle w:val="acctfourfigures"/>
              <w:shd w:val="clear" w:color="auto" w:fill="FFFFFF"/>
              <w:tabs>
                <w:tab w:val="clear" w:pos="765"/>
                <w:tab w:val="decimal" w:pos="950"/>
              </w:tabs>
              <w:spacing w:line="240" w:lineRule="atLeast"/>
              <w:ind w:left="-79" w:right="-79"/>
              <w:rPr>
                <w:b/>
                <w:bCs/>
                <w:szCs w:val="22"/>
              </w:rPr>
            </w:pPr>
            <w:r w:rsidRPr="006B6C4D">
              <w:rPr>
                <w:b/>
                <w:bCs/>
              </w:rPr>
              <w:t>1,002,060</w:t>
            </w:r>
          </w:p>
        </w:tc>
        <w:tc>
          <w:tcPr>
            <w:tcW w:w="243" w:type="dxa"/>
            <w:vAlign w:val="bottom"/>
          </w:tcPr>
          <w:p w14:paraId="04F28031" w14:textId="77777777" w:rsidR="006B6C4D" w:rsidRPr="00A27B59" w:rsidRDefault="006B6C4D" w:rsidP="006B6C4D">
            <w:pPr>
              <w:pStyle w:val="acctfourfigures"/>
              <w:shd w:val="clear" w:color="auto" w:fill="FFFFFF"/>
              <w:spacing w:line="240" w:lineRule="atLeast"/>
              <w:ind w:left="-79" w:right="-79"/>
              <w:rPr>
                <w:b/>
                <w:bCs/>
                <w:szCs w:val="22"/>
              </w:rPr>
            </w:pPr>
          </w:p>
        </w:tc>
        <w:tc>
          <w:tcPr>
            <w:tcW w:w="1209" w:type="dxa"/>
            <w:tcBorders>
              <w:top w:val="single" w:sz="4" w:space="0" w:color="auto"/>
              <w:bottom w:val="double" w:sz="4" w:space="0" w:color="auto"/>
            </w:tcBorders>
            <w:vAlign w:val="bottom"/>
          </w:tcPr>
          <w:p w14:paraId="662C9098" w14:textId="765A3A5D" w:rsidR="006B6C4D" w:rsidRPr="00A27B59" w:rsidRDefault="006B6C4D" w:rsidP="006B6C4D">
            <w:pPr>
              <w:pStyle w:val="acctfourfigures"/>
              <w:shd w:val="clear" w:color="auto" w:fill="FFFFFF"/>
              <w:tabs>
                <w:tab w:val="clear" w:pos="765"/>
                <w:tab w:val="decimal" w:pos="950"/>
              </w:tabs>
              <w:spacing w:line="240" w:lineRule="atLeast"/>
              <w:ind w:left="-79" w:right="-79"/>
              <w:rPr>
                <w:b/>
                <w:bCs/>
                <w:szCs w:val="22"/>
              </w:rPr>
            </w:pPr>
            <w:r>
              <w:rPr>
                <w:b/>
                <w:bCs/>
                <w:szCs w:val="22"/>
              </w:rPr>
              <w:t>1,039,761</w:t>
            </w:r>
          </w:p>
        </w:tc>
      </w:tr>
      <w:tr w:rsidR="00FB26F0" w:rsidRPr="00A27B59" w14:paraId="2EC825F4" w14:textId="77777777" w:rsidTr="00FB26F0">
        <w:trPr>
          <w:cantSplit/>
        </w:trPr>
        <w:tc>
          <w:tcPr>
            <w:tcW w:w="3071" w:type="dxa"/>
          </w:tcPr>
          <w:p w14:paraId="5AEB71AA" w14:textId="77777777" w:rsidR="00FB26F0" w:rsidRPr="00A27B59" w:rsidRDefault="00FB26F0" w:rsidP="006B6C4D">
            <w:pPr>
              <w:shd w:val="clear" w:color="auto" w:fill="FFFFFF"/>
              <w:ind w:left="180" w:right="-79" w:hanging="180"/>
              <w:rPr>
                <w:rFonts w:ascii="Times New Roman" w:hAnsi="Times New Roman" w:cs="Times New Roman"/>
                <w:b/>
                <w:bCs/>
                <w:sz w:val="22"/>
                <w:szCs w:val="22"/>
              </w:rPr>
            </w:pPr>
          </w:p>
        </w:tc>
        <w:tc>
          <w:tcPr>
            <w:tcW w:w="1159" w:type="dxa"/>
            <w:tcBorders>
              <w:top w:val="double" w:sz="4" w:space="0" w:color="auto"/>
            </w:tcBorders>
          </w:tcPr>
          <w:p w14:paraId="15745AD5" w14:textId="77777777" w:rsidR="00FB26F0" w:rsidRPr="006B6C4D" w:rsidRDefault="00FB26F0" w:rsidP="006B6C4D">
            <w:pPr>
              <w:pStyle w:val="acctfourfigures"/>
              <w:shd w:val="clear" w:color="auto" w:fill="FFFFFF"/>
              <w:tabs>
                <w:tab w:val="clear" w:pos="765"/>
                <w:tab w:val="decimal" w:pos="950"/>
              </w:tabs>
              <w:spacing w:line="240" w:lineRule="atLeast"/>
              <w:ind w:left="-79" w:right="-79"/>
              <w:rPr>
                <w:b/>
                <w:bCs/>
              </w:rPr>
            </w:pPr>
          </w:p>
        </w:tc>
        <w:tc>
          <w:tcPr>
            <w:tcW w:w="179" w:type="dxa"/>
            <w:vAlign w:val="bottom"/>
          </w:tcPr>
          <w:p w14:paraId="2BCD4937" w14:textId="77777777" w:rsidR="00FB26F0" w:rsidRPr="00A27B59" w:rsidRDefault="00FB26F0" w:rsidP="006B6C4D">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tcBorders>
            <w:vAlign w:val="bottom"/>
          </w:tcPr>
          <w:p w14:paraId="7D7E806B" w14:textId="77777777" w:rsidR="00FB26F0" w:rsidRDefault="00FB26F0" w:rsidP="006B6C4D">
            <w:pPr>
              <w:pStyle w:val="acctfourfigures"/>
              <w:shd w:val="clear" w:color="auto" w:fill="FFFFFF"/>
              <w:tabs>
                <w:tab w:val="clear" w:pos="765"/>
                <w:tab w:val="decimal" w:pos="950"/>
              </w:tabs>
              <w:spacing w:line="240" w:lineRule="atLeast"/>
              <w:ind w:left="-79" w:right="-79"/>
              <w:rPr>
                <w:b/>
                <w:bCs/>
                <w:szCs w:val="22"/>
              </w:rPr>
            </w:pPr>
          </w:p>
        </w:tc>
        <w:tc>
          <w:tcPr>
            <w:tcW w:w="181" w:type="dxa"/>
            <w:vAlign w:val="bottom"/>
          </w:tcPr>
          <w:p w14:paraId="791186F9" w14:textId="77777777" w:rsidR="00FB26F0" w:rsidRPr="00A27B59" w:rsidRDefault="00FB26F0" w:rsidP="006B6C4D">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double" w:sz="4" w:space="0" w:color="auto"/>
            </w:tcBorders>
          </w:tcPr>
          <w:p w14:paraId="3073F346" w14:textId="77777777" w:rsidR="00FB26F0" w:rsidRPr="006B6C4D" w:rsidRDefault="00FB26F0" w:rsidP="006B6C4D">
            <w:pPr>
              <w:pStyle w:val="acctfourfigures"/>
              <w:shd w:val="clear" w:color="auto" w:fill="FFFFFF"/>
              <w:tabs>
                <w:tab w:val="clear" w:pos="765"/>
                <w:tab w:val="decimal" w:pos="950"/>
              </w:tabs>
              <w:spacing w:line="240" w:lineRule="atLeast"/>
              <w:ind w:left="-79" w:right="-79"/>
              <w:rPr>
                <w:b/>
                <w:bCs/>
              </w:rPr>
            </w:pPr>
          </w:p>
        </w:tc>
        <w:tc>
          <w:tcPr>
            <w:tcW w:w="184" w:type="dxa"/>
            <w:vAlign w:val="bottom"/>
          </w:tcPr>
          <w:p w14:paraId="6B487ECC" w14:textId="77777777" w:rsidR="00FB26F0" w:rsidRPr="00A27B59" w:rsidRDefault="00FB26F0" w:rsidP="006B6C4D">
            <w:pPr>
              <w:pStyle w:val="acctfourfigures"/>
              <w:shd w:val="clear" w:color="auto" w:fill="FFFFFF"/>
              <w:tabs>
                <w:tab w:val="decimal" w:pos="950"/>
              </w:tabs>
              <w:spacing w:line="240" w:lineRule="atLeast"/>
              <w:ind w:left="-79" w:right="-79"/>
              <w:rPr>
                <w:b/>
                <w:bCs/>
                <w:szCs w:val="22"/>
              </w:rPr>
            </w:pPr>
          </w:p>
        </w:tc>
        <w:tc>
          <w:tcPr>
            <w:tcW w:w="1206" w:type="dxa"/>
            <w:tcBorders>
              <w:top w:val="double" w:sz="4" w:space="0" w:color="auto"/>
            </w:tcBorders>
            <w:vAlign w:val="bottom"/>
          </w:tcPr>
          <w:p w14:paraId="5735450E" w14:textId="77777777" w:rsidR="00FB26F0" w:rsidRDefault="00FB26F0" w:rsidP="006B6C4D">
            <w:pPr>
              <w:pStyle w:val="acctfourfigures"/>
              <w:shd w:val="clear" w:color="auto" w:fill="FFFFFF"/>
              <w:tabs>
                <w:tab w:val="clear" w:pos="765"/>
                <w:tab w:val="decimal" w:pos="950"/>
              </w:tabs>
              <w:spacing w:line="240" w:lineRule="atLeast"/>
              <w:ind w:left="-79" w:right="-79"/>
              <w:rPr>
                <w:b/>
                <w:bCs/>
                <w:szCs w:val="22"/>
              </w:rPr>
            </w:pPr>
          </w:p>
        </w:tc>
        <w:tc>
          <w:tcPr>
            <w:tcW w:w="187" w:type="dxa"/>
            <w:vAlign w:val="bottom"/>
          </w:tcPr>
          <w:p w14:paraId="31A7081F" w14:textId="77777777" w:rsidR="00FB26F0" w:rsidRPr="00A27B59" w:rsidRDefault="00FB26F0" w:rsidP="006B6C4D">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double" w:sz="4" w:space="0" w:color="auto"/>
            </w:tcBorders>
          </w:tcPr>
          <w:p w14:paraId="6FEF6586" w14:textId="77777777" w:rsidR="00FB26F0" w:rsidRPr="006B6C4D" w:rsidRDefault="00FB26F0" w:rsidP="006B6C4D">
            <w:pPr>
              <w:pStyle w:val="acctfourfigures"/>
              <w:shd w:val="clear" w:color="auto" w:fill="FFFFFF"/>
              <w:tabs>
                <w:tab w:val="clear" w:pos="765"/>
                <w:tab w:val="decimal" w:pos="950"/>
              </w:tabs>
              <w:spacing w:line="240" w:lineRule="atLeast"/>
              <w:ind w:left="-79" w:right="-79"/>
              <w:rPr>
                <w:b/>
                <w:bCs/>
              </w:rPr>
            </w:pPr>
          </w:p>
        </w:tc>
        <w:tc>
          <w:tcPr>
            <w:tcW w:w="204" w:type="dxa"/>
            <w:vAlign w:val="bottom"/>
          </w:tcPr>
          <w:p w14:paraId="4E16C4D5" w14:textId="77777777" w:rsidR="00FB26F0" w:rsidRPr="00A27B59" w:rsidRDefault="00FB26F0" w:rsidP="006B6C4D">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tcBorders>
            <w:vAlign w:val="bottom"/>
          </w:tcPr>
          <w:p w14:paraId="5A8A02A8" w14:textId="77777777" w:rsidR="00FB26F0" w:rsidRDefault="00FB26F0" w:rsidP="006B6C4D">
            <w:pPr>
              <w:pStyle w:val="acctfourfigures"/>
              <w:shd w:val="clear" w:color="auto" w:fill="FFFFFF"/>
              <w:tabs>
                <w:tab w:val="clear" w:pos="765"/>
                <w:tab w:val="decimal" w:pos="950"/>
              </w:tabs>
              <w:spacing w:line="240" w:lineRule="atLeast"/>
              <w:ind w:left="-79" w:right="-79"/>
              <w:rPr>
                <w:b/>
                <w:bCs/>
                <w:szCs w:val="22"/>
              </w:rPr>
            </w:pPr>
          </w:p>
        </w:tc>
        <w:tc>
          <w:tcPr>
            <w:tcW w:w="192" w:type="dxa"/>
          </w:tcPr>
          <w:p w14:paraId="7B94DAB8" w14:textId="77777777" w:rsidR="00FB26F0" w:rsidRPr="00A27B59" w:rsidRDefault="00FB26F0" w:rsidP="006B6C4D">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double" w:sz="4" w:space="0" w:color="auto"/>
            </w:tcBorders>
          </w:tcPr>
          <w:p w14:paraId="1897B012" w14:textId="77777777" w:rsidR="00FB26F0" w:rsidRPr="006B6C4D" w:rsidRDefault="00FB26F0" w:rsidP="006B6C4D">
            <w:pPr>
              <w:pStyle w:val="acctfourfigures"/>
              <w:shd w:val="clear" w:color="auto" w:fill="FFFFFF"/>
              <w:tabs>
                <w:tab w:val="clear" w:pos="765"/>
                <w:tab w:val="decimal" w:pos="950"/>
              </w:tabs>
              <w:spacing w:line="240" w:lineRule="atLeast"/>
              <w:ind w:left="-79" w:right="-79"/>
              <w:rPr>
                <w:b/>
                <w:bCs/>
              </w:rPr>
            </w:pPr>
          </w:p>
        </w:tc>
        <w:tc>
          <w:tcPr>
            <w:tcW w:w="243" w:type="dxa"/>
            <w:vAlign w:val="bottom"/>
          </w:tcPr>
          <w:p w14:paraId="0E4A5352" w14:textId="77777777" w:rsidR="00FB26F0" w:rsidRPr="00A27B59" w:rsidRDefault="00FB26F0" w:rsidP="006B6C4D">
            <w:pPr>
              <w:pStyle w:val="acctfourfigures"/>
              <w:shd w:val="clear" w:color="auto" w:fill="FFFFFF"/>
              <w:spacing w:line="240" w:lineRule="atLeast"/>
              <w:ind w:left="-79" w:right="-79"/>
              <w:rPr>
                <w:b/>
                <w:bCs/>
                <w:szCs w:val="22"/>
              </w:rPr>
            </w:pPr>
          </w:p>
        </w:tc>
        <w:tc>
          <w:tcPr>
            <w:tcW w:w="1209" w:type="dxa"/>
            <w:tcBorders>
              <w:top w:val="double" w:sz="4" w:space="0" w:color="auto"/>
            </w:tcBorders>
            <w:vAlign w:val="bottom"/>
          </w:tcPr>
          <w:p w14:paraId="546B2DC8" w14:textId="77777777" w:rsidR="00FB26F0" w:rsidRDefault="00FB26F0" w:rsidP="006B6C4D">
            <w:pPr>
              <w:pStyle w:val="acctfourfigures"/>
              <w:shd w:val="clear" w:color="auto" w:fill="FFFFFF"/>
              <w:tabs>
                <w:tab w:val="clear" w:pos="765"/>
                <w:tab w:val="decimal" w:pos="950"/>
              </w:tabs>
              <w:spacing w:line="240" w:lineRule="atLeast"/>
              <w:ind w:left="-79" w:right="-79"/>
              <w:rPr>
                <w:b/>
                <w:bCs/>
                <w:szCs w:val="22"/>
              </w:rPr>
            </w:pPr>
          </w:p>
        </w:tc>
      </w:tr>
      <w:tr w:rsidR="00231BC7" w:rsidRPr="008342D5" w14:paraId="1BDDD27D" w14:textId="77777777" w:rsidTr="00FB26F0">
        <w:trPr>
          <w:cantSplit/>
        </w:trPr>
        <w:tc>
          <w:tcPr>
            <w:tcW w:w="3071" w:type="dxa"/>
          </w:tcPr>
          <w:p w14:paraId="2B8AAA63" w14:textId="77777777" w:rsidR="00231BC7" w:rsidRPr="00A27B59" w:rsidRDefault="00231BC7" w:rsidP="00231BC7">
            <w:pPr>
              <w:shd w:val="clear" w:color="auto" w:fill="FFFFFF"/>
              <w:ind w:left="180" w:right="-79" w:hanging="180"/>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159" w:type="dxa"/>
            <w:tcBorders>
              <w:bottom w:val="double" w:sz="4" w:space="0" w:color="auto"/>
            </w:tcBorders>
            <w:vAlign w:val="bottom"/>
          </w:tcPr>
          <w:p w14:paraId="01B74FDE" w14:textId="0793311F" w:rsidR="00231BC7" w:rsidRPr="006B6C4D" w:rsidRDefault="006B6C4D" w:rsidP="00231BC7">
            <w:pPr>
              <w:pStyle w:val="acctfourfigures"/>
              <w:shd w:val="clear" w:color="auto" w:fill="FFFFFF"/>
              <w:tabs>
                <w:tab w:val="clear" w:pos="765"/>
                <w:tab w:val="decimal" w:pos="950"/>
              </w:tabs>
              <w:spacing w:line="240" w:lineRule="atLeast"/>
              <w:ind w:left="-79" w:right="-79"/>
              <w:rPr>
                <w:b/>
                <w:bCs/>
                <w:szCs w:val="22"/>
              </w:rPr>
            </w:pPr>
            <w:r w:rsidRPr="006B6C4D">
              <w:rPr>
                <w:b/>
                <w:bCs/>
                <w:szCs w:val="22"/>
              </w:rPr>
              <w:t>104,200</w:t>
            </w:r>
          </w:p>
        </w:tc>
        <w:tc>
          <w:tcPr>
            <w:tcW w:w="179" w:type="dxa"/>
            <w:vAlign w:val="bottom"/>
          </w:tcPr>
          <w:p w14:paraId="707F9817" w14:textId="77777777" w:rsidR="00231BC7" w:rsidRPr="008342D5" w:rsidRDefault="00231BC7" w:rsidP="00231BC7">
            <w:pPr>
              <w:pStyle w:val="acctfourfigures"/>
              <w:shd w:val="clear" w:color="auto" w:fill="FFFFFF"/>
              <w:tabs>
                <w:tab w:val="decimal" w:pos="950"/>
              </w:tabs>
              <w:spacing w:line="240" w:lineRule="atLeast"/>
              <w:ind w:left="-79" w:right="-79"/>
              <w:rPr>
                <w:b/>
                <w:bCs/>
                <w:szCs w:val="22"/>
              </w:rPr>
            </w:pPr>
          </w:p>
        </w:tc>
        <w:tc>
          <w:tcPr>
            <w:tcW w:w="1172" w:type="dxa"/>
            <w:tcBorders>
              <w:bottom w:val="double" w:sz="4" w:space="0" w:color="auto"/>
            </w:tcBorders>
            <w:vAlign w:val="bottom"/>
          </w:tcPr>
          <w:p w14:paraId="69FA9D25" w14:textId="13DB9722" w:rsidR="00231BC7" w:rsidRPr="008342D5" w:rsidRDefault="00231BC7" w:rsidP="00231BC7">
            <w:pPr>
              <w:pStyle w:val="acctfourfigures"/>
              <w:shd w:val="clear" w:color="auto" w:fill="FFFFFF"/>
              <w:tabs>
                <w:tab w:val="clear" w:pos="765"/>
                <w:tab w:val="decimal" w:pos="950"/>
              </w:tabs>
              <w:spacing w:line="240" w:lineRule="atLeast"/>
              <w:ind w:left="-79" w:right="-79"/>
              <w:rPr>
                <w:b/>
                <w:bCs/>
                <w:szCs w:val="22"/>
              </w:rPr>
            </w:pPr>
            <w:r>
              <w:rPr>
                <w:b/>
                <w:bCs/>
                <w:szCs w:val="22"/>
              </w:rPr>
              <w:t>84,583</w:t>
            </w:r>
          </w:p>
        </w:tc>
        <w:tc>
          <w:tcPr>
            <w:tcW w:w="181" w:type="dxa"/>
            <w:vAlign w:val="bottom"/>
          </w:tcPr>
          <w:p w14:paraId="4E6B8FD9" w14:textId="77777777" w:rsidR="00231BC7" w:rsidRPr="008342D5" w:rsidRDefault="00231BC7" w:rsidP="00231BC7">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bottom w:val="double" w:sz="4" w:space="0" w:color="auto"/>
            </w:tcBorders>
            <w:vAlign w:val="bottom"/>
          </w:tcPr>
          <w:p w14:paraId="0F7A57E5" w14:textId="601AB52C" w:rsidR="00231BC7" w:rsidRPr="006B6C4D" w:rsidRDefault="006B6C4D" w:rsidP="00231BC7">
            <w:pPr>
              <w:pStyle w:val="acctfourfigures"/>
              <w:shd w:val="clear" w:color="auto" w:fill="FFFFFF"/>
              <w:tabs>
                <w:tab w:val="clear" w:pos="765"/>
                <w:tab w:val="decimal" w:pos="950"/>
              </w:tabs>
              <w:spacing w:line="240" w:lineRule="atLeast"/>
              <w:ind w:left="-79" w:right="-79"/>
              <w:rPr>
                <w:b/>
                <w:bCs/>
                <w:szCs w:val="22"/>
              </w:rPr>
            </w:pPr>
            <w:r w:rsidRPr="006B6C4D">
              <w:rPr>
                <w:b/>
                <w:bCs/>
                <w:szCs w:val="22"/>
              </w:rPr>
              <w:t>362,915</w:t>
            </w:r>
          </w:p>
        </w:tc>
        <w:tc>
          <w:tcPr>
            <w:tcW w:w="184" w:type="dxa"/>
            <w:vAlign w:val="bottom"/>
          </w:tcPr>
          <w:p w14:paraId="638A9A6C" w14:textId="77777777" w:rsidR="00231BC7" w:rsidRPr="008342D5" w:rsidRDefault="00231BC7" w:rsidP="00231BC7">
            <w:pPr>
              <w:pStyle w:val="acctfourfigures"/>
              <w:shd w:val="clear" w:color="auto" w:fill="FFFFFF"/>
              <w:tabs>
                <w:tab w:val="decimal" w:pos="950"/>
              </w:tabs>
              <w:spacing w:line="240" w:lineRule="atLeast"/>
              <w:ind w:left="-79" w:right="-79"/>
              <w:rPr>
                <w:b/>
                <w:bCs/>
                <w:szCs w:val="22"/>
              </w:rPr>
            </w:pPr>
          </w:p>
        </w:tc>
        <w:tc>
          <w:tcPr>
            <w:tcW w:w="1206" w:type="dxa"/>
            <w:tcBorders>
              <w:bottom w:val="double" w:sz="4" w:space="0" w:color="auto"/>
            </w:tcBorders>
            <w:vAlign w:val="bottom"/>
          </w:tcPr>
          <w:p w14:paraId="5752FDD8" w14:textId="540CB9D1" w:rsidR="00231BC7" w:rsidRPr="008342D5" w:rsidRDefault="00231BC7" w:rsidP="00231BC7">
            <w:pPr>
              <w:pStyle w:val="acctfourfigures"/>
              <w:shd w:val="clear" w:color="auto" w:fill="FFFFFF"/>
              <w:tabs>
                <w:tab w:val="clear" w:pos="765"/>
                <w:tab w:val="decimal" w:pos="950"/>
              </w:tabs>
              <w:spacing w:line="240" w:lineRule="atLeast"/>
              <w:ind w:left="-79" w:right="-79"/>
              <w:rPr>
                <w:b/>
                <w:bCs/>
                <w:szCs w:val="22"/>
              </w:rPr>
            </w:pPr>
            <w:r>
              <w:rPr>
                <w:b/>
                <w:bCs/>
                <w:szCs w:val="22"/>
              </w:rPr>
              <w:t>368,095</w:t>
            </w:r>
          </w:p>
        </w:tc>
        <w:tc>
          <w:tcPr>
            <w:tcW w:w="187" w:type="dxa"/>
            <w:vAlign w:val="bottom"/>
          </w:tcPr>
          <w:p w14:paraId="25E134CB" w14:textId="77777777" w:rsidR="00231BC7" w:rsidRPr="008342D5" w:rsidRDefault="00231BC7" w:rsidP="00231BC7">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bottom w:val="double" w:sz="4" w:space="0" w:color="auto"/>
            </w:tcBorders>
            <w:vAlign w:val="bottom"/>
          </w:tcPr>
          <w:p w14:paraId="4BB303BF" w14:textId="372068CD" w:rsidR="00231BC7" w:rsidRPr="006B6C4D" w:rsidRDefault="006B6C4D" w:rsidP="00231BC7">
            <w:pPr>
              <w:pStyle w:val="acctfourfigures"/>
              <w:shd w:val="clear" w:color="auto" w:fill="FFFFFF"/>
              <w:tabs>
                <w:tab w:val="clear" w:pos="765"/>
                <w:tab w:val="decimal" w:pos="950"/>
              </w:tabs>
              <w:spacing w:line="240" w:lineRule="atLeast"/>
              <w:ind w:left="-79" w:right="-79"/>
              <w:rPr>
                <w:b/>
                <w:bCs/>
                <w:szCs w:val="22"/>
              </w:rPr>
            </w:pPr>
            <w:r w:rsidRPr="006B6C4D">
              <w:rPr>
                <w:b/>
                <w:bCs/>
                <w:szCs w:val="22"/>
              </w:rPr>
              <w:t>(655)</w:t>
            </w:r>
          </w:p>
        </w:tc>
        <w:tc>
          <w:tcPr>
            <w:tcW w:w="204" w:type="dxa"/>
            <w:vAlign w:val="bottom"/>
          </w:tcPr>
          <w:p w14:paraId="2DA3927A" w14:textId="77777777" w:rsidR="00231BC7" w:rsidRPr="009C74BC" w:rsidRDefault="00231BC7" w:rsidP="00231BC7">
            <w:pPr>
              <w:pStyle w:val="acctfourfigures"/>
              <w:shd w:val="clear" w:color="auto" w:fill="FFFFFF"/>
              <w:tabs>
                <w:tab w:val="decimal" w:pos="950"/>
              </w:tabs>
              <w:spacing w:line="240" w:lineRule="atLeast"/>
              <w:ind w:left="-79" w:right="-79"/>
              <w:rPr>
                <w:b/>
                <w:bCs/>
                <w:szCs w:val="22"/>
              </w:rPr>
            </w:pPr>
          </w:p>
        </w:tc>
        <w:tc>
          <w:tcPr>
            <w:tcW w:w="1211" w:type="dxa"/>
            <w:tcBorders>
              <w:bottom w:val="double" w:sz="4" w:space="0" w:color="auto"/>
            </w:tcBorders>
            <w:vAlign w:val="bottom"/>
          </w:tcPr>
          <w:p w14:paraId="77370EDC" w14:textId="3BD3EDA6" w:rsidR="00231BC7" w:rsidRPr="009C74BC" w:rsidRDefault="00231BC7" w:rsidP="00231BC7">
            <w:pPr>
              <w:pStyle w:val="acctfourfigures"/>
              <w:shd w:val="clear" w:color="auto" w:fill="FFFFFF"/>
              <w:tabs>
                <w:tab w:val="clear" w:pos="765"/>
                <w:tab w:val="decimal" w:pos="950"/>
              </w:tabs>
              <w:spacing w:line="240" w:lineRule="atLeast"/>
              <w:ind w:left="-79" w:right="-79"/>
              <w:rPr>
                <w:b/>
                <w:bCs/>
                <w:szCs w:val="22"/>
              </w:rPr>
            </w:pPr>
            <w:r>
              <w:rPr>
                <w:b/>
                <w:bCs/>
                <w:szCs w:val="22"/>
              </w:rPr>
              <w:t>-</w:t>
            </w:r>
          </w:p>
        </w:tc>
        <w:tc>
          <w:tcPr>
            <w:tcW w:w="192" w:type="dxa"/>
          </w:tcPr>
          <w:p w14:paraId="16420523" w14:textId="77777777" w:rsidR="00231BC7" w:rsidRPr="008342D5" w:rsidRDefault="00231BC7" w:rsidP="00231BC7">
            <w:pPr>
              <w:pStyle w:val="acctfourfigures"/>
              <w:shd w:val="clear" w:color="auto" w:fill="FFFFFF"/>
              <w:tabs>
                <w:tab w:val="clear" w:pos="765"/>
                <w:tab w:val="decimal" w:pos="950"/>
              </w:tabs>
              <w:spacing w:line="240" w:lineRule="atLeast"/>
              <w:ind w:left="-79" w:right="-79"/>
              <w:rPr>
                <w:b/>
                <w:bCs/>
                <w:szCs w:val="22"/>
              </w:rPr>
            </w:pPr>
          </w:p>
        </w:tc>
        <w:tc>
          <w:tcPr>
            <w:tcW w:w="1209" w:type="dxa"/>
            <w:vAlign w:val="bottom"/>
          </w:tcPr>
          <w:p w14:paraId="7DCBC2E3" w14:textId="24AEBBF7" w:rsidR="00231BC7" w:rsidRPr="008342D5" w:rsidRDefault="006B6C4D" w:rsidP="00231BC7">
            <w:pPr>
              <w:pStyle w:val="acctfourfigures"/>
              <w:shd w:val="clear" w:color="auto" w:fill="FFFFFF"/>
              <w:tabs>
                <w:tab w:val="clear" w:pos="765"/>
                <w:tab w:val="decimal" w:pos="950"/>
              </w:tabs>
              <w:spacing w:line="240" w:lineRule="atLeast"/>
              <w:ind w:left="-79" w:right="-79"/>
              <w:rPr>
                <w:b/>
                <w:bCs/>
                <w:szCs w:val="22"/>
              </w:rPr>
            </w:pPr>
            <w:r w:rsidRPr="006B6C4D">
              <w:rPr>
                <w:b/>
                <w:bCs/>
                <w:szCs w:val="22"/>
              </w:rPr>
              <w:t>466,460</w:t>
            </w:r>
          </w:p>
        </w:tc>
        <w:tc>
          <w:tcPr>
            <w:tcW w:w="243" w:type="dxa"/>
            <w:vAlign w:val="bottom"/>
          </w:tcPr>
          <w:p w14:paraId="0D0080FE" w14:textId="77777777" w:rsidR="00231BC7" w:rsidRPr="008342D5" w:rsidRDefault="00231BC7" w:rsidP="00231BC7">
            <w:pPr>
              <w:pStyle w:val="acctfourfigures"/>
              <w:shd w:val="clear" w:color="auto" w:fill="FFFFFF"/>
              <w:spacing w:line="240" w:lineRule="atLeast"/>
              <w:ind w:left="-79" w:right="-79"/>
              <w:rPr>
                <w:b/>
                <w:bCs/>
                <w:szCs w:val="22"/>
              </w:rPr>
            </w:pPr>
          </w:p>
        </w:tc>
        <w:tc>
          <w:tcPr>
            <w:tcW w:w="1209" w:type="dxa"/>
            <w:vAlign w:val="bottom"/>
          </w:tcPr>
          <w:p w14:paraId="676153EE" w14:textId="42056555" w:rsidR="00231BC7" w:rsidRPr="008342D5" w:rsidRDefault="00231BC7" w:rsidP="00231BC7">
            <w:pPr>
              <w:pStyle w:val="acctfourfigures"/>
              <w:shd w:val="clear" w:color="auto" w:fill="FFFFFF"/>
              <w:tabs>
                <w:tab w:val="clear" w:pos="765"/>
                <w:tab w:val="decimal" w:pos="950"/>
              </w:tabs>
              <w:spacing w:line="240" w:lineRule="atLeast"/>
              <w:ind w:left="-79" w:right="-79"/>
              <w:rPr>
                <w:b/>
                <w:bCs/>
                <w:szCs w:val="22"/>
              </w:rPr>
            </w:pPr>
            <w:r>
              <w:rPr>
                <w:b/>
                <w:bCs/>
                <w:szCs w:val="22"/>
              </w:rPr>
              <w:t>452,678</w:t>
            </w:r>
          </w:p>
        </w:tc>
      </w:tr>
      <w:tr w:rsidR="00231BC7" w:rsidRPr="008342D5" w14:paraId="660136AC" w14:textId="77777777" w:rsidTr="00287832">
        <w:trPr>
          <w:cantSplit/>
        </w:trPr>
        <w:tc>
          <w:tcPr>
            <w:tcW w:w="3071" w:type="dxa"/>
          </w:tcPr>
          <w:p w14:paraId="27E0D702" w14:textId="77777777" w:rsidR="00231BC7" w:rsidRPr="00A27B59" w:rsidRDefault="00231BC7" w:rsidP="00231BC7">
            <w:pPr>
              <w:shd w:val="clear" w:color="auto" w:fill="FFFFFF"/>
              <w:ind w:left="180" w:right="-79" w:hanging="180"/>
              <w:rPr>
                <w:rFonts w:ascii="Times New Roman" w:hAnsi="Times New Roman" w:cs="Times New Roman"/>
                <w:sz w:val="22"/>
                <w:szCs w:val="22"/>
              </w:rPr>
            </w:pPr>
          </w:p>
        </w:tc>
        <w:tc>
          <w:tcPr>
            <w:tcW w:w="1159" w:type="dxa"/>
            <w:tcBorders>
              <w:top w:val="double" w:sz="4" w:space="0" w:color="auto"/>
            </w:tcBorders>
            <w:vAlign w:val="bottom"/>
          </w:tcPr>
          <w:p w14:paraId="77A53A25" w14:textId="77777777" w:rsidR="00231BC7" w:rsidRPr="008342D5" w:rsidRDefault="00231BC7" w:rsidP="00231BC7">
            <w:pPr>
              <w:pStyle w:val="acctfourfigures"/>
              <w:shd w:val="clear" w:color="auto" w:fill="FFFFFF"/>
              <w:tabs>
                <w:tab w:val="clear" w:pos="765"/>
                <w:tab w:val="decimal" w:pos="950"/>
              </w:tabs>
              <w:spacing w:line="240" w:lineRule="atLeast"/>
              <w:ind w:left="-79" w:right="-79"/>
              <w:rPr>
                <w:b/>
                <w:bCs/>
                <w:szCs w:val="22"/>
              </w:rPr>
            </w:pPr>
          </w:p>
        </w:tc>
        <w:tc>
          <w:tcPr>
            <w:tcW w:w="179" w:type="dxa"/>
            <w:vAlign w:val="bottom"/>
          </w:tcPr>
          <w:p w14:paraId="18B49627" w14:textId="77777777" w:rsidR="00231BC7" w:rsidRPr="008342D5" w:rsidRDefault="00231BC7" w:rsidP="00231BC7">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tcBorders>
            <w:vAlign w:val="bottom"/>
          </w:tcPr>
          <w:p w14:paraId="62F1219E" w14:textId="77777777" w:rsidR="00231BC7" w:rsidRPr="008342D5" w:rsidRDefault="00231BC7" w:rsidP="00231BC7">
            <w:pPr>
              <w:pStyle w:val="acctfourfigures"/>
              <w:shd w:val="clear" w:color="auto" w:fill="FFFFFF"/>
              <w:tabs>
                <w:tab w:val="clear" w:pos="765"/>
                <w:tab w:val="decimal" w:pos="950"/>
              </w:tabs>
              <w:spacing w:line="240" w:lineRule="atLeast"/>
              <w:ind w:left="-79" w:right="-79"/>
              <w:rPr>
                <w:b/>
                <w:bCs/>
                <w:szCs w:val="22"/>
              </w:rPr>
            </w:pPr>
          </w:p>
        </w:tc>
        <w:tc>
          <w:tcPr>
            <w:tcW w:w="181" w:type="dxa"/>
            <w:vAlign w:val="bottom"/>
          </w:tcPr>
          <w:p w14:paraId="57A3A73A" w14:textId="77777777" w:rsidR="00231BC7" w:rsidRPr="008342D5" w:rsidRDefault="00231BC7" w:rsidP="00231BC7">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double" w:sz="4" w:space="0" w:color="auto"/>
            </w:tcBorders>
            <w:vAlign w:val="bottom"/>
          </w:tcPr>
          <w:p w14:paraId="3C534D70" w14:textId="77777777" w:rsidR="00231BC7" w:rsidRPr="008342D5" w:rsidRDefault="00231BC7" w:rsidP="00231BC7">
            <w:pPr>
              <w:pStyle w:val="acctfourfigures"/>
              <w:shd w:val="clear" w:color="auto" w:fill="FFFFFF"/>
              <w:tabs>
                <w:tab w:val="clear" w:pos="765"/>
                <w:tab w:val="decimal" w:pos="950"/>
              </w:tabs>
              <w:spacing w:line="240" w:lineRule="atLeast"/>
              <w:ind w:left="-79" w:right="-79"/>
              <w:rPr>
                <w:b/>
                <w:bCs/>
                <w:szCs w:val="22"/>
              </w:rPr>
            </w:pPr>
          </w:p>
        </w:tc>
        <w:tc>
          <w:tcPr>
            <w:tcW w:w="184" w:type="dxa"/>
            <w:vAlign w:val="bottom"/>
          </w:tcPr>
          <w:p w14:paraId="62CE94B5" w14:textId="77777777" w:rsidR="00231BC7" w:rsidRPr="008342D5" w:rsidRDefault="00231BC7" w:rsidP="00231BC7">
            <w:pPr>
              <w:pStyle w:val="acctfourfigures"/>
              <w:shd w:val="clear" w:color="auto" w:fill="FFFFFF"/>
              <w:tabs>
                <w:tab w:val="decimal" w:pos="950"/>
              </w:tabs>
              <w:spacing w:line="240" w:lineRule="atLeast"/>
              <w:ind w:left="-79" w:right="-79"/>
              <w:rPr>
                <w:b/>
                <w:bCs/>
                <w:szCs w:val="22"/>
              </w:rPr>
            </w:pPr>
          </w:p>
        </w:tc>
        <w:tc>
          <w:tcPr>
            <w:tcW w:w="1206" w:type="dxa"/>
            <w:tcBorders>
              <w:top w:val="double" w:sz="4" w:space="0" w:color="auto"/>
            </w:tcBorders>
            <w:vAlign w:val="bottom"/>
          </w:tcPr>
          <w:p w14:paraId="2A2BC77C" w14:textId="77777777" w:rsidR="00231BC7" w:rsidRPr="008342D5" w:rsidRDefault="00231BC7" w:rsidP="00231BC7">
            <w:pPr>
              <w:pStyle w:val="acctfourfigures"/>
              <w:shd w:val="clear" w:color="auto" w:fill="FFFFFF"/>
              <w:tabs>
                <w:tab w:val="clear" w:pos="765"/>
                <w:tab w:val="decimal" w:pos="950"/>
              </w:tabs>
              <w:spacing w:line="240" w:lineRule="atLeast"/>
              <w:ind w:left="-79" w:right="-79"/>
              <w:rPr>
                <w:b/>
                <w:bCs/>
                <w:szCs w:val="22"/>
              </w:rPr>
            </w:pPr>
          </w:p>
        </w:tc>
        <w:tc>
          <w:tcPr>
            <w:tcW w:w="187" w:type="dxa"/>
            <w:vAlign w:val="bottom"/>
          </w:tcPr>
          <w:p w14:paraId="6C90B0D1" w14:textId="77777777" w:rsidR="00231BC7" w:rsidRPr="008342D5" w:rsidRDefault="00231BC7" w:rsidP="00231BC7">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double" w:sz="4" w:space="0" w:color="auto"/>
            </w:tcBorders>
            <w:vAlign w:val="bottom"/>
          </w:tcPr>
          <w:p w14:paraId="05DC3ACA" w14:textId="77777777" w:rsidR="00231BC7" w:rsidRPr="008342D5" w:rsidRDefault="00231BC7" w:rsidP="00231BC7">
            <w:pPr>
              <w:pStyle w:val="acctfourfigures"/>
              <w:shd w:val="clear" w:color="auto" w:fill="FFFFFF"/>
              <w:tabs>
                <w:tab w:val="clear" w:pos="765"/>
                <w:tab w:val="decimal" w:pos="950"/>
              </w:tabs>
              <w:spacing w:line="240" w:lineRule="atLeast"/>
              <w:ind w:left="-79" w:right="-79"/>
              <w:rPr>
                <w:b/>
                <w:bCs/>
                <w:szCs w:val="22"/>
              </w:rPr>
            </w:pPr>
          </w:p>
        </w:tc>
        <w:tc>
          <w:tcPr>
            <w:tcW w:w="204" w:type="dxa"/>
            <w:vAlign w:val="bottom"/>
          </w:tcPr>
          <w:p w14:paraId="6CC80A68" w14:textId="77777777" w:rsidR="00231BC7" w:rsidRPr="008342D5" w:rsidRDefault="00231BC7" w:rsidP="00231BC7">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tcBorders>
            <w:vAlign w:val="bottom"/>
          </w:tcPr>
          <w:p w14:paraId="51442C5E" w14:textId="77777777" w:rsidR="00231BC7" w:rsidRPr="008342D5" w:rsidRDefault="00231BC7" w:rsidP="00231BC7">
            <w:pPr>
              <w:pStyle w:val="acctfourfigures"/>
              <w:shd w:val="clear" w:color="auto" w:fill="FFFFFF"/>
              <w:tabs>
                <w:tab w:val="clear" w:pos="765"/>
                <w:tab w:val="decimal" w:pos="950"/>
              </w:tabs>
              <w:spacing w:line="240" w:lineRule="atLeast"/>
              <w:ind w:left="-79" w:right="-79"/>
              <w:rPr>
                <w:b/>
                <w:bCs/>
                <w:szCs w:val="22"/>
              </w:rPr>
            </w:pPr>
          </w:p>
        </w:tc>
        <w:tc>
          <w:tcPr>
            <w:tcW w:w="192" w:type="dxa"/>
          </w:tcPr>
          <w:p w14:paraId="3F670444" w14:textId="77777777" w:rsidR="00231BC7" w:rsidRPr="008342D5" w:rsidRDefault="00231BC7" w:rsidP="00231BC7">
            <w:pPr>
              <w:pStyle w:val="acctfourfigures"/>
              <w:shd w:val="clear" w:color="auto" w:fill="FFFFFF"/>
              <w:tabs>
                <w:tab w:val="clear" w:pos="765"/>
                <w:tab w:val="decimal" w:pos="950"/>
              </w:tabs>
              <w:spacing w:line="240" w:lineRule="atLeast"/>
              <w:ind w:left="-79" w:right="-79"/>
              <w:rPr>
                <w:b/>
                <w:bCs/>
                <w:szCs w:val="22"/>
              </w:rPr>
            </w:pPr>
          </w:p>
        </w:tc>
        <w:tc>
          <w:tcPr>
            <w:tcW w:w="1209" w:type="dxa"/>
            <w:vAlign w:val="bottom"/>
          </w:tcPr>
          <w:p w14:paraId="6E1B70AE" w14:textId="77777777" w:rsidR="00231BC7" w:rsidRPr="008342D5" w:rsidRDefault="00231BC7" w:rsidP="00231BC7">
            <w:pPr>
              <w:pStyle w:val="acctfourfigures"/>
              <w:shd w:val="clear" w:color="auto" w:fill="FFFFFF"/>
              <w:tabs>
                <w:tab w:val="clear" w:pos="765"/>
                <w:tab w:val="decimal" w:pos="950"/>
              </w:tabs>
              <w:spacing w:line="240" w:lineRule="atLeast"/>
              <w:ind w:left="-79" w:right="-79"/>
              <w:rPr>
                <w:b/>
                <w:bCs/>
                <w:szCs w:val="22"/>
              </w:rPr>
            </w:pPr>
          </w:p>
        </w:tc>
        <w:tc>
          <w:tcPr>
            <w:tcW w:w="243" w:type="dxa"/>
            <w:vAlign w:val="bottom"/>
          </w:tcPr>
          <w:p w14:paraId="2DBEA418" w14:textId="77777777" w:rsidR="00231BC7" w:rsidRPr="008342D5" w:rsidRDefault="00231BC7" w:rsidP="00231BC7">
            <w:pPr>
              <w:pStyle w:val="acctfourfigures"/>
              <w:shd w:val="clear" w:color="auto" w:fill="FFFFFF"/>
              <w:spacing w:line="240" w:lineRule="atLeast"/>
              <w:ind w:left="-79" w:right="-79"/>
              <w:rPr>
                <w:b/>
                <w:bCs/>
                <w:szCs w:val="22"/>
              </w:rPr>
            </w:pPr>
          </w:p>
        </w:tc>
        <w:tc>
          <w:tcPr>
            <w:tcW w:w="1209" w:type="dxa"/>
            <w:vAlign w:val="bottom"/>
          </w:tcPr>
          <w:p w14:paraId="05AA0151" w14:textId="77777777" w:rsidR="00231BC7" w:rsidRPr="008342D5" w:rsidRDefault="00231BC7" w:rsidP="00231BC7">
            <w:pPr>
              <w:pStyle w:val="acctfourfigures"/>
              <w:shd w:val="clear" w:color="auto" w:fill="FFFFFF"/>
              <w:tabs>
                <w:tab w:val="clear" w:pos="765"/>
                <w:tab w:val="decimal" w:pos="950"/>
              </w:tabs>
              <w:spacing w:line="240" w:lineRule="atLeast"/>
              <w:ind w:left="-79" w:right="-79"/>
              <w:rPr>
                <w:b/>
                <w:bCs/>
                <w:szCs w:val="22"/>
              </w:rPr>
            </w:pPr>
          </w:p>
        </w:tc>
      </w:tr>
      <w:tr w:rsidR="00231BC7" w:rsidRPr="00A005EE" w14:paraId="4360B4BC" w14:textId="77777777" w:rsidTr="00287832">
        <w:trPr>
          <w:cantSplit/>
        </w:trPr>
        <w:tc>
          <w:tcPr>
            <w:tcW w:w="3071" w:type="dxa"/>
          </w:tcPr>
          <w:p w14:paraId="579B51CE" w14:textId="77777777" w:rsidR="00231BC7" w:rsidRPr="00A27B59" w:rsidRDefault="00231BC7" w:rsidP="00231BC7">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Unallocated expenses</w:t>
            </w:r>
          </w:p>
        </w:tc>
        <w:tc>
          <w:tcPr>
            <w:tcW w:w="1159" w:type="dxa"/>
            <w:vAlign w:val="bottom"/>
          </w:tcPr>
          <w:p w14:paraId="7C9E2632" w14:textId="77777777" w:rsidR="00231BC7" w:rsidRPr="00A27B59" w:rsidRDefault="00231BC7" w:rsidP="00231BC7">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5A2C4E9D" w14:textId="77777777" w:rsidR="00231BC7" w:rsidRPr="00A27B59" w:rsidRDefault="00231BC7" w:rsidP="00231BC7">
            <w:pPr>
              <w:pStyle w:val="acctfourfigures"/>
              <w:shd w:val="clear" w:color="auto" w:fill="FFFFFF"/>
              <w:spacing w:line="240" w:lineRule="atLeast"/>
              <w:ind w:left="-79" w:right="-79"/>
              <w:rPr>
                <w:szCs w:val="22"/>
              </w:rPr>
            </w:pPr>
          </w:p>
        </w:tc>
        <w:tc>
          <w:tcPr>
            <w:tcW w:w="1172" w:type="dxa"/>
            <w:vAlign w:val="bottom"/>
          </w:tcPr>
          <w:p w14:paraId="70D0C003" w14:textId="77777777" w:rsidR="00231BC7" w:rsidRPr="00A27B59" w:rsidRDefault="00231BC7" w:rsidP="00231BC7">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13633146" w14:textId="77777777" w:rsidR="00231BC7" w:rsidRPr="00A27B59" w:rsidRDefault="00231BC7" w:rsidP="00231BC7">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5F65F968" w14:textId="77777777" w:rsidR="00231BC7" w:rsidRPr="00A27B59" w:rsidRDefault="00231BC7" w:rsidP="00231BC7">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661E06B6" w14:textId="77777777" w:rsidR="00231BC7" w:rsidRPr="00A27B59" w:rsidRDefault="00231BC7" w:rsidP="00231BC7">
            <w:pPr>
              <w:pStyle w:val="acctfourfigures"/>
              <w:shd w:val="clear" w:color="auto" w:fill="FFFFFF"/>
              <w:spacing w:line="240" w:lineRule="atLeast"/>
              <w:ind w:left="-79" w:right="-79"/>
              <w:rPr>
                <w:szCs w:val="22"/>
              </w:rPr>
            </w:pPr>
          </w:p>
        </w:tc>
        <w:tc>
          <w:tcPr>
            <w:tcW w:w="1206" w:type="dxa"/>
            <w:vAlign w:val="bottom"/>
          </w:tcPr>
          <w:p w14:paraId="28F45E98" w14:textId="77777777" w:rsidR="00231BC7" w:rsidRPr="00A27B59" w:rsidRDefault="00231BC7" w:rsidP="00231BC7">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1DDA4F7" w14:textId="77777777" w:rsidR="00231BC7" w:rsidRPr="00A27B59" w:rsidRDefault="00231BC7" w:rsidP="00231BC7">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6F0E76F6" w14:textId="77777777" w:rsidR="00231BC7" w:rsidRPr="00A27B59" w:rsidRDefault="00231BC7" w:rsidP="00231BC7">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18F6B667" w14:textId="77777777" w:rsidR="00231BC7" w:rsidRPr="00A27B59" w:rsidRDefault="00231BC7" w:rsidP="00231BC7">
            <w:pPr>
              <w:pStyle w:val="acctfourfigures"/>
              <w:shd w:val="clear" w:color="auto" w:fill="FFFFFF"/>
              <w:spacing w:line="240" w:lineRule="atLeast"/>
              <w:ind w:left="-79" w:right="-79"/>
              <w:rPr>
                <w:szCs w:val="22"/>
              </w:rPr>
            </w:pPr>
          </w:p>
        </w:tc>
        <w:tc>
          <w:tcPr>
            <w:tcW w:w="1211" w:type="dxa"/>
            <w:vAlign w:val="bottom"/>
          </w:tcPr>
          <w:p w14:paraId="4BC04AC9" w14:textId="77777777" w:rsidR="00231BC7" w:rsidRPr="00A27B59" w:rsidRDefault="00231BC7" w:rsidP="00231BC7">
            <w:pPr>
              <w:pStyle w:val="acctfourfigures"/>
              <w:shd w:val="clear" w:color="auto" w:fill="FFFFFF"/>
              <w:tabs>
                <w:tab w:val="clear" w:pos="765"/>
                <w:tab w:val="decimal" w:pos="463"/>
              </w:tabs>
              <w:spacing w:line="240" w:lineRule="atLeast"/>
              <w:ind w:left="-79" w:right="-79"/>
              <w:rPr>
                <w:szCs w:val="22"/>
              </w:rPr>
            </w:pPr>
          </w:p>
        </w:tc>
        <w:tc>
          <w:tcPr>
            <w:tcW w:w="192" w:type="dxa"/>
          </w:tcPr>
          <w:p w14:paraId="2B01D1CB" w14:textId="77777777" w:rsidR="00231BC7" w:rsidRPr="00A27B59" w:rsidRDefault="00231BC7" w:rsidP="00231BC7">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7FDA2B3D" w14:textId="654FB643" w:rsidR="00231BC7" w:rsidRPr="00A005EE" w:rsidRDefault="006B6C4D" w:rsidP="00231BC7">
            <w:pPr>
              <w:pStyle w:val="acctfourfigures"/>
              <w:shd w:val="clear" w:color="auto" w:fill="FFFFFF"/>
              <w:tabs>
                <w:tab w:val="clear" w:pos="765"/>
                <w:tab w:val="decimal" w:pos="950"/>
              </w:tabs>
              <w:spacing w:line="240" w:lineRule="atLeast"/>
              <w:ind w:left="-79" w:right="-79"/>
              <w:rPr>
                <w:szCs w:val="22"/>
              </w:rPr>
            </w:pPr>
            <w:r w:rsidRPr="006B6C4D">
              <w:rPr>
                <w:szCs w:val="22"/>
              </w:rPr>
              <w:t>(67,539)</w:t>
            </w:r>
          </w:p>
        </w:tc>
        <w:tc>
          <w:tcPr>
            <w:tcW w:w="243" w:type="dxa"/>
            <w:vAlign w:val="bottom"/>
          </w:tcPr>
          <w:p w14:paraId="6FB9C2D6" w14:textId="77777777" w:rsidR="00231BC7" w:rsidRPr="00A005EE" w:rsidRDefault="00231BC7" w:rsidP="00231BC7">
            <w:pPr>
              <w:pStyle w:val="acctfourfigures"/>
              <w:shd w:val="clear" w:color="auto" w:fill="FFFFFF"/>
              <w:tabs>
                <w:tab w:val="decimal" w:pos="950"/>
              </w:tabs>
              <w:spacing w:line="240" w:lineRule="atLeast"/>
              <w:ind w:left="-79" w:right="-79"/>
              <w:rPr>
                <w:szCs w:val="22"/>
              </w:rPr>
            </w:pPr>
          </w:p>
        </w:tc>
        <w:tc>
          <w:tcPr>
            <w:tcW w:w="1209" w:type="dxa"/>
            <w:vAlign w:val="bottom"/>
          </w:tcPr>
          <w:p w14:paraId="4474795D" w14:textId="6ACA836E" w:rsidR="00231BC7" w:rsidRPr="00A005EE" w:rsidRDefault="00231BC7" w:rsidP="00231BC7">
            <w:pPr>
              <w:pStyle w:val="acctfourfigures"/>
              <w:shd w:val="clear" w:color="auto" w:fill="FFFFFF"/>
              <w:tabs>
                <w:tab w:val="clear" w:pos="765"/>
                <w:tab w:val="decimal" w:pos="950"/>
              </w:tabs>
              <w:spacing w:line="240" w:lineRule="atLeast"/>
              <w:ind w:left="-79" w:right="-79"/>
              <w:rPr>
                <w:szCs w:val="22"/>
              </w:rPr>
            </w:pPr>
            <w:r>
              <w:rPr>
                <w:szCs w:val="22"/>
              </w:rPr>
              <w:t>(86,505)</w:t>
            </w:r>
          </w:p>
        </w:tc>
      </w:tr>
      <w:tr w:rsidR="00231BC7" w:rsidRPr="00503FC6" w14:paraId="6731ADE8" w14:textId="77777777" w:rsidTr="00287832">
        <w:trPr>
          <w:cantSplit/>
        </w:trPr>
        <w:tc>
          <w:tcPr>
            <w:tcW w:w="3071" w:type="dxa"/>
          </w:tcPr>
          <w:p w14:paraId="700262DE" w14:textId="01FB7116" w:rsidR="00231BC7" w:rsidRDefault="00231BC7" w:rsidP="00231BC7">
            <w:pPr>
              <w:shd w:val="clear" w:color="auto" w:fill="FFFFFF"/>
              <w:ind w:left="180" w:right="-79" w:hanging="180"/>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hare of profit of joint</w:t>
            </w:r>
            <w:r w:rsidR="006B6C4D">
              <w:rPr>
                <w:rFonts w:ascii="Times New Roman" w:hAnsi="Times New Roman" w:cs="Times New Roman"/>
                <w:sz w:val="22"/>
                <w:szCs w:val="22"/>
              </w:rPr>
              <w:t xml:space="preserve"> ventures</w:t>
            </w:r>
          </w:p>
        </w:tc>
        <w:tc>
          <w:tcPr>
            <w:tcW w:w="1159" w:type="dxa"/>
            <w:vAlign w:val="bottom"/>
          </w:tcPr>
          <w:p w14:paraId="2697BEEF" w14:textId="77777777" w:rsidR="00231BC7" w:rsidRPr="00A27B59" w:rsidRDefault="00231BC7" w:rsidP="00231BC7">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26849A09" w14:textId="77777777" w:rsidR="00231BC7" w:rsidRPr="00A27B59" w:rsidRDefault="00231BC7" w:rsidP="00231BC7">
            <w:pPr>
              <w:pStyle w:val="acctfourfigures"/>
              <w:shd w:val="clear" w:color="auto" w:fill="FFFFFF"/>
              <w:spacing w:line="240" w:lineRule="atLeast"/>
              <w:ind w:left="-79" w:right="-79"/>
              <w:rPr>
                <w:szCs w:val="22"/>
              </w:rPr>
            </w:pPr>
          </w:p>
        </w:tc>
        <w:tc>
          <w:tcPr>
            <w:tcW w:w="1172" w:type="dxa"/>
            <w:vAlign w:val="bottom"/>
          </w:tcPr>
          <w:p w14:paraId="4816227C" w14:textId="77777777" w:rsidR="00231BC7" w:rsidRPr="00A27B59" w:rsidRDefault="00231BC7" w:rsidP="00231BC7">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1435D960" w14:textId="77777777" w:rsidR="00231BC7" w:rsidRPr="00A27B59" w:rsidRDefault="00231BC7" w:rsidP="00231BC7">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70E0E1AF" w14:textId="77777777" w:rsidR="00231BC7" w:rsidRPr="00A27B59" w:rsidRDefault="00231BC7" w:rsidP="00231BC7">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7E3EDE0C" w14:textId="77777777" w:rsidR="00231BC7" w:rsidRPr="00A27B59" w:rsidRDefault="00231BC7" w:rsidP="00231BC7">
            <w:pPr>
              <w:pStyle w:val="acctfourfigures"/>
              <w:shd w:val="clear" w:color="auto" w:fill="FFFFFF"/>
              <w:spacing w:line="240" w:lineRule="atLeast"/>
              <w:ind w:left="-79" w:right="-79"/>
              <w:rPr>
                <w:szCs w:val="22"/>
              </w:rPr>
            </w:pPr>
          </w:p>
        </w:tc>
        <w:tc>
          <w:tcPr>
            <w:tcW w:w="1206" w:type="dxa"/>
            <w:vAlign w:val="bottom"/>
          </w:tcPr>
          <w:p w14:paraId="4CD96CB8" w14:textId="77777777" w:rsidR="00231BC7" w:rsidRPr="00A27B59" w:rsidRDefault="00231BC7" w:rsidP="00231BC7">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C2C9A25" w14:textId="77777777" w:rsidR="00231BC7" w:rsidRPr="00A27B59" w:rsidRDefault="00231BC7" w:rsidP="00231BC7">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66226C55" w14:textId="77777777" w:rsidR="00231BC7" w:rsidRPr="00A27B59" w:rsidRDefault="00231BC7" w:rsidP="00231BC7">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51A2F27D" w14:textId="77777777" w:rsidR="00231BC7" w:rsidRPr="00A27B59" w:rsidRDefault="00231BC7" w:rsidP="00231BC7">
            <w:pPr>
              <w:pStyle w:val="acctfourfigures"/>
              <w:shd w:val="clear" w:color="auto" w:fill="FFFFFF"/>
              <w:spacing w:line="240" w:lineRule="atLeast"/>
              <w:ind w:left="-79" w:right="-79"/>
              <w:rPr>
                <w:szCs w:val="22"/>
              </w:rPr>
            </w:pPr>
          </w:p>
        </w:tc>
        <w:tc>
          <w:tcPr>
            <w:tcW w:w="1211" w:type="dxa"/>
            <w:vAlign w:val="bottom"/>
          </w:tcPr>
          <w:p w14:paraId="733D77AE" w14:textId="77777777" w:rsidR="00231BC7" w:rsidRPr="00A27B59" w:rsidRDefault="00231BC7" w:rsidP="00231BC7">
            <w:pPr>
              <w:pStyle w:val="acctfourfigures"/>
              <w:shd w:val="clear" w:color="auto" w:fill="FFFFFF"/>
              <w:tabs>
                <w:tab w:val="clear" w:pos="765"/>
                <w:tab w:val="decimal" w:pos="463"/>
              </w:tabs>
              <w:spacing w:line="240" w:lineRule="atLeast"/>
              <w:ind w:left="-79" w:right="-79"/>
              <w:rPr>
                <w:szCs w:val="22"/>
              </w:rPr>
            </w:pPr>
          </w:p>
        </w:tc>
        <w:tc>
          <w:tcPr>
            <w:tcW w:w="192" w:type="dxa"/>
          </w:tcPr>
          <w:p w14:paraId="182538FD" w14:textId="77777777" w:rsidR="00231BC7" w:rsidRPr="00A27B59" w:rsidRDefault="00231BC7" w:rsidP="00231BC7">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6707EF3D" w14:textId="77777777" w:rsidR="00231BC7" w:rsidRPr="00503FC6" w:rsidRDefault="00231BC7" w:rsidP="00231BC7">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14:paraId="3671F33E" w14:textId="77777777" w:rsidR="00231BC7" w:rsidRPr="00503FC6" w:rsidRDefault="00231BC7" w:rsidP="00231BC7">
            <w:pPr>
              <w:pStyle w:val="acctfourfigures"/>
              <w:shd w:val="clear" w:color="auto" w:fill="FFFFFF"/>
              <w:tabs>
                <w:tab w:val="decimal" w:pos="950"/>
              </w:tabs>
              <w:spacing w:line="240" w:lineRule="atLeast"/>
              <w:ind w:left="-79" w:right="-79"/>
              <w:rPr>
                <w:szCs w:val="22"/>
              </w:rPr>
            </w:pPr>
          </w:p>
        </w:tc>
        <w:tc>
          <w:tcPr>
            <w:tcW w:w="1209" w:type="dxa"/>
            <w:vAlign w:val="bottom"/>
          </w:tcPr>
          <w:p w14:paraId="4C8D6392" w14:textId="77777777" w:rsidR="00231BC7" w:rsidRPr="00503FC6" w:rsidRDefault="00231BC7" w:rsidP="00231BC7">
            <w:pPr>
              <w:pStyle w:val="acctfourfigures"/>
              <w:shd w:val="clear" w:color="auto" w:fill="FFFFFF"/>
              <w:tabs>
                <w:tab w:val="clear" w:pos="765"/>
                <w:tab w:val="decimal" w:pos="950"/>
              </w:tabs>
              <w:spacing w:line="240" w:lineRule="atLeast"/>
              <w:ind w:left="-79" w:right="-79"/>
              <w:rPr>
                <w:szCs w:val="22"/>
              </w:rPr>
            </w:pPr>
          </w:p>
        </w:tc>
      </w:tr>
      <w:tr w:rsidR="00231BC7" w:rsidRPr="00503FC6" w14:paraId="52738DF8" w14:textId="77777777" w:rsidTr="00287832">
        <w:trPr>
          <w:cantSplit/>
        </w:trPr>
        <w:tc>
          <w:tcPr>
            <w:tcW w:w="3071" w:type="dxa"/>
          </w:tcPr>
          <w:p w14:paraId="77E97D43" w14:textId="77777777" w:rsidR="00231BC7" w:rsidRPr="00A27B59" w:rsidRDefault="00231BC7" w:rsidP="00231BC7">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accounted for using equity </w:t>
            </w:r>
          </w:p>
        </w:tc>
        <w:tc>
          <w:tcPr>
            <w:tcW w:w="1159" w:type="dxa"/>
            <w:vAlign w:val="bottom"/>
          </w:tcPr>
          <w:p w14:paraId="53776754" w14:textId="77777777" w:rsidR="00231BC7" w:rsidRPr="00A27B59" w:rsidRDefault="00231BC7" w:rsidP="00231BC7">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26C3E240" w14:textId="77777777" w:rsidR="00231BC7" w:rsidRPr="00A27B59" w:rsidRDefault="00231BC7" w:rsidP="00231BC7">
            <w:pPr>
              <w:pStyle w:val="acctfourfigures"/>
              <w:shd w:val="clear" w:color="auto" w:fill="FFFFFF"/>
              <w:spacing w:line="240" w:lineRule="atLeast"/>
              <w:ind w:left="-79" w:right="-79"/>
              <w:rPr>
                <w:szCs w:val="22"/>
              </w:rPr>
            </w:pPr>
          </w:p>
        </w:tc>
        <w:tc>
          <w:tcPr>
            <w:tcW w:w="1172" w:type="dxa"/>
            <w:vAlign w:val="bottom"/>
          </w:tcPr>
          <w:p w14:paraId="43CB77D5" w14:textId="77777777" w:rsidR="00231BC7" w:rsidRPr="00A27B59" w:rsidRDefault="00231BC7" w:rsidP="00231BC7">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6FC10443" w14:textId="77777777" w:rsidR="00231BC7" w:rsidRPr="00A27B59" w:rsidRDefault="00231BC7" w:rsidP="00231BC7">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5ACD6F08" w14:textId="77777777" w:rsidR="00231BC7" w:rsidRPr="00A27B59" w:rsidRDefault="00231BC7" w:rsidP="00231BC7">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162966F1" w14:textId="77777777" w:rsidR="00231BC7" w:rsidRPr="00A27B59" w:rsidRDefault="00231BC7" w:rsidP="00231BC7">
            <w:pPr>
              <w:pStyle w:val="acctfourfigures"/>
              <w:shd w:val="clear" w:color="auto" w:fill="FFFFFF"/>
              <w:spacing w:line="240" w:lineRule="atLeast"/>
              <w:ind w:left="-79" w:right="-79"/>
              <w:rPr>
                <w:szCs w:val="22"/>
              </w:rPr>
            </w:pPr>
          </w:p>
        </w:tc>
        <w:tc>
          <w:tcPr>
            <w:tcW w:w="1206" w:type="dxa"/>
            <w:vAlign w:val="bottom"/>
          </w:tcPr>
          <w:p w14:paraId="4D5EE7A5" w14:textId="77777777" w:rsidR="00231BC7" w:rsidRPr="00A27B59" w:rsidRDefault="00231BC7" w:rsidP="00231BC7">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CE97258" w14:textId="77777777" w:rsidR="00231BC7" w:rsidRPr="00A27B59" w:rsidRDefault="00231BC7" w:rsidP="00231BC7">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32D465CC" w14:textId="77777777" w:rsidR="00231BC7" w:rsidRPr="00A27B59" w:rsidRDefault="00231BC7" w:rsidP="00231BC7">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1952160F" w14:textId="77777777" w:rsidR="00231BC7" w:rsidRPr="00A27B59" w:rsidRDefault="00231BC7" w:rsidP="00231BC7">
            <w:pPr>
              <w:pStyle w:val="acctfourfigures"/>
              <w:shd w:val="clear" w:color="auto" w:fill="FFFFFF"/>
              <w:spacing w:line="240" w:lineRule="atLeast"/>
              <w:ind w:left="-79" w:right="-79"/>
              <w:rPr>
                <w:szCs w:val="22"/>
              </w:rPr>
            </w:pPr>
          </w:p>
        </w:tc>
        <w:tc>
          <w:tcPr>
            <w:tcW w:w="1211" w:type="dxa"/>
            <w:vAlign w:val="bottom"/>
          </w:tcPr>
          <w:p w14:paraId="7D24F3D8" w14:textId="77777777" w:rsidR="00231BC7" w:rsidRPr="00A27B59" w:rsidRDefault="00231BC7" w:rsidP="00231BC7">
            <w:pPr>
              <w:pStyle w:val="acctfourfigures"/>
              <w:shd w:val="clear" w:color="auto" w:fill="FFFFFF"/>
              <w:tabs>
                <w:tab w:val="clear" w:pos="765"/>
                <w:tab w:val="decimal" w:pos="463"/>
              </w:tabs>
              <w:spacing w:line="240" w:lineRule="atLeast"/>
              <w:ind w:left="-79" w:right="-79"/>
              <w:rPr>
                <w:szCs w:val="22"/>
              </w:rPr>
            </w:pPr>
          </w:p>
        </w:tc>
        <w:tc>
          <w:tcPr>
            <w:tcW w:w="192" w:type="dxa"/>
          </w:tcPr>
          <w:p w14:paraId="0DABA0BB" w14:textId="77777777" w:rsidR="00231BC7" w:rsidRPr="00A27B59" w:rsidRDefault="00231BC7" w:rsidP="00231BC7">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0C41D1C5" w14:textId="77777777" w:rsidR="00231BC7" w:rsidRPr="00503FC6" w:rsidRDefault="00231BC7" w:rsidP="00231BC7">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14:paraId="54193002" w14:textId="77777777" w:rsidR="00231BC7" w:rsidRPr="00503FC6" w:rsidRDefault="00231BC7" w:rsidP="00231BC7">
            <w:pPr>
              <w:pStyle w:val="acctfourfigures"/>
              <w:shd w:val="clear" w:color="auto" w:fill="FFFFFF"/>
              <w:tabs>
                <w:tab w:val="decimal" w:pos="950"/>
              </w:tabs>
              <w:spacing w:line="240" w:lineRule="atLeast"/>
              <w:ind w:left="-79" w:right="-79"/>
              <w:rPr>
                <w:szCs w:val="22"/>
              </w:rPr>
            </w:pPr>
          </w:p>
        </w:tc>
        <w:tc>
          <w:tcPr>
            <w:tcW w:w="1209" w:type="dxa"/>
            <w:vAlign w:val="bottom"/>
          </w:tcPr>
          <w:p w14:paraId="65539477" w14:textId="77777777" w:rsidR="00231BC7" w:rsidRPr="00503FC6" w:rsidRDefault="00231BC7" w:rsidP="00231BC7">
            <w:pPr>
              <w:pStyle w:val="acctfourfigures"/>
              <w:shd w:val="clear" w:color="auto" w:fill="FFFFFF"/>
              <w:tabs>
                <w:tab w:val="clear" w:pos="765"/>
                <w:tab w:val="decimal" w:pos="950"/>
              </w:tabs>
              <w:spacing w:line="240" w:lineRule="atLeast"/>
              <w:ind w:left="-79" w:right="-79"/>
              <w:rPr>
                <w:szCs w:val="22"/>
              </w:rPr>
            </w:pPr>
          </w:p>
        </w:tc>
      </w:tr>
      <w:tr w:rsidR="006B6C4D" w:rsidRPr="00503FC6" w14:paraId="7F12B2BF" w14:textId="77777777" w:rsidTr="00FD0C57">
        <w:trPr>
          <w:cantSplit/>
        </w:trPr>
        <w:tc>
          <w:tcPr>
            <w:tcW w:w="3071" w:type="dxa"/>
          </w:tcPr>
          <w:p w14:paraId="361A3CC9" w14:textId="77777777" w:rsidR="006B6C4D" w:rsidRDefault="006B6C4D" w:rsidP="006B6C4D">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method</w:t>
            </w:r>
          </w:p>
        </w:tc>
        <w:tc>
          <w:tcPr>
            <w:tcW w:w="1159" w:type="dxa"/>
            <w:vAlign w:val="bottom"/>
          </w:tcPr>
          <w:p w14:paraId="279AAEC2" w14:textId="77777777" w:rsidR="006B6C4D" w:rsidRPr="00A27B59" w:rsidRDefault="006B6C4D" w:rsidP="006B6C4D">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742F03BE" w14:textId="77777777" w:rsidR="006B6C4D" w:rsidRPr="00A27B59" w:rsidRDefault="006B6C4D" w:rsidP="006B6C4D">
            <w:pPr>
              <w:pStyle w:val="acctfourfigures"/>
              <w:shd w:val="clear" w:color="auto" w:fill="FFFFFF"/>
              <w:spacing w:line="240" w:lineRule="atLeast"/>
              <w:ind w:left="-79" w:right="-79"/>
              <w:rPr>
                <w:szCs w:val="22"/>
              </w:rPr>
            </w:pPr>
          </w:p>
        </w:tc>
        <w:tc>
          <w:tcPr>
            <w:tcW w:w="1172" w:type="dxa"/>
            <w:vAlign w:val="bottom"/>
          </w:tcPr>
          <w:p w14:paraId="4AAF83DD" w14:textId="77777777" w:rsidR="006B6C4D" w:rsidRPr="00A27B59" w:rsidRDefault="006B6C4D" w:rsidP="006B6C4D">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4A62883B" w14:textId="77777777" w:rsidR="006B6C4D" w:rsidRPr="00A27B59" w:rsidRDefault="006B6C4D" w:rsidP="006B6C4D">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41111C32" w14:textId="77777777" w:rsidR="006B6C4D" w:rsidRPr="00A27B59" w:rsidRDefault="006B6C4D" w:rsidP="006B6C4D">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48737F0F" w14:textId="77777777" w:rsidR="006B6C4D" w:rsidRPr="00A27B59" w:rsidRDefault="006B6C4D" w:rsidP="006B6C4D">
            <w:pPr>
              <w:pStyle w:val="acctfourfigures"/>
              <w:shd w:val="clear" w:color="auto" w:fill="FFFFFF"/>
              <w:spacing w:line="240" w:lineRule="atLeast"/>
              <w:ind w:left="-79" w:right="-79"/>
              <w:rPr>
                <w:szCs w:val="22"/>
              </w:rPr>
            </w:pPr>
          </w:p>
        </w:tc>
        <w:tc>
          <w:tcPr>
            <w:tcW w:w="1206" w:type="dxa"/>
            <w:vAlign w:val="bottom"/>
          </w:tcPr>
          <w:p w14:paraId="11DE3493" w14:textId="77777777" w:rsidR="006B6C4D" w:rsidRPr="00A27B59" w:rsidRDefault="006B6C4D" w:rsidP="006B6C4D">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1493A1E1" w14:textId="77777777" w:rsidR="006B6C4D" w:rsidRPr="00A27B59" w:rsidRDefault="006B6C4D" w:rsidP="006B6C4D">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7EB5EA3C" w14:textId="77777777" w:rsidR="006B6C4D" w:rsidRPr="00A27B59" w:rsidRDefault="006B6C4D" w:rsidP="006B6C4D">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23E7F42A" w14:textId="77777777" w:rsidR="006B6C4D" w:rsidRPr="00A27B59" w:rsidRDefault="006B6C4D" w:rsidP="006B6C4D">
            <w:pPr>
              <w:pStyle w:val="acctfourfigures"/>
              <w:shd w:val="clear" w:color="auto" w:fill="FFFFFF"/>
              <w:spacing w:line="240" w:lineRule="atLeast"/>
              <w:ind w:left="-79" w:right="-79"/>
              <w:rPr>
                <w:szCs w:val="22"/>
              </w:rPr>
            </w:pPr>
          </w:p>
        </w:tc>
        <w:tc>
          <w:tcPr>
            <w:tcW w:w="1211" w:type="dxa"/>
            <w:vAlign w:val="bottom"/>
          </w:tcPr>
          <w:p w14:paraId="148EA62F" w14:textId="77777777" w:rsidR="006B6C4D" w:rsidRPr="00A27B59" w:rsidRDefault="006B6C4D" w:rsidP="006B6C4D">
            <w:pPr>
              <w:pStyle w:val="acctfourfigures"/>
              <w:shd w:val="clear" w:color="auto" w:fill="FFFFFF"/>
              <w:tabs>
                <w:tab w:val="clear" w:pos="765"/>
                <w:tab w:val="decimal" w:pos="463"/>
              </w:tabs>
              <w:spacing w:line="240" w:lineRule="atLeast"/>
              <w:ind w:left="-79" w:right="-79"/>
              <w:rPr>
                <w:szCs w:val="22"/>
              </w:rPr>
            </w:pPr>
          </w:p>
        </w:tc>
        <w:tc>
          <w:tcPr>
            <w:tcW w:w="192" w:type="dxa"/>
          </w:tcPr>
          <w:p w14:paraId="3F8A1205" w14:textId="77777777" w:rsidR="006B6C4D" w:rsidRPr="00A27B59" w:rsidRDefault="006B6C4D" w:rsidP="006B6C4D">
            <w:pPr>
              <w:pStyle w:val="acctfourfigures"/>
              <w:shd w:val="clear" w:color="auto" w:fill="FFFFFF"/>
              <w:tabs>
                <w:tab w:val="clear" w:pos="765"/>
                <w:tab w:val="decimal" w:pos="459"/>
              </w:tabs>
              <w:spacing w:line="240" w:lineRule="atLeast"/>
              <w:ind w:left="-79" w:right="-79"/>
              <w:rPr>
                <w:szCs w:val="22"/>
              </w:rPr>
            </w:pPr>
          </w:p>
        </w:tc>
        <w:tc>
          <w:tcPr>
            <w:tcW w:w="1209" w:type="dxa"/>
          </w:tcPr>
          <w:p w14:paraId="2EE22574" w14:textId="05C68818" w:rsidR="006B6C4D" w:rsidRPr="00503FC6" w:rsidRDefault="006B6C4D" w:rsidP="006B6C4D">
            <w:pPr>
              <w:pStyle w:val="acctfourfigures"/>
              <w:shd w:val="clear" w:color="auto" w:fill="FFFFFF"/>
              <w:tabs>
                <w:tab w:val="clear" w:pos="765"/>
                <w:tab w:val="decimal" w:pos="950"/>
              </w:tabs>
              <w:spacing w:line="240" w:lineRule="atLeast"/>
              <w:ind w:left="-79" w:right="-79"/>
              <w:rPr>
                <w:szCs w:val="22"/>
              </w:rPr>
            </w:pPr>
            <w:r w:rsidRPr="000B0D77">
              <w:t>75,738</w:t>
            </w:r>
          </w:p>
        </w:tc>
        <w:tc>
          <w:tcPr>
            <w:tcW w:w="243" w:type="dxa"/>
            <w:vAlign w:val="bottom"/>
          </w:tcPr>
          <w:p w14:paraId="34C3B29A" w14:textId="77777777" w:rsidR="006B6C4D" w:rsidRPr="00503FC6" w:rsidRDefault="006B6C4D" w:rsidP="006B6C4D">
            <w:pPr>
              <w:pStyle w:val="acctfourfigures"/>
              <w:shd w:val="clear" w:color="auto" w:fill="FFFFFF"/>
              <w:tabs>
                <w:tab w:val="decimal" w:pos="950"/>
              </w:tabs>
              <w:spacing w:line="240" w:lineRule="atLeast"/>
              <w:ind w:left="-79" w:right="-79"/>
              <w:rPr>
                <w:szCs w:val="22"/>
              </w:rPr>
            </w:pPr>
          </w:p>
        </w:tc>
        <w:tc>
          <w:tcPr>
            <w:tcW w:w="1209" w:type="dxa"/>
            <w:vAlign w:val="bottom"/>
          </w:tcPr>
          <w:p w14:paraId="52A78128" w14:textId="6B37230A" w:rsidR="006B6C4D" w:rsidRDefault="006B6C4D" w:rsidP="006B6C4D">
            <w:pPr>
              <w:pStyle w:val="acctfourfigures"/>
              <w:shd w:val="clear" w:color="auto" w:fill="FFFFFF"/>
              <w:tabs>
                <w:tab w:val="clear" w:pos="765"/>
                <w:tab w:val="decimal" w:pos="950"/>
              </w:tabs>
              <w:spacing w:line="240" w:lineRule="atLeast"/>
              <w:ind w:left="-79" w:right="-79"/>
              <w:rPr>
                <w:szCs w:val="22"/>
              </w:rPr>
            </w:pPr>
            <w:r>
              <w:rPr>
                <w:szCs w:val="22"/>
              </w:rPr>
              <w:t>104,737</w:t>
            </w:r>
          </w:p>
        </w:tc>
      </w:tr>
      <w:tr w:rsidR="006B6C4D" w:rsidRPr="00503FC6" w14:paraId="444C76CC" w14:textId="77777777" w:rsidTr="00FD0C57">
        <w:trPr>
          <w:cantSplit/>
        </w:trPr>
        <w:tc>
          <w:tcPr>
            <w:tcW w:w="3071" w:type="dxa"/>
          </w:tcPr>
          <w:p w14:paraId="0B6033B7" w14:textId="77777777" w:rsidR="006B6C4D" w:rsidRPr="00A27B59" w:rsidRDefault="006B6C4D" w:rsidP="006B6C4D">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Income tax expense </w:t>
            </w:r>
          </w:p>
        </w:tc>
        <w:tc>
          <w:tcPr>
            <w:tcW w:w="1159" w:type="dxa"/>
            <w:vAlign w:val="bottom"/>
          </w:tcPr>
          <w:p w14:paraId="04AC9D5F" w14:textId="77777777" w:rsidR="006B6C4D" w:rsidRPr="00A27B59" w:rsidRDefault="006B6C4D" w:rsidP="006B6C4D">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6D1DE73A" w14:textId="77777777" w:rsidR="006B6C4D" w:rsidRPr="00A27B59" w:rsidRDefault="006B6C4D" w:rsidP="006B6C4D">
            <w:pPr>
              <w:pStyle w:val="acctfourfigures"/>
              <w:shd w:val="clear" w:color="auto" w:fill="FFFFFF"/>
              <w:spacing w:line="240" w:lineRule="atLeast"/>
              <w:ind w:left="-79" w:right="-79"/>
              <w:rPr>
                <w:szCs w:val="22"/>
              </w:rPr>
            </w:pPr>
          </w:p>
        </w:tc>
        <w:tc>
          <w:tcPr>
            <w:tcW w:w="1172" w:type="dxa"/>
            <w:vAlign w:val="bottom"/>
          </w:tcPr>
          <w:p w14:paraId="2F3C923C" w14:textId="77777777" w:rsidR="006B6C4D" w:rsidRPr="00A27B59" w:rsidRDefault="006B6C4D" w:rsidP="006B6C4D">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41C2CC82" w14:textId="77777777" w:rsidR="006B6C4D" w:rsidRPr="00A27B59" w:rsidRDefault="006B6C4D" w:rsidP="006B6C4D">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692C605B" w14:textId="77777777" w:rsidR="006B6C4D" w:rsidRPr="00A27B59" w:rsidRDefault="006B6C4D" w:rsidP="006B6C4D">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667967AF" w14:textId="77777777" w:rsidR="006B6C4D" w:rsidRPr="00A27B59" w:rsidRDefault="006B6C4D" w:rsidP="006B6C4D">
            <w:pPr>
              <w:pStyle w:val="acctfourfigures"/>
              <w:shd w:val="clear" w:color="auto" w:fill="FFFFFF"/>
              <w:spacing w:line="240" w:lineRule="atLeast"/>
              <w:ind w:left="-79" w:right="-79"/>
              <w:rPr>
                <w:szCs w:val="22"/>
              </w:rPr>
            </w:pPr>
          </w:p>
        </w:tc>
        <w:tc>
          <w:tcPr>
            <w:tcW w:w="1206" w:type="dxa"/>
            <w:vAlign w:val="bottom"/>
          </w:tcPr>
          <w:p w14:paraId="5A8BA29A" w14:textId="77777777" w:rsidR="006B6C4D" w:rsidRPr="00A27B59" w:rsidRDefault="006B6C4D" w:rsidP="006B6C4D">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39E9DBB7" w14:textId="77777777" w:rsidR="006B6C4D" w:rsidRPr="00A27B59" w:rsidRDefault="006B6C4D" w:rsidP="006B6C4D">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5B9ED94A" w14:textId="77777777" w:rsidR="006B6C4D" w:rsidRPr="00A27B59" w:rsidRDefault="006B6C4D" w:rsidP="006B6C4D">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7802D59B" w14:textId="77777777" w:rsidR="006B6C4D" w:rsidRPr="00A27B59" w:rsidRDefault="006B6C4D" w:rsidP="006B6C4D">
            <w:pPr>
              <w:pStyle w:val="acctfourfigures"/>
              <w:shd w:val="clear" w:color="auto" w:fill="FFFFFF"/>
              <w:spacing w:line="240" w:lineRule="atLeast"/>
              <w:ind w:left="-79" w:right="-79"/>
              <w:rPr>
                <w:szCs w:val="22"/>
              </w:rPr>
            </w:pPr>
          </w:p>
        </w:tc>
        <w:tc>
          <w:tcPr>
            <w:tcW w:w="1211" w:type="dxa"/>
            <w:vAlign w:val="bottom"/>
          </w:tcPr>
          <w:p w14:paraId="1FC98077" w14:textId="77777777" w:rsidR="006B6C4D" w:rsidRPr="00A27B59" w:rsidRDefault="006B6C4D" w:rsidP="006B6C4D">
            <w:pPr>
              <w:pStyle w:val="acctfourfigures"/>
              <w:shd w:val="clear" w:color="auto" w:fill="FFFFFF"/>
              <w:tabs>
                <w:tab w:val="clear" w:pos="765"/>
                <w:tab w:val="decimal" w:pos="463"/>
              </w:tabs>
              <w:spacing w:line="240" w:lineRule="atLeast"/>
              <w:ind w:left="-79" w:right="-79"/>
              <w:rPr>
                <w:szCs w:val="22"/>
              </w:rPr>
            </w:pPr>
          </w:p>
        </w:tc>
        <w:tc>
          <w:tcPr>
            <w:tcW w:w="192" w:type="dxa"/>
          </w:tcPr>
          <w:p w14:paraId="1052111A" w14:textId="77777777" w:rsidR="006B6C4D" w:rsidRPr="00A27B59" w:rsidRDefault="006B6C4D" w:rsidP="006B6C4D">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tcPr>
          <w:p w14:paraId="3766CAF1" w14:textId="2C5FA43C" w:rsidR="006B6C4D" w:rsidRPr="00503FC6" w:rsidRDefault="006B6C4D" w:rsidP="006B6C4D">
            <w:pPr>
              <w:pStyle w:val="acctfourfigures"/>
              <w:shd w:val="clear" w:color="auto" w:fill="FFFFFF"/>
              <w:tabs>
                <w:tab w:val="clear" w:pos="765"/>
                <w:tab w:val="decimal" w:pos="950"/>
              </w:tabs>
              <w:spacing w:line="240" w:lineRule="atLeast"/>
              <w:ind w:left="-79" w:right="-79"/>
              <w:rPr>
                <w:szCs w:val="22"/>
              </w:rPr>
            </w:pPr>
            <w:r w:rsidRPr="000B0D77">
              <w:t>(78,984)</w:t>
            </w:r>
          </w:p>
        </w:tc>
        <w:tc>
          <w:tcPr>
            <w:tcW w:w="243" w:type="dxa"/>
            <w:vAlign w:val="bottom"/>
          </w:tcPr>
          <w:p w14:paraId="7D8457BD" w14:textId="77777777" w:rsidR="006B6C4D" w:rsidRPr="00503FC6" w:rsidRDefault="006B6C4D" w:rsidP="006B6C4D">
            <w:pPr>
              <w:pStyle w:val="acctfourfigures"/>
              <w:shd w:val="clear" w:color="auto" w:fill="FFFFFF"/>
              <w:tabs>
                <w:tab w:val="decimal" w:pos="506"/>
                <w:tab w:val="decimal" w:pos="652"/>
                <w:tab w:val="decimal" w:pos="950"/>
              </w:tabs>
              <w:spacing w:line="240" w:lineRule="atLeast"/>
              <w:ind w:left="-79" w:right="-79"/>
              <w:rPr>
                <w:szCs w:val="22"/>
              </w:rPr>
            </w:pPr>
          </w:p>
        </w:tc>
        <w:tc>
          <w:tcPr>
            <w:tcW w:w="1209" w:type="dxa"/>
            <w:tcBorders>
              <w:bottom w:val="single" w:sz="4" w:space="0" w:color="auto"/>
            </w:tcBorders>
            <w:vAlign w:val="bottom"/>
          </w:tcPr>
          <w:p w14:paraId="5926E5D8" w14:textId="16278498" w:rsidR="006B6C4D" w:rsidRPr="00503FC6" w:rsidRDefault="006B6C4D" w:rsidP="006B6C4D">
            <w:pPr>
              <w:pStyle w:val="acctfourfigures"/>
              <w:shd w:val="clear" w:color="auto" w:fill="FFFFFF"/>
              <w:tabs>
                <w:tab w:val="clear" w:pos="765"/>
                <w:tab w:val="decimal" w:pos="950"/>
              </w:tabs>
              <w:spacing w:line="240" w:lineRule="atLeast"/>
              <w:ind w:left="-79" w:right="-79"/>
              <w:rPr>
                <w:szCs w:val="22"/>
              </w:rPr>
            </w:pPr>
            <w:r>
              <w:rPr>
                <w:szCs w:val="22"/>
              </w:rPr>
              <w:t>(71,845)</w:t>
            </w:r>
          </w:p>
        </w:tc>
      </w:tr>
      <w:tr w:rsidR="006B6C4D" w:rsidRPr="00503FC6" w14:paraId="4FB436F9" w14:textId="77777777" w:rsidTr="00FD0C57">
        <w:trPr>
          <w:cantSplit/>
        </w:trPr>
        <w:tc>
          <w:tcPr>
            <w:tcW w:w="3071" w:type="dxa"/>
          </w:tcPr>
          <w:p w14:paraId="44763618" w14:textId="77777777" w:rsidR="006B6C4D" w:rsidRPr="000B046F" w:rsidRDefault="006B6C4D" w:rsidP="006B6C4D">
            <w:pPr>
              <w:shd w:val="clear" w:color="auto" w:fill="FFFFFF"/>
              <w:ind w:left="180" w:right="-79" w:hanging="180"/>
              <w:rPr>
                <w:rFonts w:ascii="Times New Roman" w:hAnsi="Times New Roman"/>
                <w:b/>
                <w:bCs/>
                <w:sz w:val="22"/>
                <w:szCs w:val="28"/>
              </w:rPr>
            </w:pPr>
            <w:r w:rsidRPr="00503FC6">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503FC6">
              <w:rPr>
                <w:rFonts w:ascii="Times New Roman" w:hAnsi="Times New Roman" w:cs="Times New Roman"/>
                <w:b/>
                <w:bCs/>
                <w:sz w:val="22"/>
                <w:szCs w:val="22"/>
              </w:rPr>
              <w:t xml:space="preserve">for the </w:t>
            </w:r>
            <w:r>
              <w:rPr>
                <w:rFonts w:ascii="Times New Roman" w:hAnsi="Times New Roman"/>
                <w:b/>
                <w:bCs/>
                <w:sz w:val="22"/>
                <w:szCs w:val="28"/>
              </w:rPr>
              <w:t>year</w:t>
            </w:r>
          </w:p>
        </w:tc>
        <w:tc>
          <w:tcPr>
            <w:tcW w:w="1159" w:type="dxa"/>
            <w:vAlign w:val="bottom"/>
          </w:tcPr>
          <w:p w14:paraId="06060339" w14:textId="77777777" w:rsidR="006B6C4D" w:rsidRPr="00A27B59" w:rsidRDefault="006B6C4D" w:rsidP="006B6C4D">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2FB666A4" w14:textId="77777777" w:rsidR="006B6C4D" w:rsidRPr="00A27B59" w:rsidRDefault="006B6C4D" w:rsidP="006B6C4D">
            <w:pPr>
              <w:pStyle w:val="acctfourfigures"/>
              <w:shd w:val="clear" w:color="auto" w:fill="FFFFFF"/>
              <w:spacing w:line="240" w:lineRule="atLeast"/>
              <w:ind w:left="-79" w:right="-79"/>
              <w:rPr>
                <w:szCs w:val="22"/>
              </w:rPr>
            </w:pPr>
          </w:p>
        </w:tc>
        <w:tc>
          <w:tcPr>
            <w:tcW w:w="1172" w:type="dxa"/>
            <w:vAlign w:val="bottom"/>
          </w:tcPr>
          <w:p w14:paraId="038C7F9E" w14:textId="77777777" w:rsidR="006B6C4D" w:rsidRPr="00A27B59" w:rsidRDefault="006B6C4D" w:rsidP="006B6C4D">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4008824D" w14:textId="77777777" w:rsidR="006B6C4D" w:rsidRPr="00A27B59" w:rsidRDefault="006B6C4D" w:rsidP="006B6C4D">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217B9CC4" w14:textId="77777777" w:rsidR="006B6C4D" w:rsidRPr="00A27B59" w:rsidRDefault="006B6C4D" w:rsidP="006B6C4D">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1E39C80C" w14:textId="77777777" w:rsidR="006B6C4D" w:rsidRPr="00A27B59" w:rsidRDefault="006B6C4D" w:rsidP="006B6C4D">
            <w:pPr>
              <w:pStyle w:val="acctfourfigures"/>
              <w:shd w:val="clear" w:color="auto" w:fill="FFFFFF"/>
              <w:spacing w:line="240" w:lineRule="atLeast"/>
              <w:ind w:left="-79" w:right="-79"/>
              <w:rPr>
                <w:szCs w:val="22"/>
              </w:rPr>
            </w:pPr>
          </w:p>
        </w:tc>
        <w:tc>
          <w:tcPr>
            <w:tcW w:w="1206" w:type="dxa"/>
            <w:vAlign w:val="bottom"/>
          </w:tcPr>
          <w:p w14:paraId="29BC3AB8" w14:textId="77777777" w:rsidR="006B6C4D" w:rsidRPr="00A27B59" w:rsidRDefault="006B6C4D" w:rsidP="006B6C4D">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35256DD3" w14:textId="77777777" w:rsidR="006B6C4D" w:rsidRPr="00A27B59" w:rsidRDefault="006B6C4D" w:rsidP="006B6C4D">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77F30E57" w14:textId="77777777" w:rsidR="006B6C4D" w:rsidRPr="00A27B59" w:rsidRDefault="006B6C4D" w:rsidP="006B6C4D">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427A25E1" w14:textId="77777777" w:rsidR="006B6C4D" w:rsidRPr="00A27B59" w:rsidRDefault="006B6C4D" w:rsidP="006B6C4D">
            <w:pPr>
              <w:pStyle w:val="acctfourfigures"/>
              <w:shd w:val="clear" w:color="auto" w:fill="FFFFFF"/>
              <w:spacing w:line="240" w:lineRule="atLeast"/>
              <w:ind w:left="-79" w:right="-79"/>
              <w:rPr>
                <w:szCs w:val="22"/>
              </w:rPr>
            </w:pPr>
          </w:p>
        </w:tc>
        <w:tc>
          <w:tcPr>
            <w:tcW w:w="1211" w:type="dxa"/>
            <w:vAlign w:val="bottom"/>
          </w:tcPr>
          <w:p w14:paraId="630BEF65" w14:textId="77777777" w:rsidR="006B6C4D" w:rsidRPr="00A27B59" w:rsidRDefault="006B6C4D" w:rsidP="006B6C4D">
            <w:pPr>
              <w:pStyle w:val="acctfourfigures"/>
              <w:shd w:val="clear" w:color="auto" w:fill="FFFFFF"/>
              <w:tabs>
                <w:tab w:val="clear" w:pos="765"/>
                <w:tab w:val="decimal" w:pos="463"/>
              </w:tabs>
              <w:spacing w:line="240" w:lineRule="atLeast"/>
              <w:ind w:left="-79" w:right="-79"/>
              <w:rPr>
                <w:szCs w:val="22"/>
              </w:rPr>
            </w:pPr>
          </w:p>
        </w:tc>
        <w:tc>
          <w:tcPr>
            <w:tcW w:w="192" w:type="dxa"/>
          </w:tcPr>
          <w:p w14:paraId="5BEBDA8B" w14:textId="77777777" w:rsidR="006B6C4D" w:rsidRPr="00A27B59" w:rsidRDefault="006B6C4D" w:rsidP="006B6C4D">
            <w:pPr>
              <w:pStyle w:val="acctfourfigures"/>
              <w:shd w:val="clear" w:color="auto" w:fill="FFFFFF"/>
              <w:tabs>
                <w:tab w:val="clear" w:pos="765"/>
                <w:tab w:val="decimal" w:pos="459"/>
              </w:tabs>
              <w:spacing w:line="240" w:lineRule="atLeast"/>
              <w:ind w:left="-79" w:right="-79"/>
              <w:rPr>
                <w:szCs w:val="22"/>
              </w:rPr>
            </w:pPr>
          </w:p>
        </w:tc>
        <w:tc>
          <w:tcPr>
            <w:tcW w:w="1209" w:type="dxa"/>
            <w:tcBorders>
              <w:top w:val="single" w:sz="4" w:space="0" w:color="auto"/>
              <w:bottom w:val="double" w:sz="4" w:space="0" w:color="auto"/>
            </w:tcBorders>
          </w:tcPr>
          <w:p w14:paraId="022BF312" w14:textId="6C2C6F61" w:rsidR="006B6C4D" w:rsidRPr="00215374" w:rsidRDefault="006B6C4D" w:rsidP="006B6C4D">
            <w:pPr>
              <w:pStyle w:val="acctfourfigures"/>
              <w:shd w:val="clear" w:color="auto" w:fill="FFFFFF"/>
              <w:tabs>
                <w:tab w:val="clear" w:pos="765"/>
                <w:tab w:val="decimal" w:pos="950"/>
              </w:tabs>
              <w:spacing w:line="240" w:lineRule="atLeast"/>
              <w:ind w:left="-79" w:right="-79"/>
              <w:rPr>
                <w:b/>
                <w:bCs/>
                <w:szCs w:val="22"/>
              </w:rPr>
            </w:pPr>
            <w:r w:rsidRPr="00215374">
              <w:rPr>
                <w:b/>
                <w:bCs/>
              </w:rPr>
              <w:t>395,675</w:t>
            </w:r>
          </w:p>
        </w:tc>
        <w:tc>
          <w:tcPr>
            <w:tcW w:w="243" w:type="dxa"/>
            <w:vAlign w:val="bottom"/>
          </w:tcPr>
          <w:p w14:paraId="6B18B495" w14:textId="77777777" w:rsidR="006B6C4D" w:rsidRPr="00503FC6" w:rsidRDefault="006B6C4D" w:rsidP="006B6C4D">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tcBorders>
              <w:top w:val="single" w:sz="4" w:space="0" w:color="auto"/>
              <w:bottom w:val="double" w:sz="4" w:space="0" w:color="auto"/>
            </w:tcBorders>
            <w:vAlign w:val="bottom"/>
          </w:tcPr>
          <w:p w14:paraId="2DD49711" w14:textId="4CEE62CE" w:rsidR="006B6C4D" w:rsidRPr="00637C71" w:rsidRDefault="006B6C4D" w:rsidP="006B6C4D">
            <w:pPr>
              <w:pStyle w:val="acctfourfigures"/>
              <w:shd w:val="clear" w:color="auto" w:fill="FFFFFF"/>
              <w:tabs>
                <w:tab w:val="clear" w:pos="765"/>
                <w:tab w:val="decimal" w:pos="950"/>
              </w:tabs>
              <w:spacing w:line="240" w:lineRule="atLeast"/>
              <w:ind w:left="-79" w:right="-79"/>
              <w:rPr>
                <w:b/>
                <w:bCs/>
                <w:szCs w:val="22"/>
              </w:rPr>
            </w:pPr>
            <w:r>
              <w:rPr>
                <w:b/>
                <w:bCs/>
                <w:szCs w:val="22"/>
              </w:rPr>
              <w:t>399,065</w:t>
            </w:r>
          </w:p>
        </w:tc>
      </w:tr>
      <w:tr w:rsidR="00231BC7" w:rsidRPr="00A27B59" w14:paraId="78DDE476" w14:textId="77777777" w:rsidTr="00287832">
        <w:trPr>
          <w:cantSplit/>
        </w:trPr>
        <w:tc>
          <w:tcPr>
            <w:tcW w:w="3071" w:type="dxa"/>
          </w:tcPr>
          <w:p w14:paraId="4FADD974" w14:textId="77777777" w:rsidR="00231BC7" w:rsidRPr="00A27B59" w:rsidRDefault="00231BC7" w:rsidP="00231BC7">
            <w:pPr>
              <w:shd w:val="clear" w:color="auto" w:fill="FFFFFF"/>
              <w:ind w:left="180" w:right="-79" w:hanging="180"/>
              <w:rPr>
                <w:rFonts w:ascii="Times New Roman" w:hAnsi="Times New Roman" w:cs="Times New Roman"/>
                <w:sz w:val="22"/>
                <w:szCs w:val="22"/>
              </w:rPr>
            </w:pPr>
          </w:p>
        </w:tc>
        <w:tc>
          <w:tcPr>
            <w:tcW w:w="1159" w:type="dxa"/>
            <w:vAlign w:val="bottom"/>
          </w:tcPr>
          <w:p w14:paraId="5B7C1FAA" w14:textId="77777777" w:rsidR="00231BC7" w:rsidRPr="00A27B59" w:rsidRDefault="00231BC7" w:rsidP="00231BC7">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43D7A582" w14:textId="77777777" w:rsidR="00231BC7" w:rsidRPr="00A27B59" w:rsidRDefault="00231BC7" w:rsidP="00231BC7">
            <w:pPr>
              <w:pStyle w:val="acctfourfigures"/>
              <w:shd w:val="clear" w:color="auto" w:fill="FFFFFF"/>
              <w:spacing w:line="240" w:lineRule="atLeast"/>
              <w:ind w:left="-79" w:right="-79"/>
              <w:rPr>
                <w:szCs w:val="22"/>
              </w:rPr>
            </w:pPr>
          </w:p>
        </w:tc>
        <w:tc>
          <w:tcPr>
            <w:tcW w:w="1172" w:type="dxa"/>
            <w:vAlign w:val="bottom"/>
          </w:tcPr>
          <w:p w14:paraId="42F54385" w14:textId="77777777" w:rsidR="00231BC7" w:rsidRPr="00A27B59" w:rsidRDefault="00231BC7" w:rsidP="00231BC7">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562C103E" w14:textId="77777777" w:rsidR="00231BC7" w:rsidRPr="00A27B59" w:rsidRDefault="00231BC7" w:rsidP="00231BC7">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73780CF0" w14:textId="77777777" w:rsidR="00231BC7" w:rsidRPr="00A27B59" w:rsidRDefault="00231BC7" w:rsidP="00231BC7">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5F953B09" w14:textId="77777777" w:rsidR="00231BC7" w:rsidRPr="00A27B59" w:rsidRDefault="00231BC7" w:rsidP="00231BC7">
            <w:pPr>
              <w:pStyle w:val="acctfourfigures"/>
              <w:shd w:val="clear" w:color="auto" w:fill="FFFFFF"/>
              <w:spacing w:line="240" w:lineRule="atLeast"/>
              <w:ind w:left="-79" w:right="-79"/>
              <w:rPr>
                <w:szCs w:val="22"/>
              </w:rPr>
            </w:pPr>
          </w:p>
        </w:tc>
        <w:tc>
          <w:tcPr>
            <w:tcW w:w="1206" w:type="dxa"/>
            <w:vAlign w:val="bottom"/>
          </w:tcPr>
          <w:p w14:paraId="7B06BF2D" w14:textId="77777777" w:rsidR="00231BC7" w:rsidRPr="00A27B59" w:rsidRDefault="00231BC7" w:rsidP="00231BC7">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CE12BAA" w14:textId="77777777" w:rsidR="00231BC7" w:rsidRPr="00A27B59" w:rsidRDefault="00231BC7" w:rsidP="00231BC7">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7554FE95" w14:textId="77777777" w:rsidR="00231BC7" w:rsidRPr="00A27B59" w:rsidRDefault="00231BC7" w:rsidP="00231BC7">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58B79490" w14:textId="77777777" w:rsidR="00231BC7" w:rsidRPr="00A27B59" w:rsidRDefault="00231BC7" w:rsidP="00231BC7">
            <w:pPr>
              <w:pStyle w:val="acctfourfigures"/>
              <w:shd w:val="clear" w:color="auto" w:fill="FFFFFF"/>
              <w:spacing w:line="240" w:lineRule="atLeast"/>
              <w:ind w:left="-79" w:right="-79"/>
              <w:rPr>
                <w:szCs w:val="22"/>
              </w:rPr>
            </w:pPr>
          </w:p>
        </w:tc>
        <w:tc>
          <w:tcPr>
            <w:tcW w:w="1211" w:type="dxa"/>
            <w:vAlign w:val="bottom"/>
          </w:tcPr>
          <w:p w14:paraId="15CB2AA9" w14:textId="77777777" w:rsidR="00231BC7" w:rsidRPr="00A27B59" w:rsidRDefault="00231BC7" w:rsidP="00231BC7">
            <w:pPr>
              <w:pStyle w:val="acctfourfigures"/>
              <w:shd w:val="clear" w:color="auto" w:fill="FFFFFF"/>
              <w:tabs>
                <w:tab w:val="clear" w:pos="765"/>
                <w:tab w:val="decimal" w:pos="463"/>
              </w:tabs>
              <w:spacing w:line="240" w:lineRule="atLeast"/>
              <w:ind w:left="-79" w:right="-79"/>
              <w:rPr>
                <w:szCs w:val="22"/>
              </w:rPr>
            </w:pPr>
          </w:p>
        </w:tc>
        <w:tc>
          <w:tcPr>
            <w:tcW w:w="192" w:type="dxa"/>
          </w:tcPr>
          <w:p w14:paraId="2E3060C6" w14:textId="77777777" w:rsidR="00231BC7" w:rsidRPr="00A27B59" w:rsidRDefault="00231BC7" w:rsidP="00231BC7">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tcBorders>
            <w:vAlign w:val="bottom"/>
          </w:tcPr>
          <w:p w14:paraId="10FD5B6F" w14:textId="77777777" w:rsidR="00231BC7" w:rsidRPr="00A27B59" w:rsidRDefault="00231BC7" w:rsidP="00231BC7">
            <w:pPr>
              <w:pStyle w:val="acctfourfigures"/>
              <w:shd w:val="clear" w:color="auto" w:fill="FFFFFF"/>
              <w:tabs>
                <w:tab w:val="clear" w:pos="765"/>
                <w:tab w:val="decimal" w:pos="459"/>
              </w:tabs>
              <w:spacing w:line="240" w:lineRule="atLeast"/>
              <w:ind w:left="-79" w:right="-79"/>
              <w:rPr>
                <w:szCs w:val="22"/>
              </w:rPr>
            </w:pPr>
          </w:p>
        </w:tc>
        <w:tc>
          <w:tcPr>
            <w:tcW w:w="243" w:type="dxa"/>
            <w:vAlign w:val="bottom"/>
          </w:tcPr>
          <w:p w14:paraId="62A95A15" w14:textId="77777777" w:rsidR="00231BC7" w:rsidRPr="00A27B59" w:rsidRDefault="00231BC7" w:rsidP="00231BC7">
            <w:pPr>
              <w:pStyle w:val="acctfourfigures"/>
              <w:shd w:val="clear" w:color="auto" w:fill="FFFFFF"/>
              <w:tabs>
                <w:tab w:val="decimal" w:pos="506"/>
                <w:tab w:val="decimal" w:pos="652"/>
              </w:tabs>
              <w:spacing w:line="240" w:lineRule="atLeast"/>
              <w:ind w:left="-79" w:right="-79"/>
              <w:rPr>
                <w:szCs w:val="22"/>
              </w:rPr>
            </w:pPr>
          </w:p>
        </w:tc>
        <w:tc>
          <w:tcPr>
            <w:tcW w:w="1209" w:type="dxa"/>
            <w:tcBorders>
              <w:top w:val="double" w:sz="4" w:space="0" w:color="auto"/>
            </w:tcBorders>
            <w:vAlign w:val="bottom"/>
          </w:tcPr>
          <w:p w14:paraId="15F1D0A4" w14:textId="77777777" w:rsidR="00231BC7" w:rsidRPr="00A27B59" w:rsidRDefault="00231BC7" w:rsidP="00231BC7">
            <w:pPr>
              <w:pStyle w:val="acctfourfigures"/>
              <w:shd w:val="clear" w:color="auto" w:fill="FFFFFF"/>
              <w:tabs>
                <w:tab w:val="clear" w:pos="765"/>
                <w:tab w:val="decimal" w:pos="459"/>
              </w:tabs>
              <w:spacing w:line="240" w:lineRule="atLeast"/>
              <w:ind w:left="-79" w:right="-79"/>
              <w:rPr>
                <w:szCs w:val="22"/>
              </w:rPr>
            </w:pPr>
          </w:p>
        </w:tc>
      </w:tr>
      <w:tr w:rsidR="00231BC7" w:rsidRPr="00A27B59" w14:paraId="5341C05C" w14:textId="77777777" w:rsidTr="004B11C5">
        <w:trPr>
          <w:cantSplit/>
        </w:trPr>
        <w:tc>
          <w:tcPr>
            <w:tcW w:w="14039" w:type="dxa"/>
            <w:gridSpan w:val="16"/>
          </w:tcPr>
          <w:p w14:paraId="40107ABF" w14:textId="33CAF577" w:rsidR="00231BC7" w:rsidRPr="003972E1" w:rsidRDefault="00231BC7" w:rsidP="00231BC7">
            <w:pPr>
              <w:pStyle w:val="acctfourfigures"/>
              <w:shd w:val="clear" w:color="auto" w:fill="FFFFFF"/>
              <w:tabs>
                <w:tab w:val="clear" w:pos="765"/>
                <w:tab w:val="decimal" w:pos="459"/>
              </w:tabs>
              <w:spacing w:line="240" w:lineRule="atLeast"/>
              <w:ind w:left="16" w:right="-79"/>
              <w:rPr>
                <w:szCs w:val="22"/>
                <w:lang w:bidi="th-TH"/>
              </w:rPr>
            </w:pPr>
            <w:r w:rsidRPr="00482C49">
              <w:rPr>
                <w:spacing w:val="-4"/>
                <w:szCs w:val="22"/>
              </w:rPr>
              <w:t>The timing of revenue recognition for the real estate business segment is at a point in time</w:t>
            </w:r>
            <w:r w:rsidRPr="00482C49">
              <w:rPr>
                <w:rFonts w:cs="Angsana New"/>
                <w:spacing w:val="-4"/>
                <w:szCs w:val="28"/>
                <w:lang w:val="en-US" w:bidi="th-TH"/>
              </w:rPr>
              <w:t>.</w:t>
            </w:r>
            <w:r w:rsidRPr="00482C49">
              <w:rPr>
                <w:rFonts w:cs="Cordia New" w:hint="cs"/>
                <w:spacing w:val="-4"/>
                <w:szCs w:val="28"/>
                <w:cs/>
                <w:lang w:bidi="th-TH"/>
              </w:rPr>
              <w:t xml:space="preserve"> </w:t>
            </w:r>
            <w:r w:rsidRPr="00482C49">
              <w:rPr>
                <w:bCs/>
                <w:spacing w:val="-4"/>
                <w:szCs w:val="22"/>
              </w:rPr>
              <w:t>The timing of revenue recognition for utilities service business segment is</w:t>
            </w:r>
            <w:r>
              <w:rPr>
                <w:bCs/>
                <w:szCs w:val="22"/>
              </w:rPr>
              <w:t xml:space="preserve"> overtime</w:t>
            </w:r>
            <w:r>
              <w:rPr>
                <w:szCs w:val="22"/>
              </w:rPr>
              <w:t>.</w:t>
            </w:r>
          </w:p>
        </w:tc>
      </w:tr>
      <w:tr w:rsidR="00231BC7" w:rsidRPr="00A27B59" w14:paraId="1D28FA47" w14:textId="77777777" w:rsidTr="004B11C5">
        <w:trPr>
          <w:cantSplit/>
        </w:trPr>
        <w:tc>
          <w:tcPr>
            <w:tcW w:w="14039" w:type="dxa"/>
            <w:gridSpan w:val="16"/>
          </w:tcPr>
          <w:p w14:paraId="5BEC8EA3" w14:textId="77777777" w:rsidR="00231BC7" w:rsidRDefault="00231BC7" w:rsidP="00231BC7">
            <w:pPr>
              <w:pStyle w:val="acctfourfigures"/>
              <w:shd w:val="clear" w:color="auto" w:fill="FFFFFF"/>
              <w:tabs>
                <w:tab w:val="clear" w:pos="765"/>
                <w:tab w:val="decimal" w:pos="459"/>
              </w:tabs>
              <w:spacing w:line="240" w:lineRule="atLeast"/>
              <w:ind w:left="16" w:right="-79"/>
              <w:rPr>
                <w:szCs w:val="22"/>
              </w:rPr>
            </w:pPr>
          </w:p>
        </w:tc>
      </w:tr>
      <w:tr w:rsidR="00231BC7" w:rsidRPr="00A27B59" w14:paraId="3A4EBADA" w14:textId="77777777" w:rsidTr="004B11C5">
        <w:trPr>
          <w:cantSplit/>
        </w:trPr>
        <w:tc>
          <w:tcPr>
            <w:tcW w:w="14039" w:type="dxa"/>
            <w:gridSpan w:val="16"/>
          </w:tcPr>
          <w:p w14:paraId="77D4D079" w14:textId="06C54D2D" w:rsidR="00231BC7" w:rsidRDefault="00231BC7" w:rsidP="00231BC7">
            <w:pPr>
              <w:pStyle w:val="acctfourfigures"/>
              <w:shd w:val="clear" w:color="auto" w:fill="FFFFFF"/>
              <w:tabs>
                <w:tab w:val="clear" w:pos="765"/>
                <w:tab w:val="decimal" w:pos="459"/>
              </w:tabs>
              <w:spacing w:line="240" w:lineRule="atLeast"/>
              <w:ind w:left="16" w:right="-79"/>
              <w:rPr>
                <w:szCs w:val="22"/>
              </w:rPr>
            </w:pPr>
            <w:r>
              <w:rPr>
                <w:szCs w:val="22"/>
              </w:rPr>
              <w:t>Details of r</w:t>
            </w:r>
            <w:r w:rsidRPr="003972E1">
              <w:rPr>
                <w:szCs w:val="22"/>
              </w:rPr>
              <w:t>eportable segment assets and liabilities as at 31 December</w:t>
            </w:r>
            <w:r w:rsidRPr="003972E1">
              <w:rPr>
                <w:rFonts w:cs="Cordia New" w:hint="cs"/>
                <w:szCs w:val="28"/>
                <w:cs/>
                <w:lang w:bidi="th-TH"/>
              </w:rPr>
              <w:t xml:space="preserve"> </w:t>
            </w:r>
            <w:r w:rsidRPr="003972E1">
              <w:rPr>
                <w:rFonts w:cs="Cordia New"/>
                <w:szCs w:val="28"/>
                <w:lang w:val="en-US" w:bidi="th-TH"/>
              </w:rPr>
              <w:t>20</w:t>
            </w:r>
            <w:r>
              <w:rPr>
                <w:rFonts w:cs="Cordia New"/>
                <w:szCs w:val="28"/>
                <w:lang w:val="en-US" w:bidi="th-TH"/>
              </w:rPr>
              <w:t>24</w:t>
            </w:r>
            <w:r w:rsidRPr="003972E1">
              <w:rPr>
                <w:rFonts w:cs="Cordia New"/>
                <w:szCs w:val="28"/>
                <w:lang w:val="en-US" w:bidi="th-TH"/>
              </w:rPr>
              <w:t xml:space="preserve"> and 20</w:t>
            </w:r>
            <w:r>
              <w:rPr>
                <w:rFonts w:cs="Cordia New"/>
                <w:szCs w:val="28"/>
                <w:lang w:val="en-US" w:bidi="th-TH"/>
              </w:rPr>
              <w:t>23</w:t>
            </w:r>
            <w:r w:rsidRPr="003972E1">
              <w:rPr>
                <w:szCs w:val="22"/>
              </w:rPr>
              <w:t xml:space="preserve"> were as follows:</w:t>
            </w:r>
          </w:p>
        </w:tc>
      </w:tr>
      <w:tr w:rsidR="00231BC7" w:rsidRPr="00A27B59" w14:paraId="13EAF545" w14:textId="77777777" w:rsidTr="004B11C5">
        <w:trPr>
          <w:cantSplit/>
        </w:trPr>
        <w:tc>
          <w:tcPr>
            <w:tcW w:w="14039" w:type="dxa"/>
            <w:gridSpan w:val="16"/>
          </w:tcPr>
          <w:p w14:paraId="1C7D747F" w14:textId="77777777" w:rsidR="00231BC7" w:rsidRPr="00744A70" w:rsidRDefault="00231BC7" w:rsidP="00231BC7">
            <w:pPr>
              <w:pStyle w:val="acctfourfigures"/>
              <w:shd w:val="clear" w:color="auto" w:fill="FFFFFF"/>
              <w:tabs>
                <w:tab w:val="clear" w:pos="765"/>
                <w:tab w:val="decimal" w:pos="459"/>
              </w:tabs>
              <w:spacing w:line="240" w:lineRule="atLeast"/>
              <w:ind w:left="16" w:right="-79"/>
              <w:rPr>
                <w:b/>
                <w:bCs/>
                <w:i/>
                <w:iCs/>
                <w:szCs w:val="22"/>
              </w:rPr>
            </w:pPr>
          </w:p>
        </w:tc>
      </w:tr>
      <w:tr w:rsidR="00231BC7" w:rsidRPr="00516BBF" w14:paraId="723BA897" w14:textId="77777777" w:rsidTr="00F90487">
        <w:trPr>
          <w:cantSplit/>
        </w:trPr>
        <w:tc>
          <w:tcPr>
            <w:tcW w:w="3071" w:type="dxa"/>
          </w:tcPr>
          <w:p w14:paraId="272B3A1F" w14:textId="77777777" w:rsidR="00231BC7" w:rsidRDefault="00231BC7" w:rsidP="00231BC7">
            <w:pPr>
              <w:shd w:val="clear" w:color="auto" w:fill="FFFFFF"/>
              <w:ind w:left="180" w:right="-79" w:hanging="180"/>
              <w:rPr>
                <w:rFonts w:ascii="Times New Roman" w:hAnsi="Times New Roman" w:cs="Times New Roman"/>
                <w:sz w:val="22"/>
                <w:szCs w:val="22"/>
              </w:rPr>
            </w:pPr>
          </w:p>
        </w:tc>
        <w:tc>
          <w:tcPr>
            <w:tcW w:w="2510" w:type="dxa"/>
            <w:gridSpan w:val="3"/>
          </w:tcPr>
          <w:p w14:paraId="27A2B67A" w14:textId="77777777" w:rsidR="00231BC7" w:rsidRDefault="00231BC7" w:rsidP="00231BC7">
            <w:pPr>
              <w:pStyle w:val="acctmergecolhdg"/>
              <w:shd w:val="clear" w:color="auto" w:fill="FFFFFF"/>
              <w:spacing w:line="240" w:lineRule="atLeast"/>
              <w:rPr>
                <w:szCs w:val="22"/>
              </w:rPr>
            </w:pPr>
            <w:r w:rsidRPr="00A27B59">
              <w:rPr>
                <w:szCs w:val="22"/>
              </w:rPr>
              <w:t>Real estate</w:t>
            </w:r>
          </w:p>
          <w:p w14:paraId="50A1118D" w14:textId="283F3BF7" w:rsidR="00231BC7" w:rsidRPr="002C165D" w:rsidRDefault="00231BC7" w:rsidP="00231BC7">
            <w:pPr>
              <w:pStyle w:val="acctmergecolhdg"/>
              <w:shd w:val="clear" w:color="auto" w:fill="FFFFFF"/>
              <w:spacing w:line="240" w:lineRule="atLeast"/>
              <w:rPr>
                <w:szCs w:val="22"/>
              </w:rPr>
            </w:pPr>
            <w:r w:rsidRPr="002C165D">
              <w:rPr>
                <w:szCs w:val="22"/>
              </w:rPr>
              <w:t>business</w:t>
            </w:r>
          </w:p>
        </w:tc>
        <w:tc>
          <w:tcPr>
            <w:tcW w:w="181" w:type="dxa"/>
          </w:tcPr>
          <w:p w14:paraId="4E2B1C5F" w14:textId="77777777" w:rsidR="00231BC7" w:rsidRPr="00516BBF" w:rsidRDefault="00231BC7" w:rsidP="00231BC7">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580" w:type="dxa"/>
            <w:gridSpan w:val="3"/>
          </w:tcPr>
          <w:p w14:paraId="51EFDA43" w14:textId="77777777" w:rsidR="00231BC7" w:rsidRDefault="00231BC7" w:rsidP="00231BC7">
            <w:pPr>
              <w:pStyle w:val="acctmergecolhdg"/>
              <w:shd w:val="clear" w:color="auto" w:fill="FFFFFF"/>
              <w:spacing w:line="240" w:lineRule="atLeast"/>
              <w:rPr>
                <w:szCs w:val="22"/>
              </w:rPr>
            </w:pPr>
            <w:r w:rsidRPr="00A27B59">
              <w:rPr>
                <w:szCs w:val="22"/>
              </w:rPr>
              <w:t>Utilities service</w:t>
            </w:r>
          </w:p>
          <w:p w14:paraId="5700A448" w14:textId="799530C6" w:rsidR="00231BC7" w:rsidRPr="001779E4" w:rsidRDefault="00231BC7" w:rsidP="00231BC7">
            <w:pPr>
              <w:pStyle w:val="acctmergecolhdg"/>
              <w:shd w:val="clear" w:color="auto" w:fill="FFFFFF"/>
              <w:spacing w:line="240" w:lineRule="atLeast"/>
              <w:rPr>
                <w:b w:val="0"/>
                <w:bCs/>
                <w:szCs w:val="22"/>
              </w:rPr>
            </w:pPr>
            <w:r w:rsidRPr="002C165D">
              <w:rPr>
                <w:szCs w:val="22"/>
              </w:rPr>
              <w:t>business</w:t>
            </w:r>
          </w:p>
        </w:tc>
        <w:tc>
          <w:tcPr>
            <w:tcW w:w="187" w:type="dxa"/>
          </w:tcPr>
          <w:p w14:paraId="4EAB3632" w14:textId="77777777" w:rsidR="00231BC7" w:rsidRPr="00516BBF" w:rsidRDefault="00231BC7" w:rsidP="00231BC7">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657" w:type="dxa"/>
            <w:gridSpan w:val="3"/>
          </w:tcPr>
          <w:p w14:paraId="6B7D2678" w14:textId="77777777" w:rsidR="00231BC7" w:rsidRPr="00A27B59" w:rsidRDefault="00231BC7" w:rsidP="00231BC7">
            <w:pPr>
              <w:pStyle w:val="acctmergecolhdg"/>
              <w:shd w:val="clear" w:color="auto" w:fill="FFFFFF"/>
              <w:spacing w:line="240" w:lineRule="atLeast"/>
              <w:rPr>
                <w:szCs w:val="22"/>
              </w:rPr>
            </w:pPr>
          </w:p>
          <w:p w14:paraId="6F4A06B6" w14:textId="3B39C441" w:rsidR="00231BC7" w:rsidRPr="002C165D" w:rsidRDefault="00231BC7" w:rsidP="00231BC7">
            <w:pPr>
              <w:pStyle w:val="acctmergecolhdg"/>
              <w:shd w:val="clear" w:color="auto" w:fill="FFFFFF"/>
              <w:spacing w:line="240" w:lineRule="atLeast"/>
              <w:rPr>
                <w:szCs w:val="22"/>
              </w:rPr>
            </w:pPr>
            <w:r w:rsidRPr="002C165D">
              <w:rPr>
                <w:szCs w:val="22"/>
              </w:rPr>
              <w:t>Others</w:t>
            </w:r>
          </w:p>
        </w:tc>
        <w:tc>
          <w:tcPr>
            <w:tcW w:w="192" w:type="dxa"/>
          </w:tcPr>
          <w:p w14:paraId="05F06E08" w14:textId="77777777" w:rsidR="00231BC7" w:rsidRPr="00516BBF" w:rsidRDefault="00231BC7" w:rsidP="00231BC7">
            <w:pPr>
              <w:pStyle w:val="acctfourfigures"/>
              <w:shd w:val="clear" w:color="auto" w:fill="FFFFFF"/>
              <w:tabs>
                <w:tab w:val="clear" w:pos="765"/>
                <w:tab w:val="decimal" w:pos="950"/>
              </w:tabs>
              <w:spacing w:line="240" w:lineRule="atLeast"/>
              <w:ind w:left="-79" w:right="-79"/>
              <w:jc w:val="center"/>
              <w:rPr>
                <w:szCs w:val="22"/>
              </w:rPr>
            </w:pPr>
          </w:p>
        </w:tc>
        <w:tc>
          <w:tcPr>
            <w:tcW w:w="2661" w:type="dxa"/>
            <w:gridSpan w:val="3"/>
          </w:tcPr>
          <w:p w14:paraId="322AB26D" w14:textId="77777777" w:rsidR="00231BC7" w:rsidRPr="001779E4" w:rsidRDefault="00231BC7" w:rsidP="00231BC7">
            <w:pPr>
              <w:pStyle w:val="acctmergecolhdg"/>
              <w:shd w:val="clear" w:color="auto" w:fill="FFFFFF"/>
              <w:spacing w:line="240" w:lineRule="atLeast"/>
              <w:rPr>
                <w:bCs/>
                <w:szCs w:val="22"/>
              </w:rPr>
            </w:pPr>
          </w:p>
          <w:p w14:paraId="5F91AA35" w14:textId="20267545" w:rsidR="00231BC7" w:rsidRPr="001779E4" w:rsidRDefault="00231BC7" w:rsidP="00231BC7">
            <w:pPr>
              <w:pStyle w:val="acctmergecolhdg"/>
              <w:shd w:val="clear" w:color="auto" w:fill="FFFFFF"/>
              <w:spacing w:line="240" w:lineRule="atLeast"/>
              <w:rPr>
                <w:bCs/>
                <w:szCs w:val="22"/>
              </w:rPr>
            </w:pPr>
            <w:r w:rsidRPr="001779E4">
              <w:rPr>
                <w:bCs/>
                <w:szCs w:val="22"/>
              </w:rPr>
              <w:t>Total</w:t>
            </w:r>
          </w:p>
        </w:tc>
      </w:tr>
      <w:tr w:rsidR="00231BC7" w:rsidRPr="00516BBF" w14:paraId="575095DF" w14:textId="77777777" w:rsidTr="00F90487">
        <w:trPr>
          <w:cantSplit/>
        </w:trPr>
        <w:tc>
          <w:tcPr>
            <w:tcW w:w="3071" w:type="dxa"/>
          </w:tcPr>
          <w:p w14:paraId="330D1343" w14:textId="77777777" w:rsidR="00231BC7" w:rsidRDefault="00231BC7" w:rsidP="00231BC7">
            <w:pPr>
              <w:shd w:val="clear" w:color="auto" w:fill="FFFFFF"/>
              <w:ind w:left="180" w:right="-79" w:hanging="180"/>
              <w:rPr>
                <w:rFonts w:ascii="Times New Roman" w:hAnsi="Times New Roman" w:cs="Times New Roman"/>
                <w:sz w:val="22"/>
                <w:szCs w:val="22"/>
              </w:rPr>
            </w:pPr>
          </w:p>
        </w:tc>
        <w:tc>
          <w:tcPr>
            <w:tcW w:w="1159" w:type="dxa"/>
          </w:tcPr>
          <w:p w14:paraId="17A8B740" w14:textId="06E57EA7" w:rsidR="00231BC7" w:rsidRPr="001779E4"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79" w:type="dxa"/>
          </w:tcPr>
          <w:p w14:paraId="3E8AD7C9" w14:textId="77777777" w:rsidR="00231BC7" w:rsidRPr="001779E4"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tcPr>
          <w:p w14:paraId="6F850312" w14:textId="69CCF1CE" w:rsidR="00231BC7" w:rsidRPr="001779E4"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81" w:type="dxa"/>
          </w:tcPr>
          <w:p w14:paraId="5CD3CD90" w14:textId="77777777" w:rsidR="00231BC7" w:rsidRPr="001779E4"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90" w:type="dxa"/>
          </w:tcPr>
          <w:p w14:paraId="4481E940" w14:textId="7BE68214" w:rsidR="00231BC7" w:rsidRPr="001779E4"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4" w:type="dxa"/>
          </w:tcPr>
          <w:p w14:paraId="46DE1138" w14:textId="77777777" w:rsidR="00231BC7" w:rsidRPr="001779E4"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6" w:type="dxa"/>
          </w:tcPr>
          <w:p w14:paraId="50476A6F" w14:textId="41D01896" w:rsidR="00231BC7" w:rsidRPr="001779E4"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87" w:type="dxa"/>
          </w:tcPr>
          <w:p w14:paraId="5ECAFD0A" w14:textId="77777777" w:rsidR="00231BC7" w:rsidRPr="001779E4"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42" w:type="dxa"/>
          </w:tcPr>
          <w:p w14:paraId="2C5A44DF" w14:textId="28B70E01" w:rsidR="00231BC7" w:rsidRPr="001779E4"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04" w:type="dxa"/>
          </w:tcPr>
          <w:p w14:paraId="1E10E97E" w14:textId="77777777" w:rsidR="00231BC7" w:rsidRPr="001779E4"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11" w:type="dxa"/>
          </w:tcPr>
          <w:p w14:paraId="09DA4F62" w14:textId="6AB2A803" w:rsidR="00231BC7" w:rsidRPr="001779E4"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192" w:type="dxa"/>
          </w:tcPr>
          <w:p w14:paraId="17241674" w14:textId="77777777" w:rsidR="00231BC7" w:rsidRPr="001779E4"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14:paraId="5E7E2E4A" w14:textId="392A0D8E" w:rsidR="00231BC7" w:rsidRPr="001779E4"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43" w:type="dxa"/>
          </w:tcPr>
          <w:p w14:paraId="29C2B808" w14:textId="77777777" w:rsidR="00231BC7" w:rsidRPr="001779E4"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14:paraId="2E1ADB02" w14:textId="29034DE4" w:rsidR="00231BC7" w:rsidRPr="001779E4" w:rsidRDefault="00231BC7" w:rsidP="0023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r>
      <w:tr w:rsidR="00231BC7" w:rsidRPr="00516BBF" w14:paraId="1C8C113C" w14:textId="77777777" w:rsidTr="00F90487">
        <w:trPr>
          <w:cantSplit/>
        </w:trPr>
        <w:tc>
          <w:tcPr>
            <w:tcW w:w="3071" w:type="dxa"/>
          </w:tcPr>
          <w:p w14:paraId="6DD5193F" w14:textId="77777777" w:rsidR="00231BC7" w:rsidRDefault="00231BC7" w:rsidP="00231BC7">
            <w:pPr>
              <w:shd w:val="clear" w:color="auto" w:fill="FFFFFF"/>
              <w:ind w:left="180" w:right="-79" w:hanging="180"/>
              <w:rPr>
                <w:rFonts w:ascii="Times New Roman" w:hAnsi="Times New Roman" w:cs="Times New Roman"/>
                <w:sz w:val="22"/>
                <w:szCs w:val="22"/>
              </w:rPr>
            </w:pPr>
          </w:p>
        </w:tc>
        <w:tc>
          <w:tcPr>
            <w:tcW w:w="10968" w:type="dxa"/>
            <w:gridSpan w:val="15"/>
          </w:tcPr>
          <w:p w14:paraId="7E2CECF9" w14:textId="27EC9AE7" w:rsidR="00231BC7" w:rsidRPr="009607FC" w:rsidRDefault="00231BC7" w:rsidP="00231BC7">
            <w:pPr>
              <w:pStyle w:val="acctfourfigures"/>
              <w:shd w:val="clear" w:color="auto" w:fill="FFFFFF"/>
              <w:tabs>
                <w:tab w:val="clear" w:pos="765"/>
                <w:tab w:val="decimal" w:pos="950"/>
              </w:tabs>
              <w:spacing w:line="240" w:lineRule="atLeast"/>
              <w:ind w:left="-79" w:right="-79"/>
              <w:jc w:val="center"/>
              <w:rPr>
                <w:szCs w:val="22"/>
              </w:rPr>
            </w:pPr>
            <w:r w:rsidRPr="00622903">
              <w:rPr>
                <w:bCs/>
                <w:i/>
                <w:iCs/>
                <w:szCs w:val="22"/>
              </w:rPr>
              <w:t>(</w:t>
            </w:r>
            <w:r>
              <w:rPr>
                <w:bCs/>
                <w:i/>
                <w:iCs/>
                <w:szCs w:val="22"/>
              </w:rPr>
              <w:t>in thousand B</w:t>
            </w:r>
            <w:r w:rsidRPr="00622903">
              <w:rPr>
                <w:bCs/>
                <w:i/>
                <w:iCs/>
                <w:szCs w:val="22"/>
              </w:rPr>
              <w:t>aht)</w:t>
            </w:r>
          </w:p>
        </w:tc>
      </w:tr>
      <w:tr w:rsidR="00231BC7" w:rsidRPr="00516BBF" w14:paraId="76CD6C8C" w14:textId="77777777" w:rsidTr="001779E4">
        <w:trPr>
          <w:cantSplit/>
        </w:trPr>
        <w:tc>
          <w:tcPr>
            <w:tcW w:w="3071" w:type="dxa"/>
          </w:tcPr>
          <w:p w14:paraId="51BF2C56" w14:textId="77777777" w:rsidR="00231BC7" w:rsidRDefault="00231BC7" w:rsidP="00231BC7">
            <w:pPr>
              <w:shd w:val="clear" w:color="auto" w:fill="FFFFFF"/>
              <w:ind w:left="180" w:right="-79" w:hanging="180"/>
              <w:rPr>
                <w:rFonts w:ascii="Times New Roman" w:hAnsi="Times New Roman" w:cs="Times New Roman"/>
                <w:sz w:val="22"/>
                <w:szCs w:val="22"/>
              </w:rPr>
            </w:pPr>
          </w:p>
        </w:tc>
        <w:tc>
          <w:tcPr>
            <w:tcW w:w="1159" w:type="dxa"/>
            <w:vAlign w:val="bottom"/>
          </w:tcPr>
          <w:p w14:paraId="2E14CCDD" w14:textId="77777777" w:rsidR="00231BC7" w:rsidRDefault="00231BC7" w:rsidP="00231BC7">
            <w:pPr>
              <w:pStyle w:val="acctfourfigures"/>
              <w:shd w:val="clear" w:color="auto" w:fill="FFFFFF"/>
              <w:tabs>
                <w:tab w:val="clear" w:pos="765"/>
                <w:tab w:val="decimal" w:pos="950"/>
              </w:tabs>
              <w:spacing w:line="240" w:lineRule="atLeast"/>
              <w:ind w:left="-79" w:right="-79"/>
              <w:rPr>
                <w:szCs w:val="22"/>
              </w:rPr>
            </w:pPr>
          </w:p>
        </w:tc>
        <w:tc>
          <w:tcPr>
            <w:tcW w:w="179" w:type="dxa"/>
            <w:vAlign w:val="bottom"/>
          </w:tcPr>
          <w:p w14:paraId="6F040A28" w14:textId="77777777" w:rsidR="00231BC7" w:rsidRPr="00516BBF" w:rsidRDefault="00231BC7" w:rsidP="00231BC7">
            <w:pPr>
              <w:pStyle w:val="acctfourfigures"/>
              <w:shd w:val="clear" w:color="auto" w:fill="FFFFFF"/>
              <w:tabs>
                <w:tab w:val="decimal" w:pos="551"/>
                <w:tab w:val="decimal" w:pos="950"/>
              </w:tabs>
              <w:spacing w:line="240" w:lineRule="atLeast"/>
              <w:ind w:left="-79" w:right="-79"/>
              <w:rPr>
                <w:szCs w:val="22"/>
              </w:rPr>
            </w:pPr>
          </w:p>
        </w:tc>
        <w:tc>
          <w:tcPr>
            <w:tcW w:w="1172" w:type="dxa"/>
            <w:vAlign w:val="bottom"/>
          </w:tcPr>
          <w:p w14:paraId="09069280" w14:textId="77777777" w:rsidR="00231BC7" w:rsidRPr="009607FC" w:rsidRDefault="00231BC7" w:rsidP="00231BC7">
            <w:pPr>
              <w:pStyle w:val="acctfourfigures"/>
              <w:shd w:val="clear" w:color="auto" w:fill="FFFFFF"/>
              <w:tabs>
                <w:tab w:val="clear" w:pos="765"/>
                <w:tab w:val="decimal" w:pos="950"/>
              </w:tabs>
              <w:spacing w:line="240" w:lineRule="atLeast"/>
              <w:ind w:left="-79" w:right="-79"/>
              <w:rPr>
                <w:szCs w:val="22"/>
              </w:rPr>
            </w:pPr>
          </w:p>
        </w:tc>
        <w:tc>
          <w:tcPr>
            <w:tcW w:w="181" w:type="dxa"/>
            <w:vAlign w:val="bottom"/>
          </w:tcPr>
          <w:p w14:paraId="5C2EF69D" w14:textId="77777777" w:rsidR="00231BC7" w:rsidRPr="00516BBF" w:rsidRDefault="00231BC7" w:rsidP="00231BC7">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vAlign w:val="bottom"/>
          </w:tcPr>
          <w:p w14:paraId="10B7D522" w14:textId="77777777" w:rsidR="00231BC7" w:rsidRDefault="00231BC7" w:rsidP="00231BC7">
            <w:pPr>
              <w:pStyle w:val="acctfourfigures"/>
              <w:shd w:val="clear" w:color="auto" w:fill="FFFFFF"/>
              <w:tabs>
                <w:tab w:val="clear" w:pos="765"/>
                <w:tab w:val="decimal" w:pos="950"/>
              </w:tabs>
              <w:spacing w:line="240" w:lineRule="atLeast"/>
              <w:ind w:left="-79" w:right="-79"/>
              <w:rPr>
                <w:szCs w:val="22"/>
              </w:rPr>
            </w:pPr>
          </w:p>
        </w:tc>
        <w:tc>
          <w:tcPr>
            <w:tcW w:w="184" w:type="dxa"/>
            <w:vAlign w:val="bottom"/>
          </w:tcPr>
          <w:p w14:paraId="777822A2" w14:textId="77777777" w:rsidR="00231BC7" w:rsidRPr="00516BBF" w:rsidRDefault="00231BC7" w:rsidP="00231BC7">
            <w:pPr>
              <w:pStyle w:val="acctfourfigures"/>
              <w:shd w:val="clear" w:color="auto" w:fill="FFFFFF"/>
              <w:tabs>
                <w:tab w:val="decimal" w:pos="551"/>
                <w:tab w:val="decimal" w:pos="950"/>
              </w:tabs>
              <w:spacing w:line="240" w:lineRule="atLeast"/>
              <w:ind w:left="-79" w:right="-79"/>
              <w:rPr>
                <w:szCs w:val="22"/>
              </w:rPr>
            </w:pPr>
          </w:p>
        </w:tc>
        <w:tc>
          <w:tcPr>
            <w:tcW w:w="1206" w:type="dxa"/>
            <w:vAlign w:val="bottom"/>
          </w:tcPr>
          <w:p w14:paraId="56D5A446" w14:textId="77777777" w:rsidR="00231BC7" w:rsidRPr="009607FC" w:rsidRDefault="00231BC7" w:rsidP="00231BC7">
            <w:pPr>
              <w:pStyle w:val="acctfourfigures"/>
              <w:shd w:val="clear" w:color="auto" w:fill="FFFFFF"/>
              <w:tabs>
                <w:tab w:val="clear" w:pos="765"/>
                <w:tab w:val="decimal" w:pos="950"/>
              </w:tabs>
              <w:spacing w:line="240" w:lineRule="atLeast"/>
              <w:ind w:left="-79" w:right="-79"/>
              <w:rPr>
                <w:szCs w:val="22"/>
              </w:rPr>
            </w:pPr>
          </w:p>
        </w:tc>
        <w:tc>
          <w:tcPr>
            <w:tcW w:w="187" w:type="dxa"/>
            <w:vAlign w:val="bottom"/>
          </w:tcPr>
          <w:p w14:paraId="5D0C0258" w14:textId="77777777" w:rsidR="00231BC7" w:rsidRPr="00516BBF" w:rsidRDefault="00231BC7" w:rsidP="00231BC7">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vAlign w:val="bottom"/>
          </w:tcPr>
          <w:p w14:paraId="30C2DFE8" w14:textId="77777777" w:rsidR="00231BC7" w:rsidRDefault="00231BC7" w:rsidP="00231BC7">
            <w:pPr>
              <w:pStyle w:val="acctfourfigures"/>
              <w:shd w:val="clear" w:color="auto" w:fill="FFFFFF"/>
              <w:tabs>
                <w:tab w:val="clear" w:pos="765"/>
                <w:tab w:val="decimal" w:pos="950"/>
              </w:tabs>
              <w:spacing w:line="240" w:lineRule="atLeast"/>
              <w:ind w:right="-79"/>
              <w:rPr>
                <w:szCs w:val="22"/>
              </w:rPr>
            </w:pPr>
          </w:p>
        </w:tc>
        <w:tc>
          <w:tcPr>
            <w:tcW w:w="204" w:type="dxa"/>
            <w:vAlign w:val="bottom"/>
          </w:tcPr>
          <w:p w14:paraId="3F149D60" w14:textId="77777777" w:rsidR="00231BC7" w:rsidRPr="00516BBF" w:rsidRDefault="00231BC7" w:rsidP="00231BC7">
            <w:pPr>
              <w:pStyle w:val="acctfourfigures"/>
              <w:shd w:val="clear" w:color="auto" w:fill="FFFFFF"/>
              <w:tabs>
                <w:tab w:val="decimal" w:pos="551"/>
                <w:tab w:val="decimal" w:pos="950"/>
              </w:tabs>
              <w:spacing w:line="240" w:lineRule="atLeast"/>
              <w:ind w:left="-79" w:right="-79"/>
              <w:rPr>
                <w:szCs w:val="22"/>
              </w:rPr>
            </w:pPr>
          </w:p>
        </w:tc>
        <w:tc>
          <w:tcPr>
            <w:tcW w:w="1211" w:type="dxa"/>
            <w:vAlign w:val="bottom"/>
          </w:tcPr>
          <w:p w14:paraId="14E63A67" w14:textId="77777777" w:rsidR="00231BC7" w:rsidRPr="009607FC" w:rsidRDefault="00231BC7" w:rsidP="00231BC7">
            <w:pPr>
              <w:pStyle w:val="acctfourfigures"/>
              <w:shd w:val="clear" w:color="auto" w:fill="FFFFFF"/>
              <w:tabs>
                <w:tab w:val="clear" w:pos="765"/>
                <w:tab w:val="decimal" w:pos="950"/>
              </w:tabs>
              <w:spacing w:line="240" w:lineRule="atLeast"/>
              <w:ind w:right="-79"/>
              <w:rPr>
                <w:szCs w:val="22"/>
              </w:rPr>
            </w:pPr>
          </w:p>
        </w:tc>
        <w:tc>
          <w:tcPr>
            <w:tcW w:w="192" w:type="dxa"/>
          </w:tcPr>
          <w:p w14:paraId="5F5B42AE" w14:textId="77777777" w:rsidR="00231BC7" w:rsidRPr="00516BBF" w:rsidRDefault="00231BC7" w:rsidP="00231BC7">
            <w:pPr>
              <w:pStyle w:val="acctfourfigures"/>
              <w:shd w:val="clear" w:color="auto" w:fill="FFFFFF"/>
              <w:tabs>
                <w:tab w:val="clear" w:pos="765"/>
                <w:tab w:val="decimal" w:pos="950"/>
              </w:tabs>
              <w:spacing w:line="240" w:lineRule="atLeast"/>
              <w:ind w:left="-79" w:right="-79"/>
              <w:rPr>
                <w:szCs w:val="22"/>
              </w:rPr>
            </w:pPr>
          </w:p>
        </w:tc>
        <w:tc>
          <w:tcPr>
            <w:tcW w:w="1209" w:type="dxa"/>
            <w:vAlign w:val="bottom"/>
          </w:tcPr>
          <w:p w14:paraId="4B19EF11" w14:textId="77777777" w:rsidR="00231BC7" w:rsidRDefault="00231BC7" w:rsidP="00231BC7">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14:paraId="3CF5418F" w14:textId="77777777" w:rsidR="00231BC7" w:rsidRPr="001779E4" w:rsidRDefault="00231BC7" w:rsidP="00231BC7">
            <w:pPr>
              <w:pStyle w:val="acctfourfigures"/>
              <w:shd w:val="clear" w:color="auto" w:fill="FFFFFF"/>
              <w:tabs>
                <w:tab w:val="decimal" w:pos="551"/>
              </w:tabs>
              <w:spacing w:line="240" w:lineRule="atLeast"/>
              <w:ind w:left="-79" w:right="-79"/>
              <w:rPr>
                <w:b/>
                <w:bCs/>
                <w:szCs w:val="22"/>
              </w:rPr>
            </w:pPr>
          </w:p>
        </w:tc>
        <w:tc>
          <w:tcPr>
            <w:tcW w:w="1209" w:type="dxa"/>
            <w:vAlign w:val="bottom"/>
          </w:tcPr>
          <w:p w14:paraId="27E0D162" w14:textId="77777777" w:rsidR="00231BC7" w:rsidRPr="009607FC" w:rsidRDefault="00231BC7" w:rsidP="00231BC7">
            <w:pPr>
              <w:pStyle w:val="acctfourfigures"/>
              <w:shd w:val="clear" w:color="auto" w:fill="FFFFFF"/>
              <w:tabs>
                <w:tab w:val="clear" w:pos="765"/>
                <w:tab w:val="decimal" w:pos="950"/>
              </w:tabs>
              <w:spacing w:line="240" w:lineRule="atLeast"/>
              <w:ind w:left="-79" w:right="-79"/>
              <w:rPr>
                <w:szCs w:val="22"/>
              </w:rPr>
            </w:pPr>
          </w:p>
        </w:tc>
      </w:tr>
      <w:tr w:rsidR="006B6C4D" w:rsidRPr="00516BBF" w14:paraId="5F30F293" w14:textId="77777777" w:rsidTr="006F3F26">
        <w:trPr>
          <w:cantSplit/>
        </w:trPr>
        <w:tc>
          <w:tcPr>
            <w:tcW w:w="3071" w:type="dxa"/>
          </w:tcPr>
          <w:p w14:paraId="37D01655" w14:textId="77777777" w:rsidR="006B6C4D" w:rsidRPr="00A27B59" w:rsidRDefault="006B6C4D" w:rsidP="006B6C4D">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w:t>
            </w:r>
            <w:r w:rsidRPr="00A27B59">
              <w:rPr>
                <w:rFonts w:ascii="Times New Roman" w:hAnsi="Times New Roman" w:cs="Times New Roman"/>
                <w:sz w:val="22"/>
                <w:szCs w:val="22"/>
              </w:rPr>
              <w:t>egment assets</w:t>
            </w:r>
          </w:p>
        </w:tc>
        <w:tc>
          <w:tcPr>
            <w:tcW w:w="1159" w:type="dxa"/>
            <w:tcBorders>
              <w:bottom w:val="double" w:sz="4" w:space="0" w:color="auto"/>
            </w:tcBorders>
          </w:tcPr>
          <w:p w14:paraId="44F5928C" w14:textId="76FA884A" w:rsidR="006B6C4D" w:rsidRPr="00516BBF" w:rsidRDefault="006B6C4D" w:rsidP="006B6C4D">
            <w:pPr>
              <w:pStyle w:val="acctfourfigures"/>
              <w:shd w:val="clear" w:color="auto" w:fill="FFFFFF"/>
              <w:tabs>
                <w:tab w:val="clear" w:pos="765"/>
                <w:tab w:val="decimal" w:pos="950"/>
              </w:tabs>
              <w:spacing w:line="240" w:lineRule="atLeast"/>
              <w:ind w:left="-79" w:right="-79"/>
              <w:rPr>
                <w:szCs w:val="22"/>
              </w:rPr>
            </w:pPr>
            <w:r w:rsidRPr="009E7731">
              <w:t>911,517</w:t>
            </w:r>
          </w:p>
        </w:tc>
        <w:tc>
          <w:tcPr>
            <w:tcW w:w="179" w:type="dxa"/>
            <w:vAlign w:val="bottom"/>
          </w:tcPr>
          <w:p w14:paraId="1C03CC45" w14:textId="77777777" w:rsidR="006B6C4D" w:rsidRPr="00516BBF" w:rsidRDefault="006B6C4D" w:rsidP="006B6C4D">
            <w:pPr>
              <w:pStyle w:val="acctfourfigures"/>
              <w:shd w:val="clear" w:color="auto" w:fill="FFFFFF"/>
              <w:tabs>
                <w:tab w:val="decimal" w:pos="551"/>
                <w:tab w:val="decimal" w:pos="950"/>
              </w:tabs>
              <w:spacing w:line="240" w:lineRule="atLeast"/>
              <w:ind w:left="-79" w:right="-79"/>
              <w:rPr>
                <w:szCs w:val="22"/>
              </w:rPr>
            </w:pPr>
          </w:p>
        </w:tc>
        <w:tc>
          <w:tcPr>
            <w:tcW w:w="1172" w:type="dxa"/>
            <w:tcBorders>
              <w:bottom w:val="double" w:sz="4" w:space="0" w:color="auto"/>
            </w:tcBorders>
            <w:vAlign w:val="bottom"/>
          </w:tcPr>
          <w:p w14:paraId="58C02A83" w14:textId="1D2EACE0" w:rsidR="006B6C4D" w:rsidRPr="00516BBF" w:rsidRDefault="006B6C4D" w:rsidP="006B6C4D">
            <w:pPr>
              <w:pStyle w:val="acctfourfigures"/>
              <w:shd w:val="clear" w:color="auto" w:fill="FFFFFF"/>
              <w:tabs>
                <w:tab w:val="clear" w:pos="765"/>
                <w:tab w:val="decimal" w:pos="950"/>
              </w:tabs>
              <w:spacing w:line="240" w:lineRule="atLeast"/>
              <w:ind w:left="-79" w:right="-79"/>
              <w:rPr>
                <w:szCs w:val="22"/>
              </w:rPr>
            </w:pPr>
            <w:r>
              <w:rPr>
                <w:szCs w:val="22"/>
              </w:rPr>
              <w:t>760,191</w:t>
            </w:r>
          </w:p>
        </w:tc>
        <w:tc>
          <w:tcPr>
            <w:tcW w:w="181" w:type="dxa"/>
            <w:vAlign w:val="bottom"/>
          </w:tcPr>
          <w:p w14:paraId="5F2BCD50" w14:textId="77777777" w:rsidR="006B6C4D" w:rsidRPr="00516BBF" w:rsidRDefault="006B6C4D" w:rsidP="006B6C4D">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tcBorders>
              <w:bottom w:val="double" w:sz="4" w:space="0" w:color="auto"/>
            </w:tcBorders>
          </w:tcPr>
          <w:p w14:paraId="2E705B38" w14:textId="1BD9D288" w:rsidR="006B6C4D" w:rsidRPr="00516BBF" w:rsidRDefault="00EE15EF" w:rsidP="006B6C4D">
            <w:pPr>
              <w:pStyle w:val="acctfourfigures"/>
              <w:shd w:val="clear" w:color="auto" w:fill="FFFFFF"/>
              <w:tabs>
                <w:tab w:val="clear" w:pos="765"/>
                <w:tab w:val="decimal" w:pos="950"/>
              </w:tabs>
              <w:spacing w:line="240" w:lineRule="atLeast"/>
              <w:ind w:left="-79" w:right="-79"/>
              <w:rPr>
                <w:szCs w:val="22"/>
              </w:rPr>
            </w:pPr>
            <w:r w:rsidRPr="00EE15EF">
              <w:t>519,375</w:t>
            </w:r>
          </w:p>
        </w:tc>
        <w:tc>
          <w:tcPr>
            <w:tcW w:w="184" w:type="dxa"/>
            <w:vAlign w:val="bottom"/>
          </w:tcPr>
          <w:p w14:paraId="27682F10" w14:textId="77777777" w:rsidR="006B6C4D" w:rsidRPr="00516BBF" w:rsidRDefault="006B6C4D" w:rsidP="006B6C4D">
            <w:pPr>
              <w:pStyle w:val="acctfourfigures"/>
              <w:shd w:val="clear" w:color="auto" w:fill="FFFFFF"/>
              <w:tabs>
                <w:tab w:val="decimal" w:pos="551"/>
                <w:tab w:val="decimal" w:pos="950"/>
              </w:tabs>
              <w:spacing w:line="240" w:lineRule="atLeast"/>
              <w:ind w:left="-79" w:right="-79"/>
              <w:rPr>
                <w:szCs w:val="22"/>
              </w:rPr>
            </w:pPr>
          </w:p>
        </w:tc>
        <w:tc>
          <w:tcPr>
            <w:tcW w:w="1206" w:type="dxa"/>
            <w:tcBorders>
              <w:bottom w:val="double" w:sz="4" w:space="0" w:color="auto"/>
            </w:tcBorders>
            <w:vAlign w:val="bottom"/>
          </w:tcPr>
          <w:p w14:paraId="62E249BC" w14:textId="21399238" w:rsidR="006B6C4D" w:rsidRPr="00516BBF" w:rsidRDefault="00EE15EF" w:rsidP="006B6C4D">
            <w:pPr>
              <w:pStyle w:val="acctfourfigures"/>
              <w:shd w:val="clear" w:color="auto" w:fill="FFFFFF"/>
              <w:tabs>
                <w:tab w:val="clear" w:pos="765"/>
                <w:tab w:val="decimal" w:pos="950"/>
              </w:tabs>
              <w:spacing w:line="240" w:lineRule="atLeast"/>
              <w:ind w:left="-79" w:right="-79"/>
              <w:rPr>
                <w:szCs w:val="22"/>
              </w:rPr>
            </w:pPr>
            <w:r w:rsidRPr="00EE15EF">
              <w:rPr>
                <w:szCs w:val="22"/>
              </w:rPr>
              <w:t>564,033</w:t>
            </w:r>
          </w:p>
        </w:tc>
        <w:tc>
          <w:tcPr>
            <w:tcW w:w="187" w:type="dxa"/>
            <w:vAlign w:val="bottom"/>
          </w:tcPr>
          <w:p w14:paraId="1E3391BB" w14:textId="77777777" w:rsidR="006B6C4D" w:rsidRPr="00516BBF" w:rsidRDefault="006B6C4D" w:rsidP="006B6C4D">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tcBorders>
              <w:bottom w:val="double" w:sz="4" w:space="0" w:color="auto"/>
            </w:tcBorders>
          </w:tcPr>
          <w:p w14:paraId="3B6A8402" w14:textId="24B17E12" w:rsidR="006B6C4D" w:rsidRPr="00516BBF" w:rsidRDefault="00EE15EF" w:rsidP="006B6C4D">
            <w:pPr>
              <w:pStyle w:val="acctfourfigures"/>
              <w:shd w:val="clear" w:color="auto" w:fill="FFFFFF"/>
              <w:tabs>
                <w:tab w:val="clear" w:pos="765"/>
                <w:tab w:val="decimal" w:pos="950"/>
              </w:tabs>
              <w:spacing w:line="240" w:lineRule="atLeast"/>
              <w:ind w:right="-79"/>
              <w:rPr>
                <w:szCs w:val="22"/>
              </w:rPr>
            </w:pPr>
            <w:r w:rsidRPr="00EE15EF">
              <w:t>3,236,114</w:t>
            </w:r>
          </w:p>
        </w:tc>
        <w:tc>
          <w:tcPr>
            <w:tcW w:w="204" w:type="dxa"/>
            <w:vAlign w:val="bottom"/>
          </w:tcPr>
          <w:p w14:paraId="005708BD" w14:textId="77777777" w:rsidR="006B6C4D" w:rsidRPr="00516BBF" w:rsidRDefault="006B6C4D" w:rsidP="006B6C4D">
            <w:pPr>
              <w:pStyle w:val="acctfourfigures"/>
              <w:shd w:val="clear" w:color="auto" w:fill="FFFFFF"/>
              <w:tabs>
                <w:tab w:val="decimal" w:pos="551"/>
                <w:tab w:val="decimal" w:pos="950"/>
              </w:tabs>
              <w:spacing w:line="240" w:lineRule="atLeast"/>
              <w:ind w:left="-79" w:right="-79"/>
              <w:rPr>
                <w:szCs w:val="22"/>
              </w:rPr>
            </w:pPr>
          </w:p>
        </w:tc>
        <w:tc>
          <w:tcPr>
            <w:tcW w:w="1211" w:type="dxa"/>
            <w:tcBorders>
              <w:bottom w:val="double" w:sz="4" w:space="0" w:color="auto"/>
            </w:tcBorders>
            <w:vAlign w:val="bottom"/>
          </w:tcPr>
          <w:p w14:paraId="25F6DD21" w14:textId="70B12F51" w:rsidR="006B6C4D" w:rsidRPr="00516BBF" w:rsidRDefault="00EE15EF" w:rsidP="006B6C4D">
            <w:pPr>
              <w:pStyle w:val="acctfourfigures"/>
              <w:shd w:val="clear" w:color="auto" w:fill="FFFFFF"/>
              <w:tabs>
                <w:tab w:val="clear" w:pos="765"/>
                <w:tab w:val="decimal" w:pos="950"/>
              </w:tabs>
              <w:spacing w:line="240" w:lineRule="atLeast"/>
              <w:ind w:right="-79"/>
              <w:rPr>
                <w:szCs w:val="22"/>
              </w:rPr>
            </w:pPr>
            <w:r w:rsidRPr="00EE15EF">
              <w:rPr>
                <w:szCs w:val="22"/>
              </w:rPr>
              <w:t>3,192,472</w:t>
            </w:r>
          </w:p>
        </w:tc>
        <w:tc>
          <w:tcPr>
            <w:tcW w:w="192" w:type="dxa"/>
            <w:vAlign w:val="bottom"/>
          </w:tcPr>
          <w:p w14:paraId="0A8E03C0" w14:textId="77777777" w:rsidR="006B6C4D" w:rsidRPr="00516BBF" w:rsidRDefault="006B6C4D" w:rsidP="006B6C4D">
            <w:pPr>
              <w:pStyle w:val="acctfourfigures"/>
              <w:shd w:val="clear" w:color="auto" w:fill="FFFFFF"/>
              <w:tabs>
                <w:tab w:val="clear" w:pos="765"/>
                <w:tab w:val="decimal" w:pos="950"/>
              </w:tabs>
              <w:spacing w:line="240" w:lineRule="atLeast"/>
              <w:ind w:left="-79" w:right="-79"/>
              <w:rPr>
                <w:szCs w:val="22"/>
              </w:rPr>
            </w:pPr>
          </w:p>
        </w:tc>
        <w:tc>
          <w:tcPr>
            <w:tcW w:w="1209" w:type="dxa"/>
            <w:tcBorders>
              <w:bottom w:val="double" w:sz="4" w:space="0" w:color="auto"/>
            </w:tcBorders>
          </w:tcPr>
          <w:p w14:paraId="05328690" w14:textId="5B5E26D8" w:rsidR="006B6C4D" w:rsidRPr="00516BBF" w:rsidRDefault="006B6C4D" w:rsidP="006B6C4D">
            <w:pPr>
              <w:pStyle w:val="acctfourfigures"/>
              <w:shd w:val="clear" w:color="auto" w:fill="FFFFFF"/>
              <w:tabs>
                <w:tab w:val="clear" w:pos="765"/>
                <w:tab w:val="decimal" w:pos="950"/>
              </w:tabs>
              <w:spacing w:line="240" w:lineRule="atLeast"/>
              <w:ind w:left="-79" w:right="-79"/>
              <w:rPr>
                <w:szCs w:val="22"/>
              </w:rPr>
            </w:pPr>
            <w:r w:rsidRPr="006903A5">
              <w:t>4,667,006</w:t>
            </w:r>
          </w:p>
        </w:tc>
        <w:tc>
          <w:tcPr>
            <w:tcW w:w="243" w:type="dxa"/>
          </w:tcPr>
          <w:p w14:paraId="7E61036C" w14:textId="77777777" w:rsidR="006B6C4D" w:rsidRPr="00516BBF" w:rsidRDefault="006B6C4D" w:rsidP="006B6C4D">
            <w:pPr>
              <w:pStyle w:val="acctfourfigures"/>
              <w:shd w:val="clear" w:color="auto" w:fill="FFFFFF"/>
              <w:tabs>
                <w:tab w:val="decimal" w:pos="551"/>
              </w:tabs>
              <w:spacing w:line="240" w:lineRule="atLeast"/>
              <w:ind w:left="-79" w:right="-79"/>
              <w:rPr>
                <w:szCs w:val="22"/>
              </w:rPr>
            </w:pPr>
          </w:p>
        </w:tc>
        <w:tc>
          <w:tcPr>
            <w:tcW w:w="1209" w:type="dxa"/>
            <w:tcBorders>
              <w:bottom w:val="double" w:sz="4" w:space="0" w:color="auto"/>
            </w:tcBorders>
            <w:vAlign w:val="bottom"/>
          </w:tcPr>
          <w:p w14:paraId="6ACD4084" w14:textId="1264B4B0" w:rsidR="006B6C4D" w:rsidRPr="00516BBF" w:rsidRDefault="00EE15EF" w:rsidP="006B6C4D">
            <w:pPr>
              <w:pStyle w:val="acctfourfigures"/>
              <w:shd w:val="clear" w:color="auto" w:fill="FFFFFF"/>
              <w:tabs>
                <w:tab w:val="clear" w:pos="765"/>
                <w:tab w:val="decimal" w:pos="950"/>
              </w:tabs>
              <w:spacing w:line="240" w:lineRule="atLeast"/>
              <w:ind w:left="-79" w:right="-79"/>
              <w:rPr>
                <w:szCs w:val="22"/>
              </w:rPr>
            </w:pPr>
            <w:r w:rsidRPr="00EE15EF">
              <w:rPr>
                <w:szCs w:val="22"/>
              </w:rPr>
              <w:t>4,516,696</w:t>
            </w:r>
          </w:p>
        </w:tc>
      </w:tr>
      <w:tr w:rsidR="006B6C4D" w:rsidRPr="00516BBF" w14:paraId="1BE68559" w14:textId="77777777" w:rsidTr="006F3F26">
        <w:trPr>
          <w:cantSplit/>
        </w:trPr>
        <w:tc>
          <w:tcPr>
            <w:tcW w:w="3071" w:type="dxa"/>
          </w:tcPr>
          <w:p w14:paraId="73D6DD85" w14:textId="77777777" w:rsidR="006B6C4D" w:rsidRPr="00A27B59" w:rsidRDefault="006B6C4D" w:rsidP="006B6C4D">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Segment liabilities</w:t>
            </w:r>
          </w:p>
        </w:tc>
        <w:tc>
          <w:tcPr>
            <w:tcW w:w="1159" w:type="dxa"/>
            <w:tcBorders>
              <w:top w:val="double" w:sz="4" w:space="0" w:color="auto"/>
              <w:bottom w:val="double" w:sz="4" w:space="0" w:color="auto"/>
            </w:tcBorders>
          </w:tcPr>
          <w:p w14:paraId="14FD3BA5" w14:textId="044B80BD" w:rsidR="006B6C4D" w:rsidRPr="00516BBF" w:rsidRDefault="006B6C4D" w:rsidP="006B6C4D">
            <w:pPr>
              <w:pStyle w:val="acctfourfigures"/>
              <w:shd w:val="clear" w:color="auto" w:fill="FFFFFF"/>
              <w:tabs>
                <w:tab w:val="clear" w:pos="765"/>
                <w:tab w:val="decimal" w:pos="950"/>
              </w:tabs>
              <w:spacing w:line="240" w:lineRule="atLeast"/>
              <w:ind w:left="-79" w:right="-79"/>
              <w:rPr>
                <w:szCs w:val="22"/>
              </w:rPr>
            </w:pPr>
            <w:r w:rsidRPr="009E7731">
              <w:t>7,841</w:t>
            </w:r>
          </w:p>
        </w:tc>
        <w:tc>
          <w:tcPr>
            <w:tcW w:w="179" w:type="dxa"/>
            <w:vAlign w:val="bottom"/>
          </w:tcPr>
          <w:p w14:paraId="51E5D406" w14:textId="77777777" w:rsidR="006B6C4D" w:rsidRPr="00516BBF" w:rsidRDefault="006B6C4D" w:rsidP="006B6C4D">
            <w:pPr>
              <w:pStyle w:val="acctfourfigures"/>
              <w:shd w:val="clear" w:color="auto" w:fill="FFFFFF"/>
              <w:tabs>
                <w:tab w:val="decimal" w:pos="551"/>
                <w:tab w:val="decimal" w:pos="950"/>
              </w:tabs>
              <w:spacing w:line="240" w:lineRule="atLeast"/>
              <w:ind w:left="-79" w:right="-79"/>
              <w:rPr>
                <w:szCs w:val="22"/>
              </w:rPr>
            </w:pPr>
          </w:p>
        </w:tc>
        <w:tc>
          <w:tcPr>
            <w:tcW w:w="1172" w:type="dxa"/>
            <w:tcBorders>
              <w:top w:val="double" w:sz="4" w:space="0" w:color="auto"/>
              <w:bottom w:val="double" w:sz="4" w:space="0" w:color="auto"/>
            </w:tcBorders>
            <w:vAlign w:val="bottom"/>
          </w:tcPr>
          <w:p w14:paraId="7903D506" w14:textId="0C30D74F" w:rsidR="006B6C4D" w:rsidRPr="00516BBF" w:rsidRDefault="006B6C4D" w:rsidP="006B6C4D">
            <w:pPr>
              <w:pStyle w:val="acctfourfigures"/>
              <w:shd w:val="clear" w:color="auto" w:fill="FFFFFF"/>
              <w:tabs>
                <w:tab w:val="clear" w:pos="765"/>
                <w:tab w:val="decimal" w:pos="950"/>
              </w:tabs>
              <w:spacing w:line="240" w:lineRule="atLeast"/>
              <w:ind w:left="-79" w:right="-79"/>
              <w:rPr>
                <w:szCs w:val="22"/>
              </w:rPr>
            </w:pPr>
            <w:r>
              <w:rPr>
                <w:szCs w:val="22"/>
              </w:rPr>
              <w:t>4,764</w:t>
            </w:r>
          </w:p>
        </w:tc>
        <w:tc>
          <w:tcPr>
            <w:tcW w:w="181" w:type="dxa"/>
            <w:vAlign w:val="bottom"/>
          </w:tcPr>
          <w:p w14:paraId="23104822" w14:textId="77777777" w:rsidR="006B6C4D" w:rsidRPr="00516BBF" w:rsidRDefault="006B6C4D" w:rsidP="006B6C4D">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tcBorders>
              <w:top w:val="double" w:sz="4" w:space="0" w:color="auto"/>
              <w:bottom w:val="double" w:sz="4" w:space="0" w:color="auto"/>
            </w:tcBorders>
          </w:tcPr>
          <w:p w14:paraId="42AC0B0E" w14:textId="45CA2604" w:rsidR="006B6C4D" w:rsidRPr="00516BBF" w:rsidRDefault="006B6C4D" w:rsidP="006B6C4D">
            <w:pPr>
              <w:pStyle w:val="acctfourfigures"/>
              <w:shd w:val="clear" w:color="auto" w:fill="FFFFFF"/>
              <w:tabs>
                <w:tab w:val="clear" w:pos="765"/>
                <w:tab w:val="decimal" w:pos="950"/>
              </w:tabs>
              <w:spacing w:line="240" w:lineRule="atLeast"/>
              <w:ind w:left="-79" w:right="-79"/>
              <w:rPr>
                <w:szCs w:val="22"/>
              </w:rPr>
            </w:pPr>
            <w:r w:rsidRPr="00877999">
              <w:t>46,254</w:t>
            </w:r>
          </w:p>
        </w:tc>
        <w:tc>
          <w:tcPr>
            <w:tcW w:w="184" w:type="dxa"/>
            <w:vAlign w:val="bottom"/>
          </w:tcPr>
          <w:p w14:paraId="5D30F598" w14:textId="77777777" w:rsidR="006B6C4D" w:rsidRPr="00516BBF" w:rsidRDefault="006B6C4D" w:rsidP="006B6C4D">
            <w:pPr>
              <w:pStyle w:val="acctfourfigures"/>
              <w:shd w:val="clear" w:color="auto" w:fill="FFFFFF"/>
              <w:tabs>
                <w:tab w:val="decimal" w:pos="551"/>
                <w:tab w:val="decimal" w:pos="950"/>
              </w:tabs>
              <w:spacing w:line="240" w:lineRule="atLeast"/>
              <w:ind w:left="-79" w:right="-79"/>
              <w:rPr>
                <w:szCs w:val="22"/>
              </w:rPr>
            </w:pPr>
          </w:p>
        </w:tc>
        <w:tc>
          <w:tcPr>
            <w:tcW w:w="1206" w:type="dxa"/>
            <w:tcBorders>
              <w:top w:val="double" w:sz="4" w:space="0" w:color="auto"/>
              <w:bottom w:val="double" w:sz="4" w:space="0" w:color="auto"/>
            </w:tcBorders>
            <w:vAlign w:val="bottom"/>
          </w:tcPr>
          <w:p w14:paraId="3A4ABC6F" w14:textId="7A9D47C1" w:rsidR="006B6C4D" w:rsidRPr="00516BBF" w:rsidRDefault="006B6C4D" w:rsidP="006B6C4D">
            <w:pPr>
              <w:pStyle w:val="acctfourfigures"/>
              <w:shd w:val="clear" w:color="auto" w:fill="FFFFFF"/>
              <w:tabs>
                <w:tab w:val="clear" w:pos="765"/>
                <w:tab w:val="decimal" w:pos="950"/>
              </w:tabs>
              <w:spacing w:line="240" w:lineRule="atLeast"/>
              <w:ind w:left="-79" w:right="-79"/>
              <w:rPr>
                <w:szCs w:val="22"/>
              </w:rPr>
            </w:pPr>
            <w:r>
              <w:rPr>
                <w:szCs w:val="22"/>
              </w:rPr>
              <w:t>43,969</w:t>
            </w:r>
          </w:p>
        </w:tc>
        <w:tc>
          <w:tcPr>
            <w:tcW w:w="187" w:type="dxa"/>
            <w:vAlign w:val="bottom"/>
          </w:tcPr>
          <w:p w14:paraId="602BBD99" w14:textId="77777777" w:rsidR="006B6C4D" w:rsidRPr="00516BBF" w:rsidRDefault="006B6C4D" w:rsidP="006B6C4D">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tcBorders>
              <w:top w:val="double" w:sz="4" w:space="0" w:color="auto"/>
              <w:bottom w:val="double" w:sz="4" w:space="0" w:color="auto"/>
            </w:tcBorders>
          </w:tcPr>
          <w:p w14:paraId="0915772B" w14:textId="65DFADCC" w:rsidR="006B6C4D" w:rsidRPr="00516BBF" w:rsidRDefault="006B6C4D" w:rsidP="006B6C4D">
            <w:pPr>
              <w:pStyle w:val="acctfourfigures"/>
              <w:shd w:val="clear" w:color="auto" w:fill="FFFFFF"/>
              <w:tabs>
                <w:tab w:val="clear" w:pos="765"/>
                <w:tab w:val="decimal" w:pos="950"/>
              </w:tabs>
              <w:spacing w:line="240" w:lineRule="atLeast"/>
              <w:ind w:left="-79" w:right="-79"/>
              <w:rPr>
                <w:szCs w:val="22"/>
              </w:rPr>
            </w:pPr>
            <w:r w:rsidRPr="002D5F2D">
              <w:t>843,297</w:t>
            </w:r>
          </w:p>
        </w:tc>
        <w:tc>
          <w:tcPr>
            <w:tcW w:w="204" w:type="dxa"/>
            <w:vAlign w:val="bottom"/>
          </w:tcPr>
          <w:p w14:paraId="17896545" w14:textId="77777777" w:rsidR="006B6C4D" w:rsidRPr="00516BBF" w:rsidRDefault="006B6C4D" w:rsidP="006B6C4D">
            <w:pPr>
              <w:pStyle w:val="acctfourfigures"/>
              <w:shd w:val="clear" w:color="auto" w:fill="FFFFFF"/>
              <w:tabs>
                <w:tab w:val="decimal" w:pos="551"/>
                <w:tab w:val="decimal" w:pos="950"/>
              </w:tabs>
              <w:spacing w:line="240" w:lineRule="atLeast"/>
              <w:ind w:left="-79" w:right="-79"/>
              <w:rPr>
                <w:szCs w:val="22"/>
              </w:rPr>
            </w:pPr>
          </w:p>
        </w:tc>
        <w:tc>
          <w:tcPr>
            <w:tcW w:w="1211" w:type="dxa"/>
            <w:tcBorders>
              <w:top w:val="double" w:sz="4" w:space="0" w:color="auto"/>
              <w:bottom w:val="double" w:sz="4" w:space="0" w:color="auto"/>
            </w:tcBorders>
            <w:vAlign w:val="bottom"/>
          </w:tcPr>
          <w:p w14:paraId="0CFEC7D5" w14:textId="76A85BC8" w:rsidR="006B6C4D" w:rsidRPr="00516BBF" w:rsidRDefault="006B6C4D" w:rsidP="006B6C4D">
            <w:pPr>
              <w:pStyle w:val="acctfourfigures"/>
              <w:shd w:val="clear" w:color="auto" w:fill="FFFFFF"/>
              <w:tabs>
                <w:tab w:val="clear" w:pos="765"/>
                <w:tab w:val="decimal" w:pos="950"/>
              </w:tabs>
              <w:spacing w:line="240" w:lineRule="atLeast"/>
              <w:ind w:left="-79" w:right="-79"/>
              <w:rPr>
                <w:szCs w:val="22"/>
              </w:rPr>
            </w:pPr>
            <w:r>
              <w:rPr>
                <w:szCs w:val="22"/>
              </w:rPr>
              <w:t>858,028</w:t>
            </w:r>
          </w:p>
        </w:tc>
        <w:tc>
          <w:tcPr>
            <w:tcW w:w="192" w:type="dxa"/>
            <w:vAlign w:val="bottom"/>
          </w:tcPr>
          <w:p w14:paraId="2544FFF6" w14:textId="77777777" w:rsidR="006B6C4D" w:rsidRPr="00516BBF" w:rsidRDefault="006B6C4D" w:rsidP="006B6C4D">
            <w:pPr>
              <w:pStyle w:val="acctfourfigures"/>
              <w:shd w:val="clear" w:color="auto" w:fill="FFFFFF"/>
              <w:tabs>
                <w:tab w:val="clear" w:pos="765"/>
                <w:tab w:val="decimal" w:pos="950"/>
              </w:tabs>
              <w:spacing w:line="240" w:lineRule="atLeast"/>
              <w:ind w:left="-79" w:right="-79"/>
              <w:rPr>
                <w:szCs w:val="22"/>
              </w:rPr>
            </w:pPr>
          </w:p>
        </w:tc>
        <w:tc>
          <w:tcPr>
            <w:tcW w:w="1209" w:type="dxa"/>
            <w:tcBorders>
              <w:top w:val="double" w:sz="4" w:space="0" w:color="auto"/>
              <w:bottom w:val="double" w:sz="4" w:space="0" w:color="auto"/>
            </w:tcBorders>
          </w:tcPr>
          <w:p w14:paraId="631C4214" w14:textId="46051D3C" w:rsidR="006B6C4D" w:rsidRPr="00516BBF" w:rsidRDefault="006B6C4D" w:rsidP="006B6C4D">
            <w:pPr>
              <w:pStyle w:val="acctfourfigures"/>
              <w:shd w:val="clear" w:color="auto" w:fill="FFFFFF"/>
              <w:tabs>
                <w:tab w:val="clear" w:pos="765"/>
                <w:tab w:val="decimal" w:pos="950"/>
              </w:tabs>
              <w:spacing w:line="240" w:lineRule="atLeast"/>
              <w:ind w:right="-79"/>
              <w:rPr>
                <w:szCs w:val="22"/>
              </w:rPr>
            </w:pPr>
            <w:r w:rsidRPr="006903A5">
              <w:t>897,392</w:t>
            </w:r>
          </w:p>
        </w:tc>
        <w:tc>
          <w:tcPr>
            <w:tcW w:w="243" w:type="dxa"/>
          </w:tcPr>
          <w:p w14:paraId="4E1FDE91" w14:textId="77777777" w:rsidR="006B6C4D" w:rsidRPr="00516BBF" w:rsidRDefault="006B6C4D" w:rsidP="006B6C4D">
            <w:pPr>
              <w:pStyle w:val="acctfourfigures"/>
              <w:shd w:val="clear" w:color="auto" w:fill="FFFFFF"/>
              <w:tabs>
                <w:tab w:val="decimal" w:pos="551"/>
              </w:tabs>
              <w:spacing w:line="240" w:lineRule="atLeast"/>
              <w:ind w:left="-79" w:right="-79"/>
              <w:rPr>
                <w:szCs w:val="22"/>
              </w:rPr>
            </w:pPr>
          </w:p>
        </w:tc>
        <w:tc>
          <w:tcPr>
            <w:tcW w:w="1209" w:type="dxa"/>
            <w:tcBorders>
              <w:top w:val="double" w:sz="4" w:space="0" w:color="auto"/>
              <w:bottom w:val="double" w:sz="4" w:space="0" w:color="auto"/>
            </w:tcBorders>
            <w:vAlign w:val="bottom"/>
          </w:tcPr>
          <w:p w14:paraId="37AA50B2" w14:textId="132AC095" w:rsidR="006B6C4D" w:rsidRPr="00516BBF" w:rsidRDefault="006B6C4D" w:rsidP="006B6C4D">
            <w:pPr>
              <w:pStyle w:val="acctfourfigures"/>
              <w:shd w:val="clear" w:color="auto" w:fill="FFFFFF"/>
              <w:tabs>
                <w:tab w:val="clear" w:pos="765"/>
                <w:tab w:val="decimal" w:pos="950"/>
              </w:tabs>
              <w:spacing w:line="240" w:lineRule="atLeast"/>
              <w:ind w:right="-79"/>
              <w:rPr>
                <w:szCs w:val="22"/>
              </w:rPr>
            </w:pPr>
            <w:r>
              <w:rPr>
                <w:szCs w:val="22"/>
              </w:rPr>
              <w:t>906,761</w:t>
            </w:r>
          </w:p>
        </w:tc>
      </w:tr>
    </w:tbl>
    <w:p w14:paraId="68E26D83" w14:textId="77777777"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p>
    <w:p w14:paraId="51902CDB" w14:textId="77777777"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sectPr w:rsidR="006E322D" w:rsidRPr="00365FB1" w:rsidSect="00783073">
          <w:pgSz w:w="16834" w:h="11909" w:orient="landscape" w:code="9"/>
          <w:pgMar w:top="691" w:right="1152" w:bottom="576" w:left="1152" w:header="720" w:footer="720" w:gutter="0"/>
          <w:cols w:space="720"/>
          <w:docGrid w:linePitch="245"/>
        </w:sectPr>
      </w:pPr>
    </w:p>
    <w:p w14:paraId="2315A77A" w14:textId="77777777" w:rsidR="00744A70" w:rsidRPr="00E81D69" w:rsidRDefault="00744A70" w:rsidP="00055B86">
      <w:pPr>
        <w:pStyle w:val="Heading1"/>
        <w:keepLines/>
        <w:numPr>
          <w:ilvl w:val="0"/>
          <w:numId w:val="0"/>
        </w:numPr>
        <w:shd w:val="clear" w:color="auto" w:fill="auto"/>
        <w:tabs>
          <w:tab w:val="left" w:pos="540"/>
          <w:tab w:val="left" w:pos="927"/>
        </w:tabs>
        <w:ind w:left="540"/>
        <w:rPr>
          <w:rFonts w:ascii="Times New Roman" w:hAnsi="Times New Roman"/>
          <w:i/>
          <w:iCs/>
          <w:sz w:val="22"/>
          <w:szCs w:val="22"/>
          <w:u w:val="none"/>
        </w:rPr>
      </w:pPr>
      <w:r w:rsidRPr="00E81D69">
        <w:rPr>
          <w:rFonts w:ascii="Times New Roman" w:hAnsi="Times New Roman"/>
          <w:i/>
          <w:iCs/>
          <w:sz w:val="22"/>
          <w:szCs w:val="22"/>
          <w:u w:val="none"/>
        </w:rPr>
        <w:lastRenderedPageBreak/>
        <w:t>Geographical information</w:t>
      </w:r>
    </w:p>
    <w:p w14:paraId="10C6A59A" w14:textId="77777777" w:rsidR="00744A70" w:rsidRP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bCs/>
          <w:i/>
          <w:iCs/>
          <w:sz w:val="22"/>
          <w:szCs w:val="22"/>
        </w:rPr>
      </w:pPr>
    </w:p>
    <w:p w14:paraId="2FCBB3DA" w14:textId="44D7EB50" w:rsidR="00744A70" w:rsidRPr="00744A70" w:rsidRDefault="00744A70" w:rsidP="00744A70">
      <w:pPr>
        <w:tabs>
          <w:tab w:val="clear" w:pos="227"/>
          <w:tab w:val="clear" w:pos="454"/>
          <w:tab w:val="left" w:pos="540"/>
        </w:tabs>
        <w:spacing w:line="240" w:lineRule="auto"/>
        <w:ind w:left="540" w:right="-43"/>
        <w:contextualSpacing/>
        <w:jc w:val="both"/>
        <w:rPr>
          <w:rFonts w:ascii="Times New Roman" w:hAnsi="Times New Roman" w:cs="Times New Roman"/>
          <w:bCs/>
          <w:sz w:val="22"/>
          <w:szCs w:val="22"/>
        </w:rPr>
      </w:pPr>
      <w:r w:rsidRPr="00744A70">
        <w:rPr>
          <w:rFonts w:ascii="Times New Roman" w:hAnsi="Times New Roman" w:cs="Times New Roman"/>
          <w:bCs/>
          <w:sz w:val="22"/>
          <w:szCs w:val="22"/>
        </w:rPr>
        <w:t xml:space="preserve">The </w:t>
      </w:r>
      <w:r w:rsidR="00B367DA">
        <w:rPr>
          <w:rFonts w:ascii="Times New Roman" w:hAnsi="Times New Roman" w:cs="Times New Roman"/>
          <w:bCs/>
          <w:sz w:val="22"/>
          <w:szCs w:val="22"/>
        </w:rPr>
        <w:t>Group</w:t>
      </w:r>
      <w:r w:rsidRPr="00744A70">
        <w:rPr>
          <w:rFonts w:ascii="Times New Roman" w:hAnsi="Times New Roman" w:cs="Times New Roman"/>
          <w:bCs/>
          <w:sz w:val="22"/>
          <w:szCs w:val="22"/>
        </w:rPr>
        <w:t xml:space="preserve"> is managed and operates principally in Thailand.</w:t>
      </w:r>
      <w:r>
        <w:rPr>
          <w:rFonts w:ascii="Times New Roman" w:hAnsi="Times New Roman" w:cs="Times New Roman"/>
          <w:bCs/>
          <w:sz w:val="22"/>
          <w:szCs w:val="22"/>
        </w:rPr>
        <w:t xml:space="preserve"> </w:t>
      </w:r>
      <w:r w:rsidRPr="00744A70">
        <w:rPr>
          <w:rFonts w:ascii="Times New Roman" w:hAnsi="Times New Roman" w:cs="Times New Roman"/>
          <w:bCs/>
          <w:sz w:val="22"/>
          <w:szCs w:val="22"/>
        </w:rPr>
        <w:t>There are no material revenues derived from, or assets located in, foreign countries.</w:t>
      </w:r>
    </w:p>
    <w:p w14:paraId="34BF80CC" w14:textId="77777777" w:rsidR="00744A70" w:rsidRP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bCs/>
          <w:i/>
          <w:iCs/>
          <w:sz w:val="22"/>
          <w:szCs w:val="22"/>
        </w:rPr>
      </w:pPr>
    </w:p>
    <w:p w14:paraId="31BCDA57" w14:textId="77777777" w:rsidR="00E81D69" w:rsidRPr="00E81D69" w:rsidRDefault="00E81D69" w:rsidP="00E81D69">
      <w:pPr>
        <w:pStyle w:val="Heading1"/>
        <w:keepLines/>
        <w:numPr>
          <w:ilvl w:val="0"/>
          <w:numId w:val="0"/>
        </w:numPr>
        <w:shd w:val="clear" w:color="auto" w:fill="auto"/>
        <w:tabs>
          <w:tab w:val="left" w:pos="540"/>
          <w:tab w:val="left" w:pos="927"/>
        </w:tabs>
        <w:rPr>
          <w:rFonts w:ascii="Times New Roman" w:hAnsi="Times New Roman"/>
          <w:i/>
          <w:iCs/>
          <w:sz w:val="22"/>
          <w:szCs w:val="22"/>
          <w:u w:val="none"/>
        </w:rPr>
      </w:pPr>
      <w:r w:rsidRPr="00E81D69">
        <w:rPr>
          <w:rFonts w:ascii="Times New Roman" w:hAnsi="Times New Roman"/>
          <w:i/>
          <w:iCs/>
          <w:sz w:val="22"/>
          <w:szCs w:val="22"/>
          <w:u w:val="none"/>
        </w:rPr>
        <w:tab/>
        <w:t>Major customer</w:t>
      </w:r>
    </w:p>
    <w:p w14:paraId="35111957" w14:textId="77777777" w:rsid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i/>
          <w:iCs/>
          <w:sz w:val="22"/>
          <w:szCs w:val="22"/>
        </w:rPr>
      </w:pPr>
    </w:p>
    <w:p w14:paraId="6C06015C" w14:textId="5AC053E7" w:rsidR="00E81D69" w:rsidRPr="00482F4C" w:rsidRDefault="00482F4C" w:rsidP="00E971D1">
      <w:pPr>
        <w:tabs>
          <w:tab w:val="clear" w:pos="227"/>
          <w:tab w:val="clear" w:pos="454"/>
          <w:tab w:val="left" w:pos="540"/>
        </w:tabs>
        <w:spacing w:line="240" w:lineRule="auto"/>
        <w:ind w:left="540" w:right="-43"/>
        <w:contextualSpacing/>
        <w:jc w:val="both"/>
        <w:rPr>
          <w:rFonts w:ascii="Times New Roman" w:hAnsi="Times New Roman" w:cs="Times New Roman"/>
          <w:sz w:val="22"/>
          <w:szCs w:val="22"/>
        </w:rPr>
      </w:pPr>
      <w:r>
        <w:rPr>
          <w:rFonts w:ascii="Times New Roman" w:hAnsi="Times New Roman" w:cs="Times New Roman"/>
          <w:sz w:val="22"/>
          <w:szCs w:val="22"/>
        </w:rPr>
        <w:t>R</w:t>
      </w:r>
      <w:r w:rsidR="00E81D69" w:rsidRPr="00E81D69">
        <w:rPr>
          <w:rFonts w:ascii="Times New Roman" w:hAnsi="Times New Roman" w:cs="Times New Roman"/>
          <w:sz w:val="22"/>
          <w:szCs w:val="22"/>
        </w:rPr>
        <w:t xml:space="preserve">evenue from </w:t>
      </w:r>
      <w:r w:rsidR="00386AD2">
        <w:rPr>
          <w:rFonts w:ascii="Times New Roman" w:hAnsi="Times New Roman" w:cs="Times New Roman"/>
          <w:sz w:val="22"/>
          <w:szCs w:val="22"/>
        </w:rPr>
        <w:t>one</w:t>
      </w:r>
      <w:r w:rsidR="00E81D69" w:rsidRPr="00E81D69">
        <w:rPr>
          <w:rFonts w:ascii="Times New Roman" w:hAnsi="Times New Roman" w:cs="Times New Roman"/>
          <w:sz w:val="22"/>
          <w:szCs w:val="22"/>
        </w:rPr>
        <w:t xml:space="preserve"> customer from real estate business represents </w:t>
      </w:r>
      <w:r>
        <w:rPr>
          <w:rFonts w:ascii="Times New Roman" w:hAnsi="Times New Roman" w:cs="Times New Roman"/>
          <w:sz w:val="22"/>
          <w:szCs w:val="22"/>
        </w:rPr>
        <w:t xml:space="preserve">approximately </w:t>
      </w:r>
      <w:r w:rsidR="00E81D69" w:rsidRPr="00E81D69">
        <w:rPr>
          <w:rFonts w:ascii="Times New Roman" w:hAnsi="Times New Roman" w:cs="Times New Roman"/>
          <w:sz w:val="22"/>
          <w:szCs w:val="22"/>
        </w:rPr>
        <w:t>Baht</w:t>
      </w:r>
      <w:r w:rsidR="003D1AA5">
        <w:rPr>
          <w:rFonts w:ascii="Times New Roman" w:hAnsi="Times New Roman" w:cs="Times New Roman"/>
          <w:sz w:val="22"/>
          <w:szCs w:val="22"/>
        </w:rPr>
        <w:t xml:space="preserve"> </w:t>
      </w:r>
      <w:r w:rsidR="006B6C4D">
        <w:rPr>
          <w:rFonts w:ascii="Times New Roman" w:hAnsi="Times New Roman" w:cs="Times New Roman"/>
          <w:sz w:val="22"/>
          <w:szCs w:val="22"/>
        </w:rPr>
        <w:t>99</w:t>
      </w:r>
      <w:r w:rsidR="003D1AA5">
        <w:rPr>
          <w:rFonts w:ascii="Times New Roman" w:hAnsi="Times New Roman" w:cs="Times New Roman"/>
          <w:sz w:val="22"/>
          <w:szCs w:val="22"/>
        </w:rPr>
        <w:t xml:space="preserve"> </w:t>
      </w:r>
      <w:r w:rsidR="00E81D69" w:rsidRPr="00E81D69">
        <w:rPr>
          <w:rFonts w:ascii="Times New Roman" w:hAnsi="Times New Roman" w:cs="Times New Roman"/>
          <w:sz w:val="22"/>
          <w:szCs w:val="22"/>
        </w:rPr>
        <w:t>million</w:t>
      </w:r>
      <w:r>
        <w:rPr>
          <w:rFonts w:ascii="Times New Roman" w:hAnsi="Times New Roman" w:cs="Times New Roman"/>
          <w:sz w:val="22"/>
          <w:szCs w:val="22"/>
        </w:rPr>
        <w:br/>
      </w:r>
      <w:r w:rsidR="00E81D69" w:rsidRPr="00353391">
        <w:rPr>
          <w:rFonts w:ascii="Times New Roman" w:hAnsi="Times New Roman" w:cs="Times New Roman"/>
          <w:bCs/>
          <w:i/>
          <w:iCs/>
          <w:sz w:val="22"/>
          <w:szCs w:val="22"/>
        </w:rPr>
        <w:t>(20</w:t>
      </w:r>
      <w:r w:rsidR="00B367DA" w:rsidRPr="00353391">
        <w:rPr>
          <w:rFonts w:ascii="Times New Roman" w:hAnsi="Times New Roman" w:cs="Times New Roman"/>
          <w:bCs/>
          <w:i/>
          <w:iCs/>
          <w:sz w:val="22"/>
          <w:szCs w:val="22"/>
        </w:rPr>
        <w:t>2</w:t>
      </w:r>
      <w:r w:rsidR="007250EE">
        <w:rPr>
          <w:rFonts w:ascii="Times New Roman" w:hAnsi="Times New Roman" w:cs="Times New Roman"/>
          <w:bCs/>
          <w:i/>
          <w:iCs/>
          <w:sz w:val="22"/>
          <w:szCs w:val="22"/>
        </w:rPr>
        <w:t>3</w:t>
      </w:r>
      <w:r w:rsidR="00E81D69" w:rsidRPr="00353391">
        <w:rPr>
          <w:rFonts w:ascii="Times New Roman" w:hAnsi="Times New Roman" w:cs="Times New Roman"/>
          <w:bCs/>
          <w:i/>
          <w:iCs/>
          <w:sz w:val="22"/>
          <w:szCs w:val="22"/>
        </w:rPr>
        <w:t>:</w:t>
      </w:r>
      <w:r w:rsidR="00E81D69" w:rsidRPr="00353391">
        <w:rPr>
          <w:rFonts w:ascii="Times New Roman" w:hAnsi="Times New Roman" w:cs="Times New Roman"/>
          <w:i/>
          <w:iCs/>
          <w:sz w:val="22"/>
          <w:szCs w:val="22"/>
        </w:rPr>
        <w:t xml:space="preserve"> </w:t>
      </w:r>
      <w:r w:rsidR="00B367DA" w:rsidRPr="00353391">
        <w:rPr>
          <w:rFonts w:ascii="Times New Roman" w:hAnsi="Times New Roman" w:cs="Times New Roman"/>
          <w:i/>
          <w:iCs/>
          <w:sz w:val="22"/>
          <w:szCs w:val="22"/>
        </w:rPr>
        <w:t xml:space="preserve">Baht </w:t>
      </w:r>
      <w:r w:rsidR="007250EE">
        <w:rPr>
          <w:rFonts w:ascii="Times New Roman" w:hAnsi="Times New Roman" w:cs="Times New Roman"/>
          <w:i/>
          <w:iCs/>
          <w:sz w:val="22"/>
          <w:szCs w:val="22"/>
        </w:rPr>
        <w:t>91</w:t>
      </w:r>
      <w:r w:rsidR="00053410">
        <w:rPr>
          <w:rFonts w:ascii="Times New Roman" w:hAnsi="Times New Roman" w:cs="Times New Roman"/>
          <w:i/>
          <w:iCs/>
          <w:sz w:val="22"/>
          <w:szCs w:val="22"/>
        </w:rPr>
        <w:t xml:space="preserve"> </w:t>
      </w:r>
      <w:r w:rsidR="00B367DA" w:rsidRPr="00353391">
        <w:rPr>
          <w:rFonts w:ascii="Times New Roman" w:hAnsi="Times New Roman" w:cs="Times New Roman"/>
          <w:i/>
          <w:iCs/>
          <w:sz w:val="22"/>
          <w:szCs w:val="22"/>
        </w:rPr>
        <w:t>million</w:t>
      </w:r>
      <w:r w:rsidR="00E81D69" w:rsidRPr="00353391">
        <w:rPr>
          <w:rFonts w:ascii="Times New Roman" w:hAnsi="Times New Roman" w:cs="Times New Roman"/>
          <w:bCs/>
          <w:i/>
          <w:iCs/>
          <w:sz w:val="22"/>
          <w:szCs w:val="22"/>
        </w:rPr>
        <w:t>)</w:t>
      </w:r>
      <w:r w:rsidR="00E81D69" w:rsidRPr="00482F4C">
        <w:rPr>
          <w:rFonts w:ascii="Times New Roman" w:hAnsi="Times New Roman" w:cs="Times New Roman"/>
          <w:bCs/>
          <w:sz w:val="22"/>
          <w:szCs w:val="22"/>
        </w:rPr>
        <w:t>.</w:t>
      </w:r>
    </w:p>
    <w:p w14:paraId="3D6F0FB2" w14:textId="77777777" w:rsidR="00E81D69" w:rsidRPr="00E81D69" w:rsidRDefault="00E81D69" w:rsidP="00744A70">
      <w:pPr>
        <w:tabs>
          <w:tab w:val="clear" w:pos="227"/>
          <w:tab w:val="clear" w:pos="454"/>
          <w:tab w:val="left" w:pos="540"/>
        </w:tabs>
        <w:spacing w:line="240" w:lineRule="auto"/>
        <w:ind w:left="540" w:right="-43"/>
        <w:contextualSpacing/>
        <w:jc w:val="thaiDistribute"/>
        <w:rPr>
          <w:rFonts w:ascii="Times New Roman" w:hAnsi="Times New Roman" w:cs="Times New Roman"/>
          <w:b/>
          <w:bCs/>
          <w:sz w:val="22"/>
          <w:szCs w:val="22"/>
        </w:rPr>
      </w:pPr>
    </w:p>
    <w:p w14:paraId="68BA0171" w14:textId="77777777" w:rsidR="00744A70" w:rsidRPr="00E81D69" w:rsidRDefault="00E81D69" w:rsidP="00E81D69">
      <w:pPr>
        <w:pStyle w:val="Heading1"/>
        <w:keepLines/>
        <w:numPr>
          <w:ilvl w:val="0"/>
          <w:numId w:val="0"/>
        </w:numPr>
        <w:shd w:val="clear" w:color="auto" w:fill="auto"/>
        <w:tabs>
          <w:tab w:val="left" w:pos="540"/>
          <w:tab w:val="left" w:pos="927"/>
        </w:tabs>
        <w:rPr>
          <w:rFonts w:ascii="Times New Roman" w:hAnsi="Times New Roman"/>
          <w:i/>
          <w:iCs/>
          <w:sz w:val="22"/>
          <w:szCs w:val="22"/>
          <w:u w:val="none"/>
        </w:rPr>
      </w:pPr>
      <w:r w:rsidRPr="00E81D69">
        <w:rPr>
          <w:rFonts w:ascii="Times New Roman" w:hAnsi="Times New Roman"/>
          <w:i/>
          <w:iCs/>
          <w:sz w:val="22"/>
          <w:szCs w:val="22"/>
          <w:u w:val="none"/>
        </w:rPr>
        <w:tab/>
      </w:r>
      <w:r w:rsidR="00474A82" w:rsidRPr="00E81D69">
        <w:rPr>
          <w:rFonts w:ascii="Times New Roman" w:hAnsi="Times New Roman"/>
          <w:i/>
          <w:iCs/>
          <w:sz w:val="22"/>
          <w:szCs w:val="22"/>
          <w:u w:val="none"/>
        </w:rPr>
        <w:t xml:space="preserve">Promotional privileges </w:t>
      </w:r>
    </w:p>
    <w:p w14:paraId="42D64DD4" w14:textId="77777777" w:rsidR="00BB28F7" w:rsidRDefault="00BB28F7" w:rsidP="00457B8E">
      <w:pPr>
        <w:tabs>
          <w:tab w:val="clear" w:pos="227"/>
          <w:tab w:val="clear" w:pos="454"/>
          <w:tab w:val="left" w:pos="540"/>
        </w:tabs>
        <w:spacing w:line="240" w:lineRule="auto"/>
        <w:ind w:left="540"/>
        <w:jc w:val="both"/>
        <w:rPr>
          <w:rFonts w:ascii="Times New Roman" w:hAnsi="Times New Roman" w:cs="Times New Roman"/>
          <w:sz w:val="22"/>
          <w:szCs w:val="22"/>
          <w:highlight w:val="yellow"/>
        </w:rPr>
      </w:pPr>
    </w:p>
    <w:p w14:paraId="32748892" w14:textId="52487088" w:rsidR="00457B8E" w:rsidRPr="00000592" w:rsidRDefault="00457B8E" w:rsidP="0045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highlight w:val="yellow"/>
        </w:rPr>
      </w:pPr>
      <w:r>
        <w:rPr>
          <w:rFonts w:ascii="Times New Roman" w:hAnsi="Times New Roman" w:cs="Times New Roman"/>
          <w:sz w:val="22"/>
          <w:szCs w:val="22"/>
        </w:rPr>
        <w:t>T</w:t>
      </w:r>
      <w:r w:rsidRPr="00457B8E">
        <w:rPr>
          <w:rFonts w:ascii="Times New Roman" w:hAnsi="Times New Roman" w:cs="Times New Roman"/>
          <w:sz w:val="22"/>
          <w:szCs w:val="22"/>
        </w:rPr>
        <w:t xml:space="preserve">he </w:t>
      </w:r>
      <w:r w:rsidR="000E124C">
        <w:rPr>
          <w:rFonts w:ascii="Times New Roman" w:hAnsi="Times New Roman" w:cs="Times New Roman"/>
          <w:sz w:val="22"/>
          <w:szCs w:val="22"/>
        </w:rPr>
        <w:t>Group</w:t>
      </w:r>
      <w:r w:rsidRPr="00457B8E">
        <w:rPr>
          <w:rFonts w:ascii="Times New Roman" w:hAnsi="Times New Roman" w:cs="Times New Roman"/>
          <w:sz w:val="22"/>
          <w:szCs w:val="22"/>
        </w:rPr>
        <w:t xml:space="preserve"> has been granted privileges by the </w:t>
      </w:r>
      <w:r w:rsidR="006E482C">
        <w:rPr>
          <w:rFonts w:ascii="Times New Roman" w:hAnsi="Times New Roman" w:cs="Times New Roman"/>
          <w:sz w:val="22"/>
          <w:szCs w:val="22"/>
        </w:rPr>
        <w:t xml:space="preserve">Office of the </w:t>
      </w:r>
      <w:r w:rsidRPr="00457B8E">
        <w:rPr>
          <w:rFonts w:ascii="Times New Roman" w:hAnsi="Times New Roman" w:cs="Times New Roman"/>
          <w:sz w:val="22"/>
          <w:szCs w:val="22"/>
        </w:rPr>
        <w:t>Board of Investment relating to the real estate and industrial estate development projects (Nakhon Ratchasima Province), water production for consumption in the industrial estate (Phathumthani Province), and water treatment services (Phathumthani Province).</w:t>
      </w:r>
      <w:r>
        <w:rPr>
          <w:rFonts w:ascii="Times New Roman" w:hAnsi="Times New Roman" w:cs="Times New Roman"/>
          <w:sz w:val="22"/>
          <w:szCs w:val="22"/>
        </w:rPr>
        <w:t xml:space="preserve"> </w:t>
      </w:r>
      <w:r w:rsidRPr="00457B8E">
        <w:rPr>
          <w:rFonts w:ascii="Times New Roman" w:hAnsi="Times New Roman" w:cs="Times New Roman"/>
          <w:sz w:val="22"/>
          <w:szCs w:val="22"/>
        </w:rPr>
        <w:t xml:space="preserve">The </w:t>
      </w:r>
      <w:r w:rsidR="000E124C">
        <w:rPr>
          <w:rFonts w:ascii="Times New Roman" w:hAnsi="Times New Roman" w:cs="Times New Roman"/>
          <w:sz w:val="22"/>
          <w:szCs w:val="22"/>
        </w:rPr>
        <w:t>Group</w:t>
      </w:r>
      <w:r w:rsidRPr="00457B8E">
        <w:rPr>
          <w:rFonts w:ascii="Times New Roman" w:hAnsi="Times New Roman" w:cs="Times New Roman"/>
          <w:sz w:val="22"/>
          <w:szCs w:val="22"/>
        </w:rPr>
        <w:t xml:space="preserve"> has been granted several privileges including exemption</w:t>
      </w:r>
      <w:r w:rsidR="009F60F5">
        <w:rPr>
          <w:rFonts w:ascii="Times New Roman" w:hAnsi="Times New Roman" w:cs="Times New Roman"/>
          <w:sz w:val="22"/>
          <w:szCs w:val="22"/>
        </w:rPr>
        <w:t xml:space="preserve"> </w:t>
      </w:r>
      <w:r w:rsidRPr="00457B8E">
        <w:rPr>
          <w:rFonts w:ascii="Times New Roman" w:hAnsi="Times New Roman" w:cs="Times New Roman"/>
          <w:sz w:val="22"/>
          <w:szCs w:val="22"/>
        </w:rPr>
        <w:t>from payment of income tax on the net profit derived from promoted operations with certained terms and conditions prescribed in the promotional certificates.</w:t>
      </w:r>
    </w:p>
    <w:p w14:paraId="3BA8189D" w14:textId="77777777" w:rsidR="00BB28F7" w:rsidRPr="00457B8E" w:rsidRDefault="00BB28F7" w:rsidP="00BB28F7">
      <w:pPr>
        <w:tabs>
          <w:tab w:val="clear" w:pos="227"/>
          <w:tab w:val="clear" w:pos="454"/>
          <w:tab w:val="clear" w:pos="680"/>
          <w:tab w:val="left" w:pos="720"/>
        </w:tabs>
        <w:spacing w:line="240" w:lineRule="auto"/>
        <w:ind w:left="540"/>
        <w:jc w:val="thaiDistribute"/>
        <w:rPr>
          <w:rFonts w:ascii="Times New Roman" w:hAnsi="Times New Roman" w:cs="Times New Roman"/>
          <w:sz w:val="22"/>
          <w:szCs w:val="22"/>
          <w:highlight w:val="yellow"/>
        </w:rPr>
      </w:pPr>
    </w:p>
    <w:p w14:paraId="3AC51521" w14:textId="2D783837" w:rsidR="00BB28F7" w:rsidRPr="006B6C4D" w:rsidRDefault="006B6C4D" w:rsidP="006B6C4D">
      <w:pPr>
        <w:pStyle w:val="Heading1"/>
        <w:keepLines/>
        <w:numPr>
          <w:ilvl w:val="0"/>
          <w:numId w:val="0"/>
        </w:numPr>
        <w:tabs>
          <w:tab w:val="left" w:pos="540"/>
        </w:tabs>
        <w:ind w:left="540"/>
        <w:jc w:val="thaiDistribute"/>
        <w:rPr>
          <w:rFonts w:ascii="Times New Roman" w:hAnsi="Times New Roman"/>
          <w:b w:val="0"/>
          <w:bCs w:val="0"/>
          <w:sz w:val="22"/>
          <w:szCs w:val="22"/>
          <w:u w:val="none"/>
        </w:rPr>
      </w:pPr>
      <w:r>
        <w:rPr>
          <w:rFonts w:ascii="Times New Roman" w:hAnsi="Times New Roman"/>
          <w:b w:val="0"/>
          <w:bCs w:val="0"/>
          <w:sz w:val="22"/>
          <w:szCs w:val="22"/>
          <w:u w:val="none"/>
        </w:rPr>
        <w:t>R</w:t>
      </w:r>
      <w:r w:rsidR="00457B8E" w:rsidRPr="00B85C34">
        <w:rPr>
          <w:rFonts w:ascii="Times New Roman" w:hAnsi="Times New Roman"/>
          <w:b w:val="0"/>
          <w:bCs w:val="0"/>
          <w:sz w:val="22"/>
          <w:szCs w:val="22"/>
          <w:u w:val="none"/>
        </w:rPr>
        <w:t xml:space="preserve">evenue </w:t>
      </w:r>
      <w:r w:rsidRPr="006B6C4D">
        <w:rPr>
          <w:rFonts w:ascii="Times New Roman" w:hAnsi="Times New Roman"/>
          <w:b w:val="0"/>
          <w:bCs w:val="0"/>
          <w:sz w:val="22"/>
          <w:szCs w:val="22"/>
          <w:u w:val="none"/>
        </w:rPr>
        <w:t>from sale of real estate</w:t>
      </w:r>
      <w:r>
        <w:rPr>
          <w:rFonts w:ascii="Times New Roman" w:hAnsi="Times New Roman"/>
          <w:b w:val="0"/>
          <w:bCs w:val="0"/>
          <w:sz w:val="22"/>
          <w:szCs w:val="22"/>
          <w:u w:val="none"/>
        </w:rPr>
        <w:t>,</w:t>
      </w:r>
      <w:r w:rsidR="00EF5157">
        <w:rPr>
          <w:rFonts w:ascii="Times New Roman" w:hAnsi="Times New Roman" w:cs="Cordia New" w:hint="cs"/>
          <w:b w:val="0"/>
          <w:bCs w:val="0"/>
          <w:sz w:val="22"/>
          <w:szCs w:val="22"/>
          <w:u w:val="none"/>
          <w:cs/>
        </w:rPr>
        <w:t xml:space="preserve"> </w:t>
      </w:r>
      <w:r w:rsidRPr="006B6C4D">
        <w:rPr>
          <w:rFonts w:ascii="Times New Roman" w:hAnsi="Times New Roman"/>
          <w:b w:val="0"/>
          <w:bCs w:val="0"/>
          <w:sz w:val="22"/>
          <w:szCs w:val="22"/>
          <w:u w:val="none"/>
        </w:rPr>
        <w:t xml:space="preserve">rendering of service </w:t>
      </w:r>
      <w:r>
        <w:rPr>
          <w:rFonts w:ascii="Times New Roman" w:hAnsi="Times New Roman"/>
          <w:b w:val="0"/>
          <w:bCs w:val="0"/>
          <w:sz w:val="22"/>
          <w:szCs w:val="22"/>
          <w:u w:val="none"/>
        </w:rPr>
        <w:t>and</w:t>
      </w:r>
      <w:r w:rsidR="00EF5157">
        <w:rPr>
          <w:rFonts w:ascii="Times New Roman" w:hAnsi="Times New Roman" w:cs="Cordia New" w:hint="cs"/>
          <w:b w:val="0"/>
          <w:bCs w:val="0"/>
          <w:sz w:val="22"/>
          <w:szCs w:val="22"/>
          <w:u w:val="none"/>
          <w:cs/>
        </w:rPr>
        <w:t xml:space="preserve"> </w:t>
      </w:r>
      <w:r>
        <w:rPr>
          <w:rFonts w:ascii="Times New Roman" w:hAnsi="Times New Roman"/>
          <w:b w:val="0"/>
          <w:bCs w:val="0"/>
          <w:sz w:val="22"/>
          <w:szCs w:val="22"/>
          <w:u w:val="none"/>
        </w:rPr>
        <w:t xml:space="preserve">sale of goods </w:t>
      </w:r>
      <w:r w:rsidR="003A429D" w:rsidRPr="006B6C4D">
        <w:rPr>
          <w:rFonts w:ascii="Times New Roman" w:hAnsi="Times New Roman"/>
          <w:b w:val="0"/>
          <w:bCs w:val="0"/>
          <w:sz w:val="22"/>
          <w:szCs w:val="22"/>
          <w:u w:val="none"/>
        </w:rPr>
        <w:t>for the year</w:t>
      </w:r>
      <w:r w:rsidR="00BF04B7" w:rsidRPr="006B6C4D">
        <w:rPr>
          <w:rFonts w:ascii="Times New Roman" w:hAnsi="Times New Roman"/>
          <w:b w:val="0"/>
          <w:bCs w:val="0"/>
          <w:sz w:val="22"/>
          <w:szCs w:val="22"/>
          <w:u w:val="none"/>
        </w:rPr>
        <w:t>s</w:t>
      </w:r>
      <w:r w:rsidR="003A429D" w:rsidRPr="006B6C4D">
        <w:rPr>
          <w:rFonts w:ascii="Times New Roman" w:hAnsi="Times New Roman"/>
          <w:b w:val="0"/>
          <w:bCs w:val="0"/>
          <w:sz w:val="22"/>
          <w:szCs w:val="22"/>
          <w:u w:val="none"/>
        </w:rPr>
        <w:t xml:space="preserve"> ended 31 December 20</w:t>
      </w:r>
      <w:r w:rsidR="00862570" w:rsidRPr="006B6C4D">
        <w:rPr>
          <w:rFonts w:ascii="Times New Roman" w:hAnsi="Times New Roman"/>
          <w:b w:val="0"/>
          <w:bCs w:val="0"/>
          <w:sz w:val="22"/>
          <w:szCs w:val="22"/>
          <w:u w:val="none"/>
        </w:rPr>
        <w:t>2</w:t>
      </w:r>
      <w:r w:rsidR="007250EE" w:rsidRPr="006B6C4D">
        <w:rPr>
          <w:rFonts w:ascii="Times New Roman" w:hAnsi="Times New Roman"/>
          <w:b w:val="0"/>
          <w:bCs w:val="0"/>
          <w:sz w:val="22"/>
          <w:szCs w:val="22"/>
          <w:u w:val="none"/>
        </w:rPr>
        <w:t>4</w:t>
      </w:r>
      <w:r w:rsidR="003A429D" w:rsidRPr="006B6C4D">
        <w:rPr>
          <w:rFonts w:ascii="Times New Roman" w:hAnsi="Times New Roman"/>
          <w:b w:val="0"/>
          <w:bCs w:val="0"/>
          <w:sz w:val="22"/>
          <w:szCs w:val="22"/>
          <w:u w:val="none"/>
        </w:rPr>
        <w:t xml:space="preserve"> and 20</w:t>
      </w:r>
      <w:r w:rsidR="003C7E5D" w:rsidRPr="006B6C4D">
        <w:rPr>
          <w:rFonts w:ascii="Times New Roman" w:hAnsi="Times New Roman"/>
          <w:b w:val="0"/>
          <w:bCs w:val="0"/>
          <w:sz w:val="22"/>
          <w:szCs w:val="22"/>
          <w:u w:val="none"/>
        </w:rPr>
        <w:t>2</w:t>
      </w:r>
      <w:r w:rsidR="007250EE" w:rsidRPr="006B6C4D">
        <w:rPr>
          <w:rFonts w:ascii="Times New Roman" w:hAnsi="Times New Roman"/>
          <w:b w:val="0"/>
          <w:bCs w:val="0"/>
          <w:sz w:val="22"/>
          <w:szCs w:val="22"/>
          <w:u w:val="none"/>
        </w:rPr>
        <w:t>3</w:t>
      </w:r>
      <w:r w:rsidR="003A429D" w:rsidRPr="006B6C4D">
        <w:rPr>
          <w:rFonts w:ascii="Times New Roman" w:hAnsi="Times New Roman"/>
          <w:b w:val="0"/>
          <w:bCs w:val="0"/>
          <w:sz w:val="22"/>
          <w:szCs w:val="22"/>
          <w:u w:val="none"/>
        </w:rPr>
        <w:t xml:space="preserve"> </w:t>
      </w:r>
      <w:r w:rsidR="00EF5157" w:rsidRPr="00EF5157">
        <w:rPr>
          <w:rFonts w:ascii="Times New Roman" w:hAnsi="Times New Roman"/>
          <w:b w:val="0"/>
          <w:bCs w:val="0"/>
          <w:sz w:val="22"/>
          <w:szCs w:val="22"/>
          <w:u w:val="none"/>
        </w:rPr>
        <w:t>w</w:t>
      </w:r>
      <w:r w:rsidR="002F324E">
        <w:rPr>
          <w:rFonts w:ascii="Times New Roman" w:hAnsi="Times New Roman"/>
          <w:b w:val="0"/>
          <w:bCs w:val="0"/>
          <w:sz w:val="22"/>
          <w:szCs w:val="22"/>
          <w:u w:val="none"/>
        </w:rPr>
        <w:t>ere</w:t>
      </w:r>
      <w:r w:rsidR="00EF5157" w:rsidRPr="00EF5157">
        <w:rPr>
          <w:rFonts w:ascii="Times New Roman" w:hAnsi="Times New Roman"/>
          <w:b w:val="0"/>
          <w:bCs w:val="0"/>
          <w:sz w:val="22"/>
          <w:szCs w:val="22"/>
          <w:u w:val="none"/>
        </w:rPr>
        <w:t xml:space="preserve"> derived from </w:t>
      </w:r>
      <w:r>
        <w:rPr>
          <w:rFonts w:ascii="Times New Roman" w:hAnsi="Times New Roman"/>
          <w:b w:val="0"/>
          <w:bCs w:val="0"/>
          <w:sz w:val="22"/>
          <w:szCs w:val="22"/>
          <w:u w:val="none"/>
        </w:rPr>
        <w:t>non-promoted business.</w:t>
      </w:r>
    </w:p>
    <w:p w14:paraId="35C86184" w14:textId="77777777" w:rsidR="00BB34FA" w:rsidRDefault="00BB34FA" w:rsidP="00BB34FA">
      <w:pPr>
        <w:pStyle w:val="BodyText"/>
        <w:spacing w:after="0" w:line="240" w:lineRule="auto"/>
        <w:ind w:left="540"/>
        <w:jc w:val="both"/>
        <w:rPr>
          <w:rFonts w:ascii="Times New Roman" w:hAnsi="Times New Roman"/>
          <w:sz w:val="22"/>
          <w:szCs w:val="22"/>
        </w:rPr>
      </w:pPr>
    </w:p>
    <w:p w14:paraId="7C39F481" w14:textId="623EBD6F" w:rsidR="006E322D" w:rsidRPr="0095242E" w:rsidRDefault="006E322D" w:rsidP="00EF5157">
      <w:pPr>
        <w:pStyle w:val="Heading1"/>
        <w:keepLines/>
        <w:numPr>
          <w:ilvl w:val="0"/>
          <w:numId w:val="47"/>
        </w:numPr>
        <w:shd w:val="clear" w:color="auto" w:fill="auto"/>
        <w:ind w:left="540" w:hanging="540"/>
        <w:jc w:val="thaiDistribute"/>
        <w:rPr>
          <w:rFonts w:ascii="Times New Roman" w:hAnsi="Times New Roman"/>
          <w:sz w:val="24"/>
          <w:szCs w:val="24"/>
          <w:u w:val="none"/>
        </w:rPr>
      </w:pPr>
      <w:r w:rsidRPr="0095242E">
        <w:rPr>
          <w:rFonts w:ascii="Times New Roman" w:hAnsi="Times New Roman"/>
          <w:sz w:val="24"/>
          <w:szCs w:val="24"/>
          <w:u w:val="none"/>
        </w:rPr>
        <w:tab/>
        <w:t>Expenses by nature</w:t>
      </w:r>
    </w:p>
    <w:p w14:paraId="5665EC40"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720"/>
        <w:gridCol w:w="1260"/>
        <w:gridCol w:w="180"/>
        <w:gridCol w:w="1170"/>
        <w:gridCol w:w="180"/>
        <w:gridCol w:w="1170"/>
        <w:gridCol w:w="180"/>
        <w:gridCol w:w="1170"/>
      </w:tblGrid>
      <w:tr w:rsidR="00A14D62" w:rsidRPr="000D1F45" w14:paraId="3A9AEAF1" w14:textId="77777777" w:rsidTr="00F90487">
        <w:trPr>
          <w:cantSplit/>
        </w:trPr>
        <w:tc>
          <w:tcPr>
            <w:tcW w:w="3150" w:type="dxa"/>
          </w:tcPr>
          <w:p w14:paraId="1C67278A" w14:textId="77777777" w:rsidR="00A14D62" w:rsidRPr="009D3180"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3C649FB7" w14:textId="77777777" w:rsidR="00A14D62" w:rsidRPr="00144947"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610" w:type="dxa"/>
            <w:gridSpan w:val="3"/>
          </w:tcPr>
          <w:p w14:paraId="0F95BE5B" w14:textId="34DEC362" w:rsidR="00A14D62" w:rsidRPr="003363BF" w:rsidRDefault="00A14D62" w:rsidP="00A14D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180" w:type="dxa"/>
          </w:tcPr>
          <w:p w14:paraId="7EB46526" w14:textId="77777777" w:rsidR="00A14D62" w:rsidRPr="003363BF"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9995691" w14:textId="77777777" w:rsidR="00A14D62" w:rsidRPr="000F3207" w:rsidRDefault="00A14D62" w:rsidP="004B7373">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A14D62" w:rsidRPr="000D1F45" w14:paraId="1D392BAF" w14:textId="77777777" w:rsidTr="00F90487">
        <w:trPr>
          <w:cantSplit/>
        </w:trPr>
        <w:tc>
          <w:tcPr>
            <w:tcW w:w="3150" w:type="dxa"/>
          </w:tcPr>
          <w:p w14:paraId="6433F976" w14:textId="77777777" w:rsidR="00A14D62" w:rsidRPr="009D3180"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38F622DF" w14:textId="77777777" w:rsidR="00A14D62" w:rsidRPr="00144947"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610" w:type="dxa"/>
            <w:gridSpan w:val="3"/>
          </w:tcPr>
          <w:p w14:paraId="1D3AFCB6" w14:textId="02C07FB6" w:rsidR="00A14D62" w:rsidRPr="003363BF" w:rsidRDefault="002F4A16"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w:t>
            </w:r>
            <w:r w:rsidR="00A14D62">
              <w:rPr>
                <w:rFonts w:cs="Times New Roman"/>
                <w:b/>
                <w:bCs/>
              </w:rPr>
              <w:t>inancial statements</w:t>
            </w:r>
          </w:p>
        </w:tc>
        <w:tc>
          <w:tcPr>
            <w:tcW w:w="180" w:type="dxa"/>
          </w:tcPr>
          <w:p w14:paraId="7AFD897C" w14:textId="77777777" w:rsidR="00A14D62" w:rsidRPr="003363BF"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B90632A" w14:textId="77777777" w:rsidR="00A14D62" w:rsidRPr="003363BF" w:rsidRDefault="00A14D62" w:rsidP="004B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7250EE" w:rsidRPr="000D1F45" w14:paraId="5DA2ACFA" w14:textId="77777777" w:rsidTr="004B7373">
        <w:trPr>
          <w:cantSplit/>
        </w:trPr>
        <w:tc>
          <w:tcPr>
            <w:tcW w:w="3150" w:type="dxa"/>
          </w:tcPr>
          <w:p w14:paraId="354DA1EE" w14:textId="77777777" w:rsidR="007250EE" w:rsidRPr="009D3180"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7E49FAA1" w14:textId="78116806" w:rsidR="007250EE" w:rsidRPr="00F35F00"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p>
        </w:tc>
        <w:tc>
          <w:tcPr>
            <w:tcW w:w="1260" w:type="dxa"/>
          </w:tcPr>
          <w:p w14:paraId="7720E427" w14:textId="1D994535" w:rsidR="007250EE" w:rsidRPr="000A529C"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c>
          <w:tcPr>
            <w:tcW w:w="180" w:type="dxa"/>
          </w:tcPr>
          <w:p w14:paraId="43DD9B23" w14:textId="77777777" w:rsidR="007250EE" w:rsidRPr="000A529C"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7956801" w14:textId="63C9C746" w:rsidR="007250EE" w:rsidRPr="000A529C"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c>
          <w:tcPr>
            <w:tcW w:w="180" w:type="dxa"/>
          </w:tcPr>
          <w:p w14:paraId="29C3C37C" w14:textId="77777777" w:rsidR="007250EE" w:rsidRPr="000A529C"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562F2CB5" w14:textId="7CC95A34" w:rsidR="007250EE" w:rsidRPr="000A529C"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c>
          <w:tcPr>
            <w:tcW w:w="180" w:type="dxa"/>
          </w:tcPr>
          <w:p w14:paraId="6AD31296" w14:textId="77777777" w:rsidR="007250EE" w:rsidRPr="000A529C"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E7D07D8" w14:textId="4F77D165" w:rsidR="007250EE" w:rsidRPr="000A529C"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2023</w:t>
            </w:r>
          </w:p>
        </w:tc>
      </w:tr>
      <w:tr w:rsidR="007250EE" w:rsidRPr="000D1F45" w14:paraId="50EFD73C" w14:textId="77777777" w:rsidTr="00FD56C7">
        <w:trPr>
          <w:cantSplit/>
        </w:trPr>
        <w:tc>
          <w:tcPr>
            <w:tcW w:w="3150" w:type="dxa"/>
          </w:tcPr>
          <w:p w14:paraId="44D2E5E9" w14:textId="77777777" w:rsidR="007250EE" w:rsidRPr="009D3180"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69CAF57B" w14:textId="77777777" w:rsidR="007250EE" w:rsidRPr="00D675DD"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14:paraId="2A3867B8" w14:textId="77777777" w:rsidR="007250EE" w:rsidRPr="00D675DD"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250EE" w:rsidRPr="000D1F45" w14:paraId="4185C15B" w14:textId="77777777" w:rsidTr="00FD56C7">
        <w:trPr>
          <w:cantSplit/>
        </w:trPr>
        <w:tc>
          <w:tcPr>
            <w:tcW w:w="3150" w:type="dxa"/>
          </w:tcPr>
          <w:p w14:paraId="1C20E706" w14:textId="77777777" w:rsidR="007250EE" w:rsidRPr="00D235A7"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highlight w:val="yellow"/>
              </w:rPr>
            </w:pPr>
          </w:p>
        </w:tc>
        <w:tc>
          <w:tcPr>
            <w:tcW w:w="720" w:type="dxa"/>
          </w:tcPr>
          <w:p w14:paraId="354B9CEF" w14:textId="77777777" w:rsidR="007250EE" w:rsidRPr="00D675DD"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14:paraId="30D048CE" w14:textId="77777777" w:rsidR="007250EE" w:rsidRPr="00D675DD"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EF5157" w:rsidRPr="000D1F45" w14:paraId="149896B9" w14:textId="77777777" w:rsidTr="004B7373">
        <w:trPr>
          <w:cantSplit/>
          <w:trHeight w:val="128"/>
        </w:trPr>
        <w:tc>
          <w:tcPr>
            <w:tcW w:w="3150" w:type="dxa"/>
          </w:tcPr>
          <w:p w14:paraId="1491AD25" w14:textId="74BDDAAF" w:rsidR="00EF5157" w:rsidRPr="00D235A7" w:rsidRDefault="00EF5157" w:rsidP="00EF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r w:rsidRPr="00CC7D7E">
              <w:rPr>
                <w:rFonts w:ascii="Times New Roman" w:hAnsi="Times New Roman"/>
                <w:sz w:val="22"/>
                <w:szCs w:val="22"/>
              </w:rPr>
              <w:t>Cost of sale of real estate</w:t>
            </w:r>
          </w:p>
        </w:tc>
        <w:tc>
          <w:tcPr>
            <w:tcW w:w="720" w:type="dxa"/>
          </w:tcPr>
          <w:p w14:paraId="33AC24CE"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6E0CCDCC" w14:textId="114889DC"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D3F5B">
              <w:t>8,983</w:t>
            </w:r>
          </w:p>
        </w:tc>
        <w:tc>
          <w:tcPr>
            <w:tcW w:w="180" w:type="dxa"/>
          </w:tcPr>
          <w:p w14:paraId="7C3FF894"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D302E24" w14:textId="2AEDAE7E"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89,474</w:t>
            </w:r>
          </w:p>
        </w:tc>
        <w:tc>
          <w:tcPr>
            <w:tcW w:w="180" w:type="dxa"/>
          </w:tcPr>
          <w:p w14:paraId="7C66F5F6"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4F6EB3C" w14:textId="0B0B9AEC"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025018">
              <w:t>14,385</w:t>
            </w:r>
          </w:p>
        </w:tc>
        <w:tc>
          <w:tcPr>
            <w:tcW w:w="180" w:type="dxa"/>
          </w:tcPr>
          <w:p w14:paraId="5FAB22DA"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364FF07" w14:textId="047C9ABA"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sidRPr="00C823E4">
              <w:rPr>
                <w:szCs w:val="28"/>
              </w:rPr>
              <w:t>89,474</w:t>
            </w:r>
          </w:p>
        </w:tc>
      </w:tr>
      <w:tr w:rsidR="00EF5157" w:rsidRPr="000D1F45" w14:paraId="160BC007" w14:textId="77777777" w:rsidTr="004B7373">
        <w:trPr>
          <w:cantSplit/>
          <w:trHeight w:val="128"/>
        </w:trPr>
        <w:tc>
          <w:tcPr>
            <w:tcW w:w="3150" w:type="dxa"/>
          </w:tcPr>
          <w:p w14:paraId="0719DD88" w14:textId="6041AE03" w:rsidR="00EF5157" w:rsidRPr="00D235A7" w:rsidRDefault="00EF5157" w:rsidP="00EF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235A7">
              <w:rPr>
                <w:rFonts w:ascii="Times New Roman" w:hAnsi="Times New Roman"/>
                <w:sz w:val="22"/>
                <w:szCs w:val="22"/>
              </w:rPr>
              <w:t>Depreciation</w:t>
            </w:r>
          </w:p>
        </w:tc>
        <w:tc>
          <w:tcPr>
            <w:tcW w:w="720" w:type="dxa"/>
          </w:tcPr>
          <w:p w14:paraId="06545173"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6BC54E3D" w14:textId="26DD7C9D"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D3F5B">
              <w:t>138,044</w:t>
            </w:r>
          </w:p>
        </w:tc>
        <w:tc>
          <w:tcPr>
            <w:tcW w:w="180" w:type="dxa"/>
          </w:tcPr>
          <w:p w14:paraId="0B577379"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4F59F6E" w14:textId="281CCCC4"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131,601</w:t>
            </w:r>
          </w:p>
        </w:tc>
        <w:tc>
          <w:tcPr>
            <w:tcW w:w="180" w:type="dxa"/>
          </w:tcPr>
          <w:p w14:paraId="4DF21AD3"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BFBDEA7" w14:textId="574305E8" w:rsidR="00EF5157" w:rsidRP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025018">
              <w:t>137,355</w:t>
            </w:r>
          </w:p>
        </w:tc>
        <w:tc>
          <w:tcPr>
            <w:tcW w:w="180" w:type="dxa"/>
          </w:tcPr>
          <w:p w14:paraId="689989E0"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54B5514" w14:textId="692D6322"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131,601</w:t>
            </w:r>
          </w:p>
        </w:tc>
      </w:tr>
      <w:tr w:rsidR="00EF5157" w:rsidRPr="000D1F45" w14:paraId="7B7F8D1F" w14:textId="77777777" w:rsidTr="004B7373">
        <w:trPr>
          <w:cantSplit/>
          <w:trHeight w:val="128"/>
        </w:trPr>
        <w:tc>
          <w:tcPr>
            <w:tcW w:w="3150" w:type="dxa"/>
          </w:tcPr>
          <w:p w14:paraId="3CDAEF41" w14:textId="77777777" w:rsidR="00EF5157" w:rsidRPr="006A4726" w:rsidRDefault="00EF5157" w:rsidP="00EF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4726">
              <w:rPr>
                <w:rFonts w:ascii="Times New Roman" w:hAnsi="Times New Roman"/>
                <w:sz w:val="22"/>
                <w:szCs w:val="22"/>
              </w:rPr>
              <w:t>Employee benefit expenses</w:t>
            </w:r>
          </w:p>
        </w:tc>
        <w:tc>
          <w:tcPr>
            <w:tcW w:w="720" w:type="dxa"/>
          </w:tcPr>
          <w:p w14:paraId="3619655C" w14:textId="629EF7F1" w:rsidR="00EF5157" w:rsidRPr="00020BAD"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tLeast"/>
              <w:ind w:left="-102" w:right="-108"/>
              <w:rPr>
                <w:i/>
                <w:iCs/>
                <w:szCs w:val="28"/>
              </w:rPr>
            </w:pPr>
          </w:p>
        </w:tc>
        <w:tc>
          <w:tcPr>
            <w:tcW w:w="1260" w:type="dxa"/>
          </w:tcPr>
          <w:p w14:paraId="07523E9C" w14:textId="1A0255A6"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D3F5B">
              <w:t>129,930</w:t>
            </w:r>
          </w:p>
        </w:tc>
        <w:tc>
          <w:tcPr>
            <w:tcW w:w="180" w:type="dxa"/>
          </w:tcPr>
          <w:p w14:paraId="7938A562"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D2DA215" w14:textId="2FCBFE6F"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124,895</w:t>
            </w:r>
          </w:p>
        </w:tc>
        <w:tc>
          <w:tcPr>
            <w:tcW w:w="180" w:type="dxa"/>
          </w:tcPr>
          <w:p w14:paraId="2AAFAE50"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0BEECC2" w14:textId="41467BA2" w:rsidR="00EF5157" w:rsidRP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025018">
              <w:t>129,309</w:t>
            </w:r>
          </w:p>
        </w:tc>
        <w:tc>
          <w:tcPr>
            <w:tcW w:w="180" w:type="dxa"/>
          </w:tcPr>
          <w:p w14:paraId="278DA313"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FB5C626" w14:textId="0EDA077E"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124,895</w:t>
            </w:r>
          </w:p>
        </w:tc>
      </w:tr>
      <w:tr w:rsidR="00EF5157" w:rsidRPr="000D1F45" w14:paraId="74985464" w14:textId="77777777" w:rsidTr="004B7373">
        <w:trPr>
          <w:cantSplit/>
          <w:trHeight w:val="128"/>
        </w:trPr>
        <w:tc>
          <w:tcPr>
            <w:tcW w:w="3150" w:type="dxa"/>
          </w:tcPr>
          <w:p w14:paraId="700EFBFF" w14:textId="188FAA8B" w:rsidR="00EF5157" w:rsidRPr="006A4726" w:rsidRDefault="00EF5157" w:rsidP="00EF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83593">
              <w:rPr>
                <w:rFonts w:ascii="Times New Roman" w:hAnsi="Times New Roman" w:cs="Times New Roman"/>
                <w:sz w:val="22"/>
                <w:szCs w:val="22"/>
              </w:rPr>
              <w:t>Electricity expenses</w:t>
            </w:r>
          </w:p>
        </w:tc>
        <w:tc>
          <w:tcPr>
            <w:tcW w:w="720" w:type="dxa"/>
          </w:tcPr>
          <w:p w14:paraId="09E664CB" w14:textId="77777777"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tLeast"/>
              <w:ind w:left="-102" w:right="-108"/>
              <w:rPr>
                <w:i/>
                <w:iCs/>
                <w:szCs w:val="28"/>
              </w:rPr>
            </w:pPr>
          </w:p>
        </w:tc>
        <w:tc>
          <w:tcPr>
            <w:tcW w:w="1260" w:type="dxa"/>
          </w:tcPr>
          <w:p w14:paraId="66B57CA9" w14:textId="669C8723"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D3F5B">
              <w:t>63,535</w:t>
            </w:r>
          </w:p>
        </w:tc>
        <w:tc>
          <w:tcPr>
            <w:tcW w:w="180" w:type="dxa"/>
          </w:tcPr>
          <w:p w14:paraId="5B7C5315"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B8C37DA" w14:textId="7532C158"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72,446</w:t>
            </w:r>
          </w:p>
        </w:tc>
        <w:tc>
          <w:tcPr>
            <w:tcW w:w="180" w:type="dxa"/>
          </w:tcPr>
          <w:p w14:paraId="5D477D43"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A9D4FBB" w14:textId="4801D456" w:rsidR="00EF5157" w:rsidRP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025018">
              <w:t>63,535</w:t>
            </w:r>
          </w:p>
        </w:tc>
        <w:tc>
          <w:tcPr>
            <w:tcW w:w="180" w:type="dxa"/>
          </w:tcPr>
          <w:p w14:paraId="20086AFD"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DFD2C45" w14:textId="001BFC83"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72,446</w:t>
            </w:r>
          </w:p>
        </w:tc>
      </w:tr>
      <w:tr w:rsidR="00EF5157" w:rsidRPr="000D1F45" w14:paraId="410736A9" w14:textId="77777777" w:rsidTr="004B7373">
        <w:trPr>
          <w:cantSplit/>
          <w:trHeight w:val="128"/>
        </w:trPr>
        <w:tc>
          <w:tcPr>
            <w:tcW w:w="3150" w:type="dxa"/>
          </w:tcPr>
          <w:p w14:paraId="6755DF10" w14:textId="77777777" w:rsidR="00EF5157" w:rsidRPr="006A4726" w:rsidRDefault="00EF5157" w:rsidP="00EF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Utilities management expenses</w:t>
            </w:r>
          </w:p>
        </w:tc>
        <w:tc>
          <w:tcPr>
            <w:tcW w:w="720" w:type="dxa"/>
          </w:tcPr>
          <w:p w14:paraId="645B4BF1"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1D7D424E" w14:textId="1DF92EA5"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D3F5B">
              <w:t>59,011</w:t>
            </w:r>
          </w:p>
        </w:tc>
        <w:tc>
          <w:tcPr>
            <w:tcW w:w="180" w:type="dxa"/>
          </w:tcPr>
          <w:p w14:paraId="6965776F" w14:textId="77777777" w:rsidR="00EF5157" w:rsidRPr="006658E5"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Pr>
          <w:p w14:paraId="74A3DA01" w14:textId="545513FD"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6658E5">
              <w:rPr>
                <w:szCs w:val="28"/>
              </w:rPr>
              <w:t>57,228</w:t>
            </w:r>
          </w:p>
        </w:tc>
        <w:tc>
          <w:tcPr>
            <w:tcW w:w="180" w:type="dxa"/>
          </w:tcPr>
          <w:p w14:paraId="4CEF3BCB"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0D5B616" w14:textId="093BC2F5" w:rsidR="00EF5157" w:rsidRP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025018">
              <w:t>59,011</w:t>
            </w:r>
          </w:p>
        </w:tc>
        <w:tc>
          <w:tcPr>
            <w:tcW w:w="180" w:type="dxa"/>
          </w:tcPr>
          <w:p w14:paraId="71B72D93"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B5C5A77" w14:textId="0393F052"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57,228</w:t>
            </w:r>
          </w:p>
        </w:tc>
      </w:tr>
      <w:tr w:rsidR="00EF5157" w:rsidRPr="000D1F45" w14:paraId="5F4B5C49" w14:textId="77777777" w:rsidTr="004B7373">
        <w:trPr>
          <w:cantSplit/>
          <w:trHeight w:val="128"/>
        </w:trPr>
        <w:tc>
          <w:tcPr>
            <w:tcW w:w="3150" w:type="dxa"/>
          </w:tcPr>
          <w:p w14:paraId="6A8F692B" w14:textId="32492003" w:rsidR="00EF5157" w:rsidRPr="00483593" w:rsidRDefault="00EF5157" w:rsidP="00EF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Consultancy</w:t>
            </w:r>
            <w:r w:rsidRPr="00483593">
              <w:rPr>
                <w:rFonts w:ascii="Times New Roman" w:hAnsi="Times New Roman"/>
                <w:sz w:val="22"/>
                <w:szCs w:val="22"/>
              </w:rPr>
              <w:t xml:space="preserve"> </w:t>
            </w:r>
            <w:r>
              <w:rPr>
                <w:rFonts w:ascii="Times New Roman" w:hAnsi="Times New Roman"/>
                <w:sz w:val="22"/>
                <w:szCs w:val="22"/>
              </w:rPr>
              <w:t>fees</w:t>
            </w:r>
          </w:p>
        </w:tc>
        <w:tc>
          <w:tcPr>
            <w:tcW w:w="720" w:type="dxa"/>
          </w:tcPr>
          <w:p w14:paraId="1AC28837"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33F0678B" w14:textId="7B7F3D1D"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D3F5B">
              <w:t>29,374</w:t>
            </w:r>
          </w:p>
        </w:tc>
        <w:tc>
          <w:tcPr>
            <w:tcW w:w="180" w:type="dxa"/>
          </w:tcPr>
          <w:p w14:paraId="28C116DD"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96EE2F" w14:textId="37EF3E77"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54,089</w:t>
            </w:r>
          </w:p>
        </w:tc>
        <w:tc>
          <w:tcPr>
            <w:tcW w:w="180" w:type="dxa"/>
          </w:tcPr>
          <w:p w14:paraId="433C4901"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AC99396" w14:textId="54B2F111" w:rsidR="00EF5157" w:rsidRP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025018">
              <w:t>28,542</w:t>
            </w:r>
          </w:p>
        </w:tc>
        <w:tc>
          <w:tcPr>
            <w:tcW w:w="180" w:type="dxa"/>
          </w:tcPr>
          <w:p w14:paraId="222FD4BC"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000F1DD" w14:textId="412FCE71"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54,089</w:t>
            </w:r>
          </w:p>
        </w:tc>
      </w:tr>
      <w:tr w:rsidR="00EF5157" w:rsidRPr="000D1F45" w14:paraId="7512635C" w14:textId="77777777" w:rsidTr="004B7373">
        <w:trPr>
          <w:cantSplit/>
          <w:trHeight w:val="128"/>
        </w:trPr>
        <w:tc>
          <w:tcPr>
            <w:tcW w:w="3150" w:type="dxa"/>
          </w:tcPr>
          <w:p w14:paraId="4F688788" w14:textId="77777777" w:rsidR="00EF5157" w:rsidRPr="006A4726" w:rsidRDefault="00EF5157" w:rsidP="00EF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Repair and maintenance expenses</w:t>
            </w:r>
          </w:p>
        </w:tc>
        <w:tc>
          <w:tcPr>
            <w:tcW w:w="720" w:type="dxa"/>
          </w:tcPr>
          <w:p w14:paraId="78245574"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24EF364F" w14:textId="5B58852F"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D3F5B">
              <w:t>32,493</w:t>
            </w:r>
          </w:p>
        </w:tc>
        <w:tc>
          <w:tcPr>
            <w:tcW w:w="180" w:type="dxa"/>
          </w:tcPr>
          <w:p w14:paraId="08032F39"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D374BDC" w14:textId="51D25971"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30,406</w:t>
            </w:r>
          </w:p>
        </w:tc>
        <w:tc>
          <w:tcPr>
            <w:tcW w:w="180" w:type="dxa"/>
          </w:tcPr>
          <w:p w14:paraId="4D6632ED"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4BC9F9D" w14:textId="6FD6FEA0" w:rsidR="00EF5157" w:rsidRP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025018">
              <w:t>32,493</w:t>
            </w:r>
          </w:p>
        </w:tc>
        <w:tc>
          <w:tcPr>
            <w:tcW w:w="180" w:type="dxa"/>
          </w:tcPr>
          <w:p w14:paraId="33442AFE"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9322DC2" w14:textId="0DB99235"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30,406</w:t>
            </w:r>
          </w:p>
        </w:tc>
      </w:tr>
      <w:tr w:rsidR="00EF5157" w:rsidRPr="000D1F45" w14:paraId="1037303B" w14:textId="77777777" w:rsidTr="004B7373">
        <w:trPr>
          <w:cantSplit/>
          <w:trHeight w:val="128"/>
        </w:trPr>
        <w:tc>
          <w:tcPr>
            <w:tcW w:w="3150" w:type="dxa"/>
          </w:tcPr>
          <w:p w14:paraId="5D7AB23D" w14:textId="77777777" w:rsidR="00EF5157" w:rsidRPr="006A4726" w:rsidRDefault="00EF5157" w:rsidP="00EF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4726">
              <w:rPr>
                <w:rFonts w:ascii="Times New Roman" w:hAnsi="Times New Roman"/>
                <w:sz w:val="22"/>
                <w:szCs w:val="22"/>
              </w:rPr>
              <w:t xml:space="preserve">Security </w:t>
            </w:r>
            <w:r>
              <w:rPr>
                <w:rFonts w:ascii="Times New Roman" w:hAnsi="Times New Roman"/>
                <w:sz w:val="22"/>
                <w:szCs w:val="22"/>
              </w:rPr>
              <w:t>service fees</w:t>
            </w:r>
          </w:p>
        </w:tc>
        <w:tc>
          <w:tcPr>
            <w:tcW w:w="720" w:type="dxa"/>
          </w:tcPr>
          <w:p w14:paraId="4714A4B4"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7DFF5F5C" w14:textId="6DFA3B75"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D3F5B">
              <w:t>27,515</w:t>
            </w:r>
          </w:p>
        </w:tc>
        <w:tc>
          <w:tcPr>
            <w:tcW w:w="180" w:type="dxa"/>
          </w:tcPr>
          <w:p w14:paraId="48FA41AF"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3B6BAC1" w14:textId="52C9B746"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28,708</w:t>
            </w:r>
          </w:p>
        </w:tc>
        <w:tc>
          <w:tcPr>
            <w:tcW w:w="180" w:type="dxa"/>
          </w:tcPr>
          <w:p w14:paraId="54275255"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38E6704" w14:textId="25F33E15" w:rsidR="00EF5157" w:rsidRP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025018">
              <w:t>27,515</w:t>
            </w:r>
          </w:p>
        </w:tc>
        <w:tc>
          <w:tcPr>
            <w:tcW w:w="180" w:type="dxa"/>
          </w:tcPr>
          <w:p w14:paraId="0912B9A8"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E691429" w14:textId="3A18EF9A"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28,708</w:t>
            </w:r>
          </w:p>
        </w:tc>
      </w:tr>
      <w:tr w:rsidR="00EF5157" w:rsidRPr="000D1F45" w14:paraId="3B1F9426" w14:textId="77777777" w:rsidTr="004B7373">
        <w:trPr>
          <w:cantSplit/>
          <w:trHeight w:val="128"/>
        </w:trPr>
        <w:tc>
          <w:tcPr>
            <w:tcW w:w="3150" w:type="dxa"/>
          </w:tcPr>
          <w:p w14:paraId="77D12568" w14:textId="6B3D0EB9" w:rsidR="00EF5157" w:rsidRPr="00B36794" w:rsidRDefault="00EF5157" w:rsidP="00EF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Cost of water</w:t>
            </w:r>
          </w:p>
        </w:tc>
        <w:tc>
          <w:tcPr>
            <w:tcW w:w="720" w:type="dxa"/>
          </w:tcPr>
          <w:p w14:paraId="2D94EF03"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45A2039B" w14:textId="33C7DA1C"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D3F5B">
              <w:t>10,602</w:t>
            </w:r>
          </w:p>
        </w:tc>
        <w:tc>
          <w:tcPr>
            <w:tcW w:w="180" w:type="dxa"/>
          </w:tcPr>
          <w:p w14:paraId="73713004"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84BFA12" w14:textId="5FF4675B"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9,779</w:t>
            </w:r>
          </w:p>
        </w:tc>
        <w:tc>
          <w:tcPr>
            <w:tcW w:w="180" w:type="dxa"/>
          </w:tcPr>
          <w:p w14:paraId="75C55EAD"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FCE0065" w14:textId="7FA16C23" w:rsidR="00EF5157" w:rsidRP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025018">
              <w:t>10,602</w:t>
            </w:r>
          </w:p>
        </w:tc>
        <w:tc>
          <w:tcPr>
            <w:tcW w:w="180" w:type="dxa"/>
          </w:tcPr>
          <w:p w14:paraId="0CF1EBC0"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EDDC0C" w14:textId="23CE6C4C"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9,779</w:t>
            </w:r>
          </w:p>
        </w:tc>
      </w:tr>
      <w:tr w:rsidR="00EF5157" w:rsidRPr="000D1F45" w14:paraId="52BE4C79" w14:textId="77777777" w:rsidTr="004B7373">
        <w:trPr>
          <w:cantSplit/>
          <w:trHeight w:val="128"/>
        </w:trPr>
        <w:tc>
          <w:tcPr>
            <w:tcW w:w="3150" w:type="dxa"/>
          </w:tcPr>
          <w:p w14:paraId="5BC94E12" w14:textId="3D1C3516" w:rsidR="00EF5157" w:rsidRDefault="00EF5157" w:rsidP="00EF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36794">
              <w:rPr>
                <w:rFonts w:ascii="Times New Roman" w:hAnsi="Times New Roman"/>
                <w:sz w:val="22"/>
                <w:szCs w:val="22"/>
              </w:rPr>
              <w:t>Selling expenses for real estate</w:t>
            </w:r>
          </w:p>
        </w:tc>
        <w:tc>
          <w:tcPr>
            <w:tcW w:w="720" w:type="dxa"/>
          </w:tcPr>
          <w:p w14:paraId="54C4EE97"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2201FFD5" w14:textId="77777777"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41C05436"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A6B808D" w14:textId="77777777"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592F4809"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5EB5E8F" w14:textId="77777777" w:rsidR="00EF5157" w:rsidRP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0" w:type="dxa"/>
          </w:tcPr>
          <w:p w14:paraId="31974CE5"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46DC8D5" w14:textId="77777777"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p>
        </w:tc>
      </w:tr>
      <w:tr w:rsidR="00EF5157" w:rsidRPr="000D1F45" w14:paraId="34C16A27" w14:textId="77777777" w:rsidTr="00EF5157">
        <w:trPr>
          <w:cantSplit/>
          <w:trHeight w:val="128"/>
        </w:trPr>
        <w:tc>
          <w:tcPr>
            <w:tcW w:w="3150" w:type="dxa"/>
          </w:tcPr>
          <w:p w14:paraId="7854E43B" w14:textId="7E2D5D29" w:rsidR="00EF5157" w:rsidRPr="006A4726" w:rsidRDefault="00EF5157" w:rsidP="00EF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30"/>
              <w:rPr>
                <w:rFonts w:ascii="Times New Roman" w:hAnsi="Times New Roman"/>
                <w:sz w:val="22"/>
                <w:szCs w:val="22"/>
              </w:rPr>
            </w:pPr>
            <w:r>
              <w:rPr>
                <w:rFonts w:ascii="Times New Roman" w:hAnsi="Times New Roman"/>
                <w:sz w:val="22"/>
                <w:szCs w:val="22"/>
              </w:rPr>
              <w:t>development for sale</w:t>
            </w:r>
          </w:p>
        </w:tc>
        <w:tc>
          <w:tcPr>
            <w:tcW w:w="720" w:type="dxa"/>
          </w:tcPr>
          <w:p w14:paraId="6BC4B021"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3C17583E" w14:textId="15073F83"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sidRPr="00FD3F5B">
              <w:t>6,605</w:t>
            </w:r>
          </w:p>
        </w:tc>
        <w:tc>
          <w:tcPr>
            <w:tcW w:w="180" w:type="dxa"/>
            <w:vAlign w:val="bottom"/>
          </w:tcPr>
          <w:p w14:paraId="66A103C9"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0C6FCEC2" w14:textId="0539D0CC"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sidRPr="002E52A8">
              <w:rPr>
                <w:szCs w:val="28"/>
              </w:rPr>
              <w:t>8,842</w:t>
            </w:r>
          </w:p>
        </w:tc>
        <w:tc>
          <w:tcPr>
            <w:tcW w:w="180" w:type="dxa"/>
            <w:vAlign w:val="bottom"/>
          </w:tcPr>
          <w:p w14:paraId="385BAEE9"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287C9CA" w14:textId="6EBE89FA" w:rsidR="00EF5157" w:rsidRP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025018">
              <w:t>6,605</w:t>
            </w:r>
          </w:p>
        </w:tc>
        <w:tc>
          <w:tcPr>
            <w:tcW w:w="180" w:type="dxa"/>
            <w:vAlign w:val="bottom"/>
          </w:tcPr>
          <w:p w14:paraId="3E552AAB"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519AA539" w14:textId="1EF7AE6C"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08"/>
              <w:rPr>
                <w:szCs w:val="28"/>
              </w:rPr>
            </w:pPr>
            <w:r w:rsidRPr="002E52A8">
              <w:rPr>
                <w:szCs w:val="28"/>
              </w:rPr>
              <w:t>8,842</w:t>
            </w:r>
          </w:p>
        </w:tc>
      </w:tr>
      <w:tr w:rsidR="00EF5157" w:rsidRPr="000D1F45" w14:paraId="09D400DA" w14:textId="77777777" w:rsidTr="00EF5157">
        <w:trPr>
          <w:cantSplit/>
          <w:trHeight w:val="128"/>
        </w:trPr>
        <w:tc>
          <w:tcPr>
            <w:tcW w:w="3150" w:type="dxa"/>
          </w:tcPr>
          <w:p w14:paraId="7B1229F7" w14:textId="77777777" w:rsidR="00EF5157" w:rsidRPr="00B36794" w:rsidRDefault="00EF5157" w:rsidP="00EF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Pr>
                <w:rFonts w:ascii="Times New Roman" w:hAnsi="Times New Roman"/>
                <w:sz w:val="22"/>
                <w:szCs w:val="22"/>
              </w:rPr>
              <w:t>Others</w:t>
            </w:r>
          </w:p>
        </w:tc>
        <w:tc>
          <w:tcPr>
            <w:tcW w:w="720" w:type="dxa"/>
          </w:tcPr>
          <w:p w14:paraId="02E0D3BB"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Borders>
              <w:bottom w:val="single" w:sz="4" w:space="0" w:color="auto"/>
            </w:tcBorders>
          </w:tcPr>
          <w:p w14:paraId="06276F19" w14:textId="521C482D"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D3F5B">
              <w:t>95,717</w:t>
            </w:r>
          </w:p>
        </w:tc>
        <w:tc>
          <w:tcPr>
            <w:tcW w:w="180" w:type="dxa"/>
          </w:tcPr>
          <w:p w14:paraId="31DDD479"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262CEDE1" w14:textId="5C7E4AA6"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64,772</w:t>
            </w:r>
          </w:p>
        </w:tc>
        <w:tc>
          <w:tcPr>
            <w:tcW w:w="180" w:type="dxa"/>
          </w:tcPr>
          <w:p w14:paraId="24AEA9B8"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BB1B2EC" w14:textId="1EC0210D" w:rsidR="00EF5157" w:rsidRP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025018">
              <w:t>76,041</w:t>
            </w:r>
          </w:p>
        </w:tc>
        <w:tc>
          <w:tcPr>
            <w:tcW w:w="180" w:type="dxa"/>
          </w:tcPr>
          <w:p w14:paraId="4B29FD55"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24E89620" w14:textId="3F10EDE8"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63</w:t>
            </w:r>
            <w:r w:rsidRPr="001C7817">
              <w:rPr>
                <w:szCs w:val="28"/>
              </w:rPr>
              <w:t>,9</w:t>
            </w:r>
            <w:r>
              <w:rPr>
                <w:szCs w:val="28"/>
              </w:rPr>
              <w:t>83</w:t>
            </w:r>
          </w:p>
        </w:tc>
      </w:tr>
      <w:tr w:rsidR="00EF5157" w:rsidRPr="000D1F45" w14:paraId="1F5D920C" w14:textId="77777777" w:rsidTr="00EF5157">
        <w:trPr>
          <w:cantSplit/>
          <w:trHeight w:val="128"/>
        </w:trPr>
        <w:tc>
          <w:tcPr>
            <w:tcW w:w="3150" w:type="dxa"/>
          </w:tcPr>
          <w:p w14:paraId="630102BC" w14:textId="0C51AC1F" w:rsidR="00EF5157" w:rsidRPr="00EF5157" w:rsidRDefault="00EF5157" w:rsidP="00EF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b/>
                <w:bCs/>
                <w:sz w:val="22"/>
                <w:szCs w:val="22"/>
              </w:rPr>
            </w:pPr>
            <w:r w:rsidRPr="00EF5157">
              <w:rPr>
                <w:rFonts w:ascii="Times New Roman" w:hAnsi="Times New Roman"/>
                <w:b/>
                <w:bCs/>
                <w:sz w:val="22"/>
                <w:szCs w:val="22"/>
              </w:rPr>
              <w:t>Total cost of sale of real estate,</w:t>
            </w:r>
          </w:p>
        </w:tc>
        <w:tc>
          <w:tcPr>
            <w:tcW w:w="720" w:type="dxa"/>
          </w:tcPr>
          <w:p w14:paraId="38D2E274"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Borders>
              <w:top w:val="single" w:sz="4" w:space="0" w:color="auto"/>
            </w:tcBorders>
          </w:tcPr>
          <w:p w14:paraId="0D465529" w14:textId="77777777" w:rsidR="00EF5157" w:rsidRPr="00FD3F5B"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0" w:type="dxa"/>
          </w:tcPr>
          <w:p w14:paraId="5E3DB147"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7FC6D126" w14:textId="77777777"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09528F47"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3F4F3CA2" w14:textId="77777777" w:rsidR="00EF5157" w:rsidRPr="00025018"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0" w:type="dxa"/>
          </w:tcPr>
          <w:p w14:paraId="5DD5E246"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715685F2" w14:textId="77777777"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p>
        </w:tc>
      </w:tr>
      <w:tr w:rsidR="00EF5157" w:rsidRPr="000D1F45" w14:paraId="52A5A5BC" w14:textId="77777777" w:rsidTr="00EF5157">
        <w:trPr>
          <w:cantSplit/>
          <w:trHeight w:val="128"/>
        </w:trPr>
        <w:tc>
          <w:tcPr>
            <w:tcW w:w="3150" w:type="dxa"/>
          </w:tcPr>
          <w:p w14:paraId="408C6801" w14:textId="64937E1F" w:rsidR="00EF5157" w:rsidRPr="00EF5157" w:rsidRDefault="00EF5157" w:rsidP="00EF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30"/>
              <w:rPr>
                <w:rFonts w:ascii="Times New Roman" w:hAnsi="Times New Roman"/>
                <w:b/>
                <w:bCs/>
                <w:sz w:val="22"/>
                <w:szCs w:val="22"/>
              </w:rPr>
            </w:pPr>
            <w:r w:rsidRPr="00EF5157">
              <w:rPr>
                <w:rFonts w:ascii="Times New Roman" w:hAnsi="Times New Roman"/>
                <w:b/>
                <w:bCs/>
                <w:sz w:val="22"/>
                <w:szCs w:val="22"/>
              </w:rPr>
              <w:t>cost of rendering of services,</w:t>
            </w:r>
          </w:p>
        </w:tc>
        <w:tc>
          <w:tcPr>
            <w:tcW w:w="720" w:type="dxa"/>
          </w:tcPr>
          <w:p w14:paraId="657ECC65"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4C743D52" w14:textId="77777777" w:rsidR="00EF5157" w:rsidRPr="00FD3F5B"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0" w:type="dxa"/>
          </w:tcPr>
          <w:p w14:paraId="22614B95"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99D4FF9" w14:textId="77777777"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7311C9D0"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C781FE9" w14:textId="77777777" w:rsidR="00EF5157" w:rsidRPr="00025018"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0" w:type="dxa"/>
          </w:tcPr>
          <w:p w14:paraId="776CDE1F"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692391C" w14:textId="77777777"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p>
        </w:tc>
      </w:tr>
      <w:tr w:rsidR="00571843" w:rsidRPr="000D1F45" w14:paraId="13E2155A" w14:textId="77777777" w:rsidTr="00EF5157">
        <w:trPr>
          <w:cantSplit/>
          <w:trHeight w:val="128"/>
        </w:trPr>
        <w:tc>
          <w:tcPr>
            <w:tcW w:w="3150" w:type="dxa"/>
          </w:tcPr>
          <w:p w14:paraId="65E9C4EE" w14:textId="3943EB7B" w:rsidR="00571843" w:rsidRPr="00EF5157" w:rsidRDefault="0036234C" w:rsidP="00EF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30"/>
              <w:rPr>
                <w:rFonts w:ascii="Times New Roman" w:hAnsi="Times New Roman"/>
                <w:b/>
                <w:bCs/>
                <w:sz w:val="22"/>
                <w:szCs w:val="22"/>
              </w:rPr>
            </w:pPr>
            <w:r>
              <w:rPr>
                <w:rFonts w:ascii="Times New Roman" w:hAnsi="Times New Roman"/>
                <w:b/>
                <w:bCs/>
                <w:sz w:val="22"/>
                <w:szCs w:val="22"/>
              </w:rPr>
              <w:t>c</w:t>
            </w:r>
            <w:r w:rsidR="00571843">
              <w:rPr>
                <w:rFonts w:ascii="Times New Roman" w:hAnsi="Times New Roman"/>
                <w:b/>
                <w:bCs/>
                <w:sz w:val="22"/>
                <w:szCs w:val="22"/>
              </w:rPr>
              <w:t>ost of sale of goods,</w:t>
            </w:r>
          </w:p>
        </w:tc>
        <w:tc>
          <w:tcPr>
            <w:tcW w:w="720" w:type="dxa"/>
          </w:tcPr>
          <w:p w14:paraId="5434BC0C" w14:textId="77777777" w:rsidR="00571843" w:rsidRPr="00B42CE9" w:rsidRDefault="00571843"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061EED2F" w14:textId="77777777" w:rsidR="00571843" w:rsidRPr="00FD3F5B" w:rsidRDefault="00571843"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0" w:type="dxa"/>
          </w:tcPr>
          <w:p w14:paraId="6B7DC8DD" w14:textId="77777777" w:rsidR="00571843" w:rsidRPr="00B42CE9" w:rsidRDefault="00571843"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38FA73E" w14:textId="77777777" w:rsidR="00571843" w:rsidRDefault="00571843"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490FD129" w14:textId="77777777" w:rsidR="00571843" w:rsidRPr="00B42CE9" w:rsidRDefault="00571843"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ED7F15A" w14:textId="77777777" w:rsidR="00571843" w:rsidRPr="00025018" w:rsidRDefault="00571843"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0" w:type="dxa"/>
          </w:tcPr>
          <w:p w14:paraId="3D52F345" w14:textId="77777777" w:rsidR="00571843" w:rsidRPr="00B42CE9" w:rsidRDefault="00571843"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24B755C" w14:textId="77777777" w:rsidR="00571843" w:rsidRDefault="00571843"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p>
        </w:tc>
      </w:tr>
      <w:tr w:rsidR="00EF5157" w:rsidRPr="000D1F45" w14:paraId="3A1D72F9" w14:textId="77777777" w:rsidTr="00EF5157">
        <w:trPr>
          <w:cantSplit/>
          <w:trHeight w:val="128"/>
        </w:trPr>
        <w:tc>
          <w:tcPr>
            <w:tcW w:w="3150" w:type="dxa"/>
          </w:tcPr>
          <w:p w14:paraId="63AC3D8F" w14:textId="38D16326" w:rsidR="00EF5157" w:rsidRPr="00EF5157" w:rsidRDefault="00EF5157" w:rsidP="00EF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30"/>
              <w:rPr>
                <w:rFonts w:ascii="Times New Roman" w:hAnsi="Times New Roman"/>
                <w:b/>
                <w:bCs/>
                <w:sz w:val="22"/>
                <w:szCs w:val="22"/>
              </w:rPr>
            </w:pPr>
            <w:r w:rsidRPr="00EF5157">
              <w:rPr>
                <w:rFonts w:ascii="Times New Roman" w:hAnsi="Times New Roman"/>
                <w:b/>
                <w:bCs/>
                <w:sz w:val="22"/>
                <w:szCs w:val="22"/>
              </w:rPr>
              <w:t>distribution costs and</w:t>
            </w:r>
          </w:p>
        </w:tc>
        <w:tc>
          <w:tcPr>
            <w:tcW w:w="720" w:type="dxa"/>
          </w:tcPr>
          <w:p w14:paraId="61C29128"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00478F31" w14:textId="77777777" w:rsidR="00EF5157" w:rsidRPr="00FD3F5B"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0" w:type="dxa"/>
          </w:tcPr>
          <w:p w14:paraId="544CEE3E"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65C9725" w14:textId="77777777"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491F2767"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B3786C4" w14:textId="77777777" w:rsidR="00EF5157" w:rsidRPr="00025018"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0" w:type="dxa"/>
          </w:tcPr>
          <w:p w14:paraId="2C39D9B5" w14:textId="77777777" w:rsidR="00EF5157" w:rsidRPr="00B42CE9"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261B9B0" w14:textId="77777777" w:rsid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p>
        </w:tc>
      </w:tr>
      <w:tr w:rsidR="007250EE" w:rsidRPr="000D1F45" w14:paraId="6CBBBD7A" w14:textId="77777777" w:rsidTr="00EF5157">
        <w:trPr>
          <w:cantSplit/>
        </w:trPr>
        <w:tc>
          <w:tcPr>
            <w:tcW w:w="3150" w:type="dxa"/>
          </w:tcPr>
          <w:p w14:paraId="253159A7" w14:textId="3D5EADD0" w:rsidR="007250EE" w:rsidRPr="008A480B" w:rsidRDefault="007250EE"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88" w:firstLine="4"/>
              <w:rPr>
                <w:b/>
                <w:bCs/>
              </w:rPr>
            </w:pPr>
            <w:r w:rsidRPr="00042262">
              <w:rPr>
                <w:rFonts w:cs="Times New Roman"/>
                <w:b/>
                <w:bCs/>
              </w:rPr>
              <w:t>administrative expenses</w:t>
            </w:r>
          </w:p>
        </w:tc>
        <w:tc>
          <w:tcPr>
            <w:tcW w:w="720" w:type="dxa"/>
          </w:tcPr>
          <w:p w14:paraId="714926D2" w14:textId="77777777" w:rsidR="007250EE" w:rsidRPr="00924E98"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bottom w:val="double" w:sz="4" w:space="0" w:color="auto"/>
            </w:tcBorders>
            <w:vAlign w:val="bottom"/>
          </w:tcPr>
          <w:p w14:paraId="7C483B49" w14:textId="26501E0F" w:rsidR="007250EE" w:rsidRPr="00EF5157" w:rsidRDefault="00EF5157" w:rsidP="00EF51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EF5157">
              <w:rPr>
                <w:rFonts w:cs="Times New Roman"/>
                <w:b/>
                <w:bCs/>
                <w:cs/>
              </w:rPr>
              <w:t>601</w:t>
            </w:r>
            <w:r w:rsidRPr="00EF5157">
              <w:rPr>
                <w:rFonts w:cs="Times New Roman"/>
                <w:b/>
                <w:bCs/>
              </w:rPr>
              <w:t>,</w:t>
            </w:r>
            <w:r w:rsidRPr="00EF5157">
              <w:rPr>
                <w:rFonts w:cs="Times New Roman"/>
                <w:b/>
                <w:bCs/>
                <w:cs/>
              </w:rPr>
              <w:t>809</w:t>
            </w:r>
          </w:p>
        </w:tc>
        <w:tc>
          <w:tcPr>
            <w:tcW w:w="180" w:type="dxa"/>
          </w:tcPr>
          <w:p w14:paraId="7A175D19" w14:textId="77777777" w:rsidR="007250EE" w:rsidRPr="00924E98"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vAlign w:val="bottom"/>
          </w:tcPr>
          <w:p w14:paraId="66D8BB94" w14:textId="25F0294D" w:rsidR="007250EE" w:rsidRPr="00924E98"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b/>
                <w:bCs/>
                <w:szCs w:val="28"/>
              </w:rPr>
            </w:pPr>
            <w:r w:rsidRPr="00F540ED">
              <w:rPr>
                <w:b/>
                <w:bCs/>
                <w:szCs w:val="28"/>
              </w:rPr>
              <w:t>67</w:t>
            </w:r>
            <w:r>
              <w:rPr>
                <w:b/>
                <w:bCs/>
                <w:szCs w:val="28"/>
              </w:rPr>
              <w:t>2</w:t>
            </w:r>
            <w:r w:rsidRPr="00F540ED">
              <w:rPr>
                <w:b/>
                <w:bCs/>
                <w:szCs w:val="28"/>
              </w:rPr>
              <w:t>,</w:t>
            </w:r>
            <w:r>
              <w:rPr>
                <w:b/>
                <w:bCs/>
                <w:szCs w:val="28"/>
              </w:rPr>
              <w:t>240</w:t>
            </w:r>
          </w:p>
        </w:tc>
        <w:tc>
          <w:tcPr>
            <w:tcW w:w="180" w:type="dxa"/>
          </w:tcPr>
          <w:p w14:paraId="23A103A5" w14:textId="77777777" w:rsidR="007250EE" w:rsidRPr="00924E98"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vAlign w:val="bottom"/>
          </w:tcPr>
          <w:p w14:paraId="242B4252" w14:textId="04CFB110" w:rsidR="007250EE" w:rsidRPr="00EF5157" w:rsidRDefault="00EF5157"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r w:rsidRPr="00EF5157">
              <w:rPr>
                <w:rFonts w:cs="Times New Roman"/>
                <w:b/>
                <w:bCs/>
                <w:cs/>
              </w:rPr>
              <w:t>585</w:t>
            </w:r>
            <w:r w:rsidRPr="00EF5157">
              <w:rPr>
                <w:rFonts w:cs="Times New Roman"/>
                <w:b/>
                <w:bCs/>
              </w:rPr>
              <w:t>,</w:t>
            </w:r>
            <w:r w:rsidRPr="00EF5157">
              <w:rPr>
                <w:rFonts w:cs="Times New Roman"/>
                <w:b/>
                <w:bCs/>
                <w:cs/>
              </w:rPr>
              <w:t>393</w:t>
            </w:r>
          </w:p>
        </w:tc>
        <w:tc>
          <w:tcPr>
            <w:tcW w:w="180" w:type="dxa"/>
          </w:tcPr>
          <w:p w14:paraId="2A9BFA1D" w14:textId="77777777" w:rsidR="007250EE" w:rsidRPr="00924E98"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vAlign w:val="bottom"/>
          </w:tcPr>
          <w:p w14:paraId="1085813D" w14:textId="622EFC47" w:rsidR="007250EE" w:rsidRPr="0063705E"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Pr>
                <w:b/>
                <w:bCs/>
                <w:szCs w:val="28"/>
              </w:rPr>
              <w:t>671,451</w:t>
            </w:r>
          </w:p>
        </w:tc>
      </w:tr>
    </w:tbl>
    <w:p w14:paraId="12A386F5" w14:textId="4DAB0852" w:rsidR="00EF5157" w:rsidRDefault="00EF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Pr>
          <w:rFonts w:ascii="Times New Roman" w:hAnsi="Times New Roman"/>
          <w:b/>
          <w:bCs/>
          <w:sz w:val="22"/>
          <w:szCs w:val="22"/>
          <w:cs/>
        </w:rPr>
        <w:br w:type="page"/>
      </w:r>
    </w:p>
    <w:p w14:paraId="267D12C9" w14:textId="22C44E3F" w:rsidR="006E322D" w:rsidRPr="0095242E" w:rsidRDefault="006E322D" w:rsidP="000E07AB">
      <w:pPr>
        <w:pStyle w:val="Heading1"/>
        <w:keepLines/>
        <w:numPr>
          <w:ilvl w:val="0"/>
          <w:numId w:val="47"/>
        </w:numPr>
        <w:shd w:val="clear" w:color="auto" w:fill="auto"/>
        <w:ind w:left="540" w:hanging="540"/>
        <w:jc w:val="thaiDistribute"/>
        <w:rPr>
          <w:rFonts w:ascii="Times New Roman" w:hAnsi="Times New Roman"/>
          <w:sz w:val="24"/>
          <w:szCs w:val="24"/>
          <w:u w:val="none"/>
        </w:rPr>
      </w:pPr>
      <w:r w:rsidRPr="0095242E">
        <w:rPr>
          <w:rFonts w:ascii="Times New Roman" w:hAnsi="Times New Roman"/>
          <w:sz w:val="24"/>
          <w:szCs w:val="24"/>
          <w:u w:val="none"/>
        </w:rPr>
        <w:lastRenderedPageBreak/>
        <w:tab/>
        <w:t>Income tax</w:t>
      </w:r>
    </w:p>
    <w:p w14:paraId="27468230" w14:textId="77777777" w:rsidR="006E322D" w:rsidRPr="004D515B" w:rsidRDefault="006E322D" w:rsidP="004D515B">
      <w:pPr>
        <w:ind w:left="1170" w:hanging="630"/>
        <w:jc w:val="both"/>
        <w:rPr>
          <w:rFonts w:ascii="Times New Roman" w:hAnsi="Times New Roman" w:cs="Times New Roman"/>
          <w:sz w:val="22"/>
          <w:szCs w:val="22"/>
        </w:rPr>
      </w:pPr>
    </w:p>
    <w:p w14:paraId="56FD24C2" w14:textId="77777777" w:rsidR="00313B24" w:rsidRDefault="00313B24" w:rsidP="006E322D">
      <w:pPr>
        <w:ind w:left="540"/>
        <w:jc w:val="both"/>
        <w:rPr>
          <w:rFonts w:ascii="Times New Roman" w:hAnsi="Times New Roman" w:cs="Times New Roman"/>
          <w:b/>
          <w:bCs/>
          <w:i/>
          <w:iCs/>
          <w:sz w:val="22"/>
          <w:szCs w:val="22"/>
        </w:rPr>
      </w:pPr>
      <w:r w:rsidRPr="008059CA">
        <w:rPr>
          <w:rFonts w:ascii="Times New Roman" w:hAnsi="Times New Roman" w:cs="Times New Roman"/>
          <w:b/>
          <w:bCs/>
          <w:i/>
          <w:iCs/>
          <w:sz w:val="22"/>
          <w:szCs w:val="22"/>
        </w:rPr>
        <w:t>Income tax recognised in profit or los</w:t>
      </w:r>
      <w:r>
        <w:rPr>
          <w:rFonts w:ascii="Times New Roman" w:hAnsi="Times New Roman" w:cs="Times New Roman"/>
          <w:b/>
          <w:bCs/>
          <w:i/>
          <w:iCs/>
          <w:sz w:val="22"/>
          <w:szCs w:val="22"/>
        </w:rPr>
        <w:t>s</w:t>
      </w:r>
    </w:p>
    <w:p w14:paraId="4877FE98" w14:textId="77777777" w:rsidR="00884759" w:rsidRDefault="00884759" w:rsidP="004D515B">
      <w:pPr>
        <w:ind w:left="1170" w:hanging="63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884759" w:rsidRPr="00B86232" w14:paraId="67049C9A" w14:textId="77777777" w:rsidTr="00884759">
        <w:trPr>
          <w:cantSplit/>
          <w:tblHeader/>
        </w:trPr>
        <w:tc>
          <w:tcPr>
            <w:tcW w:w="5940" w:type="dxa"/>
          </w:tcPr>
          <w:p w14:paraId="4499CE57" w14:textId="77777777" w:rsidR="00884759" w:rsidRPr="00B86232" w:rsidRDefault="00884759" w:rsidP="00884759">
            <w:pPr>
              <w:spacing w:line="240" w:lineRule="auto"/>
              <w:rPr>
                <w:rFonts w:ascii="Times New Roman" w:hAnsi="Times New Roman" w:cs="Times New Roman"/>
                <w:b/>
                <w:bCs/>
                <w:i/>
                <w:iCs/>
                <w:sz w:val="22"/>
                <w:szCs w:val="22"/>
                <w:highlight w:val="cyan"/>
              </w:rPr>
            </w:pPr>
          </w:p>
        </w:tc>
        <w:tc>
          <w:tcPr>
            <w:tcW w:w="3240" w:type="dxa"/>
            <w:gridSpan w:val="3"/>
          </w:tcPr>
          <w:p w14:paraId="5B8DB925" w14:textId="23819210" w:rsidR="00884759" w:rsidRPr="00B86232" w:rsidRDefault="00377464" w:rsidP="00377464">
            <w:pPr>
              <w:pStyle w:val="acctfourfigures"/>
              <w:spacing w:line="240" w:lineRule="auto"/>
              <w:ind w:left="-80" w:right="-80"/>
              <w:jc w:val="center"/>
              <w:rPr>
                <w:b/>
                <w:bCs/>
                <w:szCs w:val="22"/>
              </w:rPr>
            </w:pPr>
            <w:r>
              <w:rPr>
                <w:b/>
                <w:bCs/>
                <w:szCs w:val="22"/>
              </w:rPr>
              <w:t>Consolidated financial statements/</w:t>
            </w:r>
          </w:p>
        </w:tc>
      </w:tr>
      <w:tr w:rsidR="00377464" w:rsidRPr="00B86232" w14:paraId="55D247F4" w14:textId="77777777" w:rsidTr="00884759">
        <w:trPr>
          <w:cantSplit/>
          <w:tblHeader/>
        </w:trPr>
        <w:tc>
          <w:tcPr>
            <w:tcW w:w="5940" w:type="dxa"/>
          </w:tcPr>
          <w:p w14:paraId="0FA34FFF" w14:textId="77777777" w:rsidR="00377464" w:rsidRPr="00B86232" w:rsidRDefault="00377464" w:rsidP="00377464">
            <w:pPr>
              <w:spacing w:line="240" w:lineRule="auto"/>
              <w:rPr>
                <w:rFonts w:ascii="Times New Roman" w:hAnsi="Times New Roman" w:cs="Times New Roman"/>
                <w:b/>
                <w:bCs/>
                <w:i/>
                <w:iCs/>
                <w:sz w:val="22"/>
                <w:szCs w:val="22"/>
                <w:highlight w:val="cyan"/>
              </w:rPr>
            </w:pPr>
          </w:p>
        </w:tc>
        <w:tc>
          <w:tcPr>
            <w:tcW w:w="3240" w:type="dxa"/>
            <w:gridSpan w:val="3"/>
          </w:tcPr>
          <w:p w14:paraId="0740A3A3" w14:textId="77777777" w:rsidR="00377464" w:rsidRDefault="00377464" w:rsidP="00377464">
            <w:pPr>
              <w:pStyle w:val="acctfourfigures"/>
              <w:spacing w:line="240" w:lineRule="auto"/>
              <w:jc w:val="center"/>
              <w:rPr>
                <w:b/>
                <w:bCs/>
                <w:szCs w:val="22"/>
              </w:rPr>
            </w:pPr>
            <w:r>
              <w:rPr>
                <w:b/>
                <w:bCs/>
                <w:szCs w:val="22"/>
              </w:rPr>
              <w:t>Separate financial statements</w:t>
            </w:r>
          </w:p>
        </w:tc>
      </w:tr>
      <w:tr w:rsidR="007250EE" w:rsidRPr="00B86232" w14:paraId="5F318746" w14:textId="77777777" w:rsidTr="00884759">
        <w:trPr>
          <w:cantSplit/>
        </w:trPr>
        <w:tc>
          <w:tcPr>
            <w:tcW w:w="5940" w:type="dxa"/>
          </w:tcPr>
          <w:p w14:paraId="7F1F4E21" w14:textId="77777777" w:rsidR="007250EE" w:rsidRPr="00B86232" w:rsidRDefault="007250EE" w:rsidP="007250EE">
            <w:pPr>
              <w:spacing w:line="240" w:lineRule="auto"/>
              <w:rPr>
                <w:rFonts w:ascii="Times New Roman" w:hAnsi="Times New Roman" w:cs="Times New Roman"/>
                <w:b/>
                <w:bCs/>
                <w:i/>
                <w:iCs/>
                <w:color w:val="211E1F"/>
                <w:sz w:val="22"/>
                <w:szCs w:val="22"/>
              </w:rPr>
            </w:pPr>
          </w:p>
        </w:tc>
        <w:tc>
          <w:tcPr>
            <w:tcW w:w="1530" w:type="dxa"/>
          </w:tcPr>
          <w:p w14:paraId="6F0536CE" w14:textId="529EBA8B" w:rsidR="007250EE" w:rsidRPr="00B86232" w:rsidRDefault="007250EE" w:rsidP="007250EE">
            <w:pPr>
              <w:pStyle w:val="acctfourfigures"/>
              <w:tabs>
                <w:tab w:val="clear" w:pos="765"/>
                <w:tab w:val="decimal" w:pos="731"/>
                <w:tab w:val="decimal" w:pos="1642"/>
              </w:tabs>
              <w:spacing w:line="240" w:lineRule="auto"/>
              <w:ind w:right="11"/>
              <w:jc w:val="center"/>
              <w:rPr>
                <w:szCs w:val="22"/>
                <w:lang w:bidi="th-TH"/>
              </w:rPr>
            </w:pPr>
            <w:r>
              <w:t>2024</w:t>
            </w:r>
          </w:p>
        </w:tc>
        <w:tc>
          <w:tcPr>
            <w:tcW w:w="180" w:type="dxa"/>
          </w:tcPr>
          <w:p w14:paraId="36146F8D" w14:textId="77777777" w:rsidR="007250EE" w:rsidRPr="00B86232" w:rsidRDefault="007250EE" w:rsidP="007250EE">
            <w:pPr>
              <w:pStyle w:val="acctfourfigures"/>
              <w:spacing w:line="240" w:lineRule="auto"/>
              <w:rPr>
                <w:szCs w:val="22"/>
              </w:rPr>
            </w:pPr>
          </w:p>
        </w:tc>
        <w:tc>
          <w:tcPr>
            <w:tcW w:w="1530" w:type="dxa"/>
          </w:tcPr>
          <w:p w14:paraId="490851A8" w14:textId="4A837042" w:rsidR="007250EE" w:rsidRPr="00B86232" w:rsidRDefault="007250EE" w:rsidP="007250EE">
            <w:pPr>
              <w:pStyle w:val="acctfourfigures"/>
              <w:tabs>
                <w:tab w:val="clear" w:pos="765"/>
              </w:tabs>
              <w:spacing w:line="240" w:lineRule="auto"/>
              <w:ind w:right="101"/>
              <w:jc w:val="center"/>
              <w:rPr>
                <w:szCs w:val="22"/>
              </w:rPr>
            </w:pPr>
            <w:r>
              <w:t>2023</w:t>
            </w:r>
          </w:p>
        </w:tc>
      </w:tr>
      <w:tr w:rsidR="007250EE" w:rsidRPr="00B86232" w14:paraId="1FACDB79" w14:textId="77777777" w:rsidTr="00884759">
        <w:trPr>
          <w:cantSplit/>
        </w:trPr>
        <w:tc>
          <w:tcPr>
            <w:tcW w:w="5940" w:type="dxa"/>
          </w:tcPr>
          <w:p w14:paraId="0A1F8231" w14:textId="77777777" w:rsidR="007250EE" w:rsidRPr="00B86232" w:rsidRDefault="007250EE" w:rsidP="007250EE">
            <w:pPr>
              <w:spacing w:line="240" w:lineRule="auto"/>
              <w:rPr>
                <w:rFonts w:ascii="Times New Roman" w:hAnsi="Times New Roman" w:cs="Times New Roman"/>
                <w:color w:val="211E1F"/>
                <w:sz w:val="22"/>
                <w:szCs w:val="22"/>
                <w:highlight w:val="cyan"/>
              </w:rPr>
            </w:pPr>
          </w:p>
        </w:tc>
        <w:tc>
          <w:tcPr>
            <w:tcW w:w="3240" w:type="dxa"/>
            <w:gridSpan w:val="3"/>
          </w:tcPr>
          <w:p w14:paraId="75D24BA4" w14:textId="77777777" w:rsidR="007250EE" w:rsidRPr="00B86232" w:rsidRDefault="007250EE" w:rsidP="007250EE">
            <w:pPr>
              <w:pStyle w:val="acctfourfigures"/>
              <w:tabs>
                <w:tab w:val="clear" w:pos="765"/>
                <w:tab w:val="decimal" w:pos="2256"/>
              </w:tabs>
              <w:spacing w:line="240" w:lineRule="auto"/>
              <w:ind w:right="101"/>
              <w:rPr>
                <w:i/>
                <w:iCs/>
                <w:szCs w:val="22"/>
              </w:rPr>
            </w:pPr>
            <w:r>
              <w:rPr>
                <w:i/>
                <w:iCs/>
                <w:szCs w:val="22"/>
              </w:rPr>
              <w:t>(in thousand Baht)</w:t>
            </w:r>
          </w:p>
        </w:tc>
      </w:tr>
      <w:tr w:rsidR="007250EE" w:rsidRPr="00B86232" w14:paraId="7C10008C" w14:textId="77777777" w:rsidTr="00377464">
        <w:trPr>
          <w:cantSplit/>
          <w:trHeight w:val="83"/>
        </w:trPr>
        <w:tc>
          <w:tcPr>
            <w:tcW w:w="5940" w:type="dxa"/>
          </w:tcPr>
          <w:p w14:paraId="456C8567" w14:textId="77777777" w:rsidR="007250EE" w:rsidRPr="00775967"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i/>
                <w:iCs/>
                <w:sz w:val="22"/>
                <w:szCs w:val="22"/>
              </w:rPr>
            </w:pPr>
            <w:r w:rsidRPr="00775967">
              <w:rPr>
                <w:rFonts w:ascii="Times New Roman" w:hAnsi="Times New Roman" w:cs="Times New Roman"/>
                <w:b/>
                <w:bCs/>
                <w:sz w:val="22"/>
                <w:szCs w:val="22"/>
              </w:rPr>
              <w:t>Current tax</w:t>
            </w:r>
          </w:p>
        </w:tc>
        <w:tc>
          <w:tcPr>
            <w:tcW w:w="1530" w:type="dxa"/>
          </w:tcPr>
          <w:p w14:paraId="6F468F17" w14:textId="77777777" w:rsidR="007250EE" w:rsidRPr="00FA098D" w:rsidRDefault="007250EE" w:rsidP="007250EE">
            <w:pPr>
              <w:pStyle w:val="acctfourfigures"/>
              <w:tabs>
                <w:tab w:val="clear" w:pos="765"/>
                <w:tab w:val="decimal" w:pos="731"/>
                <w:tab w:val="decimal" w:pos="1642"/>
              </w:tabs>
              <w:spacing w:line="240" w:lineRule="auto"/>
              <w:ind w:right="11"/>
              <w:jc w:val="right"/>
              <w:rPr>
                <w:szCs w:val="22"/>
                <w:lang w:bidi="th-TH"/>
              </w:rPr>
            </w:pPr>
          </w:p>
        </w:tc>
        <w:tc>
          <w:tcPr>
            <w:tcW w:w="180" w:type="dxa"/>
          </w:tcPr>
          <w:p w14:paraId="00EC5AEC" w14:textId="77777777" w:rsidR="007250EE" w:rsidRPr="00B86232" w:rsidRDefault="007250EE" w:rsidP="007250EE">
            <w:pPr>
              <w:pStyle w:val="acctfourfigures"/>
              <w:spacing w:line="240" w:lineRule="auto"/>
              <w:rPr>
                <w:szCs w:val="22"/>
              </w:rPr>
            </w:pPr>
          </w:p>
        </w:tc>
        <w:tc>
          <w:tcPr>
            <w:tcW w:w="1530" w:type="dxa"/>
          </w:tcPr>
          <w:p w14:paraId="0668C310" w14:textId="77777777" w:rsidR="007250EE" w:rsidRPr="00B42CE9" w:rsidRDefault="007250EE" w:rsidP="007250EE">
            <w:pPr>
              <w:pStyle w:val="acctfourfigures"/>
              <w:tabs>
                <w:tab w:val="clear" w:pos="765"/>
                <w:tab w:val="decimal" w:pos="549"/>
              </w:tabs>
              <w:spacing w:line="240" w:lineRule="auto"/>
              <w:ind w:right="95"/>
              <w:jc w:val="right"/>
              <w:rPr>
                <w:szCs w:val="28"/>
              </w:rPr>
            </w:pPr>
          </w:p>
        </w:tc>
      </w:tr>
      <w:tr w:rsidR="000E07AB" w:rsidRPr="00B86232" w14:paraId="3CE9B728" w14:textId="77777777" w:rsidTr="00884759">
        <w:trPr>
          <w:cantSplit/>
        </w:trPr>
        <w:tc>
          <w:tcPr>
            <w:tcW w:w="5940" w:type="dxa"/>
          </w:tcPr>
          <w:p w14:paraId="0CF1E7FE" w14:textId="77777777" w:rsidR="000E07AB" w:rsidRPr="00775967" w:rsidRDefault="000E07AB" w:rsidP="000E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r w:rsidRPr="00775967">
              <w:rPr>
                <w:rFonts w:ascii="Times New Roman" w:hAnsi="Times New Roman" w:cs="Times New Roman"/>
                <w:sz w:val="22"/>
                <w:szCs w:val="22"/>
              </w:rPr>
              <w:t>Current year</w:t>
            </w:r>
          </w:p>
        </w:tc>
        <w:tc>
          <w:tcPr>
            <w:tcW w:w="1530" w:type="dxa"/>
          </w:tcPr>
          <w:p w14:paraId="375DA981" w14:textId="2A00F138" w:rsidR="000E07AB" w:rsidRPr="00FA098D" w:rsidRDefault="000E07AB" w:rsidP="000E07AB">
            <w:pPr>
              <w:pStyle w:val="acctfourfigures"/>
              <w:tabs>
                <w:tab w:val="clear" w:pos="765"/>
                <w:tab w:val="decimal" w:pos="1271"/>
              </w:tabs>
              <w:spacing w:line="240" w:lineRule="auto"/>
              <w:ind w:right="101"/>
              <w:rPr>
                <w:szCs w:val="22"/>
              </w:rPr>
            </w:pPr>
            <w:r w:rsidRPr="00381388">
              <w:t>85,008</w:t>
            </w:r>
          </w:p>
        </w:tc>
        <w:tc>
          <w:tcPr>
            <w:tcW w:w="180" w:type="dxa"/>
          </w:tcPr>
          <w:p w14:paraId="1F3C967A" w14:textId="77777777" w:rsidR="000E07AB" w:rsidRPr="00B86232" w:rsidRDefault="000E07AB" w:rsidP="000E07AB">
            <w:pPr>
              <w:pStyle w:val="acctfourfigures"/>
              <w:spacing w:line="240" w:lineRule="auto"/>
              <w:rPr>
                <w:szCs w:val="22"/>
              </w:rPr>
            </w:pPr>
          </w:p>
        </w:tc>
        <w:tc>
          <w:tcPr>
            <w:tcW w:w="1530" w:type="dxa"/>
          </w:tcPr>
          <w:p w14:paraId="72658D46" w14:textId="692942DB" w:rsidR="000E07AB" w:rsidRPr="00884759" w:rsidRDefault="000E07AB" w:rsidP="000E07AB">
            <w:pPr>
              <w:pStyle w:val="acctfourfigures"/>
              <w:tabs>
                <w:tab w:val="clear" w:pos="765"/>
                <w:tab w:val="decimal" w:pos="1273"/>
              </w:tabs>
              <w:spacing w:line="240" w:lineRule="auto"/>
              <w:ind w:right="-76"/>
              <w:rPr>
                <w:szCs w:val="22"/>
              </w:rPr>
            </w:pPr>
            <w:r>
              <w:rPr>
                <w:szCs w:val="22"/>
              </w:rPr>
              <w:t>77,643</w:t>
            </w:r>
          </w:p>
        </w:tc>
      </w:tr>
      <w:tr w:rsidR="000E07AB" w:rsidRPr="00B86232" w14:paraId="0C8F57D9" w14:textId="77777777" w:rsidTr="00884759">
        <w:trPr>
          <w:cantSplit/>
        </w:trPr>
        <w:tc>
          <w:tcPr>
            <w:tcW w:w="5940" w:type="dxa"/>
          </w:tcPr>
          <w:p w14:paraId="6D2455C4" w14:textId="204E5001" w:rsidR="000E07AB" w:rsidRPr="00775967" w:rsidRDefault="000E07AB" w:rsidP="000E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r>
              <w:rPr>
                <w:rFonts w:ascii="Times New Roman" w:hAnsi="Times New Roman" w:cs="Times New Roman"/>
                <w:sz w:val="22"/>
                <w:szCs w:val="22"/>
              </w:rPr>
              <w:t xml:space="preserve">Over </w:t>
            </w:r>
            <w:r w:rsidRPr="00775967">
              <w:rPr>
                <w:rFonts w:ascii="Times New Roman" w:hAnsi="Times New Roman" w:cs="Times New Roman"/>
                <w:sz w:val="22"/>
                <w:szCs w:val="22"/>
              </w:rPr>
              <w:t>provided in prior years</w:t>
            </w:r>
          </w:p>
        </w:tc>
        <w:tc>
          <w:tcPr>
            <w:tcW w:w="1530" w:type="dxa"/>
            <w:tcBorders>
              <w:bottom w:val="single" w:sz="4" w:space="0" w:color="auto"/>
            </w:tcBorders>
          </w:tcPr>
          <w:p w14:paraId="25FB310C" w14:textId="0132CB90" w:rsidR="000E07AB" w:rsidRPr="00FA098D" w:rsidRDefault="000E07AB" w:rsidP="000E07AB">
            <w:pPr>
              <w:pStyle w:val="acctfourfigures"/>
              <w:tabs>
                <w:tab w:val="clear" w:pos="765"/>
                <w:tab w:val="decimal" w:pos="1271"/>
              </w:tabs>
              <w:spacing w:line="240" w:lineRule="auto"/>
              <w:ind w:right="101"/>
              <w:rPr>
                <w:szCs w:val="22"/>
              </w:rPr>
            </w:pPr>
            <w:r w:rsidRPr="00381388">
              <w:t>(114)</w:t>
            </w:r>
          </w:p>
        </w:tc>
        <w:tc>
          <w:tcPr>
            <w:tcW w:w="180" w:type="dxa"/>
          </w:tcPr>
          <w:p w14:paraId="3095621E" w14:textId="77777777" w:rsidR="000E07AB" w:rsidRPr="00B86232" w:rsidRDefault="000E07AB" w:rsidP="000E07AB">
            <w:pPr>
              <w:pStyle w:val="acctfourfigures"/>
              <w:spacing w:line="240" w:lineRule="auto"/>
              <w:rPr>
                <w:szCs w:val="22"/>
              </w:rPr>
            </w:pPr>
          </w:p>
        </w:tc>
        <w:tc>
          <w:tcPr>
            <w:tcW w:w="1530" w:type="dxa"/>
            <w:tcBorders>
              <w:bottom w:val="single" w:sz="4" w:space="0" w:color="auto"/>
            </w:tcBorders>
          </w:tcPr>
          <w:p w14:paraId="6DE1DAAF" w14:textId="0AC062DD" w:rsidR="000E07AB" w:rsidRPr="00884759" w:rsidRDefault="000E07AB" w:rsidP="000E07AB">
            <w:pPr>
              <w:pStyle w:val="acctfourfigures"/>
              <w:tabs>
                <w:tab w:val="clear" w:pos="765"/>
                <w:tab w:val="decimal" w:pos="1273"/>
              </w:tabs>
              <w:spacing w:line="240" w:lineRule="auto"/>
              <w:ind w:right="-76"/>
              <w:rPr>
                <w:szCs w:val="22"/>
              </w:rPr>
            </w:pPr>
            <w:r>
              <w:rPr>
                <w:szCs w:val="22"/>
              </w:rPr>
              <w:t>-</w:t>
            </w:r>
          </w:p>
        </w:tc>
      </w:tr>
      <w:tr w:rsidR="000E07AB" w:rsidRPr="00B86232" w14:paraId="65EA327D" w14:textId="77777777" w:rsidTr="00884759">
        <w:trPr>
          <w:cantSplit/>
        </w:trPr>
        <w:tc>
          <w:tcPr>
            <w:tcW w:w="5940" w:type="dxa"/>
          </w:tcPr>
          <w:p w14:paraId="7229E570" w14:textId="77777777" w:rsidR="000E07AB" w:rsidRPr="005D1A76" w:rsidRDefault="000E07AB" w:rsidP="000E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30" w:type="dxa"/>
            <w:tcBorders>
              <w:top w:val="single" w:sz="4" w:space="0" w:color="auto"/>
              <w:bottom w:val="single" w:sz="4" w:space="0" w:color="auto"/>
            </w:tcBorders>
          </w:tcPr>
          <w:p w14:paraId="4C53F013" w14:textId="14B7FB1A" w:rsidR="000E07AB" w:rsidRPr="000E07AB" w:rsidRDefault="000E07AB" w:rsidP="000E07AB">
            <w:pPr>
              <w:pStyle w:val="acctfourfigures"/>
              <w:tabs>
                <w:tab w:val="clear" w:pos="765"/>
                <w:tab w:val="decimal" w:pos="1271"/>
              </w:tabs>
              <w:spacing w:line="240" w:lineRule="auto"/>
              <w:ind w:right="101"/>
              <w:rPr>
                <w:b/>
                <w:bCs/>
                <w:szCs w:val="22"/>
              </w:rPr>
            </w:pPr>
            <w:r w:rsidRPr="000E07AB">
              <w:rPr>
                <w:b/>
                <w:bCs/>
              </w:rPr>
              <w:t>84,894</w:t>
            </w:r>
          </w:p>
        </w:tc>
        <w:tc>
          <w:tcPr>
            <w:tcW w:w="180" w:type="dxa"/>
          </w:tcPr>
          <w:p w14:paraId="4B2DE271" w14:textId="77777777" w:rsidR="000E07AB" w:rsidRPr="00D94E47" w:rsidRDefault="000E07AB" w:rsidP="000E07AB">
            <w:pPr>
              <w:pStyle w:val="acctfourfigures"/>
              <w:spacing w:line="240" w:lineRule="auto"/>
              <w:rPr>
                <w:b/>
                <w:bCs/>
                <w:szCs w:val="22"/>
              </w:rPr>
            </w:pPr>
          </w:p>
        </w:tc>
        <w:tc>
          <w:tcPr>
            <w:tcW w:w="1530" w:type="dxa"/>
            <w:tcBorders>
              <w:top w:val="single" w:sz="4" w:space="0" w:color="auto"/>
              <w:bottom w:val="single" w:sz="4" w:space="0" w:color="auto"/>
            </w:tcBorders>
          </w:tcPr>
          <w:p w14:paraId="3A54E537" w14:textId="5F80E668" w:rsidR="000E07AB" w:rsidRPr="00884759" w:rsidRDefault="000E07AB" w:rsidP="000E07AB">
            <w:pPr>
              <w:pStyle w:val="acctfourfigures"/>
              <w:tabs>
                <w:tab w:val="clear" w:pos="765"/>
                <w:tab w:val="decimal" w:pos="1273"/>
              </w:tabs>
              <w:spacing w:line="240" w:lineRule="auto"/>
              <w:ind w:right="-76"/>
              <w:rPr>
                <w:b/>
                <w:bCs/>
                <w:szCs w:val="22"/>
              </w:rPr>
            </w:pPr>
            <w:r>
              <w:rPr>
                <w:b/>
                <w:bCs/>
                <w:szCs w:val="22"/>
              </w:rPr>
              <w:t>77,643</w:t>
            </w:r>
          </w:p>
        </w:tc>
      </w:tr>
      <w:tr w:rsidR="007250EE" w:rsidRPr="00B86232" w14:paraId="4E6DB54C" w14:textId="77777777" w:rsidTr="00884759">
        <w:trPr>
          <w:cantSplit/>
        </w:trPr>
        <w:tc>
          <w:tcPr>
            <w:tcW w:w="5940" w:type="dxa"/>
          </w:tcPr>
          <w:p w14:paraId="649FD880" w14:textId="77777777" w:rsidR="007250EE" w:rsidRPr="005D1A76"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30" w:type="dxa"/>
            <w:tcBorders>
              <w:top w:val="single" w:sz="4" w:space="0" w:color="auto"/>
            </w:tcBorders>
          </w:tcPr>
          <w:p w14:paraId="63418056" w14:textId="77777777" w:rsidR="007250EE" w:rsidRPr="00FA098D" w:rsidRDefault="007250EE" w:rsidP="007250EE">
            <w:pPr>
              <w:pStyle w:val="acctfourfigures"/>
              <w:tabs>
                <w:tab w:val="clear" w:pos="765"/>
                <w:tab w:val="decimal" w:pos="1271"/>
              </w:tabs>
              <w:spacing w:line="240" w:lineRule="auto"/>
              <w:ind w:right="101"/>
              <w:rPr>
                <w:szCs w:val="22"/>
              </w:rPr>
            </w:pPr>
          </w:p>
        </w:tc>
        <w:tc>
          <w:tcPr>
            <w:tcW w:w="180" w:type="dxa"/>
          </w:tcPr>
          <w:p w14:paraId="62E55B47" w14:textId="77777777" w:rsidR="007250EE" w:rsidRPr="00B86232" w:rsidRDefault="007250EE" w:rsidP="007250EE">
            <w:pPr>
              <w:pStyle w:val="acctfourfigures"/>
              <w:spacing w:line="240" w:lineRule="auto"/>
              <w:rPr>
                <w:szCs w:val="22"/>
              </w:rPr>
            </w:pPr>
          </w:p>
        </w:tc>
        <w:tc>
          <w:tcPr>
            <w:tcW w:w="1530" w:type="dxa"/>
            <w:tcBorders>
              <w:top w:val="single" w:sz="4" w:space="0" w:color="auto"/>
            </w:tcBorders>
          </w:tcPr>
          <w:p w14:paraId="13EB8C2F" w14:textId="77777777" w:rsidR="007250EE" w:rsidRPr="00884759" w:rsidRDefault="007250EE" w:rsidP="007250EE">
            <w:pPr>
              <w:pStyle w:val="acctfourfigures"/>
              <w:tabs>
                <w:tab w:val="clear" w:pos="765"/>
                <w:tab w:val="decimal" w:pos="1273"/>
              </w:tabs>
              <w:spacing w:line="240" w:lineRule="auto"/>
              <w:ind w:right="-76"/>
              <w:rPr>
                <w:szCs w:val="22"/>
              </w:rPr>
            </w:pPr>
          </w:p>
        </w:tc>
      </w:tr>
      <w:tr w:rsidR="007250EE" w:rsidRPr="00B86232" w14:paraId="45C4E324" w14:textId="77777777" w:rsidTr="00884759">
        <w:trPr>
          <w:cantSplit/>
        </w:trPr>
        <w:tc>
          <w:tcPr>
            <w:tcW w:w="5940" w:type="dxa"/>
          </w:tcPr>
          <w:p w14:paraId="61D116B9" w14:textId="77777777" w:rsidR="007250EE" w:rsidRPr="00775967"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b/>
                <w:bCs/>
                <w:sz w:val="22"/>
                <w:szCs w:val="22"/>
              </w:rPr>
            </w:pPr>
            <w:r w:rsidRPr="00775967">
              <w:rPr>
                <w:rFonts w:ascii="Times New Roman" w:hAnsi="Times New Roman" w:cs="Times New Roman"/>
                <w:b/>
                <w:bCs/>
                <w:sz w:val="22"/>
                <w:szCs w:val="22"/>
              </w:rPr>
              <w:t>Deferred tax</w:t>
            </w:r>
          </w:p>
        </w:tc>
        <w:tc>
          <w:tcPr>
            <w:tcW w:w="1530" w:type="dxa"/>
          </w:tcPr>
          <w:p w14:paraId="2D61A98D" w14:textId="77777777" w:rsidR="007250EE" w:rsidRPr="00884759" w:rsidRDefault="007250EE" w:rsidP="007250EE">
            <w:pPr>
              <w:pStyle w:val="acctfourfigures"/>
              <w:tabs>
                <w:tab w:val="clear" w:pos="765"/>
                <w:tab w:val="decimal" w:pos="1271"/>
              </w:tabs>
              <w:spacing w:line="240" w:lineRule="auto"/>
              <w:ind w:right="101"/>
              <w:rPr>
                <w:szCs w:val="22"/>
              </w:rPr>
            </w:pPr>
          </w:p>
        </w:tc>
        <w:tc>
          <w:tcPr>
            <w:tcW w:w="180" w:type="dxa"/>
          </w:tcPr>
          <w:p w14:paraId="16B240BF" w14:textId="77777777" w:rsidR="007250EE" w:rsidRPr="00FA098D" w:rsidRDefault="007250EE" w:rsidP="007250EE">
            <w:pPr>
              <w:pStyle w:val="acctfourfigures"/>
              <w:spacing w:line="240" w:lineRule="auto"/>
              <w:rPr>
                <w:b/>
                <w:bCs/>
                <w:szCs w:val="22"/>
              </w:rPr>
            </w:pPr>
          </w:p>
        </w:tc>
        <w:tc>
          <w:tcPr>
            <w:tcW w:w="1530" w:type="dxa"/>
          </w:tcPr>
          <w:p w14:paraId="4F6A8D8B" w14:textId="77777777" w:rsidR="007250EE" w:rsidRPr="00884759" w:rsidRDefault="007250EE" w:rsidP="007250EE">
            <w:pPr>
              <w:pStyle w:val="acctfourfigures"/>
              <w:tabs>
                <w:tab w:val="clear" w:pos="765"/>
                <w:tab w:val="decimal" w:pos="1273"/>
              </w:tabs>
              <w:spacing w:line="240" w:lineRule="auto"/>
              <w:ind w:right="-76"/>
              <w:rPr>
                <w:szCs w:val="22"/>
              </w:rPr>
            </w:pPr>
          </w:p>
        </w:tc>
      </w:tr>
      <w:tr w:rsidR="007250EE" w:rsidRPr="00B86232" w14:paraId="4A9EA4DD" w14:textId="77777777" w:rsidTr="00884759">
        <w:trPr>
          <w:cantSplit/>
        </w:trPr>
        <w:tc>
          <w:tcPr>
            <w:tcW w:w="5940" w:type="dxa"/>
          </w:tcPr>
          <w:p w14:paraId="2D4AA728" w14:textId="77777777" w:rsidR="007250EE" w:rsidRPr="00775967"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r w:rsidRPr="00775967">
              <w:rPr>
                <w:rFonts w:ascii="Times New Roman" w:hAnsi="Times New Roman" w:cs="Times New Roman"/>
                <w:sz w:val="22"/>
                <w:szCs w:val="22"/>
              </w:rPr>
              <w:t>Movements in temporary differences</w:t>
            </w:r>
          </w:p>
        </w:tc>
        <w:tc>
          <w:tcPr>
            <w:tcW w:w="1530" w:type="dxa"/>
            <w:tcBorders>
              <w:bottom w:val="single" w:sz="4" w:space="0" w:color="auto"/>
            </w:tcBorders>
          </w:tcPr>
          <w:p w14:paraId="23FB8386" w14:textId="0CC72AF2" w:rsidR="007250EE" w:rsidRPr="00D94E47" w:rsidRDefault="000E07AB" w:rsidP="007250EE">
            <w:pPr>
              <w:pStyle w:val="acctfourfigures"/>
              <w:tabs>
                <w:tab w:val="clear" w:pos="765"/>
                <w:tab w:val="decimal" w:pos="1271"/>
              </w:tabs>
              <w:spacing w:line="240" w:lineRule="auto"/>
              <w:ind w:right="101"/>
              <w:rPr>
                <w:szCs w:val="22"/>
              </w:rPr>
            </w:pPr>
            <w:r w:rsidRPr="000E07AB">
              <w:rPr>
                <w:szCs w:val="22"/>
              </w:rPr>
              <w:t>(5,910)</w:t>
            </w:r>
          </w:p>
        </w:tc>
        <w:tc>
          <w:tcPr>
            <w:tcW w:w="180" w:type="dxa"/>
          </w:tcPr>
          <w:p w14:paraId="02F164EE" w14:textId="77777777" w:rsidR="007250EE" w:rsidRPr="00D94E47" w:rsidRDefault="007250EE" w:rsidP="007250EE">
            <w:pPr>
              <w:pStyle w:val="acctfourfigures"/>
              <w:spacing w:line="240" w:lineRule="auto"/>
              <w:rPr>
                <w:szCs w:val="22"/>
              </w:rPr>
            </w:pPr>
          </w:p>
        </w:tc>
        <w:tc>
          <w:tcPr>
            <w:tcW w:w="1530" w:type="dxa"/>
            <w:tcBorders>
              <w:bottom w:val="single" w:sz="4" w:space="0" w:color="auto"/>
            </w:tcBorders>
          </w:tcPr>
          <w:p w14:paraId="01B9A940" w14:textId="6F513346" w:rsidR="007250EE" w:rsidRPr="00884759" w:rsidRDefault="007250EE" w:rsidP="007250EE">
            <w:pPr>
              <w:pStyle w:val="acctfourfigures"/>
              <w:tabs>
                <w:tab w:val="clear" w:pos="765"/>
                <w:tab w:val="decimal" w:pos="1273"/>
              </w:tabs>
              <w:spacing w:line="240" w:lineRule="auto"/>
              <w:ind w:right="-76"/>
              <w:rPr>
                <w:szCs w:val="22"/>
              </w:rPr>
            </w:pPr>
            <w:r>
              <w:rPr>
                <w:szCs w:val="22"/>
              </w:rPr>
              <w:t>(5,798)</w:t>
            </w:r>
          </w:p>
        </w:tc>
      </w:tr>
      <w:tr w:rsidR="000E07AB" w:rsidRPr="00B86232" w14:paraId="2DAB408D" w14:textId="77777777" w:rsidTr="00884759">
        <w:trPr>
          <w:cantSplit/>
        </w:trPr>
        <w:tc>
          <w:tcPr>
            <w:tcW w:w="5940" w:type="dxa"/>
          </w:tcPr>
          <w:p w14:paraId="43278DFE" w14:textId="77777777" w:rsidR="000E07AB" w:rsidRPr="00775967" w:rsidRDefault="000E07AB" w:rsidP="000E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p>
        </w:tc>
        <w:tc>
          <w:tcPr>
            <w:tcW w:w="1530" w:type="dxa"/>
            <w:tcBorders>
              <w:top w:val="single" w:sz="4" w:space="0" w:color="auto"/>
              <w:bottom w:val="single" w:sz="4" w:space="0" w:color="auto"/>
            </w:tcBorders>
          </w:tcPr>
          <w:p w14:paraId="5F7F280E" w14:textId="42F9F0DD" w:rsidR="000E07AB" w:rsidRPr="000E07AB" w:rsidRDefault="000E07AB" w:rsidP="000E07AB">
            <w:pPr>
              <w:pStyle w:val="acctfourfigures"/>
              <w:tabs>
                <w:tab w:val="clear" w:pos="765"/>
                <w:tab w:val="decimal" w:pos="1271"/>
              </w:tabs>
              <w:spacing w:line="240" w:lineRule="auto"/>
              <w:ind w:right="101"/>
              <w:rPr>
                <w:b/>
                <w:bCs/>
                <w:szCs w:val="22"/>
              </w:rPr>
            </w:pPr>
            <w:r w:rsidRPr="000E07AB">
              <w:rPr>
                <w:b/>
                <w:bCs/>
              </w:rPr>
              <w:t>(5,910)</w:t>
            </w:r>
          </w:p>
        </w:tc>
        <w:tc>
          <w:tcPr>
            <w:tcW w:w="180" w:type="dxa"/>
          </w:tcPr>
          <w:p w14:paraId="2C3098AC" w14:textId="77777777" w:rsidR="000E07AB" w:rsidRPr="00FA098D" w:rsidRDefault="000E07AB" w:rsidP="000E07AB">
            <w:pPr>
              <w:pStyle w:val="acctfourfigures"/>
              <w:spacing w:line="240" w:lineRule="auto"/>
              <w:rPr>
                <w:b/>
                <w:bCs/>
                <w:szCs w:val="22"/>
              </w:rPr>
            </w:pPr>
          </w:p>
        </w:tc>
        <w:tc>
          <w:tcPr>
            <w:tcW w:w="1530" w:type="dxa"/>
            <w:tcBorders>
              <w:top w:val="single" w:sz="4" w:space="0" w:color="auto"/>
              <w:bottom w:val="single" w:sz="4" w:space="0" w:color="auto"/>
            </w:tcBorders>
          </w:tcPr>
          <w:p w14:paraId="5F5DD46D" w14:textId="525C325C" w:rsidR="000E07AB" w:rsidRPr="00884759" w:rsidRDefault="000E07AB" w:rsidP="000E07AB">
            <w:pPr>
              <w:pStyle w:val="acctfourfigures"/>
              <w:tabs>
                <w:tab w:val="clear" w:pos="765"/>
                <w:tab w:val="decimal" w:pos="1273"/>
              </w:tabs>
              <w:spacing w:line="240" w:lineRule="auto"/>
              <w:ind w:right="-76"/>
              <w:rPr>
                <w:b/>
                <w:bCs/>
                <w:szCs w:val="22"/>
              </w:rPr>
            </w:pPr>
            <w:r>
              <w:rPr>
                <w:b/>
                <w:bCs/>
                <w:szCs w:val="22"/>
              </w:rPr>
              <w:t>(5,798)</w:t>
            </w:r>
          </w:p>
        </w:tc>
      </w:tr>
      <w:tr w:rsidR="000E07AB" w:rsidRPr="00B86232" w14:paraId="42A89052" w14:textId="77777777" w:rsidTr="00884759">
        <w:trPr>
          <w:cantSplit/>
        </w:trPr>
        <w:tc>
          <w:tcPr>
            <w:tcW w:w="5940" w:type="dxa"/>
          </w:tcPr>
          <w:p w14:paraId="1DD82ABB" w14:textId="77777777" w:rsidR="000E07AB" w:rsidRPr="00775967" w:rsidRDefault="000E07AB" w:rsidP="000E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b/>
                <w:bCs/>
                <w:sz w:val="22"/>
                <w:szCs w:val="22"/>
              </w:rPr>
            </w:pPr>
            <w:r w:rsidRPr="00775967">
              <w:rPr>
                <w:rFonts w:ascii="Times New Roman" w:hAnsi="Times New Roman" w:cs="Times New Roman"/>
                <w:b/>
                <w:bCs/>
                <w:sz w:val="22"/>
                <w:szCs w:val="22"/>
              </w:rPr>
              <w:t>Total income tax</w:t>
            </w:r>
          </w:p>
        </w:tc>
        <w:tc>
          <w:tcPr>
            <w:tcW w:w="1530" w:type="dxa"/>
            <w:tcBorders>
              <w:top w:val="single" w:sz="4" w:space="0" w:color="auto"/>
              <w:bottom w:val="double" w:sz="4" w:space="0" w:color="auto"/>
            </w:tcBorders>
          </w:tcPr>
          <w:p w14:paraId="08EC02AE" w14:textId="099A22A9" w:rsidR="000E07AB" w:rsidRPr="000E07AB" w:rsidRDefault="000E07AB" w:rsidP="000E07AB">
            <w:pPr>
              <w:pStyle w:val="acctfourfigures"/>
              <w:tabs>
                <w:tab w:val="clear" w:pos="765"/>
                <w:tab w:val="decimal" w:pos="1271"/>
              </w:tabs>
              <w:spacing w:line="240" w:lineRule="auto"/>
              <w:ind w:right="101"/>
              <w:rPr>
                <w:b/>
                <w:bCs/>
                <w:szCs w:val="22"/>
              </w:rPr>
            </w:pPr>
            <w:r w:rsidRPr="000E07AB">
              <w:rPr>
                <w:b/>
                <w:bCs/>
              </w:rPr>
              <w:t>78,984</w:t>
            </w:r>
          </w:p>
        </w:tc>
        <w:tc>
          <w:tcPr>
            <w:tcW w:w="180" w:type="dxa"/>
          </w:tcPr>
          <w:p w14:paraId="612F9045" w14:textId="77777777" w:rsidR="000E07AB" w:rsidRPr="00FA098D" w:rsidRDefault="000E07AB" w:rsidP="000E07AB">
            <w:pPr>
              <w:pStyle w:val="acctfourfigures"/>
              <w:spacing w:line="240" w:lineRule="auto"/>
              <w:rPr>
                <w:b/>
                <w:bCs/>
                <w:szCs w:val="22"/>
              </w:rPr>
            </w:pPr>
          </w:p>
        </w:tc>
        <w:tc>
          <w:tcPr>
            <w:tcW w:w="1530" w:type="dxa"/>
            <w:tcBorders>
              <w:top w:val="single" w:sz="4" w:space="0" w:color="auto"/>
              <w:bottom w:val="double" w:sz="4" w:space="0" w:color="auto"/>
            </w:tcBorders>
          </w:tcPr>
          <w:p w14:paraId="78BE96B5" w14:textId="7459D172" w:rsidR="000E07AB" w:rsidRPr="00884759" w:rsidRDefault="000E07AB" w:rsidP="000E07AB">
            <w:pPr>
              <w:pStyle w:val="acctfourfigures"/>
              <w:tabs>
                <w:tab w:val="clear" w:pos="765"/>
                <w:tab w:val="decimal" w:pos="1273"/>
              </w:tabs>
              <w:spacing w:line="240" w:lineRule="auto"/>
              <w:ind w:right="-76"/>
              <w:rPr>
                <w:b/>
                <w:bCs/>
                <w:szCs w:val="22"/>
              </w:rPr>
            </w:pPr>
            <w:r>
              <w:rPr>
                <w:b/>
                <w:bCs/>
                <w:szCs w:val="22"/>
              </w:rPr>
              <w:t>71,845</w:t>
            </w:r>
          </w:p>
        </w:tc>
      </w:tr>
    </w:tbl>
    <w:p w14:paraId="57B56949" w14:textId="77777777" w:rsidR="00775967" w:rsidRDefault="00775967" w:rsidP="004D515B">
      <w:pPr>
        <w:ind w:left="1170" w:hanging="630"/>
        <w:jc w:val="both"/>
        <w:rPr>
          <w:rFonts w:ascii="Times New Roman" w:hAnsi="Times New Roman" w:cs="Cordia New"/>
          <w:sz w:val="22"/>
          <w:szCs w:val="22"/>
        </w:rPr>
      </w:pPr>
    </w:p>
    <w:p w14:paraId="0CC2C8A2" w14:textId="149FFA87" w:rsidR="000E07AB" w:rsidRDefault="000E07AB" w:rsidP="000E07AB">
      <w:pPr>
        <w:ind w:left="540"/>
        <w:jc w:val="both"/>
        <w:rPr>
          <w:rFonts w:ascii="Times New Roman" w:hAnsi="Times New Roman" w:cs="Times New Roman"/>
          <w:b/>
          <w:bCs/>
          <w:i/>
          <w:iCs/>
          <w:sz w:val="22"/>
          <w:szCs w:val="22"/>
        </w:rPr>
      </w:pPr>
      <w:r w:rsidRPr="008059CA">
        <w:rPr>
          <w:rFonts w:ascii="Times New Roman" w:hAnsi="Times New Roman" w:cs="Times New Roman"/>
          <w:b/>
          <w:bCs/>
          <w:i/>
          <w:iCs/>
          <w:sz w:val="22"/>
          <w:szCs w:val="22"/>
        </w:rPr>
        <w:t xml:space="preserve">Income tax recognised in </w:t>
      </w:r>
      <w:r w:rsidRPr="000E07AB">
        <w:rPr>
          <w:rFonts w:ascii="Times New Roman" w:hAnsi="Times New Roman" w:cs="Times New Roman"/>
          <w:b/>
          <w:bCs/>
          <w:i/>
          <w:iCs/>
          <w:sz w:val="22"/>
          <w:szCs w:val="22"/>
        </w:rPr>
        <w:t>other comprehensive income</w:t>
      </w:r>
    </w:p>
    <w:p w14:paraId="1C5327D3" w14:textId="77777777" w:rsidR="000E07AB" w:rsidRPr="000E07AB" w:rsidRDefault="000E07AB" w:rsidP="004D515B">
      <w:pPr>
        <w:ind w:left="1170" w:hanging="630"/>
        <w:jc w:val="both"/>
        <w:rPr>
          <w:rFonts w:ascii="Times New Roman" w:hAnsi="Times New Roman" w:cs="Cordia New"/>
          <w:sz w:val="22"/>
          <w:szCs w:val="22"/>
        </w:rPr>
      </w:pPr>
    </w:p>
    <w:tbl>
      <w:tblPr>
        <w:tblW w:w="9174" w:type="dxa"/>
        <w:tblInd w:w="450" w:type="dxa"/>
        <w:tblLayout w:type="fixed"/>
        <w:tblLook w:val="0000" w:firstRow="0" w:lastRow="0" w:firstColumn="0" w:lastColumn="0" w:noHBand="0" w:noVBand="0"/>
      </w:tblPr>
      <w:tblGrid>
        <w:gridCol w:w="2430"/>
        <w:gridCol w:w="901"/>
        <w:gridCol w:w="272"/>
        <w:gridCol w:w="895"/>
        <w:gridCol w:w="272"/>
        <w:gridCol w:w="899"/>
        <w:gridCol w:w="262"/>
        <w:gridCol w:w="908"/>
        <w:gridCol w:w="262"/>
        <w:gridCol w:w="908"/>
        <w:gridCol w:w="237"/>
        <w:gridCol w:w="928"/>
      </w:tblGrid>
      <w:tr w:rsidR="000E07AB" w:rsidRPr="007B227A" w14:paraId="6417CD37" w14:textId="77777777" w:rsidTr="00374E46">
        <w:trPr>
          <w:cantSplit/>
        </w:trPr>
        <w:tc>
          <w:tcPr>
            <w:tcW w:w="1324" w:type="pct"/>
          </w:tcPr>
          <w:p w14:paraId="0CC4798F" w14:textId="77777777" w:rsidR="000E07AB" w:rsidRPr="007B227A" w:rsidRDefault="000E07AB" w:rsidP="00374E46">
            <w:pPr>
              <w:pStyle w:val="3"/>
              <w:tabs>
                <w:tab w:val="clear" w:pos="360"/>
                <w:tab w:val="clear" w:pos="720"/>
                <w:tab w:val="left" w:pos="540"/>
              </w:tabs>
              <w:rPr>
                <w:rFonts w:ascii="Times New Roman" w:hAnsi="Times New Roman" w:cs="Times New Roman"/>
                <w:cs/>
              </w:rPr>
            </w:pPr>
          </w:p>
        </w:tc>
        <w:tc>
          <w:tcPr>
            <w:tcW w:w="3676" w:type="pct"/>
            <w:gridSpan w:val="11"/>
          </w:tcPr>
          <w:p w14:paraId="6878245C" w14:textId="7FF117BA"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b/>
                <w:bCs/>
                <w:sz w:val="22"/>
                <w:szCs w:val="22"/>
                <w:cs/>
              </w:rPr>
            </w:pPr>
            <w:r w:rsidRPr="007B227A">
              <w:rPr>
                <w:rFonts w:ascii="Times New Roman" w:hAnsi="Times New Roman" w:cs="Times New Roman"/>
                <w:b/>
                <w:bCs/>
                <w:sz w:val="22"/>
                <w:szCs w:val="22"/>
              </w:rPr>
              <w:t>Consolidated financial statements/Separate financial statements</w:t>
            </w:r>
          </w:p>
        </w:tc>
      </w:tr>
      <w:tr w:rsidR="000E07AB" w:rsidRPr="007B227A" w14:paraId="63A24CC9" w14:textId="77777777" w:rsidTr="00374E46">
        <w:trPr>
          <w:cantSplit/>
        </w:trPr>
        <w:tc>
          <w:tcPr>
            <w:tcW w:w="1324" w:type="pct"/>
          </w:tcPr>
          <w:p w14:paraId="00289120" w14:textId="77777777" w:rsidR="000E07AB" w:rsidRPr="007B227A" w:rsidRDefault="000E07AB" w:rsidP="00374E46">
            <w:pPr>
              <w:pStyle w:val="3"/>
              <w:tabs>
                <w:tab w:val="clear" w:pos="360"/>
                <w:tab w:val="clear" w:pos="720"/>
                <w:tab w:val="left" w:pos="540"/>
              </w:tabs>
              <w:rPr>
                <w:rFonts w:ascii="Times New Roman" w:hAnsi="Times New Roman" w:cs="Times New Roman"/>
                <w:cs/>
              </w:rPr>
            </w:pPr>
          </w:p>
        </w:tc>
        <w:tc>
          <w:tcPr>
            <w:tcW w:w="1765" w:type="pct"/>
            <w:gridSpan w:val="5"/>
          </w:tcPr>
          <w:p w14:paraId="2F541972" w14:textId="1378263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rPr>
            </w:pPr>
            <w:r w:rsidRPr="007B227A">
              <w:rPr>
                <w:rFonts w:ascii="Times New Roman" w:hAnsi="Times New Roman" w:cs="Times New Roman"/>
                <w:sz w:val="22"/>
                <w:szCs w:val="22"/>
              </w:rPr>
              <w:t>2024</w:t>
            </w:r>
          </w:p>
        </w:tc>
        <w:tc>
          <w:tcPr>
            <w:tcW w:w="143" w:type="pct"/>
          </w:tcPr>
          <w:p w14:paraId="4860F352"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rPr>
            </w:pPr>
          </w:p>
        </w:tc>
        <w:tc>
          <w:tcPr>
            <w:tcW w:w="1767" w:type="pct"/>
            <w:gridSpan w:val="5"/>
          </w:tcPr>
          <w:p w14:paraId="4A636EE6" w14:textId="530935C4"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rPr>
            </w:pPr>
            <w:r w:rsidRPr="007B227A">
              <w:rPr>
                <w:rFonts w:ascii="Times New Roman" w:hAnsi="Times New Roman" w:cs="Times New Roman"/>
                <w:sz w:val="22"/>
                <w:szCs w:val="22"/>
              </w:rPr>
              <w:t>2023</w:t>
            </w:r>
          </w:p>
        </w:tc>
      </w:tr>
      <w:tr w:rsidR="007B227A" w:rsidRPr="007B227A" w14:paraId="1B0C3569" w14:textId="77777777" w:rsidTr="00374E46">
        <w:trPr>
          <w:cantSplit/>
        </w:trPr>
        <w:tc>
          <w:tcPr>
            <w:tcW w:w="1324" w:type="pct"/>
          </w:tcPr>
          <w:p w14:paraId="6468B60D" w14:textId="77777777" w:rsidR="007B227A" w:rsidRPr="007B227A" w:rsidRDefault="007B227A" w:rsidP="007B227A">
            <w:pPr>
              <w:pStyle w:val="3"/>
              <w:tabs>
                <w:tab w:val="clear" w:pos="360"/>
                <w:tab w:val="clear" w:pos="720"/>
                <w:tab w:val="left" w:pos="540"/>
              </w:tabs>
              <w:rPr>
                <w:rFonts w:ascii="Times New Roman" w:hAnsi="Times New Roman" w:cs="Times New Roman"/>
                <w:cs/>
              </w:rPr>
            </w:pPr>
          </w:p>
        </w:tc>
        <w:tc>
          <w:tcPr>
            <w:tcW w:w="491" w:type="pct"/>
          </w:tcPr>
          <w:p w14:paraId="201CF44E" w14:textId="7648BF83"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r w:rsidRPr="007B227A">
              <w:rPr>
                <w:rFonts w:ascii="Times New Roman" w:hAnsi="Times New Roman" w:cs="Times New Roman"/>
                <w:sz w:val="22"/>
                <w:szCs w:val="22"/>
              </w:rPr>
              <w:t>Before</w:t>
            </w:r>
          </w:p>
        </w:tc>
        <w:tc>
          <w:tcPr>
            <w:tcW w:w="148" w:type="pct"/>
          </w:tcPr>
          <w:p w14:paraId="11D5172D" w14:textId="77777777"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p>
        </w:tc>
        <w:tc>
          <w:tcPr>
            <w:tcW w:w="488" w:type="pct"/>
          </w:tcPr>
          <w:p w14:paraId="36E6CDB9" w14:textId="6A9BD311"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r w:rsidRPr="007B227A">
              <w:rPr>
                <w:rFonts w:ascii="Times New Roman" w:hAnsi="Times New Roman" w:cs="Times New Roman"/>
                <w:sz w:val="22"/>
                <w:szCs w:val="22"/>
              </w:rPr>
              <w:t>Tax</w:t>
            </w:r>
          </w:p>
        </w:tc>
        <w:tc>
          <w:tcPr>
            <w:tcW w:w="148" w:type="pct"/>
          </w:tcPr>
          <w:p w14:paraId="4F6F0AC6" w14:textId="77777777"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p>
        </w:tc>
        <w:tc>
          <w:tcPr>
            <w:tcW w:w="490" w:type="pct"/>
          </w:tcPr>
          <w:p w14:paraId="71FD1C3A" w14:textId="66CE0A06"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r w:rsidRPr="007B227A">
              <w:rPr>
                <w:rFonts w:ascii="Times New Roman" w:hAnsi="Times New Roman" w:cs="Times New Roman"/>
                <w:sz w:val="22"/>
                <w:szCs w:val="22"/>
              </w:rPr>
              <w:t>Net of</w:t>
            </w:r>
          </w:p>
        </w:tc>
        <w:tc>
          <w:tcPr>
            <w:tcW w:w="143" w:type="pct"/>
          </w:tcPr>
          <w:p w14:paraId="1630D628" w14:textId="77777777"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p>
        </w:tc>
        <w:tc>
          <w:tcPr>
            <w:tcW w:w="495" w:type="pct"/>
          </w:tcPr>
          <w:p w14:paraId="6A948463" w14:textId="449338B1"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rPr>
            </w:pPr>
            <w:r w:rsidRPr="007B227A">
              <w:rPr>
                <w:rFonts w:ascii="Times New Roman" w:hAnsi="Times New Roman" w:cs="Times New Roman"/>
                <w:sz w:val="22"/>
                <w:szCs w:val="22"/>
              </w:rPr>
              <w:t>Before</w:t>
            </w:r>
          </w:p>
        </w:tc>
        <w:tc>
          <w:tcPr>
            <w:tcW w:w="143" w:type="pct"/>
          </w:tcPr>
          <w:p w14:paraId="5EA7AB38" w14:textId="77777777"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rPr>
            </w:pPr>
          </w:p>
        </w:tc>
        <w:tc>
          <w:tcPr>
            <w:tcW w:w="495" w:type="pct"/>
          </w:tcPr>
          <w:p w14:paraId="61607AB4" w14:textId="6271C557"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rPr>
            </w:pPr>
            <w:r w:rsidRPr="007B227A">
              <w:rPr>
                <w:rFonts w:ascii="Times New Roman" w:hAnsi="Times New Roman" w:cs="Times New Roman"/>
                <w:sz w:val="22"/>
                <w:szCs w:val="22"/>
              </w:rPr>
              <w:t>Tax</w:t>
            </w:r>
          </w:p>
        </w:tc>
        <w:tc>
          <w:tcPr>
            <w:tcW w:w="129" w:type="pct"/>
          </w:tcPr>
          <w:p w14:paraId="4D5032CB" w14:textId="77777777" w:rsidR="007B227A" w:rsidRPr="007B227A" w:rsidRDefault="007B227A" w:rsidP="007B2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3" w:right="-112"/>
              <w:jc w:val="center"/>
              <w:rPr>
                <w:rFonts w:ascii="Times New Roman" w:hAnsi="Times New Roman" w:cs="Times New Roman"/>
                <w:sz w:val="22"/>
                <w:szCs w:val="22"/>
              </w:rPr>
            </w:pPr>
          </w:p>
        </w:tc>
        <w:tc>
          <w:tcPr>
            <w:tcW w:w="506" w:type="pct"/>
          </w:tcPr>
          <w:p w14:paraId="18B962B3" w14:textId="62D6998F"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rPr>
            </w:pPr>
            <w:r w:rsidRPr="007B227A">
              <w:rPr>
                <w:rFonts w:ascii="Times New Roman" w:hAnsi="Times New Roman" w:cs="Times New Roman"/>
                <w:sz w:val="22"/>
                <w:szCs w:val="22"/>
              </w:rPr>
              <w:t>Net of</w:t>
            </w:r>
          </w:p>
        </w:tc>
      </w:tr>
      <w:tr w:rsidR="007B227A" w:rsidRPr="007B227A" w14:paraId="0F7263DA" w14:textId="77777777" w:rsidTr="00374E46">
        <w:trPr>
          <w:cantSplit/>
        </w:trPr>
        <w:tc>
          <w:tcPr>
            <w:tcW w:w="1324" w:type="pct"/>
          </w:tcPr>
          <w:p w14:paraId="3E69C274" w14:textId="77777777" w:rsidR="007B227A" w:rsidRPr="007B227A" w:rsidRDefault="007B227A" w:rsidP="007B227A">
            <w:pPr>
              <w:pStyle w:val="3"/>
              <w:tabs>
                <w:tab w:val="clear" w:pos="360"/>
                <w:tab w:val="clear" w:pos="720"/>
                <w:tab w:val="left" w:pos="540"/>
              </w:tabs>
              <w:rPr>
                <w:rFonts w:ascii="Times New Roman" w:hAnsi="Times New Roman" w:cs="Times New Roman"/>
                <w:cs/>
              </w:rPr>
            </w:pPr>
          </w:p>
        </w:tc>
        <w:tc>
          <w:tcPr>
            <w:tcW w:w="491" w:type="pct"/>
          </w:tcPr>
          <w:p w14:paraId="7A55B6A7" w14:textId="6046B15C"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r w:rsidRPr="007B227A">
              <w:rPr>
                <w:rFonts w:ascii="Times New Roman" w:hAnsi="Times New Roman" w:cs="Times New Roman"/>
                <w:sz w:val="22"/>
                <w:szCs w:val="22"/>
              </w:rPr>
              <w:t>tax</w:t>
            </w:r>
          </w:p>
        </w:tc>
        <w:tc>
          <w:tcPr>
            <w:tcW w:w="148" w:type="pct"/>
          </w:tcPr>
          <w:p w14:paraId="454D0EB1" w14:textId="77777777"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p>
        </w:tc>
        <w:tc>
          <w:tcPr>
            <w:tcW w:w="488" w:type="pct"/>
          </w:tcPr>
          <w:p w14:paraId="3839770A" w14:textId="31E4C596" w:rsidR="007B227A" w:rsidRPr="00BB4691" w:rsidRDefault="00BB4691"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sz w:val="22"/>
                <w:szCs w:val="28"/>
                <w:cs/>
              </w:rPr>
            </w:pPr>
            <w:r>
              <w:rPr>
                <w:rFonts w:ascii="Times New Roman" w:hAnsi="Times New Roman" w:cs="Times New Roman"/>
                <w:sz w:val="22"/>
                <w:szCs w:val="22"/>
              </w:rPr>
              <w:t>income</w:t>
            </w:r>
          </w:p>
        </w:tc>
        <w:tc>
          <w:tcPr>
            <w:tcW w:w="148" w:type="pct"/>
          </w:tcPr>
          <w:p w14:paraId="0F989334" w14:textId="77777777"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p>
        </w:tc>
        <w:tc>
          <w:tcPr>
            <w:tcW w:w="490" w:type="pct"/>
          </w:tcPr>
          <w:p w14:paraId="6B53D9D3" w14:textId="1CE013F4"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r w:rsidRPr="007B227A">
              <w:rPr>
                <w:rFonts w:ascii="Times New Roman" w:hAnsi="Times New Roman" w:cs="Times New Roman"/>
                <w:sz w:val="22"/>
                <w:szCs w:val="22"/>
              </w:rPr>
              <w:t>tax</w:t>
            </w:r>
          </w:p>
        </w:tc>
        <w:tc>
          <w:tcPr>
            <w:tcW w:w="143" w:type="pct"/>
          </w:tcPr>
          <w:p w14:paraId="0AD86CBD" w14:textId="77777777"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p>
        </w:tc>
        <w:tc>
          <w:tcPr>
            <w:tcW w:w="495" w:type="pct"/>
          </w:tcPr>
          <w:p w14:paraId="2BD05685" w14:textId="167C7263"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r w:rsidRPr="007B227A">
              <w:rPr>
                <w:rFonts w:ascii="Times New Roman" w:hAnsi="Times New Roman" w:cs="Times New Roman"/>
                <w:sz w:val="22"/>
                <w:szCs w:val="22"/>
              </w:rPr>
              <w:t>tax</w:t>
            </w:r>
          </w:p>
        </w:tc>
        <w:tc>
          <w:tcPr>
            <w:tcW w:w="143" w:type="pct"/>
          </w:tcPr>
          <w:p w14:paraId="7293E735" w14:textId="77777777"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rPr>
            </w:pPr>
          </w:p>
        </w:tc>
        <w:tc>
          <w:tcPr>
            <w:tcW w:w="495" w:type="pct"/>
          </w:tcPr>
          <w:p w14:paraId="2F19D39E" w14:textId="12413F14" w:rsidR="007B227A" w:rsidRPr="007B227A" w:rsidRDefault="00BB4691"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r w:rsidRPr="00BB4691">
              <w:rPr>
                <w:rFonts w:ascii="Times New Roman" w:hAnsi="Times New Roman" w:cs="Times New Roman"/>
                <w:sz w:val="22"/>
                <w:szCs w:val="22"/>
              </w:rPr>
              <w:t>income</w:t>
            </w:r>
          </w:p>
        </w:tc>
        <w:tc>
          <w:tcPr>
            <w:tcW w:w="129" w:type="pct"/>
          </w:tcPr>
          <w:p w14:paraId="0CD81584" w14:textId="77777777" w:rsidR="007B227A" w:rsidRPr="007B227A" w:rsidRDefault="007B227A" w:rsidP="007B2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3" w:right="-112"/>
              <w:jc w:val="center"/>
              <w:rPr>
                <w:rFonts w:ascii="Times New Roman" w:hAnsi="Times New Roman" w:cs="Times New Roman"/>
                <w:sz w:val="22"/>
                <w:szCs w:val="22"/>
              </w:rPr>
            </w:pPr>
          </w:p>
        </w:tc>
        <w:tc>
          <w:tcPr>
            <w:tcW w:w="506" w:type="pct"/>
          </w:tcPr>
          <w:p w14:paraId="58BE1682" w14:textId="3D6285A4"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r w:rsidRPr="007B227A">
              <w:rPr>
                <w:rFonts w:ascii="Times New Roman" w:hAnsi="Times New Roman" w:cs="Times New Roman"/>
                <w:sz w:val="22"/>
                <w:szCs w:val="22"/>
              </w:rPr>
              <w:t>tax</w:t>
            </w:r>
          </w:p>
        </w:tc>
      </w:tr>
      <w:tr w:rsidR="000E07AB" w:rsidRPr="007B227A" w14:paraId="1A17505B" w14:textId="77777777" w:rsidTr="00374E46">
        <w:trPr>
          <w:cantSplit/>
        </w:trPr>
        <w:tc>
          <w:tcPr>
            <w:tcW w:w="1324" w:type="pct"/>
          </w:tcPr>
          <w:p w14:paraId="326D67E1" w14:textId="77777777" w:rsidR="000E07AB" w:rsidRPr="007B227A" w:rsidRDefault="000E07AB" w:rsidP="00374E46">
            <w:pPr>
              <w:pStyle w:val="3"/>
              <w:tabs>
                <w:tab w:val="clear" w:pos="360"/>
                <w:tab w:val="clear" w:pos="720"/>
                <w:tab w:val="left" w:pos="540"/>
              </w:tabs>
              <w:rPr>
                <w:rFonts w:ascii="Times New Roman" w:hAnsi="Times New Roman" w:cs="Times New Roman"/>
                <w:cs/>
              </w:rPr>
            </w:pPr>
          </w:p>
        </w:tc>
        <w:tc>
          <w:tcPr>
            <w:tcW w:w="3676" w:type="pct"/>
            <w:gridSpan w:val="11"/>
          </w:tcPr>
          <w:p w14:paraId="2A36F9BB" w14:textId="62296C7C" w:rsidR="000E07AB" w:rsidRPr="007B227A" w:rsidRDefault="007B227A"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i/>
                <w:iCs/>
                <w:sz w:val="22"/>
                <w:szCs w:val="22"/>
              </w:rPr>
            </w:pPr>
            <w:r w:rsidRPr="007B227A">
              <w:rPr>
                <w:rFonts w:ascii="Times New Roman" w:hAnsi="Times New Roman" w:cs="Times New Roman"/>
                <w:i/>
                <w:iCs/>
                <w:sz w:val="22"/>
                <w:szCs w:val="22"/>
                <w:cs/>
              </w:rPr>
              <w:t>(</w:t>
            </w:r>
            <w:r w:rsidRPr="007B227A">
              <w:rPr>
                <w:rFonts w:ascii="Times New Roman" w:hAnsi="Times New Roman" w:cs="Times New Roman"/>
                <w:i/>
                <w:iCs/>
                <w:sz w:val="22"/>
                <w:szCs w:val="22"/>
              </w:rPr>
              <w:t>in thousand Baht)</w:t>
            </w:r>
          </w:p>
        </w:tc>
      </w:tr>
      <w:tr w:rsidR="000E07AB" w:rsidRPr="007B227A" w14:paraId="2AA9AF4B" w14:textId="77777777" w:rsidTr="00374E46">
        <w:trPr>
          <w:cantSplit/>
        </w:trPr>
        <w:tc>
          <w:tcPr>
            <w:tcW w:w="1324" w:type="pct"/>
          </w:tcPr>
          <w:p w14:paraId="6EAF52E4" w14:textId="19A7CDF2" w:rsidR="000E07AB" w:rsidRPr="007B227A" w:rsidRDefault="007B227A"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7B227A">
              <w:rPr>
                <w:rFonts w:ascii="Times New Roman" w:hAnsi="Times New Roman" w:cs="Times New Roman"/>
                <w:sz w:val="22"/>
                <w:szCs w:val="22"/>
              </w:rPr>
              <w:t xml:space="preserve">Defined benefit plan </w:t>
            </w:r>
          </w:p>
        </w:tc>
        <w:tc>
          <w:tcPr>
            <w:tcW w:w="491" w:type="pct"/>
          </w:tcPr>
          <w:p w14:paraId="570BE72B"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148" w:type="pct"/>
          </w:tcPr>
          <w:p w14:paraId="7EB03DA6"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488" w:type="pct"/>
          </w:tcPr>
          <w:p w14:paraId="4A3A1220"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148" w:type="pct"/>
          </w:tcPr>
          <w:p w14:paraId="30D6232D"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490" w:type="pct"/>
          </w:tcPr>
          <w:p w14:paraId="22104F1D"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143" w:type="pct"/>
          </w:tcPr>
          <w:p w14:paraId="66B7D63D"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495" w:type="pct"/>
          </w:tcPr>
          <w:p w14:paraId="35A2BFAC"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143" w:type="pct"/>
          </w:tcPr>
          <w:p w14:paraId="3F9FF756"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495" w:type="pct"/>
          </w:tcPr>
          <w:p w14:paraId="76E06D83"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129" w:type="pct"/>
          </w:tcPr>
          <w:p w14:paraId="1AD6418A" w14:textId="77777777" w:rsidR="000E07AB" w:rsidRPr="007B227A" w:rsidRDefault="000E07AB" w:rsidP="00374E46">
            <w:pPr>
              <w:pStyle w:val="acctfourfigures"/>
              <w:tabs>
                <w:tab w:val="clear" w:pos="765"/>
                <w:tab w:val="decimal" w:pos="880"/>
              </w:tabs>
              <w:spacing w:line="240" w:lineRule="auto"/>
              <w:ind w:left="-126" w:right="-108"/>
              <w:rPr>
                <w:szCs w:val="22"/>
                <w:lang w:val="en-US" w:bidi="th-TH"/>
              </w:rPr>
            </w:pPr>
          </w:p>
        </w:tc>
        <w:tc>
          <w:tcPr>
            <w:tcW w:w="506" w:type="pct"/>
          </w:tcPr>
          <w:p w14:paraId="289D03DB"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left="-126"/>
              <w:rPr>
                <w:rFonts w:ascii="Times New Roman" w:hAnsi="Times New Roman" w:cs="Times New Roman"/>
                <w:sz w:val="22"/>
                <w:szCs w:val="22"/>
              </w:rPr>
            </w:pPr>
          </w:p>
        </w:tc>
      </w:tr>
      <w:tr w:rsidR="000E07AB" w:rsidRPr="007B227A" w14:paraId="00589109" w14:textId="77777777" w:rsidTr="00374E46">
        <w:trPr>
          <w:cantSplit/>
        </w:trPr>
        <w:tc>
          <w:tcPr>
            <w:tcW w:w="1324" w:type="pct"/>
          </w:tcPr>
          <w:p w14:paraId="4AB695B4" w14:textId="108D8213" w:rsidR="000E07AB"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6" w:right="-108"/>
              <w:rPr>
                <w:rFonts w:ascii="Times New Roman" w:hAnsi="Times New Roman" w:cs="Times New Roman"/>
                <w:sz w:val="22"/>
                <w:szCs w:val="22"/>
                <w:cs/>
              </w:rPr>
            </w:pPr>
            <w:r w:rsidRPr="007B227A">
              <w:rPr>
                <w:rFonts w:ascii="Times New Roman" w:hAnsi="Times New Roman" w:cs="Times New Roman"/>
                <w:sz w:val="22"/>
                <w:szCs w:val="22"/>
              </w:rPr>
              <w:t>actuarial losses</w:t>
            </w:r>
          </w:p>
        </w:tc>
        <w:tc>
          <w:tcPr>
            <w:tcW w:w="491" w:type="pct"/>
            <w:tcBorders>
              <w:bottom w:val="single" w:sz="4" w:space="0" w:color="auto"/>
            </w:tcBorders>
          </w:tcPr>
          <w:p w14:paraId="599A02D7"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6"/>
              <w:rPr>
                <w:rFonts w:ascii="Times New Roman" w:hAnsi="Times New Roman" w:cs="Times New Roman"/>
                <w:sz w:val="22"/>
                <w:szCs w:val="22"/>
                <w:cs/>
              </w:rPr>
            </w:pPr>
            <w:r w:rsidRPr="007B227A">
              <w:rPr>
                <w:rFonts w:ascii="Times New Roman" w:hAnsi="Times New Roman" w:cs="Times New Roman"/>
                <w:sz w:val="22"/>
                <w:szCs w:val="22"/>
              </w:rPr>
              <w:t>(13,230)</w:t>
            </w:r>
          </w:p>
        </w:tc>
        <w:tc>
          <w:tcPr>
            <w:tcW w:w="148" w:type="pct"/>
          </w:tcPr>
          <w:p w14:paraId="046BD3E4"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cs/>
              </w:rPr>
            </w:pPr>
          </w:p>
        </w:tc>
        <w:tc>
          <w:tcPr>
            <w:tcW w:w="488" w:type="pct"/>
            <w:tcBorders>
              <w:bottom w:val="single" w:sz="4" w:space="0" w:color="auto"/>
            </w:tcBorders>
          </w:tcPr>
          <w:p w14:paraId="37AC86E1"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26"/>
              <w:rPr>
                <w:rFonts w:ascii="Times New Roman" w:hAnsi="Times New Roman" w:cs="Times New Roman"/>
                <w:sz w:val="22"/>
                <w:szCs w:val="22"/>
                <w:cs/>
              </w:rPr>
            </w:pPr>
            <w:r w:rsidRPr="007B227A">
              <w:rPr>
                <w:rFonts w:ascii="Times New Roman" w:hAnsi="Times New Roman" w:cs="Times New Roman"/>
                <w:sz w:val="22"/>
                <w:szCs w:val="22"/>
              </w:rPr>
              <w:t>2,646</w:t>
            </w:r>
          </w:p>
        </w:tc>
        <w:tc>
          <w:tcPr>
            <w:tcW w:w="148" w:type="pct"/>
          </w:tcPr>
          <w:p w14:paraId="70BF304A"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cs/>
              </w:rPr>
            </w:pPr>
          </w:p>
        </w:tc>
        <w:tc>
          <w:tcPr>
            <w:tcW w:w="490" w:type="pct"/>
            <w:tcBorders>
              <w:bottom w:val="single" w:sz="4" w:space="0" w:color="auto"/>
            </w:tcBorders>
          </w:tcPr>
          <w:p w14:paraId="71AC7CD1"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26"/>
              <w:rPr>
                <w:rFonts w:ascii="Times New Roman" w:hAnsi="Times New Roman" w:cs="Times New Roman"/>
                <w:sz w:val="22"/>
                <w:szCs w:val="22"/>
                <w:cs/>
              </w:rPr>
            </w:pPr>
            <w:r w:rsidRPr="007B227A">
              <w:rPr>
                <w:rFonts w:ascii="Times New Roman" w:hAnsi="Times New Roman" w:cs="Times New Roman"/>
                <w:sz w:val="22"/>
                <w:szCs w:val="22"/>
              </w:rPr>
              <w:t>(10,584)</w:t>
            </w:r>
          </w:p>
        </w:tc>
        <w:tc>
          <w:tcPr>
            <w:tcW w:w="143" w:type="pct"/>
          </w:tcPr>
          <w:p w14:paraId="013D5A89"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cs/>
              </w:rPr>
            </w:pPr>
          </w:p>
        </w:tc>
        <w:tc>
          <w:tcPr>
            <w:tcW w:w="495" w:type="pct"/>
            <w:tcBorders>
              <w:bottom w:val="single" w:sz="4" w:space="0" w:color="auto"/>
            </w:tcBorders>
          </w:tcPr>
          <w:p w14:paraId="29C6EFF2"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26" w:right="-110"/>
              <w:rPr>
                <w:rFonts w:ascii="Times New Roman" w:hAnsi="Times New Roman" w:cs="Times New Roman"/>
                <w:sz w:val="22"/>
                <w:szCs w:val="22"/>
              </w:rPr>
            </w:pPr>
            <w:r w:rsidRPr="007B227A">
              <w:rPr>
                <w:rFonts w:ascii="Times New Roman" w:hAnsi="Times New Roman" w:cs="Times New Roman"/>
                <w:sz w:val="22"/>
                <w:szCs w:val="22"/>
              </w:rPr>
              <w:t>-</w:t>
            </w:r>
          </w:p>
        </w:tc>
        <w:tc>
          <w:tcPr>
            <w:tcW w:w="143" w:type="pct"/>
          </w:tcPr>
          <w:p w14:paraId="4FEFD6E7"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495" w:type="pct"/>
            <w:tcBorders>
              <w:bottom w:val="single" w:sz="4" w:space="0" w:color="auto"/>
            </w:tcBorders>
          </w:tcPr>
          <w:p w14:paraId="3F1445E8"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26" w:right="-110"/>
              <w:rPr>
                <w:rFonts w:ascii="Times New Roman" w:hAnsi="Times New Roman" w:cs="Times New Roman"/>
                <w:sz w:val="22"/>
                <w:szCs w:val="22"/>
              </w:rPr>
            </w:pPr>
            <w:r w:rsidRPr="007B227A">
              <w:rPr>
                <w:rFonts w:ascii="Times New Roman" w:hAnsi="Times New Roman" w:cs="Times New Roman"/>
                <w:sz w:val="22"/>
                <w:szCs w:val="22"/>
              </w:rPr>
              <w:t>-</w:t>
            </w:r>
          </w:p>
        </w:tc>
        <w:tc>
          <w:tcPr>
            <w:tcW w:w="129" w:type="pct"/>
          </w:tcPr>
          <w:p w14:paraId="07CA9952" w14:textId="77777777" w:rsidR="000E07AB" w:rsidRPr="007B227A" w:rsidRDefault="000E07AB" w:rsidP="00374E46">
            <w:pPr>
              <w:pStyle w:val="acctfourfigures"/>
              <w:tabs>
                <w:tab w:val="clear" w:pos="765"/>
                <w:tab w:val="decimal" w:pos="880"/>
              </w:tabs>
              <w:spacing w:line="240" w:lineRule="auto"/>
              <w:ind w:left="-126" w:right="-108"/>
              <w:rPr>
                <w:szCs w:val="22"/>
                <w:lang w:val="en-US" w:bidi="th-TH"/>
              </w:rPr>
            </w:pPr>
          </w:p>
        </w:tc>
        <w:tc>
          <w:tcPr>
            <w:tcW w:w="506" w:type="pct"/>
            <w:tcBorders>
              <w:bottom w:val="single" w:sz="4" w:space="0" w:color="auto"/>
            </w:tcBorders>
          </w:tcPr>
          <w:p w14:paraId="02688F92"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26" w:right="-110"/>
              <w:rPr>
                <w:rFonts w:ascii="Times New Roman" w:hAnsi="Times New Roman" w:cs="Times New Roman"/>
                <w:sz w:val="22"/>
                <w:szCs w:val="22"/>
              </w:rPr>
            </w:pPr>
            <w:r w:rsidRPr="007B227A">
              <w:rPr>
                <w:rFonts w:ascii="Times New Roman" w:hAnsi="Times New Roman" w:cs="Times New Roman"/>
                <w:sz w:val="22"/>
                <w:szCs w:val="22"/>
              </w:rPr>
              <w:t>-</w:t>
            </w:r>
          </w:p>
        </w:tc>
      </w:tr>
      <w:tr w:rsidR="000E07AB" w:rsidRPr="007B227A" w14:paraId="7C3A3D37" w14:textId="77777777" w:rsidTr="00374E46">
        <w:trPr>
          <w:cantSplit/>
        </w:trPr>
        <w:tc>
          <w:tcPr>
            <w:tcW w:w="1324" w:type="pct"/>
          </w:tcPr>
          <w:p w14:paraId="60C0B434" w14:textId="5FE4B9C0" w:rsidR="000E07AB"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7B227A">
              <w:rPr>
                <w:rFonts w:ascii="Times New Roman" w:hAnsi="Times New Roman" w:cs="Times New Roman"/>
                <w:b/>
                <w:bCs/>
                <w:sz w:val="22"/>
                <w:szCs w:val="22"/>
              </w:rPr>
              <w:t>Total</w:t>
            </w:r>
          </w:p>
        </w:tc>
        <w:tc>
          <w:tcPr>
            <w:tcW w:w="491" w:type="pct"/>
            <w:tcBorders>
              <w:top w:val="single" w:sz="4" w:space="0" w:color="auto"/>
              <w:bottom w:val="double" w:sz="4" w:space="0" w:color="auto"/>
            </w:tcBorders>
          </w:tcPr>
          <w:p w14:paraId="5BCE06A0"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6"/>
              <w:rPr>
                <w:rFonts w:ascii="Times New Roman" w:hAnsi="Times New Roman" w:cs="Times New Roman"/>
                <w:b/>
                <w:bCs/>
                <w:sz w:val="22"/>
                <w:szCs w:val="22"/>
              </w:rPr>
            </w:pPr>
            <w:r w:rsidRPr="007B227A">
              <w:rPr>
                <w:rFonts w:ascii="Times New Roman" w:hAnsi="Times New Roman" w:cs="Times New Roman"/>
                <w:b/>
                <w:bCs/>
                <w:sz w:val="22"/>
                <w:szCs w:val="22"/>
              </w:rPr>
              <w:t>(13,230)</w:t>
            </w:r>
          </w:p>
        </w:tc>
        <w:tc>
          <w:tcPr>
            <w:tcW w:w="148" w:type="pct"/>
          </w:tcPr>
          <w:p w14:paraId="09E10C9C"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b/>
                <w:bCs/>
                <w:sz w:val="22"/>
                <w:szCs w:val="22"/>
              </w:rPr>
            </w:pPr>
          </w:p>
        </w:tc>
        <w:tc>
          <w:tcPr>
            <w:tcW w:w="488" w:type="pct"/>
            <w:tcBorders>
              <w:top w:val="single" w:sz="4" w:space="0" w:color="auto"/>
              <w:bottom w:val="double" w:sz="4" w:space="0" w:color="auto"/>
            </w:tcBorders>
          </w:tcPr>
          <w:p w14:paraId="19AD600A"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26"/>
              <w:rPr>
                <w:rFonts w:ascii="Times New Roman" w:hAnsi="Times New Roman" w:cs="Times New Roman"/>
                <w:b/>
                <w:bCs/>
                <w:sz w:val="22"/>
                <w:szCs w:val="22"/>
              </w:rPr>
            </w:pPr>
            <w:r w:rsidRPr="007B227A">
              <w:rPr>
                <w:rFonts w:ascii="Times New Roman" w:hAnsi="Times New Roman" w:cs="Times New Roman"/>
                <w:b/>
                <w:bCs/>
                <w:sz w:val="22"/>
                <w:szCs w:val="22"/>
              </w:rPr>
              <w:t>2,646</w:t>
            </w:r>
          </w:p>
        </w:tc>
        <w:tc>
          <w:tcPr>
            <w:tcW w:w="148" w:type="pct"/>
          </w:tcPr>
          <w:p w14:paraId="2B4A2F48"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b/>
                <w:bCs/>
                <w:sz w:val="22"/>
                <w:szCs w:val="22"/>
              </w:rPr>
            </w:pPr>
          </w:p>
        </w:tc>
        <w:tc>
          <w:tcPr>
            <w:tcW w:w="490" w:type="pct"/>
            <w:tcBorders>
              <w:top w:val="single" w:sz="4" w:space="0" w:color="auto"/>
              <w:bottom w:val="double" w:sz="4" w:space="0" w:color="auto"/>
            </w:tcBorders>
          </w:tcPr>
          <w:p w14:paraId="5804BA37"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26"/>
              <w:rPr>
                <w:rFonts w:ascii="Times New Roman" w:hAnsi="Times New Roman" w:cs="Times New Roman"/>
                <w:b/>
                <w:bCs/>
                <w:sz w:val="22"/>
                <w:szCs w:val="22"/>
              </w:rPr>
            </w:pPr>
            <w:r w:rsidRPr="007B227A">
              <w:rPr>
                <w:rFonts w:ascii="Times New Roman" w:hAnsi="Times New Roman" w:cs="Times New Roman"/>
                <w:b/>
                <w:bCs/>
                <w:sz w:val="22"/>
                <w:szCs w:val="22"/>
              </w:rPr>
              <w:t>(10,584)</w:t>
            </w:r>
          </w:p>
        </w:tc>
        <w:tc>
          <w:tcPr>
            <w:tcW w:w="143" w:type="pct"/>
          </w:tcPr>
          <w:p w14:paraId="4868C0BF"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b/>
                <w:bCs/>
                <w:sz w:val="22"/>
                <w:szCs w:val="22"/>
              </w:rPr>
            </w:pPr>
          </w:p>
        </w:tc>
        <w:tc>
          <w:tcPr>
            <w:tcW w:w="495" w:type="pct"/>
            <w:tcBorders>
              <w:top w:val="single" w:sz="4" w:space="0" w:color="auto"/>
              <w:bottom w:val="double" w:sz="4" w:space="0" w:color="auto"/>
            </w:tcBorders>
          </w:tcPr>
          <w:p w14:paraId="75B74762"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6"/>
              <w:rPr>
                <w:rFonts w:ascii="Times New Roman" w:hAnsi="Times New Roman" w:cs="Times New Roman"/>
                <w:b/>
                <w:bCs/>
                <w:sz w:val="22"/>
                <w:szCs w:val="22"/>
              </w:rPr>
            </w:pPr>
            <w:r w:rsidRPr="007B227A">
              <w:rPr>
                <w:rFonts w:ascii="Times New Roman" w:hAnsi="Times New Roman" w:cs="Times New Roman"/>
                <w:b/>
                <w:bCs/>
                <w:sz w:val="22"/>
                <w:szCs w:val="22"/>
              </w:rPr>
              <w:t>-</w:t>
            </w:r>
          </w:p>
        </w:tc>
        <w:tc>
          <w:tcPr>
            <w:tcW w:w="143" w:type="pct"/>
          </w:tcPr>
          <w:p w14:paraId="133A7F4D"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b/>
                <w:bCs/>
                <w:sz w:val="22"/>
                <w:szCs w:val="22"/>
              </w:rPr>
            </w:pPr>
          </w:p>
        </w:tc>
        <w:tc>
          <w:tcPr>
            <w:tcW w:w="495" w:type="pct"/>
            <w:tcBorders>
              <w:top w:val="single" w:sz="4" w:space="0" w:color="auto"/>
              <w:bottom w:val="double" w:sz="4" w:space="0" w:color="auto"/>
            </w:tcBorders>
          </w:tcPr>
          <w:p w14:paraId="46327AD3"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26" w:right="-110"/>
              <w:rPr>
                <w:rFonts w:ascii="Times New Roman" w:hAnsi="Times New Roman" w:cs="Times New Roman"/>
                <w:b/>
                <w:bCs/>
                <w:sz w:val="22"/>
                <w:szCs w:val="22"/>
              </w:rPr>
            </w:pPr>
            <w:r w:rsidRPr="007B227A">
              <w:rPr>
                <w:rFonts w:ascii="Times New Roman" w:hAnsi="Times New Roman" w:cs="Times New Roman"/>
                <w:b/>
                <w:bCs/>
                <w:sz w:val="22"/>
                <w:szCs w:val="22"/>
              </w:rPr>
              <w:t>-</w:t>
            </w:r>
          </w:p>
        </w:tc>
        <w:tc>
          <w:tcPr>
            <w:tcW w:w="129" w:type="pct"/>
          </w:tcPr>
          <w:p w14:paraId="199EBFEE" w14:textId="77777777" w:rsidR="000E07AB" w:rsidRPr="007B227A" w:rsidRDefault="000E07AB" w:rsidP="00374E46">
            <w:pPr>
              <w:pStyle w:val="acctfourfigures"/>
              <w:tabs>
                <w:tab w:val="clear" w:pos="765"/>
                <w:tab w:val="decimal" w:pos="880"/>
              </w:tabs>
              <w:spacing w:line="240" w:lineRule="auto"/>
              <w:ind w:left="-126" w:right="-108"/>
              <w:rPr>
                <w:b/>
                <w:bCs/>
                <w:szCs w:val="22"/>
                <w:lang w:val="en-US" w:bidi="th-TH"/>
              </w:rPr>
            </w:pPr>
          </w:p>
        </w:tc>
        <w:tc>
          <w:tcPr>
            <w:tcW w:w="506" w:type="pct"/>
            <w:tcBorders>
              <w:top w:val="single" w:sz="4" w:space="0" w:color="auto"/>
              <w:bottom w:val="double" w:sz="4" w:space="0" w:color="auto"/>
            </w:tcBorders>
          </w:tcPr>
          <w:p w14:paraId="7A35C7AD" w14:textId="77777777" w:rsidR="000E07AB" w:rsidRPr="007B227A" w:rsidRDefault="000E07AB"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26" w:right="-110"/>
              <w:rPr>
                <w:rFonts w:ascii="Times New Roman" w:hAnsi="Times New Roman" w:cs="Times New Roman"/>
                <w:b/>
                <w:bCs/>
                <w:sz w:val="22"/>
                <w:szCs w:val="22"/>
              </w:rPr>
            </w:pPr>
            <w:r w:rsidRPr="007B227A">
              <w:rPr>
                <w:rFonts w:ascii="Times New Roman" w:hAnsi="Times New Roman" w:cs="Times New Roman"/>
                <w:b/>
                <w:bCs/>
                <w:sz w:val="22"/>
                <w:szCs w:val="22"/>
              </w:rPr>
              <w:t>-</w:t>
            </w:r>
          </w:p>
        </w:tc>
      </w:tr>
    </w:tbl>
    <w:p w14:paraId="3DA2C9CC" w14:textId="77777777" w:rsidR="000E07AB" w:rsidRDefault="0040376C" w:rsidP="005C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Cordia New"/>
          <w:b/>
          <w:bCs/>
          <w:i/>
          <w:iCs/>
          <w:sz w:val="22"/>
          <w:szCs w:val="22"/>
        </w:rPr>
      </w:pPr>
      <w:r w:rsidRPr="001657CA">
        <w:rPr>
          <w:rFonts w:ascii="Times New Roman" w:hAnsi="Times New Roman" w:cs="Times New Roman"/>
          <w:b/>
          <w:bCs/>
          <w:i/>
          <w:iCs/>
          <w:sz w:val="22"/>
          <w:szCs w:val="22"/>
        </w:rPr>
        <w:tab/>
      </w:r>
    </w:p>
    <w:p w14:paraId="0B65A1B5" w14:textId="79BE3281" w:rsidR="006E322D" w:rsidRPr="001657CA" w:rsidRDefault="006E322D" w:rsidP="00E43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sz w:val="22"/>
          <w:szCs w:val="22"/>
        </w:rPr>
      </w:pPr>
      <w:r w:rsidRPr="001657CA">
        <w:rPr>
          <w:rFonts w:ascii="Times New Roman" w:hAnsi="Times New Roman" w:cs="Times New Roman"/>
          <w:b/>
          <w:bCs/>
          <w:i/>
          <w:iCs/>
          <w:sz w:val="22"/>
          <w:szCs w:val="22"/>
        </w:rPr>
        <w:t>Reconciliation of effective tax rate</w:t>
      </w:r>
    </w:p>
    <w:p w14:paraId="54F962A9" w14:textId="77777777" w:rsidR="00331276" w:rsidRPr="003E0A87" w:rsidRDefault="00331276" w:rsidP="00331276">
      <w:pPr>
        <w:ind w:left="1170" w:hanging="630"/>
        <w:jc w:val="both"/>
        <w:rPr>
          <w:rFonts w:ascii="Times New Roman" w:hAnsi="Times New Roman" w:cs="Times New Roman"/>
          <w:sz w:val="22"/>
          <w:szCs w:val="22"/>
        </w:rPr>
      </w:pPr>
    </w:p>
    <w:tbl>
      <w:tblPr>
        <w:tblW w:w="9205"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20"/>
        <w:gridCol w:w="180"/>
        <w:gridCol w:w="1170"/>
        <w:gridCol w:w="180"/>
        <w:gridCol w:w="720"/>
        <w:gridCol w:w="180"/>
        <w:gridCol w:w="1195"/>
      </w:tblGrid>
      <w:tr w:rsidR="000678BB" w:rsidRPr="000408FD" w14:paraId="41C4944A" w14:textId="77777777" w:rsidTr="00F90487">
        <w:trPr>
          <w:cantSplit/>
          <w:tblHeader/>
        </w:trPr>
        <w:tc>
          <w:tcPr>
            <w:tcW w:w="4860" w:type="dxa"/>
            <w:shd w:val="clear" w:color="auto" w:fill="auto"/>
          </w:tcPr>
          <w:p w14:paraId="30505A61" w14:textId="77777777" w:rsidR="000678BB" w:rsidRPr="000408FD" w:rsidRDefault="000678BB" w:rsidP="00217245">
            <w:pPr>
              <w:pStyle w:val="acctfourfigures"/>
              <w:tabs>
                <w:tab w:val="clear" w:pos="765"/>
              </w:tabs>
              <w:spacing w:line="240" w:lineRule="auto"/>
              <w:rPr>
                <w:b/>
                <w:bCs/>
                <w:color w:val="0000FF"/>
                <w:szCs w:val="22"/>
              </w:rPr>
            </w:pPr>
          </w:p>
        </w:tc>
        <w:tc>
          <w:tcPr>
            <w:tcW w:w="4345" w:type="dxa"/>
            <w:gridSpan w:val="7"/>
            <w:shd w:val="clear" w:color="auto" w:fill="auto"/>
          </w:tcPr>
          <w:p w14:paraId="1AD03D18" w14:textId="0524A245" w:rsidR="000678BB" w:rsidRPr="00FE3772" w:rsidRDefault="000678BB" w:rsidP="00D2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0"/>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413AD6" w:rsidRPr="000408FD" w14:paraId="3E0FA278" w14:textId="77777777" w:rsidTr="00742C1C">
        <w:trPr>
          <w:cantSplit/>
          <w:tblHeader/>
        </w:trPr>
        <w:tc>
          <w:tcPr>
            <w:tcW w:w="4860" w:type="dxa"/>
            <w:shd w:val="clear" w:color="auto" w:fill="auto"/>
          </w:tcPr>
          <w:p w14:paraId="2D79BB2B" w14:textId="77777777" w:rsidR="00413AD6" w:rsidRPr="000408FD" w:rsidRDefault="00413AD6" w:rsidP="00413AD6">
            <w:pPr>
              <w:pStyle w:val="acctfourfigures"/>
              <w:tabs>
                <w:tab w:val="clear" w:pos="765"/>
              </w:tabs>
              <w:spacing w:line="240" w:lineRule="auto"/>
              <w:rPr>
                <w:b/>
                <w:bCs/>
                <w:color w:val="0000FF"/>
                <w:szCs w:val="22"/>
              </w:rPr>
            </w:pPr>
          </w:p>
        </w:tc>
        <w:tc>
          <w:tcPr>
            <w:tcW w:w="2070" w:type="dxa"/>
            <w:gridSpan w:val="3"/>
            <w:shd w:val="clear" w:color="auto" w:fill="auto"/>
          </w:tcPr>
          <w:p w14:paraId="320E23C2" w14:textId="601F6781" w:rsidR="00413AD6" w:rsidRPr="00606122"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202</w:t>
            </w:r>
            <w:r w:rsidR="007250EE">
              <w:rPr>
                <w:rFonts w:ascii="Times New Roman" w:hAnsi="Times New Roman" w:cs="Times New Roman"/>
                <w:sz w:val="22"/>
                <w:szCs w:val="22"/>
              </w:rPr>
              <w:t>4</w:t>
            </w:r>
          </w:p>
        </w:tc>
        <w:tc>
          <w:tcPr>
            <w:tcW w:w="180" w:type="dxa"/>
            <w:shd w:val="clear" w:color="auto" w:fill="auto"/>
          </w:tcPr>
          <w:p w14:paraId="637E99B9" w14:textId="77777777" w:rsidR="00413AD6" w:rsidRPr="00606122"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sz w:val="22"/>
                <w:szCs w:val="22"/>
              </w:rPr>
            </w:pPr>
          </w:p>
        </w:tc>
        <w:tc>
          <w:tcPr>
            <w:tcW w:w="2095" w:type="dxa"/>
            <w:gridSpan w:val="3"/>
            <w:shd w:val="clear" w:color="auto" w:fill="auto"/>
          </w:tcPr>
          <w:p w14:paraId="0ADC3CA8" w14:textId="4102B629" w:rsidR="00413AD6" w:rsidRPr="00EC5C48"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Cordia New"/>
                <w:sz w:val="22"/>
                <w:szCs w:val="22"/>
                <w:cs/>
              </w:rPr>
            </w:pPr>
            <w:r>
              <w:rPr>
                <w:rFonts w:ascii="Times New Roman" w:hAnsi="Times New Roman" w:cs="Times New Roman"/>
                <w:sz w:val="22"/>
                <w:szCs w:val="22"/>
              </w:rPr>
              <w:t>202</w:t>
            </w:r>
            <w:r w:rsidR="007250EE">
              <w:rPr>
                <w:rFonts w:ascii="Times New Roman" w:hAnsi="Times New Roman" w:cs="Times New Roman"/>
                <w:sz w:val="22"/>
                <w:szCs w:val="22"/>
              </w:rPr>
              <w:t>3</w:t>
            </w:r>
          </w:p>
        </w:tc>
      </w:tr>
      <w:tr w:rsidR="00413AD6" w:rsidRPr="000408FD" w14:paraId="7FF10156" w14:textId="77777777" w:rsidTr="00742C1C">
        <w:trPr>
          <w:cantSplit/>
          <w:tblHeader/>
        </w:trPr>
        <w:tc>
          <w:tcPr>
            <w:tcW w:w="4860" w:type="dxa"/>
            <w:shd w:val="clear" w:color="auto" w:fill="auto"/>
          </w:tcPr>
          <w:p w14:paraId="78D89A3A" w14:textId="77777777" w:rsidR="00413AD6" w:rsidRPr="000408FD" w:rsidRDefault="00413AD6" w:rsidP="00413AD6">
            <w:pPr>
              <w:pStyle w:val="acctfourfigures"/>
              <w:tabs>
                <w:tab w:val="clear" w:pos="765"/>
              </w:tabs>
              <w:spacing w:line="240" w:lineRule="auto"/>
              <w:rPr>
                <w:szCs w:val="22"/>
              </w:rPr>
            </w:pPr>
          </w:p>
        </w:tc>
        <w:tc>
          <w:tcPr>
            <w:tcW w:w="720" w:type="dxa"/>
            <w:shd w:val="clear" w:color="auto" w:fill="auto"/>
          </w:tcPr>
          <w:p w14:paraId="28A18B99" w14:textId="77777777" w:rsidR="00413AD6" w:rsidRPr="00BF04B7" w:rsidRDefault="00413AD6" w:rsidP="00413AD6">
            <w:pPr>
              <w:pStyle w:val="acctfourfigures"/>
              <w:tabs>
                <w:tab w:val="clear" w:pos="765"/>
              </w:tabs>
              <w:spacing w:line="240" w:lineRule="auto"/>
              <w:jc w:val="center"/>
              <w:rPr>
                <w:szCs w:val="22"/>
              </w:rPr>
            </w:pPr>
            <w:r w:rsidRPr="00BF04B7">
              <w:rPr>
                <w:szCs w:val="22"/>
              </w:rPr>
              <w:t>Rate</w:t>
            </w:r>
          </w:p>
          <w:p w14:paraId="58752F0B" w14:textId="77777777" w:rsidR="00413AD6" w:rsidRPr="000408FD" w:rsidRDefault="00413AD6" w:rsidP="00413AD6">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14:paraId="229A9742" w14:textId="77777777" w:rsidR="00413AD6" w:rsidRPr="000408FD" w:rsidRDefault="00413AD6" w:rsidP="00413AD6">
            <w:pPr>
              <w:pStyle w:val="acctfourfigures"/>
              <w:tabs>
                <w:tab w:val="clear" w:pos="765"/>
              </w:tabs>
              <w:spacing w:line="240" w:lineRule="auto"/>
              <w:jc w:val="center"/>
              <w:rPr>
                <w:i/>
                <w:iCs/>
                <w:szCs w:val="22"/>
              </w:rPr>
            </w:pPr>
          </w:p>
          <w:p w14:paraId="1FA985C9" w14:textId="77777777" w:rsidR="00413AD6" w:rsidRPr="000408FD" w:rsidRDefault="00413AD6" w:rsidP="00413AD6">
            <w:pPr>
              <w:pStyle w:val="acctfourfigures"/>
              <w:tabs>
                <w:tab w:val="clear" w:pos="765"/>
              </w:tabs>
              <w:spacing w:line="240" w:lineRule="auto"/>
              <w:jc w:val="center"/>
              <w:rPr>
                <w:i/>
                <w:iCs/>
                <w:szCs w:val="22"/>
              </w:rPr>
            </w:pPr>
          </w:p>
        </w:tc>
        <w:tc>
          <w:tcPr>
            <w:tcW w:w="1170" w:type="dxa"/>
            <w:shd w:val="clear" w:color="auto" w:fill="auto"/>
          </w:tcPr>
          <w:p w14:paraId="457E3C72" w14:textId="77777777" w:rsidR="00413AD6" w:rsidRPr="000408FD" w:rsidRDefault="00413AD6" w:rsidP="00413AD6">
            <w:pPr>
              <w:pStyle w:val="acctfourfigures"/>
              <w:tabs>
                <w:tab w:val="clear" w:pos="765"/>
              </w:tabs>
              <w:spacing w:line="240" w:lineRule="auto"/>
              <w:ind w:left="-79" w:right="-79"/>
              <w:jc w:val="center"/>
              <w:rPr>
                <w:i/>
                <w:iCs/>
                <w:szCs w:val="22"/>
              </w:rPr>
            </w:pPr>
            <w:r w:rsidRPr="000408FD">
              <w:rPr>
                <w:i/>
                <w:iCs/>
                <w:szCs w:val="22"/>
              </w:rPr>
              <w:t>(in</w:t>
            </w:r>
            <w:r>
              <w:rPr>
                <w:i/>
                <w:iCs/>
                <w:szCs w:val="22"/>
              </w:rPr>
              <w:t xml:space="preserve"> thousand </w:t>
            </w:r>
            <w:r w:rsidRPr="000408FD">
              <w:rPr>
                <w:i/>
                <w:iCs/>
                <w:szCs w:val="22"/>
              </w:rPr>
              <w:t>Baht)</w:t>
            </w:r>
          </w:p>
        </w:tc>
        <w:tc>
          <w:tcPr>
            <w:tcW w:w="180" w:type="dxa"/>
            <w:shd w:val="clear" w:color="auto" w:fill="auto"/>
          </w:tcPr>
          <w:p w14:paraId="16E1C5BF" w14:textId="77777777" w:rsidR="00413AD6" w:rsidRPr="000408FD" w:rsidRDefault="00413AD6" w:rsidP="00413AD6">
            <w:pPr>
              <w:pStyle w:val="acctfourfigures"/>
              <w:tabs>
                <w:tab w:val="clear" w:pos="765"/>
              </w:tabs>
              <w:spacing w:line="240" w:lineRule="auto"/>
              <w:jc w:val="center"/>
              <w:rPr>
                <w:i/>
                <w:iCs/>
                <w:szCs w:val="22"/>
              </w:rPr>
            </w:pPr>
          </w:p>
          <w:p w14:paraId="6E6BEC2D" w14:textId="77777777" w:rsidR="00413AD6" w:rsidRPr="000408FD" w:rsidRDefault="00413AD6" w:rsidP="00413AD6">
            <w:pPr>
              <w:pStyle w:val="acctfourfigures"/>
              <w:tabs>
                <w:tab w:val="clear" w:pos="765"/>
              </w:tabs>
              <w:spacing w:line="240" w:lineRule="auto"/>
              <w:jc w:val="center"/>
              <w:rPr>
                <w:i/>
                <w:iCs/>
                <w:szCs w:val="22"/>
              </w:rPr>
            </w:pPr>
          </w:p>
        </w:tc>
        <w:tc>
          <w:tcPr>
            <w:tcW w:w="720" w:type="dxa"/>
            <w:shd w:val="clear" w:color="auto" w:fill="auto"/>
          </w:tcPr>
          <w:p w14:paraId="3D50789A" w14:textId="77777777" w:rsidR="00413AD6" w:rsidRPr="00BF04B7" w:rsidRDefault="00413AD6" w:rsidP="00413AD6">
            <w:pPr>
              <w:pStyle w:val="acctfourfigures"/>
              <w:tabs>
                <w:tab w:val="clear" w:pos="765"/>
              </w:tabs>
              <w:spacing w:line="240" w:lineRule="auto"/>
              <w:jc w:val="center"/>
              <w:rPr>
                <w:szCs w:val="22"/>
              </w:rPr>
            </w:pPr>
            <w:r w:rsidRPr="00BF04B7">
              <w:rPr>
                <w:szCs w:val="22"/>
              </w:rPr>
              <w:t>Rate</w:t>
            </w:r>
          </w:p>
          <w:p w14:paraId="532F8855" w14:textId="77777777" w:rsidR="00413AD6" w:rsidRPr="000408FD" w:rsidRDefault="00413AD6" w:rsidP="00413AD6">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14:paraId="618DFD4B" w14:textId="77777777" w:rsidR="00413AD6" w:rsidRPr="000408FD" w:rsidRDefault="00413AD6" w:rsidP="00413AD6">
            <w:pPr>
              <w:pStyle w:val="acctfourfigures"/>
              <w:tabs>
                <w:tab w:val="clear" w:pos="765"/>
              </w:tabs>
              <w:spacing w:line="240" w:lineRule="auto"/>
              <w:jc w:val="center"/>
              <w:rPr>
                <w:i/>
                <w:iCs/>
                <w:szCs w:val="22"/>
              </w:rPr>
            </w:pPr>
          </w:p>
          <w:p w14:paraId="1F3B0CFA" w14:textId="77777777" w:rsidR="00413AD6" w:rsidRPr="000408FD" w:rsidRDefault="00413AD6" w:rsidP="00413AD6">
            <w:pPr>
              <w:pStyle w:val="acctfourfigures"/>
              <w:tabs>
                <w:tab w:val="clear" w:pos="765"/>
              </w:tabs>
              <w:spacing w:line="240" w:lineRule="auto"/>
              <w:jc w:val="center"/>
              <w:rPr>
                <w:i/>
                <w:iCs/>
                <w:szCs w:val="22"/>
              </w:rPr>
            </w:pPr>
          </w:p>
        </w:tc>
        <w:tc>
          <w:tcPr>
            <w:tcW w:w="1195" w:type="dxa"/>
            <w:shd w:val="clear" w:color="auto" w:fill="auto"/>
          </w:tcPr>
          <w:p w14:paraId="376D876C" w14:textId="77777777" w:rsidR="00413AD6" w:rsidRPr="000408FD" w:rsidRDefault="00413AD6" w:rsidP="00413AD6">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r>
      <w:tr w:rsidR="00413AD6" w:rsidRPr="000408FD" w14:paraId="0390E153" w14:textId="77777777" w:rsidTr="00742C1C">
        <w:trPr>
          <w:cantSplit/>
          <w:tblHeader/>
        </w:trPr>
        <w:tc>
          <w:tcPr>
            <w:tcW w:w="4860" w:type="dxa"/>
            <w:shd w:val="clear" w:color="auto" w:fill="auto"/>
          </w:tcPr>
          <w:p w14:paraId="5BCD4EE7" w14:textId="77777777" w:rsidR="00413AD6" w:rsidRPr="000408FD" w:rsidRDefault="00413AD6" w:rsidP="00413AD6">
            <w:pPr>
              <w:pStyle w:val="acctfourfigures"/>
              <w:tabs>
                <w:tab w:val="clear" w:pos="765"/>
              </w:tabs>
              <w:spacing w:line="240" w:lineRule="auto"/>
              <w:rPr>
                <w:szCs w:val="22"/>
              </w:rPr>
            </w:pPr>
          </w:p>
        </w:tc>
        <w:tc>
          <w:tcPr>
            <w:tcW w:w="720" w:type="dxa"/>
            <w:shd w:val="clear" w:color="auto" w:fill="auto"/>
          </w:tcPr>
          <w:p w14:paraId="6E58EE20" w14:textId="77777777" w:rsidR="00413AD6" w:rsidRDefault="00413AD6" w:rsidP="00413AD6">
            <w:pPr>
              <w:pStyle w:val="acctfourfigures"/>
              <w:tabs>
                <w:tab w:val="clear" w:pos="765"/>
              </w:tabs>
              <w:spacing w:line="240" w:lineRule="auto"/>
              <w:jc w:val="center"/>
              <w:rPr>
                <w:i/>
                <w:iCs/>
                <w:szCs w:val="22"/>
              </w:rPr>
            </w:pPr>
          </w:p>
        </w:tc>
        <w:tc>
          <w:tcPr>
            <w:tcW w:w="180" w:type="dxa"/>
            <w:shd w:val="clear" w:color="auto" w:fill="auto"/>
          </w:tcPr>
          <w:p w14:paraId="64B42547" w14:textId="77777777" w:rsidR="00413AD6" w:rsidRPr="000408FD" w:rsidRDefault="00413AD6" w:rsidP="00413AD6">
            <w:pPr>
              <w:pStyle w:val="acctfourfigures"/>
              <w:tabs>
                <w:tab w:val="clear" w:pos="765"/>
              </w:tabs>
              <w:spacing w:line="240" w:lineRule="auto"/>
              <w:jc w:val="center"/>
              <w:rPr>
                <w:i/>
                <w:iCs/>
                <w:szCs w:val="22"/>
              </w:rPr>
            </w:pPr>
          </w:p>
        </w:tc>
        <w:tc>
          <w:tcPr>
            <w:tcW w:w="1170" w:type="dxa"/>
            <w:shd w:val="clear" w:color="auto" w:fill="auto"/>
          </w:tcPr>
          <w:p w14:paraId="6E07051C" w14:textId="77777777" w:rsidR="00413AD6" w:rsidRPr="000408FD" w:rsidRDefault="00413AD6" w:rsidP="00413AD6">
            <w:pPr>
              <w:pStyle w:val="acctfourfigures"/>
              <w:tabs>
                <w:tab w:val="clear" w:pos="765"/>
              </w:tabs>
              <w:spacing w:line="240" w:lineRule="auto"/>
              <w:ind w:left="-79" w:right="-79"/>
              <w:jc w:val="center"/>
              <w:rPr>
                <w:i/>
                <w:iCs/>
                <w:szCs w:val="22"/>
              </w:rPr>
            </w:pPr>
          </w:p>
        </w:tc>
        <w:tc>
          <w:tcPr>
            <w:tcW w:w="180" w:type="dxa"/>
            <w:shd w:val="clear" w:color="auto" w:fill="auto"/>
          </w:tcPr>
          <w:p w14:paraId="1E5BE7BA" w14:textId="77777777" w:rsidR="00413AD6" w:rsidRPr="000408FD" w:rsidRDefault="00413AD6" w:rsidP="00413AD6">
            <w:pPr>
              <w:pStyle w:val="acctfourfigures"/>
              <w:tabs>
                <w:tab w:val="clear" w:pos="765"/>
              </w:tabs>
              <w:spacing w:line="240" w:lineRule="auto"/>
              <w:jc w:val="center"/>
              <w:rPr>
                <w:i/>
                <w:iCs/>
                <w:szCs w:val="22"/>
              </w:rPr>
            </w:pPr>
          </w:p>
        </w:tc>
        <w:tc>
          <w:tcPr>
            <w:tcW w:w="720" w:type="dxa"/>
            <w:shd w:val="clear" w:color="auto" w:fill="auto"/>
          </w:tcPr>
          <w:p w14:paraId="46D59B6B" w14:textId="77777777" w:rsidR="00413AD6" w:rsidRDefault="00413AD6" w:rsidP="00413AD6">
            <w:pPr>
              <w:pStyle w:val="acctfourfigures"/>
              <w:tabs>
                <w:tab w:val="clear" w:pos="765"/>
              </w:tabs>
              <w:spacing w:line="240" w:lineRule="auto"/>
              <w:jc w:val="center"/>
              <w:rPr>
                <w:i/>
                <w:iCs/>
                <w:szCs w:val="22"/>
              </w:rPr>
            </w:pPr>
          </w:p>
        </w:tc>
        <w:tc>
          <w:tcPr>
            <w:tcW w:w="180" w:type="dxa"/>
            <w:shd w:val="clear" w:color="auto" w:fill="auto"/>
          </w:tcPr>
          <w:p w14:paraId="0BB83157" w14:textId="77777777" w:rsidR="00413AD6" w:rsidRPr="000408FD" w:rsidRDefault="00413AD6" w:rsidP="00413AD6">
            <w:pPr>
              <w:pStyle w:val="acctfourfigures"/>
              <w:tabs>
                <w:tab w:val="clear" w:pos="765"/>
              </w:tabs>
              <w:spacing w:line="240" w:lineRule="auto"/>
              <w:jc w:val="center"/>
              <w:rPr>
                <w:i/>
                <w:iCs/>
                <w:szCs w:val="22"/>
              </w:rPr>
            </w:pPr>
          </w:p>
        </w:tc>
        <w:tc>
          <w:tcPr>
            <w:tcW w:w="1195" w:type="dxa"/>
            <w:shd w:val="clear" w:color="auto" w:fill="auto"/>
          </w:tcPr>
          <w:p w14:paraId="34498570" w14:textId="77777777" w:rsidR="00413AD6" w:rsidRPr="000408FD" w:rsidRDefault="00413AD6" w:rsidP="00413AD6">
            <w:pPr>
              <w:pStyle w:val="acctfourfigures"/>
              <w:tabs>
                <w:tab w:val="clear" w:pos="765"/>
              </w:tabs>
              <w:spacing w:line="240" w:lineRule="auto"/>
              <w:ind w:left="-79" w:right="-79"/>
              <w:jc w:val="center"/>
              <w:rPr>
                <w:i/>
                <w:iCs/>
                <w:szCs w:val="22"/>
              </w:rPr>
            </w:pPr>
          </w:p>
        </w:tc>
      </w:tr>
      <w:tr w:rsidR="007B227A" w:rsidRPr="000408FD" w14:paraId="21339E47" w14:textId="77777777" w:rsidTr="00742C1C">
        <w:trPr>
          <w:cantSplit/>
          <w:trHeight w:val="64"/>
        </w:trPr>
        <w:tc>
          <w:tcPr>
            <w:tcW w:w="4860" w:type="dxa"/>
            <w:shd w:val="clear" w:color="auto" w:fill="auto"/>
          </w:tcPr>
          <w:p w14:paraId="6820D324" w14:textId="77777777" w:rsidR="007B227A" w:rsidRPr="000408FD" w:rsidRDefault="007B227A" w:rsidP="007B227A">
            <w:pPr>
              <w:spacing w:line="240" w:lineRule="auto"/>
              <w:rPr>
                <w:rFonts w:ascii="Times New Roman" w:hAnsi="Times New Roman" w:cs="Times New Roman"/>
                <w:sz w:val="22"/>
                <w:szCs w:val="22"/>
              </w:rPr>
            </w:pPr>
            <w:r>
              <w:rPr>
                <w:rFonts w:ascii="Times New Roman" w:hAnsi="Times New Roman" w:cs="Times New Roman"/>
                <w:sz w:val="22"/>
                <w:szCs w:val="22"/>
              </w:rPr>
              <w:t xml:space="preserve">Profit </w:t>
            </w:r>
            <w:r w:rsidRPr="000408FD">
              <w:rPr>
                <w:rFonts w:ascii="Times New Roman" w:hAnsi="Times New Roman" w:cs="Times New Roman"/>
                <w:sz w:val="22"/>
                <w:szCs w:val="22"/>
              </w:rPr>
              <w:t>before income tax</w:t>
            </w:r>
            <w:r>
              <w:rPr>
                <w:rFonts w:ascii="Times New Roman" w:hAnsi="Times New Roman" w:cs="Times New Roman"/>
                <w:sz w:val="22"/>
                <w:szCs w:val="22"/>
              </w:rPr>
              <w:t xml:space="preserve"> expense</w:t>
            </w:r>
          </w:p>
        </w:tc>
        <w:tc>
          <w:tcPr>
            <w:tcW w:w="720" w:type="dxa"/>
            <w:shd w:val="clear" w:color="auto" w:fill="auto"/>
          </w:tcPr>
          <w:p w14:paraId="4E50E970" w14:textId="77777777" w:rsidR="007B227A" w:rsidRPr="000408FD" w:rsidRDefault="007B227A" w:rsidP="007B227A">
            <w:pPr>
              <w:pStyle w:val="acctfourfigures"/>
              <w:tabs>
                <w:tab w:val="clear" w:pos="765"/>
                <w:tab w:val="decimal" w:pos="542"/>
              </w:tabs>
              <w:spacing w:line="240" w:lineRule="auto"/>
              <w:ind w:left="-79" w:right="-79"/>
              <w:rPr>
                <w:szCs w:val="22"/>
              </w:rPr>
            </w:pPr>
          </w:p>
        </w:tc>
        <w:tc>
          <w:tcPr>
            <w:tcW w:w="180" w:type="dxa"/>
            <w:shd w:val="clear" w:color="auto" w:fill="auto"/>
          </w:tcPr>
          <w:p w14:paraId="111853F8" w14:textId="77777777" w:rsidR="007B227A" w:rsidRPr="000408FD" w:rsidRDefault="007B227A" w:rsidP="007B227A">
            <w:pPr>
              <w:pStyle w:val="acctfourfigures"/>
              <w:tabs>
                <w:tab w:val="clear" w:pos="765"/>
                <w:tab w:val="decimal" w:pos="542"/>
              </w:tabs>
              <w:spacing w:line="240" w:lineRule="auto"/>
              <w:ind w:left="-79" w:right="-79"/>
              <w:rPr>
                <w:szCs w:val="22"/>
              </w:rPr>
            </w:pPr>
          </w:p>
        </w:tc>
        <w:tc>
          <w:tcPr>
            <w:tcW w:w="1170" w:type="dxa"/>
            <w:tcBorders>
              <w:bottom w:val="double" w:sz="4" w:space="0" w:color="auto"/>
            </w:tcBorders>
            <w:shd w:val="clear" w:color="auto" w:fill="auto"/>
          </w:tcPr>
          <w:p w14:paraId="6D5A023F" w14:textId="6FD00BF6" w:rsidR="007B227A" w:rsidRPr="0013316A" w:rsidRDefault="007B227A" w:rsidP="007B227A">
            <w:pPr>
              <w:pStyle w:val="acctfourfigures"/>
              <w:tabs>
                <w:tab w:val="clear" w:pos="765"/>
                <w:tab w:val="decimal" w:pos="910"/>
              </w:tabs>
              <w:spacing w:line="240" w:lineRule="auto"/>
              <w:ind w:left="-79" w:right="-79"/>
              <w:rPr>
                <w:szCs w:val="22"/>
              </w:rPr>
            </w:pPr>
            <w:r w:rsidRPr="000D22A7">
              <w:t>474,659</w:t>
            </w:r>
          </w:p>
        </w:tc>
        <w:tc>
          <w:tcPr>
            <w:tcW w:w="180" w:type="dxa"/>
            <w:shd w:val="clear" w:color="auto" w:fill="auto"/>
          </w:tcPr>
          <w:p w14:paraId="31150AB9" w14:textId="77777777" w:rsidR="007B227A" w:rsidRPr="000408FD" w:rsidRDefault="007B227A" w:rsidP="007B227A">
            <w:pPr>
              <w:pStyle w:val="acctfourfigures"/>
              <w:tabs>
                <w:tab w:val="clear" w:pos="765"/>
                <w:tab w:val="decimal" w:pos="542"/>
              </w:tabs>
              <w:spacing w:line="240" w:lineRule="auto"/>
              <w:ind w:left="-79" w:right="-79"/>
              <w:rPr>
                <w:szCs w:val="22"/>
              </w:rPr>
            </w:pPr>
          </w:p>
        </w:tc>
        <w:tc>
          <w:tcPr>
            <w:tcW w:w="720" w:type="dxa"/>
            <w:shd w:val="clear" w:color="auto" w:fill="auto"/>
          </w:tcPr>
          <w:p w14:paraId="0F491AF9" w14:textId="77777777" w:rsidR="007B227A" w:rsidRPr="000408FD" w:rsidRDefault="007B227A" w:rsidP="007B227A">
            <w:pPr>
              <w:pStyle w:val="acctfourfigures"/>
              <w:tabs>
                <w:tab w:val="clear" w:pos="765"/>
                <w:tab w:val="decimal" w:pos="542"/>
              </w:tabs>
              <w:spacing w:line="240" w:lineRule="auto"/>
              <w:ind w:left="-79" w:right="-79"/>
              <w:rPr>
                <w:szCs w:val="22"/>
              </w:rPr>
            </w:pPr>
          </w:p>
        </w:tc>
        <w:tc>
          <w:tcPr>
            <w:tcW w:w="180" w:type="dxa"/>
            <w:shd w:val="clear" w:color="auto" w:fill="auto"/>
          </w:tcPr>
          <w:p w14:paraId="029C8C0A" w14:textId="77777777" w:rsidR="007B227A" w:rsidRPr="000408FD" w:rsidRDefault="007B227A" w:rsidP="007B227A">
            <w:pPr>
              <w:pStyle w:val="acctfourfigures"/>
              <w:tabs>
                <w:tab w:val="clear" w:pos="765"/>
                <w:tab w:val="decimal" w:pos="542"/>
              </w:tabs>
              <w:spacing w:line="240" w:lineRule="auto"/>
              <w:ind w:left="-79" w:right="-79"/>
              <w:rPr>
                <w:szCs w:val="22"/>
              </w:rPr>
            </w:pPr>
          </w:p>
        </w:tc>
        <w:tc>
          <w:tcPr>
            <w:tcW w:w="1195" w:type="dxa"/>
            <w:tcBorders>
              <w:bottom w:val="double" w:sz="4" w:space="0" w:color="auto"/>
            </w:tcBorders>
            <w:shd w:val="clear" w:color="auto" w:fill="auto"/>
          </w:tcPr>
          <w:p w14:paraId="4AB51D58" w14:textId="2C15090E" w:rsidR="007B227A" w:rsidRPr="0013316A" w:rsidRDefault="007B227A" w:rsidP="007B227A">
            <w:pPr>
              <w:pStyle w:val="acctfourfigures"/>
              <w:tabs>
                <w:tab w:val="clear" w:pos="765"/>
                <w:tab w:val="decimal" w:pos="910"/>
              </w:tabs>
              <w:spacing w:line="240" w:lineRule="auto"/>
              <w:ind w:left="-79" w:right="-79"/>
              <w:rPr>
                <w:szCs w:val="22"/>
              </w:rPr>
            </w:pPr>
            <w:r>
              <w:rPr>
                <w:szCs w:val="22"/>
              </w:rPr>
              <w:t>470,910</w:t>
            </w:r>
          </w:p>
        </w:tc>
      </w:tr>
      <w:tr w:rsidR="007B227A" w:rsidRPr="000408FD" w14:paraId="2A61B46D" w14:textId="77777777" w:rsidTr="0024310C">
        <w:trPr>
          <w:cantSplit/>
          <w:trHeight w:val="64"/>
        </w:trPr>
        <w:tc>
          <w:tcPr>
            <w:tcW w:w="4860" w:type="dxa"/>
            <w:shd w:val="clear" w:color="auto" w:fill="auto"/>
          </w:tcPr>
          <w:p w14:paraId="544BC416" w14:textId="77777777" w:rsidR="007B227A" w:rsidRPr="000408FD" w:rsidRDefault="007B227A" w:rsidP="007B227A">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tax using the Thai corporation tax rate</w:t>
            </w:r>
          </w:p>
        </w:tc>
        <w:tc>
          <w:tcPr>
            <w:tcW w:w="720" w:type="dxa"/>
            <w:shd w:val="clear" w:color="auto" w:fill="auto"/>
          </w:tcPr>
          <w:p w14:paraId="79AE65F7" w14:textId="1E137FEF" w:rsidR="007B227A" w:rsidRPr="008B7390" w:rsidRDefault="007B227A" w:rsidP="007B227A">
            <w:pPr>
              <w:pStyle w:val="acctfourfigures"/>
              <w:tabs>
                <w:tab w:val="clear" w:pos="765"/>
                <w:tab w:val="decimal" w:pos="461"/>
              </w:tabs>
              <w:spacing w:line="240" w:lineRule="auto"/>
              <w:rPr>
                <w:szCs w:val="22"/>
              </w:rPr>
            </w:pPr>
            <w:r w:rsidRPr="007B227A">
              <w:rPr>
                <w:szCs w:val="22"/>
              </w:rPr>
              <w:t>20</w:t>
            </w:r>
          </w:p>
        </w:tc>
        <w:tc>
          <w:tcPr>
            <w:tcW w:w="180" w:type="dxa"/>
            <w:shd w:val="clear" w:color="auto" w:fill="auto"/>
          </w:tcPr>
          <w:p w14:paraId="328ABD1A" w14:textId="77777777" w:rsidR="007B227A" w:rsidRPr="008B7390" w:rsidRDefault="007B227A" w:rsidP="007B227A">
            <w:pPr>
              <w:pStyle w:val="acctfourfigures"/>
              <w:tabs>
                <w:tab w:val="clear" w:pos="765"/>
                <w:tab w:val="decimal" w:pos="461"/>
              </w:tabs>
              <w:spacing w:line="240" w:lineRule="auto"/>
              <w:rPr>
                <w:szCs w:val="22"/>
              </w:rPr>
            </w:pPr>
          </w:p>
        </w:tc>
        <w:tc>
          <w:tcPr>
            <w:tcW w:w="1170" w:type="dxa"/>
            <w:tcBorders>
              <w:top w:val="double" w:sz="4" w:space="0" w:color="auto"/>
            </w:tcBorders>
            <w:shd w:val="clear" w:color="auto" w:fill="auto"/>
          </w:tcPr>
          <w:p w14:paraId="0F855867" w14:textId="79662BB7" w:rsidR="007B227A" w:rsidRPr="0013316A" w:rsidRDefault="007B227A" w:rsidP="007B227A">
            <w:pPr>
              <w:pStyle w:val="acctfourfigures"/>
              <w:tabs>
                <w:tab w:val="clear" w:pos="765"/>
                <w:tab w:val="decimal" w:pos="910"/>
              </w:tabs>
              <w:spacing w:line="240" w:lineRule="auto"/>
              <w:ind w:left="-79" w:right="-79"/>
              <w:rPr>
                <w:szCs w:val="22"/>
              </w:rPr>
            </w:pPr>
            <w:r w:rsidRPr="000D22A7">
              <w:t>94,932</w:t>
            </w:r>
          </w:p>
        </w:tc>
        <w:tc>
          <w:tcPr>
            <w:tcW w:w="180" w:type="dxa"/>
            <w:shd w:val="clear" w:color="auto" w:fill="auto"/>
          </w:tcPr>
          <w:p w14:paraId="099D259D" w14:textId="77777777" w:rsidR="007B227A" w:rsidRPr="000408FD" w:rsidRDefault="007B227A" w:rsidP="007B227A">
            <w:pPr>
              <w:pStyle w:val="acctfourfigures"/>
              <w:tabs>
                <w:tab w:val="clear" w:pos="765"/>
                <w:tab w:val="decimal" w:pos="542"/>
              </w:tabs>
              <w:spacing w:line="240" w:lineRule="auto"/>
              <w:ind w:left="-79" w:right="-79"/>
              <w:rPr>
                <w:szCs w:val="22"/>
              </w:rPr>
            </w:pPr>
          </w:p>
        </w:tc>
        <w:tc>
          <w:tcPr>
            <w:tcW w:w="720" w:type="dxa"/>
            <w:shd w:val="clear" w:color="auto" w:fill="auto"/>
          </w:tcPr>
          <w:p w14:paraId="6CB8A25E" w14:textId="7E6F01E9" w:rsidR="007B227A" w:rsidRPr="008B7390" w:rsidRDefault="007B227A" w:rsidP="007B227A">
            <w:pPr>
              <w:pStyle w:val="acctfourfigures"/>
              <w:tabs>
                <w:tab w:val="clear" w:pos="765"/>
                <w:tab w:val="decimal" w:pos="461"/>
              </w:tabs>
              <w:spacing w:line="240" w:lineRule="auto"/>
              <w:rPr>
                <w:szCs w:val="22"/>
              </w:rPr>
            </w:pPr>
            <w:r>
              <w:rPr>
                <w:szCs w:val="22"/>
              </w:rPr>
              <w:t>20</w:t>
            </w:r>
          </w:p>
        </w:tc>
        <w:tc>
          <w:tcPr>
            <w:tcW w:w="180" w:type="dxa"/>
            <w:shd w:val="clear" w:color="auto" w:fill="auto"/>
          </w:tcPr>
          <w:p w14:paraId="0239E20B" w14:textId="77777777" w:rsidR="007B227A" w:rsidRPr="008B7390" w:rsidRDefault="007B227A" w:rsidP="007B227A">
            <w:pPr>
              <w:pStyle w:val="acctfourfigures"/>
              <w:tabs>
                <w:tab w:val="clear" w:pos="765"/>
                <w:tab w:val="decimal" w:pos="461"/>
              </w:tabs>
              <w:spacing w:line="240" w:lineRule="auto"/>
              <w:rPr>
                <w:szCs w:val="22"/>
              </w:rPr>
            </w:pPr>
          </w:p>
        </w:tc>
        <w:tc>
          <w:tcPr>
            <w:tcW w:w="1195" w:type="dxa"/>
            <w:tcBorders>
              <w:top w:val="double" w:sz="4" w:space="0" w:color="auto"/>
            </w:tcBorders>
            <w:shd w:val="clear" w:color="auto" w:fill="auto"/>
          </w:tcPr>
          <w:p w14:paraId="01A17713" w14:textId="0F1C6E42" w:rsidR="007B227A" w:rsidRPr="0013316A" w:rsidRDefault="007B227A" w:rsidP="007B227A">
            <w:pPr>
              <w:pStyle w:val="acctfourfigures"/>
              <w:tabs>
                <w:tab w:val="clear" w:pos="765"/>
                <w:tab w:val="decimal" w:pos="910"/>
              </w:tabs>
              <w:spacing w:line="240" w:lineRule="auto"/>
              <w:ind w:left="-79" w:right="-79"/>
              <w:rPr>
                <w:szCs w:val="22"/>
              </w:rPr>
            </w:pPr>
            <w:r>
              <w:rPr>
                <w:szCs w:val="22"/>
              </w:rPr>
              <w:t>94,182</w:t>
            </w:r>
          </w:p>
        </w:tc>
      </w:tr>
      <w:tr w:rsidR="007B227A" w:rsidRPr="000408FD" w14:paraId="6F511A2B" w14:textId="77777777" w:rsidTr="0024310C">
        <w:trPr>
          <w:cantSplit/>
          <w:trHeight w:val="64"/>
        </w:trPr>
        <w:tc>
          <w:tcPr>
            <w:tcW w:w="4860" w:type="dxa"/>
            <w:shd w:val="clear" w:color="auto" w:fill="auto"/>
          </w:tcPr>
          <w:p w14:paraId="4F032B0F" w14:textId="58F5FAB7" w:rsidR="007B227A" w:rsidRPr="000408FD" w:rsidRDefault="007B227A" w:rsidP="007B227A">
            <w:pPr>
              <w:spacing w:line="240" w:lineRule="auto"/>
              <w:rPr>
                <w:rFonts w:ascii="Times New Roman" w:hAnsi="Times New Roman" w:cs="Times New Roman"/>
                <w:sz w:val="22"/>
                <w:szCs w:val="22"/>
              </w:rPr>
            </w:pPr>
            <w:r w:rsidRPr="0024310C">
              <w:rPr>
                <w:rFonts w:ascii="Times New Roman" w:hAnsi="Times New Roman" w:cs="Times New Roman"/>
                <w:sz w:val="22"/>
                <w:szCs w:val="22"/>
              </w:rPr>
              <w:t>Share of</w:t>
            </w:r>
            <w:r>
              <w:rPr>
                <w:rFonts w:ascii="Times New Roman" w:hAnsi="Times New Roman" w:cs="Times New Roman"/>
                <w:sz w:val="22"/>
                <w:szCs w:val="22"/>
              </w:rPr>
              <w:t xml:space="preserve"> </w:t>
            </w:r>
            <w:r w:rsidRPr="0024310C">
              <w:rPr>
                <w:rFonts w:ascii="Times New Roman" w:hAnsi="Times New Roman" w:cs="Times New Roman"/>
                <w:sz w:val="22"/>
                <w:szCs w:val="22"/>
              </w:rPr>
              <w:t>profit of joint ventures</w:t>
            </w:r>
            <w:r>
              <w:rPr>
                <w:rFonts w:ascii="Times New Roman" w:hAnsi="Times New Roman" w:cs="Times New Roman"/>
                <w:sz w:val="22"/>
                <w:szCs w:val="22"/>
              </w:rPr>
              <w:t xml:space="preserve"> </w:t>
            </w:r>
            <w:r w:rsidRPr="0024310C">
              <w:rPr>
                <w:rFonts w:ascii="Times New Roman" w:hAnsi="Times New Roman" w:cs="Times New Roman"/>
                <w:sz w:val="22"/>
                <w:szCs w:val="22"/>
              </w:rPr>
              <w:t>accounted</w:t>
            </w:r>
          </w:p>
        </w:tc>
        <w:tc>
          <w:tcPr>
            <w:tcW w:w="720" w:type="dxa"/>
            <w:shd w:val="clear" w:color="auto" w:fill="auto"/>
          </w:tcPr>
          <w:p w14:paraId="4797C361" w14:textId="77777777" w:rsidR="007B227A" w:rsidRDefault="007B227A" w:rsidP="007B227A">
            <w:pPr>
              <w:pStyle w:val="acctfourfigures"/>
              <w:tabs>
                <w:tab w:val="clear" w:pos="765"/>
                <w:tab w:val="decimal" w:pos="461"/>
              </w:tabs>
              <w:spacing w:line="240" w:lineRule="auto"/>
              <w:rPr>
                <w:szCs w:val="22"/>
              </w:rPr>
            </w:pPr>
          </w:p>
        </w:tc>
        <w:tc>
          <w:tcPr>
            <w:tcW w:w="180" w:type="dxa"/>
            <w:shd w:val="clear" w:color="auto" w:fill="auto"/>
          </w:tcPr>
          <w:p w14:paraId="242F2D6B" w14:textId="77777777" w:rsidR="007B227A" w:rsidRPr="008B7390" w:rsidRDefault="007B227A" w:rsidP="007B227A">
            <w:pPr>
              <w:pStyle w:val="acctfourfigures"/>
              <w:tabs>
                <w:tab w:val="clear" w:pos="765"/>
                <w:tab w:val="decimal" w:pos="461"/>
              </w:tabs>
              <w:spacing w:line="240" w:lineRule="auto"/>
              <w:rPr>
                <w:szCs w:val="22"/>
              </w:rPr>
            </w:pPr>
          </w:p>
        </w:tc>
        <w:tc>
          <w:tcPr>
            <w:tcW w:w="1170" w:type="dxa"/>
            <w:shd w:val="clear" w:color="auto" w:fill="auto"/>
          </w:tcPr>
          <w:p w14:paraId="40EE18CB" w14:textId="73D86117" w:rsidR="007B227A" w:rsidRDefault="007B227A" w:rsidP="007B227A">
            <w:pPr>
              <w:pStyle w:val="acctfourfigures"/>
              <w:tabs>
                <w:tab w:val="clear" w:pos="765"/>
                <w:tab w:val="decimal" w:pos="910"/>
              </w:tabs>
              <w:spacing w:line="240" w:lineRule="auto"/>
              <w:ind w:left="-79" w:right="-79"/>
              <w:rPr>
                <w:szCs w:val="22"/>
              </w:rPr>
            </w:pPr>
          </w:p>
        </w:tc>
        <w:tc>
          <w:tcPr>
            <w:tcW w:w="180" w:type="dxa"/>
            <w:shd w:val="clear" w:color="auto" w:fill="auto"/>
          </w:tcPr>
          <w:p w14:paraId="093A030F" w14:textId="77777777" w:rsidR="007B227A" w:rsidRPr="000408FD" w:rsidRDefault="007B227A" w:rsidP="007B227A">
            <w:pPr>
              <w:pStyle w:val="acctfourfigures"/>
              <w:tabs>
                <w:tab w:val="clear" w:pos="765"/>
                <w:tab w:val="decimal" w:pos="542"/>
              </w:tabs>
              <w:spacing w:line="240" w:lineRule="auto"/>
              <w:ind w:left="-79" w:right="-79"/>
              <w:rPr>
                <w:szCs w:val="22"/>
              </w:rPr>
            </w:pPr>
          </w:p>
        </w:tc>
        <w:tc>
          <w:tcPr>
            <w:tcW w:w="720" w:type="dxa"/>
            <w:shd w:val="clear" w:color="auto" w:fill="auto"/>
          </w:tcPr>
          <w:p w14:paraId="11940BBA" w14:textId="77777777" w:rsidR="007B227A" w:rsidRDefault="007B227A" w:rsidP="007B227A">
            <w:pPr>
              <w:pStyle w:val="acctfourfigures"/>
              <w:tabs>
                <w:tab w:val="clear" w:pos="765"/>
                <w:tab w:val="decimal" w:pos="461"/>
              </w:tabs>
              <w:spacing w:line="240" w:lineRule="auto"/>
              <w:rPr>
                <w:szCs w:val="22"/>
              </w:rPr>
            </w:pPr>
          </w:p>
        </w:tc>
        <w:tc>
          <w:tcPr>
            <w:tcW w:w="180" w:type="dxa"/>
            <w:shd w:val="clear" w:color="auto" w:fill="auto"/>
          </w:tcPr>
          <w:p w14:paraId="779297AA" w14:textId="77777777" w:rsidR="007B227A" w:rsidRPr="008B7390" w:rsidRDefault="007B227A" w:rsidP="007B227A">
            <w:pPr>
              <w:pStyle w:val="acctfourfigures"/>
              <w:tabs>
                <w:tab w:val="clear" w:pos="765"/>
                <w:tab w:val="decimal" w:pos="461"/>
              </w:tabs>
              <w:spacing w:line="240" w:lineRule="auto"/>
              <w:rPr>
                <w:szCs w:val="22"/>
              </w:rPr>
            </w:pPr>
          </w:p>
        </w:tc>
        <w:tc>
          <w:tcPr>
            <w:tcW w:w="1195" w:type="dxa"/>
            <w:shd w:val="clear" w:color="auto" w:fill="auto"/>
          </w:tcPr>
          <w:p w14:paraId="4DD13E55" w14:textId="77777777" w:rsidR="007B227A" w:rsidRDefault="007B227A" w:rsidP="007B227A">
            <w:pPr>
              <w:pStyle w:val="acctfourfigures"/>
              <w:tabs>
                <w:tab w:val="clear" w:pos="765"/>
                <w:tab w:val="decimal" w:pos="910"/>
              </w:tabs>
              <w:spacing w:line="240" w:lineRule="auto"/>
              <w:ind w:left="-79" w:right="-79"/>
              <w:rPr>
                <w:szCs w:val="22"/>
              </w:rPr>
            </w:pPr>
          </w:p>
        </w:tc>
      </w:tr>
      <w:tr w:rsidR="007B227A" w:rsidRPr="000408FD" w14:paraId="12D5C757" w14:textId="77777777" w:rsidTr="0024310C">
        <w:trPr>
          <w:cantSplit/>
          <w:trHeight w:val="64"/>
        </w:trPr>
        <w:tc>
          <w:tcPr>
            <w:tcW w:w="4860" w:type="dxa"/>
            <w:shd w:val="clear" w:color="auto" w:fill="auto"/>
          </w:tcPr>
          <w:p w14:paraId="4D35ECF1" w14:textId="20D46DC9" w:rsidR="007B227A" w:rsidRPr="0024310C" w:rsidRDefault="007B227A" w:rsidP="007B227A">
            <w:pPr>
              <w:spacing w:line="240" w:lineRule="auto"/>
              <w:ind w:left="188"/>
              <w:rPr>
                <w:rFonts w:ascii="Times New Roman" w:hAnsi="Times New Roman" w:cs="Times New Roman"/>
                <w:sz w:val="22"/>
                <w:szCs w:val="22"/>
              </w:rPr>
            </w:pPr>
            <w:r w:rsidRPr="00D901E0">
              <w:rPr>
                <w:rFonts w:ascii="Times New Roman" w:hAnsi="Times New Roman" w:cs="Times New Roman"/>
                <w:sz w:val="22"/>
                <w:szCs w:val="22"/>
              </w:rPr>
              <w:t>for using equity method</w:t>
            </w:r>
          </w:p>
        </w:tc>
        <w:tc>
          <w:tcPr>
            <w:tcW w:w="720" w:type="dxa"/>
            <w:shd w:val="clear" w:color="auto" w:fill="auto"/>
          </w:tcPr>
          <w:p w14:paraId="28CFB351" w14:textId="77777777" w:rsidR="007B227A" w:rsidRDefault="007B227A" w:rsidP="007B227A">
            <w:pPr>
              <w:pStyle w:val="acctfourfigures"/>
              <w:tabs>
                <w:tab w:val="clear" w:pos="765"/>
                <w:tab w:val="decimal" w:pos="461"/>
              </w:tabs>
              <w:spacing w:line="240" w:lineRule="auto"/>
              <w:rPr>
                <w:szCs w:val="22"/>
              </w:rPr>
            </w:pPr>
          </w:p>
        </w:tc>
        <w:tc>
          <w:tcPr>
            <w:tcW w:w="180" w:type="dxa"/>
            <w:shd w:val="clear" w:color="auto" w:fill="auto"/>
          </w:tcPr>
          <w:p w14:paraId="431EF521" w14:textId="77777777" w:rsidR="007B227A" w:rsidRPr="008B7390" w:rsidRDefault="007B227A" w:rsidP="007B227A">
            <w:pPr>
              <w:pStyle w:val="acctfourfigures"/>
              <w:tabs>
                <w:tab w:val="clear" w:pos="765"/>
                <w:tab w:val="decimal" w:pos="461"/>
              </w:tabs>
              <w:spacing w:line="240" w:lineRule="auto"/>
              <w:rPr>
                <w:szCs w:val="22"/>
              </w:rPr>
            </w:pPr>
          </w:p>
        </w:tc>
        <w:tc>
          <w:tcPr>
            <w:tcW w:w="1170" w:type="dxa"/>
            <w:shd w:val="clear" w:color="auto" w:fill="auto"/>
          </w:tcPr>
          <w:p w14:paraId="15AED080" w14:textId="4C53B037" w:rsidR="007B227A" w:rsidRDefault="007B227A" w:rsidP="007B227A">
            <w:pPr>
              <w:pStyle w:val="acctfourfigures"/>
              <w:tabs>
                <w:tab w:val="clear" w:pos="765"/>
                <w:tab w:val="decimal" w:pos="910"/>
              </w:tabs>
              <w:spacing w:line="240" w:lineRule="auto"/>
              <w:ind w:left="-79" w:right="-79"/>
              <w:rPr>
                <w:szCs w:val="22"/>
              </w:rPr>
            </w:pPr>
            <w:r w:rsidRPr="000D22A7">
              <w:t>(15,148)</w:t>
            </w:r>
          </w:p>
        </w:tc>
        <w:tc>
          <w:tcPr>
            <w:tcW w:w="180" w:type="dxa"/>
            <w:shd w:val="clear" w:color="auto" w:fill="auto"/>
          </w:tcPr>
          <w:p w14:paraId="6E818C59" w14:textId="77777777" w:rsidR="007B227A" w:rsidRPr="000408FD" w:rsidRDefault="007B227A" w:rsidP="007B227A">
            <w:pPr>
              <w:pStyle w:val="acctfourfigures"/>
              <w:tabs>
                <w:tab w:val="clear" w:pos="765"/>
                <w:tab w:val="decimal" w:pos="542"/>
              </w:tabs>
              <w:spacing w:line="240" w:lineRule="auto"/>
              <w:ind w:left="-79" w:right="-79"/>
              <w:rPr>
                <w:szCs w:val="22"/>
              </w:rPr>
            </w:pPr>
          </w:p>
        </w:tc>
        <w:tc>
          <w:tcPr>
            <w:tcW w:w="720" w:type="dxa"/>
            <w:shd w:val="clear" w:color="auto" w:fill="auto"/>
          </w:tcPr>
          <w:p w14:paraId="7AF227F7" w14:textId="77777777" w:rsidR="007B227A" w:rsidRDefault="007B227A" w:rsidP="007B227A">
            <w:pPr>
              <w:pStyle w:val="acctfourfigures"/>
              <w:tabs>
                <w:tab w:val="clear" w:pos="765"/>
                <w:tab w:val="decimal" w:pos="461"/>
              </w:tabs>
              <w:spacing w:line="240" w:lineRule="auto"/>
              <w:rPr>
                <w:szCs w:val="22"/>
              </w:rPr>
            </w:pPr>
          </w:p>
        </w:tc>
        <w:tc>
          <w:tcPr>
            <w:tcW w:w="180" w:type="dxa"/>
            <w:shd w:val="clear" w:color="auto" w:fill="auto"/>
          </w:tcPr>
          <w:p w14:paraId="36F435D4" w14:textId="77777777" w:rsidR="007B227A" w:rsidRPr="008B7390" w:rsidRDefault="007B227A" w:rsidP="007B227A">
            <w:pPr>
              <w:pStyle w:val="acctfourfigures"/>
              <w:tabs>
                <w:tab w:val="clear" w:pos="765"/>
                <w:tab w:val="decimal" w:pos="461"/>
              </w:tabs>
              <w:spacing w:line="240" w:lineRule="auto"/>
              <w:rPr>
                <w:szCs w:val="22"/>
              </w:rPr>
            </w:pPr>
          </w:p>
        </w:tc>
        <w:tc>
          <w:tcPr>
            <w:tcW w:w="1195" w:type="dxa"/>
            <w:shd w:val="clear" w:color="auto" w:fill="auto"/>
          </w:tcPr>
          <w:p w14:paraId="51C1CCAC" w14:textId="3787E0DC" w:rsidR="007B227A" w:rsidRDefault="007B227A" w:rsidP="007B227A">
            <w:pPr>
              <w:pStyle w:val="acctfourfigures"/>
              <w:tabs>
                <w:tab w:val="clear" w:pos="765"/>
                <w:tab w:val="decimal" w:pos="910"/>
              </w:tabs>
              <w:spacing w:line="240" w:lineRule="auto"/>
              <w:ind w:left="-79" w:right="-79"/>
              <w:rPr>
                <w:szCs w:val="22"/>
              </w:rPr>
            </w:pPr>
            <w:r>
              <w:rPr>
                <w:szCs w:val="22"/>
              </w:rPr>
              <w:t>(20,947)</w:t>
            </w:r>
          </w:p>
        </w:tc>
      </w:tr>
      <w:tr w:rsidR="007B227A" w:rsidRPr="000408FD" w14:paraId="0829F65B" w14:textId="77777777" w:rsidTr="00742C1C">
        <w:trPr>
          <w:cantSplit/>
        </w:trPr>
        <w:tc>
          <w:tcPr>
            <w:tcW w:w="4860" w:type="dxa"/>
            <w:shd w:val="clear" w:color="auto" w:fill="auto"/>
          </w:tcPr>
          <w:p w14:paraId="01537DA1" w14:textId="77777777" w:rsidR="007B227A" w:rsidRPr="000408FD" w:rsidRDefault="007B227A" w:rsidP="007B227A">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not subject to tax</w:t>
            </w:r>
          </w:p>
        </w:tc>
        <w:tc>
          <w:tcPr>
            <w:tcW w:w="720" w:type="dxa"/>
            <w:shd w:val="clear" w:color="auto" w:fill="auto"/>
          </w:tcPr>
          <w:p w14:paraId="7B074D7C" w14:textId="77777777" w:rsidR="007B227A" w:rsidRPr="008B7390" w:rsidRDefault="007B227A" w:rsidP="007B227A">
            <w:pPr>
              <w:pStyle w:val="acctfourfigures"/>
              <w:tabs>
                <w:tab w:val="clear" w:pos="765"/>
                <w:tab w:val="decimal" w:pos="542"/>
              </w:tabs>
              <w:spacing w:line="240" w:lineRule="auto"/>
              <w:ind w:left="-79" w:right="-79"/>
              <w:rPr>
                <w:szCs w:val="22"/>
              </w:rPr>
            </w:pPr>
          </w:p>
        </w:tc>
        <w:tc>
          <w:tcPr>
            <w:tcW w:w="180" w:type="dxa"/>
            <w:shd w:val="clear" w:color="auto" w:fill="auto"/>
          </w:tcPr>
          <w:p w14:paraId="623474E3" w14:textId="77777777" w:rsidR="007B227A" w:rsidRPr="008B7390" w:rsidRDefault="007B227A" w:rsidP="007B227A">
            <w:pPr>
              <w:pStyle w:val="acctfourfigures"/>
              <w:tabs>
                <w:tab w:val="clear" w:pos="765"/>
                <w:tab w:val="decimal" w:pos="542"/>
              </w:tabs>
              <w:spacing w:line="240" w:lineRule="auto"/>
              <w:ind w:left="-79" w:right="-79"/>
              <w:rPr>
                <w:szCs w:val="22"/>
              </w:rPr>
            </w:pPr>
          </w:p>
        </w:tc>
        <w:tc>
          <w:tcPr>
            <w:tcW w:w="1170" w:type="dxa"/>
            <w:shd w:val="clear" w:color="auto" w:fill="auto"/>
          </w:tcPr>
          <w:p w14:paraId="11750634" w14:textId="1AF5E8AD" w:rsidR="007B227A" w:rsidRPr="0013316A" w:rsidRDefault="007B227A" w:rsidP="007B227A">
            <w:pPr>
              <w:pStyle w:val="acctfourfigures"/>
              <w:tabs>
                <w:tab w:val="clear" w:pos="765"/>
                <w:tab w:val="decimal" w:pos="910"/>
              </w:tabs>
              <w:spacing w:line="240" w:lineRule="auto"/>
              <w:ind w:left="-79" w:right="-79"/>
              <w:rPr>
                <w:szCs w:val="22"/>
              </w:rPr>
            </w:pPr>
            <w:r w:rsidRPr="000D22A7">
              <w:t>(5,445)</w:t>
            </w:r>
          </w:p>
        </w:tc>
        <w:tc>
          <w:tcPr>
            <w:tcW w:w="180" w:type="dxa"/>
            <w:shd w:val="clear" w:color="auto" w:fill="auto"/>
          </w:tcPr>
          <w:p w14:paraId="517BB548" w14:textId="77777777" w:rsidR="007B227A" w:rsidRPr="000408FD" w:rsidRDefault="007B227A" w:rsidP="007B227A">
            <w:pPr>
              <w:pStyle w:val="acctfourfigures"/>
              <w:spacing w:line="240" w:lineRule="auto"/>
              <w:rPr>
                <w:szCs w:val="22"/>
              </w:rPr>
            </w:pPr>
          </w:p>
        </w:tc>
        <w:tc>
          <w:tcPr>
            <w:tcW w:w="720" w:type="dxa"/>
            <w:shd w:val="clear" w:color="auto" w:fill="auto"/>
          </w:tcPr>
          <w:p w14:paraId="11E6746F" w14:textId="77777777" w:rsidR="007B227A" w:rsidRPr="008B7390" w:rsidRDefault="007B227A" w:rsidP="007B227A">
            <w:pPr>
              <w:pStyle w:val="acctfourfigures"/>
              <w:tabs>
                <w:tab w:val="clear" w:pos="765"/>
                <w:tab w:val="decimal" w:pos="542"/>
              </w:tabs>
              <w:spacing w:line="240" w:lineRule="auto"/>
              <w:ind w:left="-79" w:right="-79"/>
              <w:rPr>
                <w:szCs w:val="22"/>
              </w:rPr>
            </w:pPr>
          </w:p>
        </w:tc>
        <w:tc>
          <w:tcPr>
            <w:tcW w:w="180" w:type="dxa"/>
            <w:shd w:val="clear" w:color="auto" w:fill="auto"/>
          </w:tcPr>
          <w:p w14:paraId="510D81AB" w14:textId="77777777" w:rsidR="007B227A" w:rsidRPr="008B7390" w:rsidRDefault="007B227A" w:rsidP="007B227A">
            <w:pPr>
              <w:pStyle w:val="acctfourfigures"/>
              <w:tabs>
                <w:tab w:val="clear" w:pos="765"/>
                <w:tab w:val="decimal" w:pos="542"/>
              </w:tabs>
              <w:spacing w:line="240" w:lineRule="auto"/>
              <w:ind w:left="-79" w:right="-79"/>
              <w:rPr>
                <w:szCs w:val="22"/>
              </w:rPr>
            </w:pPr>
          </w:p>
        </w:tc>
        <w:tc>
          <w:tcPr>
            <w:tcW w:w="1195" w:type="dxa"/>
            <w:shd w:val="clear" w:color="auto" w:fill="auto"/>
          </w:tcPr>
          <w:p w14:paraId="0E345192" w14:textId="4FD00F70" w:rsidR="007B227A" w:rsidRPr="0013316A" w:rsidRDefault="007B227A" w:rsidP="007B227A">
            <w:pPr>
              <w:pStyle w:val="acctfourfigures"/>
              <w:tabs>
                <w:tab w:val="clear" w:pos="765"/>
                <w:tab w:val="decimal" w:pos="910"/>
              </w:tabs>
              <w:spacing w:line="240" w:lineRule="auto"/>
              <w:ind w:left="-79" w:right="-79"/>
              <w:rPr>
                <w:szCs w:val="22"/>
              </w:rPr>
            </w:pPr>
            <w:r>
              <w:rPr>
                <w:szCs w:val="22"/>
              </w:rPr>
              <w:t>(6,301)</w:t>
            </w:r>
          </w:p>
        </w:tc>
      </w:tr>
      <w:tr w:rsidR="007B227A" w:rsidRPr="000408FD" w14:paraId="54484F2A" w14:textId="77777777" w:rsidTr="00742C1C">
        <w:trPr>
          <w:cantSplit/>
        </w:trPr>
        <w:tc>
          <w:tcPr>
            <w:tcW w:w="4860" w:type="dxa"/>
            <w:shd w:val="clear" w:color="auto" w:fill="auto"/>
          </w:tcPr>
          <w:p w14:paraId="4CDCA9E5" w14:textId="77777777" w:rsidR="007B227A" w:rsidRPr="000408FD" w:rsidRDefault="007B227A" w:rsidP="007B227A">
            <w:pPr>
              <w:spacing w:line="240" w:lineRule="auto"/>
              <w:rPr>
                <w:rFonts w:ascii="Times New Roman" w:hAnsi="Times New Roman" w:cs="Times New Roman"/>
                <w:sz w:val="22"/>
                <w:szCs w:val="22"/>
              </w:rPr>
            </w:pPr>
            <w:r w:rsidRPr="000408FD">
              <w:rPr>
                <w:rFonts w:ascii="Times New Roman" w:hAnsi="Times New Roman" w:cs="Times New Roman"/>
                <w:sz w:val="22"/>
                <w:szCs w:val="22"/>
              </w:rPr>
              <w:t>Expenses not deductible for tax purposes</w:t>
            </w:r>
          </w:p>
        </w:tc>
        <w:tc>
          <w:tcPr>
            <w:tcW w:w="720" w:type="dxa"/>
            <w:shd w:val="clear" w:color="auto" w:fill="auto"/>
          </w:tcPr>
          <w:p w14:paraId="486E8FCE" w14:textId="77777777" w:rsidR="007B227A" w:rsidRPr="008B7390" w:rsidRDefault="007B227A" w:rsidP="007B227A">
            <w:pPr>
              <w:pStyle w:val="acctfourfigures"/>
              <w:tabs>
                <w:tab w:val="clear" w:pos="765"/>
                <w:tab w:val="decimal" w:pos="542"/>
              </w:tabs>
              <w:spacing w:line="240" w:lineRule="auto"/>
              <w:ind w:left="-79" w:right="-79"/>
              <w:rPr>
                <w:szCs w:val="22"/>
              </w:rPr>
            </w:pPr>
          </w:p>
        </w:tc>
        <w:tc>
          <w:tcPr>
            <w:tcW w:w="180" w:type="dxa"/>
            <w:shd w:val="clear" w:color="auto" w:fill="auto"/>
          </w:tcPr>
          <w:p w14:paraId="548FB4F7" w14:textId="77777777" w:rsidR="007B227A" w:rsidRPr="008B7390" w:rsidRDefault="007B227A" w:rsidP="007B227A">
            <w:pPr>
              <w:pStyle w:val="acctfourfigures"/>
              <w:tabs>
                <w:tab w:val="clear" w:pos="765"/>
                <w:tab w:val="decimal" w:pos="542"/>
              </w:tabs>
              <w:spacing w:line="240" w:lineRule="auto"/>
              <w:ind w:left="-79" w:right="-79"/>
              <w:rPr>
                <w:szCs w:val="22"/>
              </w:rPr>
            </w:pPr>
          </w:p>
        </w:tc>
        <w:tc>
          <w:tcPr>
            <w:tcW w:w="1170" w:type="dxa"/>
            <w:shd w:val="clear" w:color="auto" w:fill="auto"/>
          </w:tcPr>
          <w:p w14:paraId="281E4D7C" w14:textId="07BD35F8" w:rsidR="007B227A" w:rsidRPr="0013316A" w:rsidRDefault="007B227A" w:rsidP="007B227A">
            <w:pPr>
              <w:pStyle w:val="acctfourfigures"/>
              <w:tabs>
                <w:tab w:val="clear" w:pos="765"/>
                <w:tab w:val="decimal" w:pos="910"/>
              </w:tabs>
              <w:spacing w:line="240" w:lineRule="auto"/>
              <w:ind w:left="-79" w:right="-79"/>
              <w:rPr>
                <w:szCs w:val="22"/>
              </w:rPr>
            </w:pPr>
            <w:r w:rsidRPr="000D22A7">
              <w:t>4,759</w:t>
            </w:r>
          </w:p>
        </w:tc>
        <w:tc>
          <w:tcPr>
            <w:tcW w:w="180" w:type="dxa"/>
            <w:shd w:val="clear" w:color="auto" w:fill="auto"/>
          </w:tcPr>
          <w:p w14:paraId="2D8F5B26" w14:textId="77777777" w:rsidR="007B227A" w:rsidRPr="000408FD" w:rsidRDefault="007B227A" w:rsidP="007B227A">
            <w:pPr>
              <w:pStyle w:val="acctfourfigures"/>
              <w:spacing w:line="240" w:lineRule="auto"/>
              <w:rPr>
                <w:szCs w:val="22"/>
              </w:rPr>
            </w:pPr>
          </w:p>
        </w:tc>
        <w:tc>
          <w:tcPr>
            <w:tcW w:w="720" w:type="dxa"/>
            <w:shd w:val="clear" w:color="auto" w:fill="auto"/>
          </w:tcPr>
          <w:p w14:paraId="6FA8971F" w14:textId="77777777" w:rsidR="007B227A" w:rsidRPr="008B7390" w:rsidRDefault="007B227A" w:rsidP="007B227A">
            <w:pPr>
              <w:pStyle w:val="acctfourfigures"/>
              <w:tabs>
                <w:tab w:val="clear" w:pos="765"/>
                <w:tab w:val="decimal" w:pos="542"/>
              </w:tabs>
              <w:spacing w:line="240" w:lineRule="auto"/>
              <w:ind w:left="-79" w:right="-79"/>
              <w:rPr>
                <w:szCs w:val="22"/>
              </w:rPr>
            </w:pPr>
          </w:p>
        </w:tc>
        <w:tc>
          <w:tcPr>
            <w:tcW w:w="180" w:type="dxa"/>
            <w:shd w:val="clear" w:color="auto" w:fill="auto"/>
          </w:tcPr>
          <w:p w14:paraId="31BA63B1" w14:textId="77777777" w:rsidR="007B227A" w:rsidRPr="008B7390" w:rsidRDefault="007B227A" w:rsidP="007B227A">
            <w:pPr>
              <w:pStyle w:val="acctfourfigures"/>
              <w:tabs>
                <w:tab w:val="clear" w:pos="765"/>
                <w:tab w:val="decimal" w:pos="542"/>
              </w:tabs>
              <w:spacing w:line="240" w:lineRule="auto"/>
              <w:ind w:left="-79" w:right="-79"/>
              <w:rPr>
                <w:szCs w:val="22"/>
              </w:rPr>
            </w:pPr>
          </w:p>
        </w:tc>
        <w:tc>
          <w:tcPr>
            <w:tcW w:w="1195" w:type="dxa"/>
            <w:shd w:val="clear" w:color="auto" w:fill="auto"/>
          </w:tcPr>
          <w:p w14:paraId="568F58A3" w14:textId="509676C4" w:rsidR="007B227A" w:rsidRPr="0013316A" w:rsidRDefault="007B227A" w:rsidP="007B227A">
            <w:pPr>
              <w:pStyle w:val="acctfourfigures"/>
              <w:tabs>
                <w:tab w:val="clear" w:pos="765"/>
                <w:tab w:val="decimal" w:pos="910"/>
              </w:tabs>
              <w:spacing w:line="240" w:lineRule="auto"/>
              <w:ind w:left="-79" w:right="-79"/>
              <w:rPr>
                <w:szCs w:val="22"/>
              </w:rPr>
            </w:pPr>
            <w:r>
              <w:rPr>
                <w:szCs w:val="22"/>
              </w:rPr>
              <w:t>4,911</w:t>
            </w:r>
          </w:p>
        </w:tc>
      </w:tr>
      <w:tr w:rsidR="007B227A" w:rsidRPr="000408FD" w14:paraId="59727B44" w14:textId="77777777" w:rsidTr="00742C1C">
        <w:trPr>
          <w:cantSplit/>
          <w:trHeight w:val="74"/>
        </w:trPr>
        <w:tc>
          <w:tcPr>
            <w:tcW w:w="4860" w:type="dxa"/>
            <w:shd w:val="clear" w:color="auto" w:fill="auto"/>
          </w:tcPr>
          <w:p w14:paraId="45B840E9" w14:textId="11EE892C" w:rsidR="007B227A" w:rsidRDefault="007B227A" w:rsidP="007B227A">
            <w:pPr>
              <w:spacing w:line="240" w:lineRule="auto"/>
              <w:rPr>
                <w:rFonts w:ascii="Times New Roman" w:hAnsi="Times New Roman" w:cs="Times New Roman"/>
                <w:sz w:val="22"/>
                <w:szCs w:val="22"/>
              </w:rPr>
            </w:pPr>
            <w:r>
              <w:rPr>
                <w:rFonts w:ascii="Times New Roman" w:hAnsi="Times New Roman" w:cs="Times New Roman"/>
                <w:sz w:val="22"/>
                <w:szCs w:val="22"/>
              </w:rPr>
              <w:t>Over provided in prior years</w:t>
            </w:r>
          </w:p>
        </w:tc>
        <w:tc>
          <w:tcPr>
            <w:tcW w:w="720" w:type="dxa"/>
            <w:tcBorders>
              <w:bottom w:val="single" w:sz="4" w:space="0" w:color="auto"/>
            </w:tcBorders>
            <w:shd w:val="clear" w:color="auto" w:fill="auto"/>
          </w:tcPr>
          <w:p w14:paraId="489EFC04" w14:textId="77777777" w:rsidR="007B227A" w:rsidRPr="008879BC" w:rsidRDefault="007B227A" w:rsidP="007B227A">
            <w:pPr>
              <w:pStyle w:val="acctfourfigures"/>
              <w:tabs>
                <w:tab w:val="clear" w:pos="765"/>
                <w:tab w:val="decimal" w:pos="542"/>
              </w:tabs>
              <w:spacing w:line="240" w:lineRule="auto"/>
              <w:ind w:left="-79" w:right="-79"/>
              <w:rPr>
                <w:szCs w:val="22"/>
              </w:rPr>
            </w:pPr>
          </w:p>
        </w:tc>
        <w:tc>
          <w:tcPr>
            <w:tcW w:w="180" w:type="dxa"/>
            <w:shd w:val="clear" w:color="auto" w:fill="auto"/>
          </w:tcPr>
          <w:p w14:paraId="16370956" w14:textId="77777777" w:rsidR="007B227A" w:rsidRPr="008879BC" w:rsidRDefault="007B227A" w:rsidP="007B227A">
            <w:pPr>
              <w:pStyle w:val="acctfourfigures"/>
              <w:tabs>
                <w:tab w:val="clear" w:pos="765"/>
                <w:tab w:val="decimal" w:pos="542"/>
              </w:tabs>
              <w:spacing w:line="240" w:lineRule="auto"/>
              <w:ind w:left="-79" w:right="-79"/>
              <w:rPr>
                <w:szCs w:val="22"/>
              </w:rPr>
            </w:pPr>
          </w:p>
        </w:tc>
        <w:tc>
          <w:tcPr>
            <w:tcW w:w="1170" w:type="dxa"/>
            <w:shd w:val="clear" w:color="auto" w:fill="auto"/>
          </w:tcPr>
          <w:p w14:paraId="586DE096" w14:textId="313C3E88" w:rsidR="007B227A" w:rsidRPr="0013316A" w:rsidRDefault="007B227A" w:rsidP="007B227A">
            <w:pPr>
              <w:pStyle w:val="acctfourfigures"/>
              <w:tabs>
                <w:tab w:val="clear" w:pos="765"/>
                <w:tab w:val="decimal" w:pos="910"/>
              </w:tabs>
              <w:spacing w:line="240" w:lineRule="auto"/>
              <w:ind w:left="-79" w:right="-79"/>
              <w:rPr>
                <w:szCs w:val="22"/>
              </w:rPr>
            </w:pPr>
            <w:r w:rsidRPr="000D22A7">
              <w:t>(114)</w:t>
            </w:r>
          </w:p>
        </w:tc>
        <w:tc>
          <w:tcPr>
            <w:tcW w:w="180" w:type="dxa"/>
            <w:shd w:val="clear" w:color="auto" w:fill="auto"/>
          </w:tcPr>
          <w:p w14:paraId="0A4DCB1D" w14:textId="77777777" w:rsidR="007B227A" w:rsidRPr="008879BC" w:rsidRDefault="007B227A" w:rsidP="007B227A">
            <w:pPr>
              <w:pStyle w:val="acctfourfigures"/>
              <w:spacing w:line="240" w:lineRule="auto"/>
              <w:rPr>
                <w:szCs w:val="22"/>
              </w:rPr>
            </w:pPr>
          </w:p>
        </w:tc>
        <w:tc>
          <w:tcPr>
            <w:tcW w:w="720" w:type="dxa"/>
            <w:tcBorders>
              <w:bottom w:val="single" w:sz="4" w:space="0" w:color="auto"/>
            </w:tcBorders>
            <w:shd w:val="clear" w:color="auto" w:fill="auto"/>
          </w:tcPr>
          <w:p w14:paraId="6575CB3C" w14:textId="77777777" w:rsidR="007B227A" w:rsidRPr="008879BC" w:rsidRDefault="007B227A" w:rsidP="007B227A">
            <w:pPr>
              <w:pStyle w:val="acctfourfigures"/>
              <w:tabs>
                <w:tab w:val="clear" w:pos="765"/>
                <w:tab w:val="decimal" w:pos="542"/>
              </w:tabs>
              <w:spacing w:line="240" w:lineRule="auto"/>
              <w:ind w:left="-79" w:right="-79"/>
              <w:rPr>
                <w:szCs w:val="22"/>
              </w:rPr>
            </w:pPr>
          </w:p>
        </w:tc>
        <w:tc>
          <w:tcPr>
            <w:tcW w:w="180" w:type="dxa"/>
            <w:shd w:val="clear" w:color="auto" w:fill="auto"/>
          </w:tcPr>
          <w:p w14:paraId="7302A35F" w14:textId="77777777" w:rsidR="007B227A" w:rsidRPr="008879BC" w:rsidRDefault="007B227A" w:rsidP="007B227A">
            <w:pPr>
              <w:pStyle w:val="acctfourfigures"/>
              <w:tabs>
                <w:tab w:val="clear" w:pos="765"/>
                <w:tab w:val="decimal" w:pos="542"/>
              </w:tabs>
              <w:spacing w:line="240" w:lineRule="auto"/>
              <w:ind w:left="-79" w:right="-79"/>
              <w:rPr>
                <w:szCs w:val="22"/>
              </w:rPr>
            </w:pPr>
          </w:p>
        </w:tc>
        <w:tc>
          <w:tcPr>
            <w:tcW w:w="1195" w:type="dxa"/>
            <w:shd w:val="clear" w:color="auto" w:fill="auto"/>
          </w:tcPr>
          <w:p w14:paraId="474266E7" w14:textId="5073BB89" w:rsidR="007B227A" w:rsidRPr="0013316A" w:rsidRDefault="007B227A" w:rsidP="007B227A">
            <w:pPr>
              <w:pStyle w:val="acctfourfigures"/>
              <w:tabs>
                <w:tab w:val="clear" w:pos="765"/>
                <w:tab w:val="decimal" w:pos="910"/>
              </w:tabs>
              <w:spacing w:line="240" w:lineRule="auto"/>
              <w:ind w:left="-79" w:right="-79"/>
              <w:rPr>
                <w:szCs w:val="22"/>
              </w:rPr>
            </w:pPr>
            <w:r>
              <w:rPr>
                <w:szCs w:val="22"/>
              </w:rPr>
              <w:t>-</w:t>
            </w:r>
          </w:p>
        </w:tc>
      </w:tr>
      <w:tr w:rsidR="007B227A" w:rsidRPr="000408FD" w14:paraId="011701ED" w14:textId="77777777" w:rsidTr="00742C1C">
        <w:trPr>
          <w:cantSplit/>
        </w:trPr>
        <w:tc>
          <w:tcPr>
            <w:tcW w:w="4860" w:type="dxa"/>
            <w:shd w:val="clear" w:color="auto" w:fill="auto"/>
          </w:tcPr>
          <w:p w14:paraId="17EFC742" w14:textId="77777777" w:rsidR="007B227A" w:rsidRPr="000408FD" w:rsidRDefault="007B227A" w:rsidP="007B227A">
            <w:pPr>
              <w:spacing w:line="240" w:lineRule="auto"/>
              <w:rPr>
                <w:rFonts w:ascii="Times New Roman" w:hAnsi="Times New Roman" w:cs="Times New Roman"/>
                <w:b/>
                <w:bCs/>
                <w:sz w:val="22"/>
                <w:szCs w:val="22"/>
              </w:rPr>
            </w:pPr>
            <w:r w:rsidRPr="000408FD">
              <w:rPr>
                <w:rFonts w:ascii="Times New Roman" w:hAnsi="Times New Roman" w:cs="Times New Roman"/>
                <w:b/>
                <w:bCs/>
                <w:sz w:val="22"/>
                <w:szCs w:val="22"/>
              </w:rPr>
              <w:t>Total</w:t>
            </w:r>
          </w:p>
        </w:tc>
        <w:tc>
          <w:tcPr>
            <w:tcW w:w="720" w:type="dxa"/>
            <w:tcBorders>
              <w:top w:val="single" w:sz="4" w:space="0" w:color="auto"/>
              <w:bottom w:val="double" w:sz="4" w:space="0" w:color="auto"/>
            </w:tcBorders>
            <w:shd w:val="clear" w:color="auto" w:fill="auto"/>
          </w:tcPr>
          <w:p w14:paraId="64BBE380" w14:textId="6833B699" w:rsidR="007B227A" w:rsidRPr="00300D54" w:rsidRDefault="007B227A" w:rsidP="007B227A">
            <w:pPr>
              <w:pStyle w:val="acctfourfigures"/>
              <w:tabs>
                <w:tab w:val="clear" w:pos="765"/>
                <w:tab w:val="decimal" w:pos="461"/>
              </w:tabs>
              <w:spacing w:line="240" w:lineRule="auto"/>
              <w:rPr>
                <w:b/>
                <w:bCs/>
                <w:szCs w:val="22"/>
              </w:rPr>
            </w:pPr>
            <w:r w:rsidRPr="007B227A">
              <w:rPr>
                <w:b/>
                <w:bCs/>
                <w:szCs w:val="22"/>
              </w:rPr>
              <w:t>17</w:t>
            </w:r>
          </w:p>
        </w:tc>
        <w:tc>
          <w:tcPr>
            <w:tcW w:w="180" w:type="dxa"/>
            <w:shd w:val="clear" w:color="auto" w:fill="auto"/>
          </w:tcPr>
          <w:p w14:paraId="17138C01" w14:textId="77777777" w:rsidR="007B227A" w:rsidRPr="004D10E4" w:rsidRDefault="007B227A" w:rsidP="007B227A">
            <w:pPr>
              <w:pStyle w:val="acctfourfigures"/>
              <w:tabs>
                <w:tab w:val="clear" w:pos="765"/>
                <w:tab w:val="decimal" w:pos="371"/>
                <w:tab w:val="decimal" w:pos="542"/>
              </w:tabs>
              <w:spacing w:line="240" w:lineRule="auto"/>
              <w:ind w:left="-79" w:right="-79"/>
              <w:rPr>
                <w:b/>
                <w:bCs/>
                <w:szCs w:val="22"/>
              </w:rPr>
            </w:pPr>
          </w:p>
        </w:tc>
        <w:tc>
          <w:tcPr>
            <w:tcW w:w="1170" w:type="dxa"/>
            <w:tcBorders>
              <w:top w:val="single" w:sz="4" w:space="0" w:color="auto"/>
              <w:bottom w:val="double" w:sz="4" w:space="0" w:color="auto"/>
            </w:tcBorders>
            <w:shd w:val="clear" w:color="auto" w:fill="auto"/>
          </w:tcPr>
          <w:p w14:paraId="63EEC86B" w14:textId="6F37BA6D" w:rsidR="007B227A" w:rsidRPr="00215374" w:rsidRDefault="007B227A" w:rsidP="007B227A">
            <w:pPr>
              <w:pStyle w:val="acctfourfigures"/>
              <w:tabs>
                <w:tab w:val="clear" w:pos="765"/>
                <w:tab w:val="decimal" w:pos="910"/>
              </w:tabs>
              <w:spacing w:line="240" w:lineRule="auto"/>
              <w:ind w:left="-79" w:right="-79"/>
              <w:rPr>
                <w:b/>
                <w:bCs/>
                <w:szCs w:val="22"/>
              </w:rPr>
            </w:pPr>
            <w:r w:rsidRPr="00215374">
              <w:rPr>
                <w:b/>
                <w:bCs/>
              </w:rPr>
              <w:t>78,984</w:t>
            </w:r>
          </w:p>
        </w:tc>
        <w:tc>
          <w:tcPr>
            <w:tcW w:w="180" w:type="dxa"/>
            <w:shd w:val="clear" w:color="auto" w:fill="auto"/>
          </w:tcPr>
          <w:p w14:paraId="5A8BAAB4" w14:textId="77777777" w:rsidR="007B227A" w:rsidRPr="008879BC" w:rsidRDefault="007B227A" w:rsidP="007B227A">
            <w:pPr>
              <w:pStyle w:val="acctfourfigures"/>
              <w:spacing w:line="240" w:lineRule="auto"/>
              <w:jc w:val="center"/>
              <w:rPr>
                <w:szCs w:val="22"/>
              </w:rPr>
            </w:pPr>
          </w:p>
        </w:tc>
        <w:tc>
          <w:tcPr>
            <w:tcW w:w="720" w:type="dxa"/>
            <w:tcBorders>
              <w:top w:val="single" w:sz="4" w:space="0" w:color="auto"/>
              <w:bottom w:val="double" w:sz="4" w:space="0" w:color="auto"/>
            </w:tcBorders>
            <w:shd w:val="clear" w:color="auto" w:fill="auto"/>
          </w:tcPr>
          <w:p w14:paraId="3B20A291" w14:textId="0A3E51DE" w:rsidR="007B227A" w:rsidRPr="00B05DB6" w:rsidRDefault="007B227A" w:rsidP="007B227A">
            <w:pPr>
              <w:pStyle w:val="acctfourfigures"/>
              <w:tabs>
                <w:tab w:val="clear" w:pos="765"/>
                <w:tab w:val="decimal" w:pos="462"/>
              </w:tabs>
              <w:spacing w:line="240" w:lineRule="auto"/>
              <w:rPr>
                <w:b/>
                <w:bCs/>
                <w:szCs w:val="22"/>
              </w:rPr>
            </w:pPr>
            <w:r w:rsidRPr="00300D54">
              <w:rPr>
                <w:b/>
                <w:bCs/>
                <w:szCs w:val="22"/>
              </w:rPr>
              <w:t>15</w:t>
            </w:r>
          </w:p>
        </w:tc>
        <w:tc>
          <w:tcPr>
            <w:tcW w:w="180" w:type="dxa"/>
            <w:shd w:val="clear" w:color="auto" w:fill="auto"/>
          </w:tcPr>
          <w:p w14:paraId="6E097315" w14:textId="77777777" w:rsidR="007B227A" w:rsidRPr="004D10E4" w:rsidRDefault="007B227A" w:rsidP="007B227A">
            <w:pPr>
              <w:pStyle w:val="acctfourfigures"/>
              <w:tabs>
                <w:tab w:val="clear" w:pos="765"/>
                <w:tab w:val="decimal" w:pos="371"/>
                <w:tab w:val="decimal" w:pos="542"/>
              </w:tabs>
              <w:spacing w:line="240" w:lineRule="auto"/>
              <w:ind w:left="-79" w:right="-79"/>
              <w:rPr>
                <w:b/>
                <w:bCs/>
                <w:szCs w:val="22"/>
              </w:rPr>
            </w:pPr>
          </w:p>
        </w:tc>
        <w:tc>
          <w:tcPr>
            <w:tcW w:w="1195" w:type="dxa"/>
            <w:tcBorders>
              <w:top w:val="single" w:sz="4" w:space="0" w:color="auto"/>
              <w:bottom w:val="double" w:sz="4" w:space="0" w:color="auto"/>
            </w:tcBorders>
            <w:shd w:val="clear" w:color="auto" w:fill="auto"/>
          </w:tcPr>
          <w:p w14:paraId="7B90E7BC" w14:textId="489D2D4F" w:rsidR="007B227A" w:rsidRPr="00786FF3" w:rsidRDefault="007B227A" w:rsidP="007B227A">
            <w:pPr>
              <w:pStyle w:val="acctfourfigures"/>
              <w:tabs>
                <w:tab w:val="clear" w:pos="765"/>
                <w:tab w:val="decimal" w:pos="910"/>
              </w:tabs>
              <w:spacing w:line="240" w:lineRule="auto"/>
              <w:ind w:left="-79" w:right="-79"/>
              <w:rPr>
                <w:b/>
                <w:bCs/>
                <w:szCs w:val="22"/>
              </w:rPr>
            </w:pPr>
            <w:r>
              <w:rPr>
                <w:b/>
                <w:bCs/>
                <w:szCs w:val="22"/>
              </w:rPr>
              <w:t>71,845</w:t>
            </w:r>
          </w:p>
        </w:tc>
      </w:tr>
    </w:tbl>
    <w:p w14:paraId="6AB1807E" w14:textId="62784A68" w:rsidR="007B227A" w:rsidRDefault="007B227A" w:rsidP="004924E4">
      <w:pPr>
        <w:ind w:left="1170" w:hanging="630"/>
        <w:jc w:val="both"/>
        <w:rPr>
          <w:rFonts w:ascii="Times New Roman" w:hAnsi="Times New Roman" w:cs="Times New Roman"/>
          <w:sz w:val="22"/>
          <w:szCs w:val="22"/>
        </w:rPr>
      </w:pPr>
      <w:r>
        <w:rPr>
          <w:rFonts w:ascii="Times New Roman" w:hAnsi="Times New Roman" w:cs="Times New Roman"/>
          <w:sz w:val="22"/>
          <w:szCs w:val="22"/>
        </w:rPr>
        <w:br w:type="page"/>
      </w:r>
    </w:p>
    <w:tbl>
      <w:tblPr>
        <w:tblW w:w="9205"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20"/>
        <w:gridCol w:w="180"/>
        <w:gridCol w:w="1170"/>
        <w:gridCol w:w="180"/>
        <w:gridCol w:w="720"/>
        <w:gridCol w:w="180"/>
        <w:gridCol w:w="1195"/>
      </w:tblGrid>
      <w:tr w:rsidR="004924E4" w:rsidRPr="000408FD" w14:paraId="0EB4D059" w14:textId="77777777" w:rsidTr="00786FF3">
        <w:trPr>
          <w:cantSplit/>
          <w:tblHeader/>
        </w:trPr>
        <w:tc>
          <w:tcPr>
            <w:tcW w:w="4860" w:type="dxa"/>
            <w:shd w:val="clear" w:color="auto" w:fill="auto"/>
          </w:tcPr>
          <w:p w14:paraId="369B3FBC" w14:textId="77777777" w:rsidR="004924E4" w:rsidRPr="000408FD" w:rsidRDefault="004924E4" w:rsidP="00410303">
            <w:pPr>
              <w:pStyle w:val="acctfourfigures"/>
              <w:tabs>
                <w:tab w:val="clear" w:pos="765"/>
              </w:tabs>
              <w:spacing w:line="240" w:lineRule="auto"/>
              <w:rPr>
                <w:b/>
                <w:bCs/>
                <w:color w:val="0000FF"/>
                <w:szCs w:val="22"/>
              </w:rPr>
            </w:pPr>
          </w:p>
        </w:tc>
        <w:tc>
          <w:tcPr>
            <w:tcW w:w="4345" w:type="dxa"/>
            <w:gridSpan w:val="7"/>
            <w:shd w:val="clear" w:color="auto" w:fill="auto"/>
          </w:tcPr>
          <w:p w14:paraId="7CE8EC0E" w14:textId="77777777" w:rsidR="004924E4" w:rsidRPr="00E57096" w:rsidRDefault="004924E4" w:rsidP="00410303">
            <w:pPr>
              <w:pStyle w:val="acctmergecolhdg"/>
              <w:spacing w:line="240" w:lineRule="auto"/>
              <w:rPr>
                <w:szCs w:val="22"/>
              </w:rPr>
            </w:pPr>
            <w:r w:rsidRPr="00E57096">
              <w:rPr>
                <w:szCs w:val="22"/>
              </w:rPr>
              <w:t>Separate financial statements</w:t>
            </w:r>
          </w:p>
        </w:tc>
      </w:tr>
      <w:tr w:rsidR="007250EE" w:rsidRPr="000408FD" w14:paraId="65F75A0E" w14:textId="77777777" w:rsidTr="00786FF3">
        <w:trPr>
          <w:cantSplit/>
          <w:tblHeader/>
        </w:trPr>
        <w:tc>
          <w:tcPr>
            <w:tcW w:w="4860" w:type="dxa"/>
            <w:shd w:val="clear" w:color="auto" w:fill="auto"/>
          </w:tcPr>
          <w:p w14:paraId="49A9922A" w14:textId="77777777" w:rsidR="007250EE" w:rsidRPr="000408FD" w:rsidRDefault="007250EE" w:rsidP="007250EE">
            <w:pPr>
              <w:pStyle w:val="acctfourfigures"/>
              <w:tabs>
                <w:tab w:val="clear" w:pos="765"/>
              </w:tabs>
              <w:spacing w:line="240" w:lineRule="auto"/>
              <w:rPr>
                <w:b/>
                <w:bCs/>
                <w:color w:val="0000FF"/>
                <w:szCs w:val="22"/>
              </w:rPr>
            </w:pPr>
          </w:p>
        </w:tc>
        <w:tc>
          <w:tcPr>
            <w:tcW w:w="2070" w:type="dxa"/>
            <w:gridSpan w:val="3"/>
            <w:shd w:val="clear" w:color="auto" w:fill="auto"/>
          </w:tcPr>
          <w:p w14:paraId="09593911" w14:textId="7CC0847F" w:rsidR="007250EE" w:rsidRPr="00EC5C48"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Cordia New"/>
                <w:sz w:val="22"/>
                <w:szCs w:val="22"/>
              </w:rPr>
            </w:pPr>
            <w:r>
              <w:rPr>
                <w:rFonts w:ascii="Times New Roman" w:hAnsi="Times New Roman" w:cs="Times New Roman"/>
                <w:sz w:val="22"/>
                <w:szCs w:val="22"/>
              </w:rPr>
              <w:t>2024</w:t>
            </w:r>
          </w:p>
        </w:tc>
        <w:tc>
          <w:tcPr>
            <w:tcW w:w="180" w:type="dxa"/>
            <w:shd w:val="clear" w:color="auto" w:fill="auto"/>
          </w:tcPr>
          <w:p w14:paraId="3EEEF28E" w14:textId="77777777" w:rsidR="007250EE" w:rsidRPr="00606122"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sz w:val="22"/>
                <w:szCs w:val="22"/>
              </w:rPr>
            </w:pPr>
          </w:p>
        </w:tc>
        <w:tc>
          <w:tcPr>
            <w:tcW w:w="2095" w:type="dxa"/>
            <w:gridSpan w:val="3"/>
            <w:shd w:val="clear" w:color="auto" w:fill="auto"/>
          </w:tcPr>
          <w:p w14:paraId="6FDBFFF5" w14:textId="46DECEE8" w:rsidR="007250EE" w:rsidRPr="00606122"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2023</w:t>
            </w:r>
          </w:p>
        </w:tc>
      </w:tr>
      <w:tr w:rsidR="007250EE" w:rsidRPr="000408FD" w14:paraId="190E71F6" w14:textId="77777777" w:rsidTr="00786FF3">
        <w:trPr>
          <w:cantSplit/>
          <w:tblHeader/>
        </w:trPr>
        <w:tc>
          <w:tcPr>
            <w:tcW w:w="4860" w:type="dxa"/>
            <w:shd w:val="clear" w:color="auto" w:fill="auto"/>
          </w:tcPr>
          <w:p w14:paraId="5D46B542" w14:textId="77777777" w:rsidR="007250EE" w:rsidRPr="000408FD" w:rsidRDefault="007250EE" w:rsidP="007250EE">
            <w:pPr>
              <w:pStyle w:val="acctfourfigures"/>
              <w:tabs>
                <w:tab w:val="clear" w:pos="765"/>
              </w:tabs>
              <w:spacing w:line="240" w:lineRule="auto"/>
              <w:rPr>
                <w:szCs w:val="22"/>
              </w:rPr>
            </w:pPr>
          </w:p>
        </w:tc>
        <w:tc>
          <w:tcPr>
            <w:tcW w:w="720" w:type="dxa"/>
            <w:shd w:val="clear" w:color="auto" w:fill="auto"/>
          </w:tcPr>
          <w:p w14:paraId="7CA48D93" w14:textId="77777777" w:rsidR="007250EE" w:rsidRPr="00BF04B7" w:rsidRDefault="007250EE" w:rsidP="007250EE">
            <w:pPr>
              <w:pStyle w:val="acctfourfigures"/>
              <w:tabs>
                <w:tab w:val="clear" w:pos="765"/>
              </w:tabs>
              <w:spacing w:line="240" w:lineRule="auto"/>
              <w:jc w:val="center"/>
              <w:rPr>
                <w:szCs w:val="22"/>
              </w:rPr>
            </w:pPr>
            <w:r w:rsidRPr="00BF04B7">
              <w:rPr>
                <w:szCs w:val="22"/>
              </w:rPr>
              <w:t>Rate</w:t>
            </w:r>
          </w:p>
          <w:p w14:paraId="4FD8301F" w14:textId="77777777" w:rsidR="007250EE" w:rsidRPr="000408FD" w:rsidRDefault="007250EE" w:rsidP="007250EE">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14:paraId="33BAE882" w14:textId="77777777" w:rsidR="007250EE" w:rsidRPr="000408FD" w:rsidRDefault="007250EE" w:rsidP="007250EE">
            <w:pPr>
              <w:pStyle w:val="acctfourfigures"/>
              <w:tabs>
                <w:tab w:val="clear" w:pos="765"/>
              </w:tabs>
              <w:spacing w:line="240" w:lineRule="auto"/>
              <w:jc w:val="center"/>
              <w:rPr>
                <w:i/>
                <w:iCs/>
                <w:szCs w:val="22"/>
              </w:rPr>
            </w:pPr>
          </w:p>
          <w:p w14:paraId="24769580" w14:textId="77777777" w:rsidR="007250EE" w:rsidRPr="000408FD" w:rsidRDefault="007250EE" w:rsidP="007250EE">
            <w:pPr>
              <w:pStyle w:val="acctfourfigures"/>
              <w:tabs>
                <w:tab w:val="clear" w:pos="765"/>
              </w:tabs>
              <w:spacing w:line="240" w:lineRule="auto"/>
              <w:jc w:val="center"/>
              <w:rPr>
                <w:i/>
                <w:iCs/>
                <w:szCs w:val="22"/>
              </w:rPr>
            </w:pPr>
          </w:p>
        </w:tc>
        <w:tc>
          <w:tcPr>
            <w:tcW w:w="1170" w:type="dxa"/>
            <w:shd w:val="clear" w:color="auto" w:fill="auto"/>
          </w:tcPr>
          <w:p w14:paraId="745213E8" w14:textId="77777777" w:rsidR="007250EE" w:rsidRPr="000408FD" w:rsidRDefault="007250EE" w:rsidP="007250EE">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c>
          <w:tcPr>
            <w:tcW w:w="180" w:type="dxa"/>
            <w:shd w:val="clear" w:color="auto" w:fill="auto"/>
          </w:tcPr>
          <w:p w14:paraId="0BD2A545" w14:textId="77777777" w:rsidR="007250EE" w:rsidRPr="000408FD" w:rsidRDefault="007250EE" w:rsidP="007250EE">
            <w:pPr>
              <w:pStyle w:val="acctfourfigures"/>
              <w:tabs>
                <w:tab w:val="clear" w:pos="765"/>
              </w:tabs>
              <w:spacing w:line="240" w:lineRule="auto"/>
              <w:jc w:val="center"/>
              <w:rPr>
                <w:i/>
                <w:iCs/>
                <w:szCs w:val="22"/>
              </w:rPr>
            </w:pPr>
          </w:p>
          <w:p w14:paraId="2B1AF074" w14:textId="77777777" w:rsidR="007250EE" w:rsidRPr="000408FD" w:rsidRDefault="007250EE" w:rsidP="007250EE">
            <w:pPr>
              <w:pStyle w:val="acctfourfigures"/>
              <w:tabs>
                <w:tab w:val="clear" w:pos="765"/>
              </w:tabs>
              <w:spacing w:line="240" w:lineRule="auto"/>
              <w:jc w:val="center"/>
              <w:rPr>
                <w:i/>
                <w:iCs/>
                <w:szCs w:val="22"/>
              </w:rPr>
            </w:pPr>
          </w:p>
        </w:tc>
        <w:tc>
          <w:tcPr>
            <w:tcW w:w="720" w:type="dxa"/>
            <w:shd w:val="clear" w:color="auto" w:fill="auto"/>
          </w:tcPr>
          <w:p w14:paraId="4387684F" w14:textId="77777777" w:rsidR="007250EE" w:rsidRPr="00BF04B7" w:rsidRDefault="007250EE" w:rsidP="007250EE">
            <w:pPr>
              <w:pStyle w:val="acctfourfigures"/>
              <w:tabs>
                <w:tab w:val="clear" w:pos="765"/>
              </w:tabs>
              <w:spacing w:line="240" w:lineRule="auto"/>
              <w:jc w:val="center"/>
              <w:rPr>
                <w:szCs w:val="22"/>
              </w:rPr>
            </w:pPr>
            <w:r w:rsidRPr="00BF04B7">
              <w:rPr>
                <w:szCs w:val="22"/>
              </w:rPr>
              <w:t>Rate</w:t>
            </w:r>
          </w:p>
          <w:p w14:paraId="3CB97431" w14:textId="77777777" w:rsidR="007250EE" w:rsidRPr="000408FD" w:rsidRDefault="007250EE" w:rsidP="007250EE">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shd w:val="clear" w:color="auto" w:fill="auto"/>
          </w:tcPr>
          <w:p w14:paraId="31AB5F4F" w14:textId="77777777" w:rsidR="007250EE" w:rsidRPr="000408FD" w:rsidRDefault="007250EE" w:rsidP="007250EE">
            <w:pPr>
              <w:pStyle w:val="acctfourfigures"/>
              <w:tabs>
                <w:tab w:val="clear" w:pos="765"/>
              </w:tabs>
              <w:spacing w:line="240" w:lineRule="auto"/>
              <w:jc w:val="center"/>
              <w:rPr>
                <w:i/>
                <w:iCs/>
                <w:szCs w:val="22"/>
              </w:rPr>
            </w:pPr>
          </w:p>
          <w:p w14:paraId="16741592" w14:textId="77777777" w:rsidR="007250EE" w:rsidRPr="000408FD" w:rsidRDefault="007250EE" w:rsidP="007250EE">
            <w:pPr>
              <w:pStyle w:val="acctfourfigures"/>
              <w:tabs>
                <w:tab w:val="clear" w:pos="765"/>
              </w:tabs>
              <w:spacing w:line="240" w:lineRule="auto"/>
              <w:jc w:val="center"/>
              <w:rPr>
                <w:i/>
                <w:iCs/>
                <w:szCs w:val="22"/>
              </w:rPr>
            </w:pPr>
          </w:p>
        </w:tc>
        <w:tc>
          <w:tcPr>
            <w:tcW w:w="1195" w:type="dxa"/>
            <w:shd w:val="clear" w:color="auto" w:fill="auto"/>
          </w:tcPr>
          <w:p w14:paraId="7E6C3A88" w14:textId="77777777" w:rsidR="007250EE" w:rsidRPr="000408FD" w:rsidRDefault="007250EE" w:rsidP="007250EE">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r>
      <w:tr w:rsidR="007250EE" w:rsidRPr="000408FD" w14:paraId="611F72A4" w14:textId="77777777" w:rsidTr="00786FF3">
        <w:trPr>
          <w:cantSplit/>
          <w:tblHeader/>
        </w:trPr>
        <w:tc>
          <w:tcPr>
            <w:tcW w:w="4860" w:type="dxa"/>
            <w:shd w:val="clear" w:color="auto" w:fill="auto"/>
          </w:tcPr>
          <w:p w14:paraId="5A36BC43" w14:textId="77777777" w:rsidR="007250EE" w:rsidRPr="000408FD" w:rsidRDefault="007250EE" w:rsidP="007250EE">
            <w:pPr>
              <w:pStyle w:val="acctfourfigures"/>
              <w:tabs>
                <w:tab w:val="clear" w:pos="765"/>
              </w:tabs>
              <w:spacing w:line="240" w:lineRule="auto"/>
              <w:rPr>
                <w:szCs w:val="22"/>
              </w:rPr>
            </w:pPr>
          </w:p>
        </w:tc>
        <w:tc>
          <w:tcPr>
            <w:tcW w:w="720" w:type="dxa"/>
            <w:shd w:val="clear" w:color="auto" w:fill="auto"/>
          </w:tcPr>
          <w:p w14:paraId="00E144A3" w14:textId="77777777" w:rsidR="007250EE" w:rsidRDefault="007250EE" w:rsidP="007250EE">
            <w:pPr>
              <w:pStyle w:val="acctfourfigures"/>
              <w:tabs>
                <w:tab w:val="clear" w:pos="765"/>
              </w:tabs>
              <w:spacing w:line="240" w:lineRule="auto"/>
              <w:jc w:val="center"/>
              <w:rPr>
                <w:i/>
                <w:iCs/>
                <w:szCs w:val="22"/>
              </w:rPr>
            </w:pPr>
          </w:p>
        </w:tc>
        <w:tc>
          <w:tcPr>
            <w:tcW w:w="180" w:type="dxa"/>
            <w:shd w:val="clear" w:color="auto" w:fill="auto"/>
          </w:tcPr>
          <w:p w14:paraId="5D12E313" w14:textId="77777777" w:rsidR="007250EE" w:rsidRPr="000408FD" w:rsidRDefault="007250EE" w:rsidP="007250EE">
            <w:pPr>
              <w:pStyle w:val="acctfourfigures"/>
              <w:tabs>
                <w:tab w:val="clear" w:pos="765"/>
              </w:tabs>
              <w:spacing w:line="240" w:lineRule="auto"/>
              <w:jc w:val="center"/>
              <w:rPr>
                <w:i/>
                <w:iCs/>
                <w:szCs w:val="22"/>
              </w:rPr>
            </w:pPr>
          </w:p>
        </w:tc>
        <w:tc>
          <w:tcPr>
            <w:tcW w:w="1170" w:type="dxa"/>
            <w:shd w:val="clear" w:color="auto" w:fill="auto"/>
          </w:tcPr>
          <w:p w14:paraId="389E4325" w14:textId="77777777" w:rsidR="007250EE" w:rsidRPr="000408FD" w:rsidRDefault="007250EE" w:rsidP="007250EE">
            <w:pPr>
              <w:pStyle w:val="acctfourfigures"/>
              <w:tabs>
                <w:tab w:val="clear" w:pos="765"/>
              </w:tabs>
              <w:spacing w:line="240" w:lineRule="auto"/>
              <w:ind w:left="-79" w:right="-79"/>
              <w:jc w:val="center"/>
              <w:rPr>
                <w:i/>
                <w:iCs/>
                <w:szCs w:val="22"/>
              </w:rPr>
            </w:pPr>
          </w:p>
        </w:tc>
        <w:tc>
          <w:tcPr>
            <w:tcW w:w="180" w:type="dxa"/>
            <w:shd w:val="clear" w:color="auto" w:fill="auto"/>
          </w:tcPr>
          <w:p w14:paraId="2A82AF52" w14:textId="77777777" w:rsidR="007250EE" w:rsidRPr="000408FD" w:rsidRDefault="007250EE" w:rsidP="007250EE">
            <w:pPr>
              <w:pStyle w:val="acctfourfigures"/>
              <w:tabs>
                <w:tab w:val="clear" w:pos="765"/>
              </w:tabs>
              <w:spacing w:line="240" w:lineRule="auto"/>
              <w:jc w:val="center"/>
              <w:rPr>
                <w:i/>
                <w:iCs/>
                <w:szCs w:val="22"/>
              </w:rPr>
            </w:pPr>
          </w:p>
        </w:tc>
        <w:tc>
          <w:tcPr>
            <w:tcW w:w="720" w:type="dxa"/>
            <w:shd w:val="clear" w:color="auto" w:fill="auto"/>
          </w:tcPr>
          <w:p w14:paraId="728C9E33" w14:textId="77777777" w:rsidR="007250EE" w:rsidRDefault="007250EE" w:rsidP="007250EE">
            <w:pPr>
              <w:pStyle w:val="acctfourfigures"/>
              <w:tabs>
                <w:tab w:val="clear" w:pos="765"/>
              </w:tabs>
              <w:spacing w:line="240" w:lineRule="auto"/>
              <w:jc w:val="center"/>
              <w:rPr>
                <w:i/>
                <w:iCs/>
                <w:szCs w:val="22"/>
              </w:rPr>
            </w:pPr>
          </w:p>
        </w:tc>
        <w:tc>
          <w:tcPr>
            <w:tcW w:w="180" w:type="dxa"/>
            <w:shd w:val="clear" w:color="auto" w:fill="auto"/>
          </w:tcPr>
          <w:p w14:paraId="179DFA53" w14:textId="77777777" w:rsidR="007250EE" w:rsidRPr="000408FD" w:rsidRDefault="007250EE" w:rsidP="007250EE">
            <w:pPr>
              <w:pStyle w:val="acctfourfigures"/>
              <w:tabs>
                <w:tab w:val="clear" w:pos="765"/>
              </w:tabs>
              <w:spacing w:line="240" w:lineRule="auto"/>
              <w:jc w:val="center"/>
              <w:rPr>
                <w:i/>
                <w:iCs/>
                <w:szCs w:val="22"/>
              </w:rPr>
            </w:pPr>
          </w:p>
        </w:tc>
        <w:tc>
          <w:tcPr>
            <w:tcW w:w="1195" w:type="dxa"/>
            <w:shd w:val="clear" w:color="auto" w:fill="auto"/>
          </w:tcPr>
          <w:p w14:paraId="2298F5EE" w14:textId="77777777" w:rsidR="007250EE" w:rsidRPr="000408FD" w:rsidRDefault="007250EE" w:rsidP="007250EE">
            <w:pPr>
              <w:pStyle w:val="acctfourfigures"/>
              <w:tabs>
                <w:tab w:val="clear" w:pos="765"/>
              </w:tabs>
              <w:spacing w:line="240" w:lineRule="auto"/>
              <w:ind w:left="-79" w:right="-79"/>
              <w:jc w:val="center"/>
              <w:rPr>
                <w:i/>
                <w:iCs/>
                <w:szCs w:val="22"/>
              </w:rPr>
            </w:pPr>
          </w:p>
        </w:tc>
      </w:tr>
      <w:tr w:rsidR="007B227A" w:rsidRPr="000408FD" w14:paraId="49ED40E5" w14:textId="77777777" w:rsidTr="00786FF3">
        <w:trPr>
          <w:cantSplit/>
          <w:trHeight w:val="64"/>
        </w:trPr>
        <w:tc>
          <w:tcPr>
            <w:tcW w:w="4860" w:type="dxa"/>
            <w:shd w:val="clear" w:color="auto" w:fill="auto"/>
          </w:tcPr>
          <w:p w14:paraId="0E7DECDA" w14:textId="77777777" w:rsidR="007B227A" w:rsidRPr="000408FD" w:rsidRDefault="007B227A" w:rsidP="007B227A">
            <w:pPr>
              <w:spacing w:line="240" w:lineRule="auto"/>
              <w:rPr>
                <w:rFonts w:ascii="Times New Roman" w:hAnsi="Times New Roman" w:cs="Times New Roman"/>
                <w:sz w:val="22"/>
                <w:szCs w:val="22"/>
              </w:rPr>
            </w:pPr>
            <w:r>
              <w:rPr>
                <w:rFonts w:ascii="Times New Roman" w:hAnsi="Times New Roman" w:cs="Times New Roman"/>
                <w:sz w:val="22"/>
                <w:szCs w:val="22"/>
              </w:rPr>
              <w:t xml:space="preserve">Profit </w:t>
            </w:r>
            <w:r w:rsidRPr="000408FD">
              <w:rPr>
                <w:rFonts w:ascii="Times New Roman" w:hAnsi="Times New Roman" w:cs="Times New Roman"/>
                <w:sz w:val="22"/>
                <w:szCs w:val="22"/>
              </w:rPr>
              <w:t>before income tax</w:t>
            </w:r>
            <w:r>
              <w:rPr>
                <w:rFonts w:ascii="Times New Roman" w:hAnsi="Times New Roman" w:cs="Times New Roman"/>
                <w:sz w:val="22"/>
                <w:szCs w:val="22"/>
              </w:rPr>
              <w:t xml:space="preserve"> expense</w:t>
            </w:r>
          </w:p>
        </w:tc>
        <w:tc>
          <w:tcPr>
            <w:tcW w:w="720" w:type="dxa"/>
            <w:shd w:val="clear" w:color="auto" w:fill="auto"/>
          </w:tcPr>
          <w:p w14:paraId="0FF4108F" w14:textId="77777777" w:rsidR="007B227A" w:rsidRPr="000408FD" w:rsidRDefault="007B227A" w:rsidP="007B227A">
            <w:pPr>
              <w:pStyle w:val="acctfourfigures"/>
              <w:tabs>
                <w:tab w:val="clear" w:pos="765"/>
                <w:tab w:val="decimal" w:pos="542"/>
              </w:tabs>
              <w:spacing w:line="240" w:lineRule="auto"/>
              <w:ind w:left="-79" w:right="-79"/>
              <w:rPr>
                <w:szCs w:val="22"/>
              </w:rPr>
            </w:pPr>
          </w:p>
        </w:tc>
        <w:tc>
          <w:tcPr>
            <w:tcW w:w="180" w:type="dxa"/>
            <w:shd w:val="clear" w:color="auto" w:fill="auto"/>
          </w:tcPr>
          <w:p w14:paraId="212BFB9E" w14:textId="77777777" w:rsidR="007B227A" w:rsidRPr="000408FD" w:rsidRDefault="007B227A" w:rsidP="007B227A">
            <w:pPr>
              <w:pStyle w:val="acctfourfigures"/>
              <w:tabs>
                <w:tab w:val="clear" w:pos="765"/>
                <w:tab w:val="decimal" w:pos="542"/>
              </w:tabs>
              <w:spacing w:line="240" w:lineRule="auto"/>
              <w:ind w:left="-79" w:right="-79"/>
              <w:rPr>
                <w:szCs w:val="22"/>
              </w:rPr>
            </w:pPr>
          </w:p>
        </w:tc>
        <w:tc>
          <w:tcPr>
            <w:tcW w:w="1170" w:type="dxa"/>
            <w:tcBorders>
              <w:bottom w:val="double" w:sz="4" w:space="0" w:color="auto"/>
            </w:tcBorders>
            <w:shd w:val="clear" w:color="auto" w:fill="auto"/>
          </w:tcPr>
          <w:p w14:paraId="2F60A2AF" w14:textId="537B0DF8" w:rsidR="007B227A" w:rsidRPr="0013316A" w:rsidRDefault="007B227A" w:rsidP="007B227A">
            <w:pPr>
              <w:pStyle w:val="acctfourfigures"/>
              <w:tabs>
                <w:tab w:val="clear" w:pos="765"/>
                <w:tab w:val="decimal" w:pos="910"/>
              </w:tabs>
              <w:spacing w:line="240" w:lineRule="auto"/>
              <w:ind w:left="-79" w:right="-79"/>
              <w:rPr>
                <w:szCs w:val="22"/>
              </w:rPr>
            </w:pPr>
            <w:r w:rsidRPr="00765778">
              <w:t>405,681</w:t>
            </w:r>
          </w:p>
        </w:tc>
        <w:tc>
          <w:tcPr>
            <w:tcW w:w="180" w:type="dxa"/>
            <w:shd w:val="clear" w:color="auto" w:fill="auto"/>
          </w:tcPr>
          <w:p w14:paraId="294DD596" w14:textId="77777777" w:rsidR="007B227A" w:rsidRPr="000408FD" w:rsidRDefault="007B227A" w:rsidP="007B227A">
            <w:pPr>
              <w:pStyle w:val="acctfourfigures"/>
              <w:tabs>
                <w:tab w:val="clear" w:pos="765"/>
                <w:tab w:val="decimal" w:pos="542"/>
              </w:tabs>
              <w:spacing w:line="240" w:lineRule="auto"/>
              <w:ind w:left="-79" w:right="-79"/>
              <w:rPr>
                <w:szCs w:val="22"/>
              </w:rPr>
            </w:pPr>
          </w:p>
        </w:tc>
        <w:tc>
          <w:tcPr>
            <w:tcW w:w="720" w:type="dxa"/>
            <w:shd w:val="clear" w:color="auto" w:fill="auto"/>
          </w:tcPr>
          <w:p w14:paraId="2A07B64F" w14:textId="77777777" w:rsidR="007B227A" w:rsidRPr="000408FD" w:rsidRDefault="007B227A" w:rsidP="007B227A">
            <w:pPr>
              <w:pStyle w:val="acctfourfigures"/>
              <w:tabs>
                <w:tab w:val="clear" w:pos="765"/>
                <w:tab w:val="decimal" w:pos="542"/>
              </w:tabs>
              <w:spacing w:line="240" w:lineRule="auto"/>
              <w:ind w:left="-79" w:right="-79"/>
              <w:rPr>
                <w:szCs w:val="22"/>
              </w:rPr>
            </w:pPr>
          </w:p>
        </w:tc>
        <w:tc>
          <w:tcPr>
            <w:tcW w:w="180" w:type="dxa"/>
            <w:shd w:val="clear" w:color="auto" w:fill="auto"/>
          </w:tcPr>
          <w:p w14:paraId="04E9ADE0" w14:textId="77777777" w:rsidR="007B227A" w:rsidRPr="000408FD" w:rsidRDefault="007B227A" w:rsidP="007B227A">
            <w:pPr>
              <w:pStyle w:val="acctfourfigures"/>
              <w:tabs>
                <w:tab w:val="clear" w:pos="765"/>
                <w:tab w:val="decimal" w:pos="542"/>
              </w:tabs>
              <w:spacing w:line="240" w:lineRule="auto"/>
              <w:ind w:left="-79" w:right="-79"/>
              <w:rPr>
                <w:szCs w:val="22"/>
              </w:rPr>
            </w:pPr>
          </w:p>
        </w:tc>
        <w:tc>
          <w:tcPr>
            <w:tcW w:w="1195" w:type="dxa"/>
            <w:tcBorders>
              <w:bottom w:val="double" w:sz="4" w:space="0" w:color="auto"/>
            </w:tcBorders>
            <w:shd w:val="clear" w:color="auto" w:fill="auto"/>
          </w:tcPr>
          <w:p w14:paraId="13C00E32" w14:textId="31830F63" w:rsidR="007B227A" w:rsidRPr="0013316A" w:rsidRDefault="007B227A" w:rsidP="007B227A">
            <w:pPr>
              <w:pStyle w:val="acctfourfigures"/>
              <w:tabs>
                <w:tab w:val="clear" w:pos="765"/>
                <w:tab w:val="decimal" w:pos="910"/>
              </w:tabs>
              <w:spacing w:line="240" w:lineRule="auto"/>
              <w:ind w:left="-79" w:right="-79"/>
              <w:rPr>
                <w:szCs w:val="22"/>
              </w:rPr>
            </w:pPr>
            <w:r>
              <w:rPr>
                <w:szCs w:val="22"/>
              </w:rPr>
              <w:t>376,437</w:t>
            </w:r>
          </w:p>
        </w:tc>
      </w:tr>
      <w:tr w:rsidR="007B227A" w:rsidRPr="000408FD" w14:paraId="605CBCAB" w14:textId="77777777" w:rsidTr="00786FF3">
        <w:trPr>
          <w:cantSplit/>
          <w:trHeight w:val="64"/>
        </w:trPr>
        <w:tc>
          <w:tcPr>
            <w:tcW w:w="4860" w:type="dxa"/>
            <w:shd w:val="clear" w:color="auto" w:fill="auto"/>
          </w:tcPr>
          <w:p w14:paraId="2DDF7BE4" w14:textId="77777777" w:rsidR="007B227A" w:rsidRPr="000408FD" w:rsidRDefault="007B227A" w:rsidP="007B227A">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tax using the Thai corporation tax rate</w:t>
            </w:r>
          </w:p>
        </w:tc>
        <w:tc>
          <w:tcPr>
            <w:tcW w:w="720" w:type="dxa"/>
            <w:shd w:val="clear" w:color="auto" w:fill="auto"/>
          </w:tcPr>
          <w:p w14:paraId="71A0A67A" w14:textId="68938494" w:rsidR="007B227A" w:rsidRPr="008B7390" w:rsidRDefault="007B227A" w:rsidP="007B227A">
            <w:pPr>
              <w:pStyle w:val="acctfourfigures"/>
              <w:tabs>
                <w:tab w:val="clear" w:pos="765"/>
                <w:tab w:val="decimal" w:pos="461"/>
              </w:tabs>
              <w:spacing w:line="240" w:lineRule="auto"/>
              <w:rPr>
                <w:szCs w:val="22"/>
              </w:rPr>
            </w:pPr>
            <w:r>
              <w:rPr>
                <w:szCs w:val="22"/>
              </w:rPr>
              <w:t>20</w:t>
            </w:r>
          </w:p>
        </w:tc>
        <w:tc>
          <w:tcPr>
            <w:tcW w:w="180" w:type="dxa"/>
            <w:shd w:val="clear" w:color="auto" w:fill="auto"/>
          </w:tcPr>
          <w:p w14:paraId="3B1F8F8E" w14:textId="77777777" w:rsidR="007B227A" w:rsidRPr="008B7390" w:rsidRDefault="007B227A" w:rsidP="007B227A">
            <w:pPr>
              <w:pStyle w:val="acctfourfigures"/>
              <w:tabs>
                <w:tab w:val="clear" w:pos="765"/>
                <w:tab w:val="decimal" w:pos="461"/>
              </w:tabs>
              <w:spacing w:line="240" w:lineRule="auto"/>
              <w:rPr>
                <w:szCs w:val="22"/>
              </w:rPr>
            </w:pPr>
          </w:p>
        </w:tc>
        <w:tc>
          <w:tcPr>
            <w:tcW w:w="1170" w:type="dxa"/>
            <w:tcBorders>
              <w:top w:val="double" w:sz="4" w:space="0" w:color="auto"/>
            </w:tcBorders>
            <w:shd w:val="clear" w:color="auto" w:fill="auto"/>
          </w:tcPr>
          <w:p w14:paraId="44D31087" w14:textId="32D3BC09" w:rsidR="007B227A" w:rsidRPr="0013316A" w:rsidRDefault="007B227A" w:rsidP="007B227A">
            <w:pPr>
              <w:pStyle w:val="acctfourfigures"/>
              <w:tabs>
                <w:tab w:val="clear" w:pos="765"/>
                <w:tab w:val="decimal" w:pos="910"/>
              </w:tabs>
              <w:spacing w:line="240" w:lineRule="auto"/>
              <w:ind w:left="-79" w:right="-79"/>
              <w:rPr>
                <w:szCs w:val="22"/>
              </w:rPr>
            </w:pPr>
            <w:r w:rsidRPr="00765778">
              <w:t>81,136</w:t>
            </w:r>
          </w:p>
        </w:tc>
        <w:tc>
          <w:tcPr>
            <w:tcW w:w="180" w:type="dxa"/>
            <w:shd w:val="clear" w:color="auto" w:fill="auto"/>
          </w:tcPr>
          <w:p w14:paraId="702DF1FE" w14:textId="77777777" w:rsidR="007B227A" w:rsidRPr="000408FD" w:rsidRDefault="007B227A" w:rsidP="007B227A">
            <w:pPr>
              <w:pStyle w:val="acctfourfigures"/>
              <w:tabs>
                <w:tab w:val="clear" w:pos="765"/>
                <w:tab w:val="decimal" w:pos="542"/>
              </w:tabs>
              <w:spacing w:line="240" w:lineRule="auto"/>
              <w:ind w:left="-79" w:right="-79"/>
              <w:rPr>
                <w:szCs w:val="22"/>
              </w:rPr>
            </w:pPr>
          </w:p>
        </w:tc>
        <w:tc>
          <w:tcPr>
            <w:tcW w:w="720" w:type="dxa"/>
            <w:shd w:val="clear" w:color="auto" w:fill="auto"/>
          </w:tcPr>
          <w:p w14:paraId="2DA98D25" w14:textId="62C96F08" w:rsidR="007B227A" w:rsidRPr="008B7390" w:rsidRDefault="007B227A" w:rsidP="007B227A">
            <w:pPr>
              <w:pStyle w:val="acctfourfigures"/>
              <w:tabs>
                <w:tab w:val="clear" w:pos="765"/>
                <w:tab w:val="decimal" w:pos="461"/>
              </w:tabs>
              <w:spacing w:line="240" w:lineRule="auto"/>
              <w:rPr>
                <w:szCs w:val="22"/>
              </w:rPr>
            </w:pPr>
            <w:r>
              <w:rPr>
                <w:szCs w:val="22"/>
              </w:rPr>
              <w:t>20</w:t>
            </w:r>
          </w:p>
        </w:tc>
        <w:tc>
          <w:tcPr>
            <w:tcW w:w="180" w:type="dxa"/>
            <w:shd w:val="clear" w:color="auto" w:fill="auto"/>
          </w:tcPr>
          <w:p w14:paraId="5C987F42" w14:textId="77777777" w:rsidR="007B227A" w:rsidRPr="008B7390" w:rsidRDefault="007B227A" w:rsidP="007B227A">
            <w:pPr>
              <w:pStyle w:val="acctfourfigures"/>
              <w:tabs>
                <w:tab w:val="clear" w:pos="765"/>
                <w:tab w:val="decimal" w:pos="461"/>
              </w:tabs>
              <w:spacing w:line="240" w:lineRule="auto"/>
              <w:rPr>
                <w:szCs w:val="22"/>
              </w:rPr>
            </w:pPr>
          </w:p>
        </w:tc>
        <w:tc>
          <w:tcPr>
            <w:tcW w:w="1195" w:type="dxa"/>
            <w:tcBorders>
              <w:top w:val="double" w:sz="4" w:space="0" w:color="auto"/>
            </w:tcBorders>
            <w:shd w:val="clear" w:color="auto" w:fill="auto"/>
          </w:tcPr>
          <w:p w14:paraId="6156F75E" w14:textId="2173E287" w:rsidR="007B227A" w:rsidRPr="0013316A" w:rsidRDefault="007B227A" w:rsidP="007B227A">
            <w:pPr>
              <w:pStyle w:val="acctfourfigures"/>
              <w:tabs>
                <w:tab w:val="clear" w:pos="765"/>
                <w:tab w:val="decimal" w:pos="910"/>
              </w:tabs>
              <w:spacing w:line="240" w:lineRule="auto"/>
              <w:ind w:left="-79" w:right="-79"/>
              <w:rPr>
                <w:szCs w:val="22"/>
              </w:rPr>
            </w:pPr>
            <w:r>
              <w:rPr>
                <w:szCs w:val="22"/>
              </w:rPr>
              <w:t>75,287</w:t>
            </w:r>
          </w:p>
        </w:tc>
      </w:tr>
      <w:tr w:rsidR="007B227A" w:rsidRPr="000408FD" w14:paraId="41C461C7" w14:textId="77777777" w:rsidTr="00786FF3">
        <w:trPr>
          <w:cantSplit/>
        </w:trPr>
        <w:tc>
          <w:tcPr>
            <w:tcW w:w="4860" w:type="dxa"/>
            <w:shd w:val="clear" w:color="auto" w:fill="auto"/>
          </w:tcPr>
          <w:p w14:paraId="60BEDF0F" w14:textId="77777777" w:rsidR="007B227A" w:rsidRPr="000408FD" w:rsidRDefault="007B227A" w:rsidP="007B227A">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not subject to tax</w:t>
            </w:r>
          </w:p>
        </w:tc>
        <w:tc>
          <w:tcPr>
            <w:tcW w:w="720" w:type="dxa"/>
            <w:shd w:val="clear" w:color="auto" w:fill="auto"/>
          </w:tcPr>
          <w:p w14:paraId="158034B8" w14:textId="77777777" w:rsidR="007B227A" w:rsidRPr="008B7390" w:rsidRDefault="007B227A" w:rsidP="007B227A">
            <w:pPr>
              <w:pStyle w:val="acctfourfigures"/>
              <w:tabs>
                <w:tab w:val="clear" w:pos="765"/>
                <w:tab w:val="decimal" w:pos="542"/>
              </w:tabs>
              <w:spacing w:line="240" w:lineRule="auto"/>
              <w:ind w:left="-79" w:right="-79"/>
              <w:rPr>
                <w:szCs w:val="22"/>
              </w:rPr>
            </w:pPr>
          </w:p>
        </w:tc>
        <w:tc>
          <w:tcPr>
            <w:tcW w:w="180" w:type="dxa"/>
            <w:shd w:val="clear" w:color="auto" w:fill="auto"/>
          </w:tcPr>
          <w:p w14:paraId="72732A64" w14:textId="77777777" w:rsidR="007B227A" w:rsidRPr="008B7390" w:rsidRDefault="007B227A" w:rsidP="007B227A">
            <w:pPr>
              <w:pStyle w:val="acctfourfigures"/>
              <w:tabs>
                <w:tab w:val="clear" w:pos="765"/>
                <w:tab w:val="decimal" w:pos="542"/>
              </w:tabs>
              <w:spacing w:line="240" w:lineRule="auto"/>
              <w:ind w:left="-79" w:right="-79"/>
              <w:rPr>
                <w:szCs w:val="22"/>
              </w:rPr>
            </w:pPr>
          </w:p>
        </w:tc>
        <w:tc>
          <w:tcPr>
            <w:tcW w:w="1170" w:type="dxa"/>
            <w:shd w:val="clear" w:color="auto" w:fill="auto"/>
          </w:tcPr>
          <w:p w14:paraId="472E3D55" w14:textId="7FE1700B" w:rsidR="007B227A" w:rsidRPr="0013316A" w:rsidRDefault="007B227A" w:rsidP="007B227A">
            <w:pPr>
              <w:pStyle w:val="acctfourfigures"/>
              <w:tabs>
                <w:tab w:val="clear" w:pos="765"/>
                <w:tab w:val="decimal" w:pos="910"/>
              </w:tabs>
              <w:spacing w:line="240" w:lineRule="auto"/>
              <w:ind w:left="-79" w:right="-79"/>
              <w:rPr>
                <w:szCs w:val="22"/>
              </w:rPr>
            </w:pPr>
            <w:r w:rsidRPr="00765778">
              <w:t>(6,797)</w:t>
            </w:r>
          </w:p>
        </w:tc>
        <w:tc>
          <w:tcPr>
            <w:tcW w:w="180" w:type="dxa"/>
            <w:shd w:val="clear" w:color="auto" w:fill="auto"/>
          </w:tcPr>
          <w:p w14:paraId="53F3BB39" w14:textId="77777777" w:rsidR="007B227A" w:rsidRPr="000408FD" w:rsidRDefault="007B227A" w:rsidP="007B227A">
            <w:pPr>
              <w:pStyle w:val="acctfourfigures"/>
              <w:spacing w:line="240" w:lineRule="auto"/>
              <w:rPr>
                <w:szCs w:val="22"/>
              </w:rPr>
            </w:pPr>
          </w:p>
        </w:tc>
        <w:tc>
          <w:tcPr>
            <w:tcW w:w="720" w:type="dxa"/>
            <w:shd w:val="clear" w:color="auto" w:fill="auto"/>
          </w:tcPr>
          <w:p w14:paraId="48624F46" w14:textId="77777777" w:rsidR="007B227A" w:rsidRPr="008B7390" w:rsidRDefault="007B227A" w:rsidP="007B227A">
            <w:pPr>
              <w:pStyle w:val="acctfourfigures"/>
              <w:tabs>
                <w:tab w:val="clear" w:pos="765"/>
                <w:tab w:val="decimal" w:pos="542"/>
              </w:tabs>
              <w:spacing w:line="240" w:lineRule="auto"/>
              <w:ind w:left="-79" w:right="-79"/>
              <w:rPr>
                <w:szCs w:val="22"/>
              </w:rPr>
            </w:pPr>
          </w:p>
        </w:tc>
        <w:tc>
          <w:tcPr>
            <w:tcW w:w="180" w:type="dxa"/>
            <w:shd w:val="clear" w:color="auto" w:fill="auto"/>
          </w:tcPr>
          <w:p w14:paraId="7E881AE6" w14:textId="77777777" w:rsidR="007B227A" w:rsidRPr="008B7390" w:rsidRDefault="007B227A" w:rsidP="007B227A">
            <w:pPr>
              <w:pStyle w:val="acctfourfigures"/>
              <w:tabs>
                <w:tab w:val="clear" w:pos="765"/>
                <w:tab w:val="decimal" w:pos="542"/>
              </w:tabs>
              <w:spacing w:line="240" w:lineRule="auto"/>
              <w:ind w:left="-79" w:right="-79"/>
              <w:rPr>
                <w:szCs w:val="22"/>
              </w:rPr>
            </w:pPr>
          </w:p>
        </w:tc>
        <w:tc>
          <w:tcPr>
            <w:tcW w:w="1195" w:type="dxa"/>
            <w:shd w:val="clear" w:color="auto" w:fill="auto"/>
          </w:tcPr>
          <w:p w14:paraId="467CEE07" w14:textId="4E1E4FFD" w:rsidR="007B227A" w:rsidRPr="0013316A" w:rsidRDefault="007B227A" w:rsidP="007B227A">
            <w:pPr>
              <w:pStyle w:val="acctfourfigures"/>
              <w:tabs>
                <w:tab w:val="clear" w:pos="765"/>
                <w:tab w:val="decimal" w:pos="910"/>
              </w:tabs>
              <w:spacing w:line="240" w:lineRule="auto"/>
              <w:ind w:left="-79" w:right="-79"/>
              <w:rPr>
                <w:szCs w:val="22"/>
              </w:rPr>
            </w:pPr>
            <w:r>
              <w:rPr>
                <w:szCs w:val="22"/>
              </w:rPr>
              <w:t>(8,353)</w:t>
            </w:r>
          </w:p>
        </w:tc>
      </w:tr>
      <w:tr w:rsidR="007B227A" w:rsidRPr="000408FD" w14:paraId="79A78CA5" w14:textId="77777777" w:rsidTr="00786FF3">
        <w:trPr>
          <w:cantSplit/>
        </w:trPr>
        <w:tc>
          <w:tcPr>
            <w:tcW w:w="4860" w:type="dxa"/>
            <w:shd w:val="clear" w:color="auto" w:fill="auto"/>
          </w:tcPr>
          <w:p w14:paraId="25E7E3F7" w14:textId="77777777" w:rsidR="007B227A" w:rsidRPr="000408FD" w:rsidRDefault="007B227A" w:rsidP="007B227A">
            <w:pPr>
              <w:spacing w:line="240" w:lineRule="auto"/>
              <w:rPr>
                <w:rFonts w:ascii="Times New Roman" w:hAnsi="Times New Roman" w:cs="Times New Roman"/>
                <w:sz w:val="22"/>
                <w:szCs w:val="22"/>
              </w:rPr>
            </w:pPr>
            <w:r w:rsidRPr="000408FD">
              <w:rPr>
                <w:rFonts w:ascii="Times New Roman" w:hAnsi="Times New Roman" w:cs="Times New Roman"/>
                <w:sz w:val="22"/>
                <w:szCs w:val="22"/>
              </w:rPr>
              <w:t>Expenses not deductible for tax purposes</w:t>
            </w:r>
          </w:p>
        </w:tc>
        <w:tc>
          <w:tcPr>
            <w:tcW w:w="720" w:type="dxa"/>
            <w:shd w:val="clear" w:color="auto" w:fill="auto"/>
          </w:tcPr>
          <w:p w14:paraId="4C2137F2" w14:textId="77777777" w:rsidR="007B227A" w:rsidRPr="008B7390" w:rsidRDefault="007B227A" w:rsidP="007B227A">
            <w:pPr>
              <w:pStyle w:val="acctfourfigures"/>
              <w:tabs>
                <w:tab w:val="clear" w:pos="765"/>
                <w:tab w:val="decimal" w:pos="542"/>
              </w:tabs>
              <w:spacing w:line="240" w:lineRule="auto"/>
              <w:ind w:left="-79" w:right="-79"/>
              <w:rPr>
                <w:szCs w:val="22"/>
              </w:rPr>
            </w:pPr>
          </w:p>
        </w:tc>
        <w:tc>
          <w:tcPr>
            <w:tcW w:w="180" w:type="dxa"/>
            <w:shd w:val="clear" w:color="auto" w:fill="auto"/>
          </w:tcPr>
          <w:p w14:paraId="316C281D" w14:textId="77777777" w:rsidR="007B227A" w:rsidRPr="008B7390" w:rsidRDefault="007B227A" w:rsidP="007B227A">
            <w:pPr>
              <w:pStyle w:val="acctfourfigures"/>
              <w:tabs>
                <w:tab w:val="clear" w:pos="765"/>
                <w:tab w:val="decimal" w:pos="542"/>
              </w:tabs>
              <w:spacing w:line="240" w:lineRule="auto"/>
              <w:ind w:left="-79" w:right="-79"/>
              <w:rPr>
                <w:szCs w:val="22"/>
              </w:rPr>
            </w:pPr>
          </w:p>
        </w:tc>
        <w:tc>
          <w:tcPr>
            <w:tcW w:w="1170" w:type="dxa"/>
            <w:shd w:val="clear" w:color="auto" w:fill="auto"/>
          </w:tcPr>
          <w:p w14:paraId="1D4BBB47" w14:textId="069460D8" w:rsidR="007B227A" w:rsidRPr="0013316A" w:rsidRDefault="007B227A" w:rsidP="007B227A">
            <w:pPr>
              <w:pStyle w:val="acctfourfigures"/>
              <w:tabs>
                <w:tab w:val="clear" w:pos="765"/>
                <w:tab w:val="decimal" w:pos="910"/>
              </w:tabs>
              <w:spacing w:line="240" w:lineRule="auto"/>
              <w:ind w:left="-79" w:right="-79"/>
              <w:rPr>
                <w:szCs w:val="22"/>
              </w:rPr>
            </w:pPr>
            <w:r w:rsidRPr="00765778">
              <w:t>4,759</w:t>
            </w:r>
          </w:p>
        </w:tc>
        <w:tc>
          <w:tcPr>
            <w:tcW w:w="180" w:type="dxa"/>
            <w:shd w:val="clear" w:color="auto" w:fill="auto"/>
          </w:tcPr>
          <w:p w14:paraId="7D5C44FE" w14:textId="77777777" w:rsidR="007B227A" w:rsidRPr="000408FD" w:rsidRDefault="007B227A" w:rsidP="007B227A">
            <w:pPr>
              <w:pStyle w:val="acctfourfigures"/>
              <w:spacing w:line="240" w:lineRule="auto"/>
              <w:rPr>
                <w:szCs w:val="22"/>
              </w:rPr>
            </w:pPr>
          </w:p>
        </w:tc>
        <w:tc>
          <w:tcPr>
            <w:tcW w:w="720" w:type="dxa"/>
            <w:shd w:val="clear" w:color="auto" w:fill="auto"/>
          </w:tcPr>
          <w:p w14:paraId="57CFB8F0" w14:textId="77777777" w:rsidR="007B227A" w:rsidRPr="008B7390" w:rsidRDefault="007B227A" w:rsidP="007B227A">
            <w:pPr>
              <w:pStyle w:val="acctfourfigures"/>
              <w:tabs>
                <w:tab w:val="clear" w:pos="765"/>
                <w:tab w:val="decimal" w:pos="542"/>
              </w:tabs>
              <w:spacing w:line="240" w:lineRule="auto"/>
              <w:ind w:left="-79" w:right="-79"/>
              <w:rPr>
                <w:szCs w:val="22"/>
              </w:rPr>
            </w:pPr>
          </w:p>
        </w:tc>
        <w:tc>
          <w:tcPr>
            <w:tcW w:w="180" w:type="dxa"/>
            <w:shd w:val="clear" w:color="auto" w:fill="auto"/>
          </w:tcPr>
          <w:p w14:paraId="56F6A1FB" w14:textId="77777777" w:rsidR="007B227A" w:rsidRPr="008B7390" w:rsidRDefault="007B227A" w:rsidP="007B227A">
            <w:pPr>
              <w:pStyle w:val="acctfourfigures"/>
              <w:tabs>
                <w:tab w:val="clear" w:pos="765"/>
                <w:tab w:val="decimal" w:pos="542"/>
              </w:tabs>
              <w:spacing w:line="240" w:lineRule="auto"/>
              <w:ind w:left="-79" w:right="-79"/>
              <w:rPr>
                <w:szCs w:val="22"/>
              </w:rPr>
            </w:pPr>
          </w:p>
        </w:tc>
        <w:tc>
          <w:tcPr>
            <w:tcW w:w="1195" w:type="dxa"/>
            <w:shd w:val="clear" w:color="auto" w:fill="auto"/>
          </w:tcPr>
          <w:p w14:paraId="4EB10F5F" w14:textId="2F68D5DE" w:rsidR="007B227A" w:rsidRPr="0013316A" w:rsidRDefault="007B227A" w:rsidP="007B227A">
            <w:pPr>
              <w:pStyle w:val="acctfourfigures"/>
              <w:tabs>
                <w:tab w:val="clear" w:pos="765"/>
                <w:tab w:val="decimal" w:pos="910"/>
              </w:tabs>
              <w:spacing w:line="240" w:lineRule="auto"/>
              <w:ind w:left="-79" w:right="-79"/>
              <w:rPr>
                <w:szCs w:val="22"/>
              </w:rPr>
            </w:pPr>
            <w:r>
              <w:rPr>
                <w:szCs w:val="22"/>
              </w:rPr>
              <w:t>4,911</w:t>
            </w:r>
          </w:p>
        </w:tc>
      </w:tr>
      <w:tr w:rsidR="007B227A" w:rsidRPr="000408FD" w14:paraId="42C41420" w14:textId="77777777" w:rsidTr="00786FF3">
        <w:trPr>
          <w:cantSplit/>
          <w:trHeight w:val="74"/>
        </w:trPr>
        <w:tc>
          <w:tcPr>
            <w:tcW w:w="4860" w:type="dxa"/>
            <w:shd w:val="clear" w:color="auto" w:fill="auto"/>
          </w:tcPr>
          <w:p w14:paraId="2BCB8DAE" w14:textId="133C0033" w:rsidR="007B227A" w:rsidRDefault="007B227A" w:rsidP="007B227A">
            <w:pPr>
              <w:spacing w:line="240" w:lineRule="auto"/>
              <w:rPr>
                <w:rFonts w:ascii="Times New Roman" w:hAnsi="Times New Roman" w:cs="Times New Roman"/>
                <w:sz w:val="22"/>
                <w:szCs w:val="22"/>
              </w:rPr>
            </w:pPr>
            <w:r>
              <w:rPr>
                <w:rFonts w:ascii="Times New Roman" w:hAnsi="Times New Roman" w:cs="Times New Roman"/>
                <w:sz w:val="22"/>
                <w:szCs w:val="22"/>
              </w:rPr>
              <w:t>Over provided in prior years</w:t>
            </w:r>
          </w:p>
        </w:tc>
        <w:tc>
          <w:tcPr>
            <w:tcW w:w="720" w:type="dxa"/>
            <w:tcBorders>
              <w:bottom w:val="single" w:sz="4" w:space="0" w:color="auto"/>
            </w:tcBorders>
            <w:shd w:val="clear" w:color="auto" w:fill="auto"/>
          </w:tcPr>
          <w:p w14:paraId="3B0709E1" w14:textId="77777777" w:rsidR="007B227A" w:rsidRPr="008879BC" w:rsidRDefault="007B227A" w:rsidP="007B227A">
            <w:pPr>
              <w:pStyle w:val="acctfourfigures"/>
              <w:tabs>
                <w:tab w:val="clear" w:pos="765"/>
                <w:tab w:val="decimal" w:pos="542"/>
              </w:tabs>
              <w:spacing w:line="240" w:lineRule="auto"/>
              <w:ind w:left="-79" w:right="-79"/>
              <w:rPr>
                <w:szCs w:val="22"/>
              </w:rPr>
            </w:pPr>
          </w:p>
        </w:tc>
        <w:tc>
          <w:tcPr>
            <w:tcW w:w="180" w:type="dxa"/>
            <w:shd w:val="clear" w:color="auto" w:fill="auto"/>
          </w:tcPr>
          <w:p w14:paraId="1812C306" w14:textId="77777777" w:rsidR="007B227A" w:rsidRPr="008879BC" w:rsidRDefault="007B227A" w:rsidP="007B227A">
            <w:pPr>
              <w:pStyle w:val="acctfourfigures"/>
              <w:tabs>
                <w:tab w:val="clear" w:pos="765"/>
                <w:tab w:val="decimal" w:pos="542"/>
              </w:tabs>
              <w:spacing w:line="240" w:lineRule="auto"/>
              <w:ind w:left="-79" w:right="-79"/>
              <w:rPr>
                <w:szCs w:val="22"/>
              </w:rPr>
            </w:pPr>
          </w:p>
        </w:tc>
        <w:tc>
          <w:tcPr>
            <w:tcW w:w="1170" w:type="dxa"/>
            <w:shd w:val="clear" w:color="auto" w:fill="auto"/>
          </w:tcPr>
          <w:p w14:paraId="22D07F32" w14:textId="0553E1EA" w:rsidR="007B227A" w:rsidRPr="0013316A" w:rsidRDefault="007B227A" w:rsidP="007B227A">
            <w:pPr>
              <w:pStyle w:val="acctfourfigures"/>
              <w:tabs>
                <w:tab w:val="clear" w:pos="765"/>
                <w:tab w:val="decimal" w:pos="910"/>
              </w:tabs>
              <w:spacing w:line="240" w:lineRule="auto"/>
              <w:ind w:left="-79" w:right="-79"/>
              <w:rPr>
                <w:szCs w:val="22"/>
              </w:rPr>
            </w:pPr>
            <w:r w:rsidRPr="00765778">
              <w:t>(114)</w:t>
            </w:r>
          </w:p>
        </w:tc>
        <w:tc>
          <w:tcPr>
            <w:tcW w:w="180" w:type="dxa"/>
            <w:shd w:val="clear" w:color="auto" w:fill="auto"/>
          </w:tcPr>
          <w:p w14:paraId="33AC559D" w14:textId="77777777" w:rsidR="007B227A" w:rsidRPr="008879BC" w:rsidRDefault="007B227A" w:rsidP="007B227A">
            <w:pPr>
              <w:pStyle w:val="acctfourfigures"/>
              <w:spacing w:line="240" w:lineRule="auto"/>
              <w:rPr>
                <w:szCs w:val="22"/>
              </w:rPr>
            </w:pPr>
          </w:p>
        </w:tc>
        <w:tc>
          <w:tcPr>
            <w:tcW w:w="720" w:type="dxa"/>
            <w:tcBorders>
              <w:bottom w:val="single" w:sz="4" w:space="0" w:color="auto"/>
            </w:tcBorders>
            <w:shd w:val="clear" w:color="auto" w:fill="auto"/>
          </w:tcPr>
          <w:p w14:paraId="755D4791" w14:textId="77777777" w:rsidR="007B227A" w:rsidRPr="008879BC" w:rsidRDefault="007B227A" w:rsidP="007B227A">
            <w:pPr>
              <w:pStyle w:val="acctfourfigures"/>
              <w:tabs>
                <w:tab w:val="clear" w:pos="765"/>
                <w:tab w:val="decimal" w:pos="542"/>
              </w:tabs>
              <w:spacing w:line="240" w:lineRule="auto"/>
              <w:ind w:left="-79" w:right="-79"/>
              <w:rPr>
                <w:szCs w:val="22"/>
              </w:rPr>
            </w:pPr>
          </w:p>
        </w:tc>
        <w:tc>
          <w:tcPr>
            <w:tcW w:w="180" w:type="dxa"/>
            <w:shd w:val="clear" w:color="auto" w:fill="auto"/>
          </w:tcPr>
          <w:p w14:paraId="168F7639" w14:textId="77777777" w:rsidR="007B227A" w:rsidRPr="008879BC" w:rsidRDefault="007B227A" w:rsidP="007B227A">
            <w:pPr>
              <w:pStyle w:val="acctfourfigures"/>
              <w:tabs>
                <w:tab w:val="clear" w:pos="765"/>
                <w:tab w:val="decimal" w:pos="542"/>
              </w:tabs>
              <w:spacing w:line="240" w:lineRule="auto"/>
              <w:ind w:left="-79" w:right="-79"/>
              <w:rPr>
                <w:szCs w:val="22"/>
              </w:rPr>
            </w:pPr>
          </w:p>
        </w:tc>
        <w:tc>
          <w:tcPr>
            <w:tcW w:w="1195" w:type="dxa"/>
            <w:shd w:val="clear" w:color="auto" w:fill="auto"/>
          </w:tcPr>
          <w:p w14:paraId="18B71598" w14:textId="5BA2BE91" w:rsidR="007B227A" w:rsidRPr="0013316A" w:rsidRDefault="007B227A" w:rsidP="007B227A">
            <w:pPr>
              <w:pStyle w:val="acctfourfigures"/>
              <w:tabs>
                <w:tab w:val="clear" w:pos="765"/>
                <w:tab w:val="decimal" w:pos="910"/>
              </w:tabs>
              <w:spacing w:line="240" w:lineRule="auto"/>
              <w:ind w:left="-79" w:right="-79"/>
              <w:rPr>
                <w:szCs w:val="22"/>
              </w:rPr>
            </w:pPr>
            <w:r>
              <w:rPr>
                <w:szCs w:val="22"/>
              </w:rPr>
              <w:t>-</w:t>
            </w:r>
          </w:p>
        </w:tc>
      </w:tr>
      <w:tr w:rsidR="007250EE" w:rsidRPr="000408FD" w14:paraId="2E0C2EC7" w14:textId="77777777" w:rsidTr="00786FF3">
        <w:trPr>
          <w:cantSplit/>
        </w:trPr>
        <w:tc>
          <w:tcPr>
            <w:tcW w:w="4860" w:type="dxa"/>
            <w:shd w:val="clear" w:color="auto" w:fill="auto"/>
          </w:tcPr>
          <w:p w14:paraId="7744FA65" w14:textId="77777777" w:rsidR="007250EE" w:rsidRPr="000408FD" w:rsidRDefault="007250EE" w:rsidP="007250EE">
            <w:pPr>
              <w:spacing w:line="240" w:lineRule="auto"/>
              <w:rPr>
                <w:rFonts w:ascii="Times New Roman" w:hAnsi="Times New Roman" w:cs="Times New Roman"/>
                <w:b/>
                <w:bCs/>
                <w:sz w:val="22"/>
                <w:szCs w:val="22"/>
              </w:rPr>
            </w:pPr>
            <w:r w:rsidRPr="000408FD">
              <w:rPr>
                <w:rFonts w:ascii="Times New Roman" w:hAnsi="Times New Roman" w:cs="Times New Roman"/>
                <w:b/>
                <w:bCs/>
                <w:sz w:val="22"/>
                <w:szCs w:val="22"/>
              </w:rPr>
              <w:t>Total</w:t>
            </w:r>
          </w:p>
        </w:tc>
        <w:tc>
          <w:tcPr>
            <w:tcW w:w="720" w:type="dxa"/>
            <w:tcBorders>
              <w:top w:val="single" w:sz="4" w:space="0" w:color="auto"/>
              <w:bottom w:val="double" w:sz="4" w:space="0" w:color="auto"/>
            </w:tcBorders>
            <w:shd w:val="clear" w:color="auto" w:fill="auto"/>
          </w:tcPr>
          <w:p w14:paraId="2C46EEAD" w14:textId="02F7AB02" w:rsidR="007250EE" w:rsidRPr="00B05DB6" w:rsidRDefault="007B227A" w:rsidP="007250EE">
            <w:pPr>
              <w:pStyle w:val="acctfourfigures"/>
              <w:tabs>
                <w:tab w:val="clear" w:pos="765"/>
                <w:tab w:val="decimal" w:pos="462"/>
              </w:tabs>
              <w:spacing w:line="240" w:lineRule="auto"/>
              <w:rPr>
                <w:b/>
                <w:bCs/>
                <w:szCs w:val="22"/>
              </w:rPr>
            </w:pPr>
            <w:r w:rsidRPr="007B227A">
              <w:rPr>
                <w:b/>
                <w:bCs/>
                <w:szCs w:val="22"/>
              </w:rPr>
              <w:t>19</w:t>
            </w:r>
          </w:p>
        </w:tc>
        <w:tc>
          <w:tcPr>
            <w:tcW w:w="180" w:type="dxa"/>
            <w:shd w:val="clear" w:color="auto" w:fill="auto"/>
          </w:tcPr>
          <w:p w14:paraId="383F3199" w14:textId="77777777" w:rsidR="007250EE" w:rsidRPr="004D10E4" w:rsidRDefault="007250EE" w:rsidP="007250EE">
            <w:pPr>
              <w:pStyle w:val="acctfourfigures"/>
              <w:tabs>
                <w:tab w:val="clear" w:pos="765"/>
                <w:tab w:val="decimal" w:pos="371"/>
                <w:tab w:val="decimal" w:pos="542"/>
              </w:tabs>
              <w:spacing w:line="240" w:lineRule="auto"/>
              <w:ind w:left="-79" w:right="-79"/>
              <w:rPr>
                <w:b/>
                <w:bCs/>
                <w:szCs w:val="22"/>
              </w:rPr>
            </w:pPr>
          </w:p>
        </w:tc>
        <w:tc>
          <w:tcPr>
            <w:tcW w:w="1170" w:type="dxa"/>
            <w:tcBorders>
              <w:top w:val="single" w:sz="4" w:space="0" w:color="auto"/>
              <w:bottom w:val="double" w:sz="4" w:space="0" w:color="auto"/>
            </w:tcBorders>
            <w:shd w:val="clear" w:color="auto" w:fill="auto"/>
          </w:tcPr>
          <w:p w14:paraId="6B5E90BF" w14:textId="5E00FA41" w:rsidR="007250EE" w:rsidRPr="00786FF3" w:rsidRDefault="007B227A" w:rsidP="007250EE">
            <w:pPr>
              <w:pStyle w:val="acctfourfigures"/>
              <w:tabs>
                <w:tab w:val="clear" w:pos="765"/>
                <w:tab w:val="decimal" w:pos="910"/>
              </w:tabs>
              <w:spacing w:line="240" w:lineRule="auto"/>
              <w:ind w:left="-79" w:right="-79"/>
              <w:rPr>
                <w:b/>
                <w:bCs/>
                <w:szCs w:val="22"/>
              </w:rPr>
            </w:pPr>
            <w:r w:rsidRPr="007B227A">
              <w:rPr>
                <w:b/>
                <w:bCs/>
                <w:szCs w:val="22"/>
              </w:rPr>
              <w:t>78,984</w:t>
            </w:r>
          </w:p>
        </w:tc>
        <w:tc>
          <w:tcPr>
            <w:tcW w:w="180" w:type="dxa"/>
            <w:shd w:val="clear" w:color="auto" w:fill="auto"/>
          </w:tcPr>
          <w:p w14:paraId="25E3EB3F" w14:textId="77777777" w:rsidR="007250EE" w:rsidRPr="008879BC" w:rsidRDefault="007250EE" w:rsidP="007250EE">
            <w:pPr>
              <w:pStyle w:val="acctfourfigures"/>
              <w:spacing w:line="240" w:lineRule="auto"/>
              <w:jc w:val="center"/>
              <w:rPr>
                <w:szCs w:val="22"/>
              </w:rPr>
            </w:pPr>
          </w:p>
        </w:tc>
        <w:tc>
          <w:tcPr>
            <w:tcW w:w="720" w:type="dxa"/>
            <w:tcBorders>
              <w:top w:val="single" w:sz="4" w:space="0" w:color="auto"/>
              <w:bottom w:val="double" w:sz="4" w:space="0" w:color="auto"/>
            </w:tcBorders>
            <w:shd w:val="clear" w:color="auto" w:fill="auto"/>
          </w:tcPr>
          <w:p w14:paraId="33C48D1B" w14:textId="73D24A54" w:rsidR="007250EE" w:rsidRPr="00B05DB6" w:rsidRDefault="007250EE" w:rsidP="007250EE">
            <w:pPr>
              <w:pStyle w:val="acctfourfigures"/>
              <w:tabs>
                <w:tab w:val="clear" w:pos="765"/>
                <w:tab w:val="decimal" w:pos="462"/>
              </w:tabs>
              <w:spacing w:line="240" w:lineRule="auto"/>
              <w:rPr>
                <w:b/>
                <w:bCs/>
                <w:szCs w:val="22"/>
              </w:rPr>
            </w:pPr>
            <w:r>
              <w:rPr>
                <w:b/>
                <w:bCs/>
                <w:szCs w:val="22"/>
              </w:rPr>
              <w:t>19</w:t>
            </w:r>
          </w:p>
        </w:tc>
        <w:tc>
          <w:tcPr>
            <w:tcW w:w="180" w:type="dxa"/>
            <w:shd w:val="clear" w:color="auto" w:fill="auto"/>
          </w:tcPr>
          <w:p w14:paraId="166607A6" w14:textId="77777777" w:rsidR="007250EE" w:rsidRPr="004D10E4" w:rsidRDefault="007250EE" w:rsidP="007250EE">
            <w:pPr>
              <w:pStyle w:val="acctfourfigures"/>
              <w:tabs>
                <w:tab w:val="clear" w:pos="765"/>
                <w:tab w:val="decimal" w:pos="371"/>
                <w:tab w:val="decimal" w:pos="542"/>
              </w:tabs>
              <w:spacing w:line="240" w:lineRule="auto"/>
              <w:ind w:left="-79" w:right="-79"/>
              <w:rPr>
                <w:b/>
                <w:bCs/>
                <w:szCs w:val="22"/>
              </w:rPr>
            </w:pPr>
          </w:p>
        </w:tc>
        <w:tc>
          <w:tcPr>
            <w:tcW w:w="1195" w:type="dxa"/>
            <w:tcBorders>
              <w:top w:val="single" w:sz="4" w:space="0" w:color="auto"/>
              <w:bottom w:val="double" w:sz="4" w:space="0" w:color="auto"/>
            </w:tcBorders>
            <w:shd w:val="clear" w:color="auto" w:fill="auto"/>
          </w:tcPr>
          <w:p w14:paraId="63401FAE" w14:textId="25F78248" w:rsidR="007250EE" w:rsidRPr="00786FF3" w:rsidRDefault="007250EE" w:rsidP="007250EE">
            <w:pPr>
              <w:pStyle w:val="acctfourfigures"/>
              <w:tabs>
                <w:tab w:val="clear" w:pos="765"/>
                <w:tab w:val="decimal" w:pos="910"/>
              </w:tabs>
              <w:spacing w:line="240" w:lineRule="auto"/>
              <w:ind w:left="-79" w:right="-79"/>
              <w:rPr>
                <w:b/>
                <w:bCs/>
                <w:szCs w:val="22"/>
              </w:rPr>
            </w:pPr>
            <w:r>
              <w:rPr>
                <w:b/>
                <w:bCs/>
                <w:szCs w:val="22"/>
              </w:rPr>
              <w:t>71,845</w:t>
            </w:r>
          </w:p>
        </w:tc>
      </w:tr>
    </w:tbl>
    <w:p w14:paraId="2777DB7E" w14:textId="522AFA00" w:rsidR="00C776F2" w:rsidRDefault="00C776F2"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p w14:paraId="066B5A43" w14:textId="24E1AF28" w:rsidR="0032735D" w:rsidRDefault="00313B24" w:rsidP="00313B24">
      <w:pPr>
        <w:ind w:left="540"/>
        <w:jc w:val="thaiDistribute"/>
        <w:rPr>
          <w:rFonts w:ascii="Times New Roman" w:hAnsi="Times New Roman" w:cs="Times New Roman"/>
          <w:sz w:val="22"/>
          <w:szCs w:val="20"/>
        </w:rPr>
      </w:pPr>
      <w:r>
        <w:rPr>
          <w:rFonts w:ascii="Times New Roman" w:hAnsi="Times New Roman" w:cs="Times New Roman"/>
          <w:sz w:val="22"/>
          <w:szCs w:val="20"/>
        </w:rPr>
        <w:t>Movement</w:t>
      </w:r>
      <w:r w:rsidR="00BF04B7">
        <w:rPr>
          <w:rFonts w:ascii="Times New Roman" w:hAnsi="Times New Roman" w:cs="Times New Roman"/>
          <w:sz w:val="22"/>
          <w:szCs w:val="20"/>
        </w:rPr>
        <w:t>s</w:t>
      </w:r>
      <w:r>
        <w:rPr>
          <w:rFonts w:ascii="Times New Roman" w:hAnsi="Times New Roman" w:cs="Times New Roman"/>
          <w:sz w:val="22"/>
          <w:szCs w:val="20"/>
        </w:rPr>
        <w:t xml:space="preserve"> in deferred tax assets during the year</w:t>
      </w:r>
      <w:r w:rsidR="00BF04B7">
        <w:rPr>
          <w:rFonts w:ascii="Times New Roman" w:hAnsi="Times New Roman" w:cs="Times New Roman"/>
          <w:sz w:val="22"/>
          <w:szCs w:val="20"/>
        </w:rPr>
        <w:t>s</w:t>
      </w:r>
      <w:r>
        <w:rPr>
          <w:rFonts w:ascii="Times New Roman" w:hAnsi="Times New Roman" w:cs="Times New Roman"/>
          <w:sz w:val="22"/>
          <w:szCs w:val="20"/>
        </w:rPr>
        <w:t xml:space="preserve"> ended 31 December 20</w:t>
      </w:r>
      <w:r w:rsidR="00294783">
        <w:rPr>
          <w:rFonts w:ascii="Times New Roman" w:hAnsi="Times New Roman" w:cs="Cordia New"/>
          <w:sz w:val="22"/>
          <w:szCs w:val="20"/>
        </w:rPr>
        <w:t>2</w:t>
      </w:r>
      <w:r w:rsidR="007250EE">
        <w:rPr>
          <w:rFonts w:ascii="Times New Roman" w:hAnsi="Times New Roman" w:cs="Cordia New"/>
          <w:sz w:val="22"/>
          <w:szCs w:val="20"/>
        </w:rPr>
        <w:t>4</w:t>
      </w:r>
      <w:r>
        <w:rPr>
          <w:rFonts w:ascii="Times New Roman" w:hAnsi="Times New Roman" w:cs="Times New Roman"/>
          <w:sz w:val="22"/>
          <w:szCs w:val="20"/>
        </w:rPr>
        <w:t xml:space="preserve"> and 20</w:t>
      </w:r>
      <w:r w:rsidR="00B972D7">
        <w:rPr>
          <w:rFonts w:ascii="Times New Roman" w:hAnsi="Times New Roman" w:cs="Times New Roman"/>
          <w:sz w:val="22"/>
          <w:szCs w:val="20"/>
        </w:rPr>
        <w:t>2</w:t>
      </w:r>
      <w:r w:rsidR="007250EE">
        <w:rPr>
          <w:rFonts w:ascii="Times New Roman" w:hAnsi="Times New Roman" w:cs="Times New Roman"/>
          <w:sz w:val="22"/>
          <w:szCs w:val="20"/>
        </w:rPr>
        <w:t>3</w:t>
      </w:r>
      <w:r>
        <w:rPr>
          <w:rFonts w:ascii="Times New Roman" w:hAnsi="Times New Roman" w:cs="Times New Roman"/>
          <w:sz w:val="22"/>
          <w:szCs w:val="20"/>
        </w:rPr>
        <w:t xml:space="preserve"> were as follows:</w:t>
      </w:r>
    </w:p>
    <w:p w14:paraId="05A9063E" w14:textId="4E97A1B0" w:rsidR="00233B1C" w:rsidRPr="00F004D3" w:rsidRDefault="00233B1C"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260"/>
        <w:gridCol w:w="182"/>
        <w:gridCol w:w="1258"/>
        <w:gridCol w:w="180"/>
        <w:gridCol w:w="1440"/>
        <w:gridCol w:w="182"/>
        <w:gridCol w:w="1258"/>
      </w:tblGrid>
      <w:tr w:rsidR="00030E34" w:rsidRPr="000A652F" w14:paraId="3817E7F9" w14:textId="77777777" w:rsidTr="00714BDB">
        <w:trPr>
          <w:cantSplit/>
          <w:trHeight w:val="50"/>
          <w:tblHeader/>
        </w:trPr>
        <w:tc>
          <w:tcPr>
            <w:tcW w:w="3420" w:type="dxa"/>
            <w:vAlign w:val="bottom"/>
          </w:tcPr>
          <w:p w14:paraId="752FD8EA" w14:textId="77777777" w:rsidR="00030E34" w:rsidRPr="000A652F" w:rsidRDefault="00030E34" w:rsidP="00F90487">
            <w:pPr>
              <w:tabs>
                <w:tab w:val="left" w:pos="191"/>
              </w:tabs>
              <w:spacing w:line="220" w:lineRule="exact"/>
              <w:ind w:left="191" w:right="-68" w:hanging="191"/>
              <w:rPr>
                <w:rFonts w:ascii="Times New Roman" w:hAnsi="Times New Roman" w:cs="Times New Roman"/>
                <w:b/>
                <w:bCs/>
                <w:i/>
                <w:iCs/>
                <w:sz w:val="22"/>
                <w:szCs w:val="22"/>
              </w:rPr>
            </w:pPr>
          </w:p>
        </w:tc>
        <w:tc>
          <w:tcPr>
            <w:tcW w:w="5760" w:type="dxa"/>
            <w:gridSpan w:val="7"/>
            <w:vAlign w:val="bottom"/>
          </w:tcPr>
          <w:p w14:paraId="55BA3283" w14:textId="77777777" w:rsidR="00C10844" w:rsidRDefault="00030E34" w:rsidP="00450669">
            <w:pPr>
              <w:pStyle w:val="acctcolumnheading"/>
              <w:spacing w:after="0" w:line="240" w:lineRule="auto"/>
              <w:ind w:left="-72" w:right="-72"/>
              <w:rPr>
                <w:rFonts w:cs="Angsana New"/>
                <w:b/>
                <w:bCs/>
                <w:szCs w:val="28"/>
                <w:lang w:val="en-US" w:bidi="th-TH"/>
              </w:rPr>
            </w:pPr>
            <w:r>
              <w:rPr>
                <w:b/>
                <w:bCs/>
                <w:szCs w:val="22"/>
              </w:rPr>
              <w:t>Consolidated financial statements</w:t>
            </w:r>
            <w:r w:rsidR="00C10844">
              <w:rPr>
                <w:rFonts w:cs="Angsana New"/>
                <w:b/>
                <w:bCs/>
                <w:szCs w:val="28"/>
                <w:lang w:val="en-US" w:bidi="th-TH"/>
              </w:rPr>
              <w:t>/</w:t>
            </w:r>
          </w:p>
          <w:p w14:paraId="17371B1D" w14:textId="7226CE03" w:rsidR="00030E34" w:rsidRPr="00C10844" w:rsidRDefault="00C10844" w:rsidP="00450669">
            <w:pPr>
              <w:pStyle w:val="acctcolumnheading"/>
              <w:spacing w:after="0" w:line="240" w:lineRule="auto"/>
              <w:ind w:left="-72" w:right="-72"/>
              <w:rPr>
                <w:rFonts w:cs="Angsana New"/>
                <w:b/>
                <w:bCs/>
                <w:szCs w:val="28"/>
                <w:lang w:val="en-US" w:bidi="th-TH"/>
              </w:rPr>
            </w:pPr>
            <w:r>
              <w:rPr>
                <w:rFonts w:cs="Angsana New"/>
                <w:b/>
                <w:bCs/>
                <w:szCs w:val="28"/>
                <w:lang w:val="en-US" w:bidi="th-TH"/>
              </w:rPr>
              <w:t>Separate financial statements</w:t>
            </w:r>
          </w:p>
        </w:tc>
      </w:tr>
      <w:tr w:rsidR="00801FE1" w:rsidRPr="000A652F" w14:paraId="7825A770" w14:textId="77777777" w:rsidTr="00714BDB">
        <w:trPr>
          <w:cantSplit/>
          <w:trHeight w:val="50"/>
          <w:tblHeader/>
        </w:trPr>
        <w:tc>
          <w:tcPr>
            <w:tcW w:w="3420" w:type="dxa"/>
            <w:vAlign w:val="bottom"/>
          </w:tcPr>
          <w:p w14:paraId="082B1D64" w14:textId="77777777" w:rsidR="00801FE1" w:rsidRPr="000A652F" w:rsidRDefault="00801FE1" w:rsidP="00F90487">
            <w:pPr>
              <w:tabs>
                <w:tab w:val="left" w:pos="191"/>
              </w:tabs>
              <w:spacing w:line="220" w:lineRule="exact"/>
              <w:ind w:left="191" w:right="-68" w:hanging="191"/>
              <w:rPr>
                <w:rFonts w:ascii="Times New Roman" w:hAnsi="Times New Roman" w:cs="Times New Roman"/>
                <w:b/>
                <w:bCs/>
                <w:i/>
                <w:iCs/>
                <w:sz w:val="22"/>
                <w:szCs w:val="22"/>
              </w:rPr>
            </w:pPr>
          </w:p>
        </w:tc>
        <w:tc>
          <w:tcPr>
            <w:tcW w:w="1260" w:type="dxa"/>
            <w:vAlign w:val="bottom"/>
          </w:tcPr>
          <w:p w14:paraId="79134850" w14:textId="77777777" w:rsidR="00801FE1" w:rsidRPr="000A652F" w:rsidRDefault="00801FE1" w:rsidP="00F90487">
            <w:pPr>
              <w:pStyle w:val="acctcolumnheading"/>
              <w:spacing w:after="0" w:line="220" w:lineRule="exact"/>
              <w:ind w:left="-79" w:right="-79"/>
              <w:rPr>
                <w:b/>
                <w:bCs/>
                <w:szCs w:val="22"/>
                <w:lang w:bidi="th-TH"/>
              </w:rPr>
            </w:pPr>
          </w:p>
        </w:tc>
        <w:tc>
          <w:tcPr>
            <w:tcW w:w="182" w:type="dxa"/>
            <w:vAlign w:val="bottom"/>
          </w:tcPr>
          <w:p w14:paraId="73CA0DBC" w14:textId="77777777" w:rsidR="00801FE1" w:rsidRPr="000A652F" w:rsidRDefault="00801FE1" w:rsidP="00F90487">
            <w:pPr>
              <w:pStyle w:val="acctcolumnheading"/>
              <w:spacing w:after="0" w:line="220" w:lineRule="exact"/>
              <w:rPr>
                <w:szCs w:val="22"/>
              </w:rPr>
            </w:pPr>
          </w:p>
        </w:tc>
        <w:tc>
          <w:tcPr>
            <w:tcW w:w="2878" w:type="dxa"/>
            <w:gridSpan w:val="3"/>
            <w:tcBorders>
              <w:left w:val="nil"/>
              <w:bottom w:val="single" w:sz="4" w:space="0" w:color="auto"/>
            </w:tcBorders>
            <w:vAlign w:val="bottom"/>
          </w:tcPr>
          <w:p w14:paraId="58A45805" w14:textId="763871D9" w:rsidR="00801FE1" w:rsidRPr="000A652F" w:rsidRDefault="00801FE1" w:rsidP="00F90487">
            <w:pPr>
              <w:pStyle w:val="acctcolumnheading"/>
              <w:spacing w:after="0" w:line="220" w:lineRule="exact"/>
              <w:rPr>
                <w:szCs w:val="22"/>
              </w:rPr>
            </w:pPr>
            <w:r w:rsidRPr="000A652F">
              <w:rPr>
                <w:szCs w:val="22"/>
              </w:rPr>
              <w:t>(Charged) / Credited to</w:t>
            </w:r>
          </w:p>
        </w:tc>
        <w:tc>
          <w:tcPr>
            <w:tcW w:w="182" w:type="dxa"/>
            <w:vAlign w:val="bottom"/>
          </w:tcPr>
          <w:p w14:paraId="5C70018A" w14:textId="49BE90C7" w:rsidR="00801FE1" w:rsidRPr="000A652F" w:rsidRDefault="00801FE1" w:rsidP="00F90487">
            <w:pPr>
              <w:pStyle w:val="acctcolumnheading"/>
              <w:spacing w:after="0" w:line="220" w:lineRule="exact"/>
              <w:rPr>
                <w:szCs w:val="22"/>
              </w:rPr>
            </w:pPr>
          </w:p>
        </w:tc>
        <w:tc>
          <w:tcPr>
            <w:tcW w:w="1258" w:type="dxa"/>
            <w:vAlign w:val="bottom"/>
          </w:tcPr>
          <w:p w14:paraId="4FF80005" w14:textId="77777777" w:rsidR="00801FE1" w:rsidRPr="000A652F" w:rsidRDefault="00801FE1" w:rsidP="00F90487">
            <w:pPr>
              <w:pStyle w:val="acctcolumnheading"/>
              <w:spacing w:after="0" w:line="240" w:lineRule="auto"/>
              <w:ind w:left="-72" w:right="-72"/>
              <w:rPr>
                <w:b/>
                <w:bCs/>
                <w:szCs w:val="22"/>
              </w:rPr>
            </w:pPr>
          </w:p>
        </w:tc>
      </w:tr>
      <w:tr w:rsidR="00450669" w:rsidRPr="00B76AC2" w14:paraId="76F92264" w14:textId="77777777" w:rsidTr="00714BDB">
        <w:trPr>
          <w:cantSplit/>
          <w:trHeight w:val="425"/>
          <w:tblHeader/>
        </w:trPr>
        <w:tc>
          <w:tcPr>
            <w:tcW w:w="3420" w:type="dxa"/>
            <w:vAlign w:val="bottom"/>
            <w:hideMark/>
          </w:tcPr>
          <w:p w14:paraId="57957BE8" w14:textId="77777777" w:rsidR="00450669" w:rsidRPr="00B76AC2" w:rsidRDefault="00450669" w:rsidP="00F90487">
            <w:pPr>
              <w:tabs>
                <w:tab w:val="left" w:pos="191"/>
              </w:tabs>
              <w:spacing w:line="220" w:lineRule="exact"/>
              <w:ind w:left="191" w:right="-68" w:hanging="191"/>
              <w:rPr>
                <w:rFonts w:ascii="Times New Roman" w:hAnsi="Times New Roman" w:cs="Times New Roman"/>
                <w:b/>
                <w:bCs/>
                <w:i/>
                <w:iCs/>
                <w:sz w:val="22"/>
                <w:szCs w:val="22"/>
              </w:rPr>
            </w:pPr>
          </w:p>
        </w:tc>
        <w:tc>
          <w:tcPr>
            <w:tcW w:w="1260" w:type="dxa"/>
            <w:vAlign w:val="bottom"/>
            <w:hideMark/>
          </w:tcPr>
          <w:p w14:paraId="1CBF55D0" w14:textId="0812B369" w:rsidR="00450669" w:rsidRPr="00B76AC2" w:rsidRDefault="00450669" w:rsidP="00F90487">
            <w:pPr>
              <w:pStyle w:val="acctcolumnheading"/>
              <w:spacing w:after="0" w:line="220" w:lineRule="exact"/>
              <w:ind w:left="-79" w:right="-79"/>
              <w:rPr>
                <w:i/>
                <w:iCs/>
                <w:szCs w:val="22"/>
                <w:lang w:bidi="th-TH"/>
              </w:rPr>
            </w:pPr>
            <w:r w:rsidRPr="00B76AC2">
              <w:rPr>
                <w:b/>
                <w:bCs/>
                <w:szCs w:val="22"/>
                <w:lang w:bidi="th-TH"/>
              </w:rPr>
              <w:t xml:space="preserve">At 1 </w:t>
            </w:r>
            <w:r w:rsidR="00571843">
              <w:rPr>
                <w:b/>
                <w:bCs/>
                <w:szCs w:val="22"/>
                <w:lang w:bidi="th-TH"/>
              </w:rPr>
              <w:br/>
            </w:r>
            <w:r w:rsidRPr="00B76AC2">
              <w:rPr>
                <w:b/>
                <w:bCs/>
                <w:szCs w:val="22"/>
                <w:lang w:bidi="th-TH"/>
              </w:rPr>
              <w:t xml:space="preserve">January </w:t>
            </w:r>
          </w:p>
        </w:tc>
        <w:tc>
          <w:tcPr>
            <w:tcW w:w="182" w:type="dxa"/>
            <w:vAlign w:val="bottom"/>
          </w:tcPr>
          <w:p w14:paraId="734BE0EE" w14:textId="77777777" w:rsidR="00450669" w:rsidRPr="00B76AC2" w:rsidRDefault="00450669" w:rsidP="00F90487">
            <w:pPr>
              <w:pStyle w:val="acctcolumnheading"/>
              <w:spacing w:after="0" w:line="220" w:lineRule="exact"/>
              <w:rPr>
                <w:szCs w:val="22"/>
              </w:rPr>
            </w:pPr>
          </w:p>
        </w:tc>
        <w:tc>
          <w:tcPr>
            <w:tcW w:w="1258" w:type="dxa"/>
            <w:tcBorders>
              <w:top w:val="single" w:sz="4" w:space="0" w:color="auto"/>
              <w:left w:val="nil"/>
              <w:bottom w:val="nil"/>
              <w:right w:val="nil"/>
            </w:tcBorders>
            <w:vAlign w:val="bottom"/>
            <w:hideMark/>
          </w:tcPr>
          <w:p w14:paraId="4100F888" w14:textId="77777777" w:rsidR="00450669" w:rsidRPr="00B76AC2" w:rsidRDefault="00450669" w:rsidP="00F90487">
            <w:pPr>
              <w:pStyle w:val="acctcolumnheading"/>
              <w:spacing w:after="0" w:line="220" w:lineRule="exact"/>
              <w:ind w:left="-79" w:right="-79"/>
              <w:rPr>
                <w:szCs w:val="22"/>
                <w:lang w:bidi="th-TH"/>
              </w:rPr>
            </w:pPr>
            <w:r w:rsidRPr="00B76AC2">
              <w:rPr>
                <w:szCs w:val="22"/>
                <w:lang w:bidi="th-TH"/>
              </w:rPr>
              <w:t>Profit or loss</w:t>
            </w:r>
          </w:p>
        </w:tc>
        <w:tc>
          <w:tcPr>
            <w:tcW w:w="180" w:type="dxa"/>
            <w:vAlign w:val="bottom"/>
          </w:tcPr>
          <w:p w14:paraId="031C106F" w14:textId="77777777" w:rsidR="00450669" w:rsidRPr="00B76AC2" w:rsidRDefault="00450669" w:rsidP="00F90487">
            <w:pPr>
              <w:pStyle w:val="acctcolumnheading"/>
              <w:spacing w:after="0" w:line="220" w:lineRule="exact"/>
              <w:rPr>
                <w:szCs w:val="22"/>
              </w:rPr>
            </w:pPr>
          </w:p>
        </w:tc>
        <w:tc>
          <w:tcPr>
            <w:tcW w:w="1440" w:type="dxa"/>
            <w:vAlign w:val="bottom"/>
          </w:tcPr>
          <w:p w14:paraId="66AF26C6" w14:textId="14CF33C4" w:rsidR="00450669" w:rsidRPr="00B22BB6" w:rsidRDefault="00801FE1" w:rsidP="00F90487">
            <w:pPr>
              <w:pStyle w:val="acctcolumnheading"/>
              <w:spacing w:after="0" w:line="220" w:lineRule="exact"/>
              <w:rPr>
                <w:spacing w:val="-4"/>
                <w:szCs w:val="22"/>
              </w:rPr>
            </w:pPr>
            <w:r w:rsidRPr="00B22BB6">
              <w:rPr>
                <w:spacing w:val="-4"/>
                <w:szCs w:val="22"/>
              </w:rPr>
              <w:t>Other comprehensive income</w:t>
            </w:r>
          </w:p>
        </w:tc>
        <w:tc>
          <w:tcPr>
            <w:tcW w:w="182" w:type="dxa"/>
            <w:vAlign w:val="bottom"/>
          </w:tcPr>
          <w:p w14:paraId="5D4B4CCD" w14:textId="6A636B66" w:rsidR="00450669" w:rsidRPr="00B76AC2" w:rsidRDefault="00450669" w:rsidP="00F90487">
            <w:pPr>
              <w:pStyle w:val="acctcolumnheading"/>
              <w:spacing w:after="0" w:line="220" w:lineRule="exact"/>
              <w:rPr>
                <w:szCs w:val="22"/>
              </w:rPr>
            </w:pPr>
          </w:p>
        </w:tc>
        <w:tc>
          <w:tcPr>
            <w:tcW w:w="1258" w:type="dxa"/>
            <w:vAlign w:val="bottom"/>
            <w:hideMark/>
          </w:tcPr>
          <w:p w14:paraId="2CCE34AF" w14:textId="77777777" w:rsidR="00450669" w:rsidRPr="00B76AC2" w:rsidRDefault="00450669" w:rsidP="00F90487">
            <w:pPr>
              <w:pStyle w:val="acctcolumnheading"/>
              <w:spacing w:after="0" w:line="240" w:lineRule="auto"/>
              <w:ind w:left="-72" w:right="-72"/>
              <w:rPr>
                <w:b/>
                <w:bCs/>
                <w:szCs w:val="22"/>
              </w:rPr>
            </w:pPr>
            <w:r w:rsidRPr="00B76AC2">
              <w:rPr>
                <w:b/>
                <w:bCs/>
                <w:szCs w:val="22"/>
              </w:rPr>
              <w:t>At 31</w:t>
            </w:r>
          </w:p>
          <w:p w14:paraId="7DC7D9BD" w14:textId="77777777" w:rsidR="00450669" w:rsidRPr="00B76AC2" w:rsidRDefault="00450669" w:rsidP="00F90487">
            <w:pPr>
              <w:pStyle w:val="acctcolumnheading"/>
              <w:spacing w:after="0" w:line="240" w:lineRule="auto"/>
              <w:ind w:left="-72" w:right="-72"/>
              <w:rPr>
                <w:b/>
                <w:bCs/>
                <w:szCs w:val="22"/>
              </w:rPr>
            </w:pPr>
            <w:r w:rsidRPr="00B76AC2">
              <w:rPr>
                <w:b/>
                <w:bCs/>
                <w:szCs w:val="22"/>
              </w:rPr>
              <w:t xml:space="preserve">December </w:t>
            </w:r>
          </w:p>
        </w:tc>
      </w:tr>
      <w:tr w:rsidR="00030E34" w:rsidRPr="00B76AC2" w14:paraId="73237FC4" w14:textId="77777777" w:rsidTr="00714BDB">
        <w:trPr>
          <w:cantSplit/>
          <w:trHeight w:val="209"/>
          <w:tblHeader/>
        </w:trPr>
        <w:tc>
          <w:tcPr>
            <w:tcW w:w="3420" w:type="dxa"/>
            <w:vAlign w:val="bottom"/>
          </w:tcPr>
          <w:p w14:paraId="4EA9448C" w14:textId="77777777" w:rsidR="00030E34" w:rsidRPr="00B76AC2" w:rsidRDefault="00030E34" w:rsidP="00F90487">
            <w:pPr>
              <w:tabs>
                <w:tab w:val="left" w:pos="191"/>
              </w:tabs>
              <w:spacing w:line="220" w:lineRule="exact"/>
              <w:ind w:left="191" w:right="-68" w:hanging="191"/>
              <w:rPr>
                <w:rFonts w:ascii="Times New Roman" w:hAnsi="Times New Roman" w:cs="Times New Roman"/>
                <w:b/>
                <w:bCs/>
                <w:i/>
                <w:iCs/>
                <w:sz w:val="22"/>
                <w:szCs w:val="22"/>
              </w:rPr>
            </w:pPr>
          </w:p>
        </w:tc>
        <w:tc>
          <w:tcPr>
            <w:tcW w:w="5760" w:type="dxa"/>
            <w:gridSpan w:val="7"/>
            <w:vAlign w:val="bottom"/>
          </w:tcPr>
          <w:p w14:paraId="4EB79031" w14:textId="77777777" w:rsidR="00030E34" w:rsidRPr="00B76AC2" w:rsidRDefault="00030E34" w:rsidP="00F90487">
            <w:pPr>
              <w:pStyle w:val="acctcolumnheading"/>
              <w:spacing w:after="0" w:line="240" w:lineRule="auto"/>
              <w:ind w:left="-72" w:right="-72"/>
              <w:rPr>
                <w:i/>
                <w:iCs/>
                <w:szCs w:val="22"/>
              </w:rPr>
            </w:pPr>
            <w:r w:rsidRPr="00B76AC2">
              <w:rPr>
                <w:i/>
                <w:iCs/>
                <w:szCs w:val="22"/>
              </w:rPr>
              <w:t>(in thousand Baht)</w:t>
            </w:r>
          </w:p>
        </w:tc>
      </w:tr>
      <w:tr w:rsidR="00450669" w:rsidRPr="00B76AC2" w14:paraId="4AB9CBB0" w14:textId="77777777" w:rsidTr="00714BDB">
        <w:trPr>
          <w:cantSplit/>
        </w:trPr>
        <w:tc>
          <w:tcPr>
            <w:tcW w:w="3420" w:type="dxa"/>
            <w:vAlign w:val="bottom"/>
            <w:hideMark/>
          </w:tcPr>
          <w:p w14:paraId="33E9657C" w14:textId="1F87EAE5" w:rsidR="00450669" w:rsidRPr="00B76AC2" w:rsidRDefault="00450669" w:rsidP="00F90487">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b/>
                <w:bCs/>
                <w:i/>
                <w:iCs/>
                <w:sz w:val="22"/>
                <w:szCs w:val="22"/>
              </w:rPr>
              <w:t>202</w:t>
            </w:r>
            <w:r w:rsidR="007250EE">
              <w:rPr>
                <w:rFonts w:ascii="Times New Roman" w:hAnsi="Times New Roman" w:cs="Times New Roman"/>
                <w:b/>
                <w:bCs/>
                <w:i/>
                <w:iCs/>
                <w:sz w:val="22"/>
                <w:szCs w:val="22"/>
              </w:rPr>
              <w:t>4</w:t>
            </w:r>
          </w:p>
        </w:tc>
        <w:tc>
          <w:tcPr>
            <w:tcW w:w="1260" w:type="dxa"/>
            <w:vAlign w:val="bottom"/>
          </w:tcPr>
          <w:p w14:paraId="1BE71373" w14:textId="77777777" w:rsidR="00450669" w:rsidRPr="00B76AC2" w:rsidRDefault="00450669" w:rsidP="00F90487">
            <w:pPr>
              <w:pStyle w:val="acctfourfigures"/>
              <w:tabs>
                <w:tab w:val="decimal" w:pos="731"/>
              </w:tabs>
              <w:spacing w:line="220" w:lineRule="exact"/>
              <w:ind w:right="11"/>
              <w:jc w:val="center"/>
              <w:rPr>
                <w:szCs w:val="22"/>
              </w:rPr>
            </w:pPr>
          </w:p>
        </w:tc>
        <w:tc>
          <w:tcPr>
            <w:tcW w:w="182" w:type="dxa"/>
            <w:vAlign w:val="bottom"/>
          </w:tcPr>
          <w:p w14:paraId="0AE1EE9C" w14:textId="77777777" w:rsidR="00450669" w:rsidRPr="00B76AC2" w:rsidRDefault="00450669" w:rsidP="00F90487">
            <w:pPr>
              <w:pStyle w:val="acctfourfigures"/>
              <w:spacing w:line="220" w:lineRule="exact"/>
              <w:jc w:val="center"/>
              <w:rPr>
                <w:szCs w:val="22"/>
              </w:rPr>
            </w:pPr>
          </w:p>
        </w:tc>
        <w:tc>
          <w:tcPr>
            <w:tcW w:w="1258" w:type="dxa"/>
            <w:vAlign w:val="bottom"/>
          </w:tcPr>
          <w:p w14:paraId="188B8342" w14:textId="77777777" w:rsidR="00450669" w:rsidRPr="00B76AC2" w:rsidRDefault="00450669" w:rsidP="00F90487">
            <w:pPr>
              <w:pStyle w:val="acctfourfigures"/>
              <w:tabs>
                <w:tab w:val="decimal" w:pos="731"/>
              </w:tabs>
              <w:spacing w:line="220" w:lineRule="exact"/>
              <w:ind w:right="11"/>
              <w:jc w:val="center"/>
              <w:rPr>
                <w:szCs w:val="22"/>
              </w:rPr>
            </w:pPr>
          </w:p>
        </w:tc>
        <w:tc>
          <w:tcPr>
            <w:tcW w:w="180" w:type="dxa"/>
            <w:vAlign w:val="bottom"/>
          </w:tcPr>
          <w:p w14:paraId="7C429EE4" w14:textId="77777777" w:rsidR="00450669" w:rsidRPr="00B76AC2" w:rsidRDefault="00450669" w:rsidP="00F90487">
            <w:pPr>
              <w:pStyle w:val="acctfourfigures"/>
              <w:spacing w:line="220" w:lineRule="exact"/>
              <w:jc w:val="center"/>
              <w:rPr>
                <w:szCs w:val="22"/>
              </w:rPr>
            </w:pPr>
          </w:p>
        </w:tc>
        <w:tc>
          <w:tcPr>
            <w:tcW w:w="1440" w:type="dxa"/>
            <w:vAlign w:val="bottom"/>
          </w:tcPr>
          <w:p w14:paraId="22D68EB6" w14:textId="77777777" w:rsidR="00450669" w:rsidRPr="00B76AC2" w:rsidRDefault="00450669" w:rsidP="00F90487">
            <w:pPr>
              <w:pStyle w:val="acctfourfigures"/>
              <w:spacing w:line="220" w:lineRule="exact"/>
              <w:jc w:val="center"/>
              <w:rPr>
                <w:szCs w:val="22"/>
              </w:rPr>
            </w:pPr>
          </w:p>
        </w:tc>
        <w:tc>
          <w:tcPr>
            <w:tcW w:w="182" w:type="dxa"/>
            <w:vAlign w:val="bottom"/>
          </w:tcPr>
          <w:p w14:paraId="3B373160" w14:textId="65A81536" w:rsidR="00450669" w:rsidRPr="00B76AC2" w:rsidRDefault="00450669" w:rsidP="00F90487">
            <w:pPr>
              <w:pStyle w:val="acctfourfigures"/>
              <w:spacing w:line="220" w:lineRule="exact"/>
              <w:jc w:val="center"/>
              <w:rPr>
                <w:szCs w:val="22"/>
              </w:rPr>
            </w:pPr>
          </w:p>
        </w:tc>
        <w:tc>
          <w:tcPr>
            <w:tcW w:w="1258" w:type="dxa"/>
            <w:vAlign w:val="bottom"/>
          </w:tcPr>
          <w:p w14:paraId="4F6E04C5" w14:textId="77777777" w:rsidR="00450669" w:rsidRPr="00B76AC2" w:rsidRDefault="00450669" w:rsidP="00F90487">
            <w:pPr>
              <w:pStyle w:val="acctfourfigures"/>
              <w:tabs>
                <w:tab w:val="decimal" w:pos="580"/>
              </w:tabs>
              <w:spacing w:line="220" w:lineRule="exact"/>
              <w:ind w:left="-50" w:right="-120"/>
              <w:rPr>
                <w:szCs w:val="22"/>
              </w:rPr>
            </w:pPr>
          </w:p>
        </w:tc>
      </w:tr>
      <w:tr w:rsidR="00450669" w:rsidRPr="00B76AC2" w14:paraId="7C1D0A01" w14:textId="77777777" w:rsidTr="00714BDB">
        <w:trPr>
          <w:cantSplit/>
        </w:trPr>
        <w:tc>
          <w:tcPr>
            <w:tcW w:w="3420" w:type="dxa"/>
            <w:vAlign w:val="bottom"/>
            <w:hideMark/>
          </w:tcPr>
          <w:p w14:paraId="54C7FBC6" w14:textId="77777777" w:rsidR="00450669" w:rsidRPr="00B76AC2" w:rsidRDefault="00450669" w:rsidP="00F90487">
            <w:pPr>
              <w:tabs>
                <w:tab w:val="left" w:pos="191"/>
              </w:tabs>
              <w:spacing w:line="220" w:lineRule="exact"/>
              <w:ind w:left="191" w:right="-68" w:hanging="191"/>
              <w:rPr>
                <w:rFonts w:ascii="Times New Roman" w:hAnsi="Times New Roman" w:cs="Times New Roman"/>
                <w:b/>
                <w:bCs/>
                <w:i/>
                <w:iCs/>
                <w:sz w:val="22"/>
                <w:szCs w:val="22"/>
              </w:rPr>
            </w:pPr>
            <w:r w:rsidRPr="00B76AC2">
              <w:rPr>
                <w:rFonts w:ascii="Times New Roman" w:hAnsi="Times New Roman" w:cs="Times New Roman"/>
                <w:b/>
                <w:bCs/>
                <w:i/>
                <w:iCs/>
                <w:sz w:val="22"/>
                <w:szCs w:val="22"/>
              </w:rPr>
              <w:t>Deferred tax assets</w:t>
            </w:r>
          </w:p>
        </w:tc>
        <w:tc>
          <w:tcPr>
            <w:tcW w:w="1260" w:type="dxa"/>
            <w:vAlign w:val="bottom"/>
          </w:tcPr>
          <w:p w14:paraId="1712B6CB" w14:textId="77777777" w:rsidR="00450669" w:rsidRPr="00B76AC2" w:rsidRDefault="00450669" w:rsidP="00026CAD">
            <w:pPr>
              <w:pStyle w:val="acctfourfigures"/>
              <w:tabs>
                <w:tab w:val="clear" w:pos="765"/>
                <w:tab w:val="decimal" w:pos="827"/>
              </w:tabs>
              <w:spacing w:line="220" w:lineRule="exact"/>
              <w:ind w:right="-80"/>
              <w:rPr>
                <w:szCs w:val="22"/>
              </w:rPr>
            </w:pPr>
          </w:p>
        </w:tc>
        <w:tc>
          <w:tcPr>
            <w:tcW w:w="182" w:type="dxa"/>
            <w:vAlign w:val="bottom"/>
          </w:tcPr>
          <w:p w14:paraId="43FB57BF" w14:textId="77777777" w:rsidR="00450669" w:rsidRPr="00B76AC2" w:rsidRDefault="00450669" w:rsidP="00F90487">
            <w:pPr>
              <w:pStyle w:val="acctfourfigures"/>
              <w:spacing w:line="220" w:lineRule="exact"/>
              <w:jc w:val="center"/>
              <w:rPr>
                <w:szCs w:val="22"/>
              </w:rPr>
            </w:pPr>
          </w:p>
        </w:tc>
        <w:tc>
          <w:tcPr>
            <w:tcW w:w="1258" w:type="dxa"/>
            <w:vAlign w:val="bottom"/>
          </w:tcPr>
          <w:p w14:paraId="1C62179A" w14:textId="77777777" w:rsidR="00450669" w:rsidRPr="00B76AC2" w:rsidRDefault="00450669" w:rsidP="00F90487">
            <w:pPr>
              <w:pStyle w:val="acctfourfigures"/>
              <w:tabs>
                <w:tab w:val="decimal" w:pos="731"/>
              </w:tabs>
              <w:spacing w:line="220" w:lineRule="exact"/>
              <w:ind w:right="11"/>
              <w:jc w:val="center"/>
              <w:rPr>
                <w:szCs w:val="22"/>
              </w:rPr>
            </w:pPr>
          </w:p>
        </w:tc>
        <w:tc>
          <w:tcPr>
            <w:tcW w:w="180" w:type="dxa"/>
            <w:vAlign w:val="bottom"/>
          </w:tcPr>
          <w:p w14:paraId="3A426D50" w14:textId="77777777" w:rsidR="00450669" w:rsidRPr="00B76AC2" w:rsidRDefault="00450669" w:rsidP="00F90487">
            <w:pPr>
              <w:pStyle w:val="acctfourfigures"/>
              <w:spacing w:line="220" w:lineRule="exact"/>
              <w:jc w:val="center"/>
              <w:rPr>
                <w:szCs w:val="22"/>
              </w:rPr>
            </w:pPr>
          </w:p>
        </w:tc>
        <w:tc>
          <w:tcPr>
            <w:tcW w:w="1440" w:type="dxa"/>
            <w:vAlign w:val="bottom"/>
          </w:tcPr>
          <w:p w14:paraId="21687A52" w14:textId="77777777" w:rsidR="00450669" w:rsidRPr="00B76AC2" w:rsidRDefault="00450669" w:rsidP="00F90487">
            <w:pPr>
              <w:pStyle w:val="acctfourfigures"/>
              <w:spacing w:line="220" w:lineRule="exact"/>
              <w:jc w:val="center"/>
              <w:rPr>
                <w:szCs w:val="22"/>
              </w:rPr>
            </w:pPr>
          </w:p>
        </w:tc>
        <w:tc>
          <w:tcPr>
            <w:tcW w:w="182" w:type="dxa"/>
            <w:vAlign w:val="bottom"/>
          </w:tcPr>
          <w:p w14:paraId="7A3020EB" w14:textId="078FFF51" w:rsidR="00450669" w:rsidRPr="00B76AC2" w:rsidRDefault="00450669" w:rsidP="00F90487">
            <w:pPr>
              <w:pStyle w:val="acctfourfigures"/>
              <w:spacing w:line="220" w:lineRule="exact"/>
              <w:jc w:val="center"/>
              <w:rPr>
                <w:szCs w:val="22"/>
              </w:rPr>
            </w:pPr>
          </w:p>
        </w:tc>
        <w:tc>
          <w:tcPr>
            <w:tcW w:w="1258" w:type="dxa"/>
            <w:vAlign w:val="bottom"/>
          </w:tcPr>
          <w:p w14:paraId="236BDD7F" w14:textId="77777777" w:rsidR="00450669" w:rsidRPr="00B76AC2" w:rsidRDefault="00450669" w:rsidP="00F90487">
            <w:pPr>
              <w:pStyle w:val="acctfourfigures"/>
              <w:tabs>
                <w:tab w:val="decimal" w:pos="580"/>
              </w:tabs>
              <w:spacing w:line="220" w:lineRule="exact"/>
              <w:ind w:left="-50" w:right="-120"/>
              <w:rPr>
                <w:szCs w:val="22"/>
              </w:rPr>
            </w:pPr>
          </w:p>
        </w:tc>
      </w:tr>
      <w:tr w:rsidR="00450669" w:rsidRPr="00B76AC2" w14:paraId="1611F888" w14:textId="77777777" w:rsidTr="00714BDB">
        <w:trPr>
          <w:cantSplit/>
          <w:trHeight w:val="60"/>
        </w:trPr>
        <w:tc>
          <w:tcPr>
            <w:tcW w:w="3420" w:type="dxa"/>
            <w:vAlign w:val="bottom"/>
          </w:tcPr>
          <w:p w14:paraId="0115C366" w14:textId="77777777" w:rsidR="00450669" w:rsidRPr="00B76AC2" w:rsidRDefault="00450669" w:rsidP="00F90487">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Allowance for expected credit loss</w:t>
            </w:r>
          </w:p>
        </w:tc>
        <w:tc>
          <w:tcPr>
            <w:tcW w:w="1260" w:type="dxa"/>
            <w:vAlign w:val="bottom"/>
          </w:tcPr>
          <w:p w14:paraId="3AF5DD6C" w14:textId="77777777" w:rsidR="00450669" w:rsidRPr="00B76AC2" w:rsidRDefault="00450669" w:rsidP="00026CAD">
            <w:pPr>
              <w:pStyle w:val="acctfourfigures"/>
              <w:tabs>
                <w:tab w:val="clear" w:pos="765"/>
                <w:tab w:val="decimal" w:pos="827"/>
              </w:tabs>
              <w:spacing w:line="220" w:lineRule="exact"/>
              <w:ind w:right="-80"/>
              <w:rPr>
                <w:szCs w:val="22"/>
              </w:rPr>
            </w:pPr>
          </w:p>
        </w:tc>
        <w:tc>
          <w:tcPr>
            <w:tcW w:w="182" w:type="dxa"/>
            <w:vAlign w:val="bottom"/>
          </w:tcPr>
          <w:p w14:paraId="053C4903" w14:textId="77777777" w:rsidR="00450669" w:rsidRPr="00B76AC2" w:rsidRDefault="00450669" w:rsidP="00F90487">
            <w:pPr>
              <w:pStyle w:val="acctfourfigures"/>
              <w:spacing w:line="220" w:lineRule="exact"/>
              <w:jc w:val="right"/>
              <w:rPr>
                <w:szCs w:val="22"/>
              </w:rPr>
            </w:pPr>
          </w:p>
        </w:tc>
        <w:tc>
          <w:tcPr>
            <w:tcW w:w="1258" w:type="dxa"/>
            <w:vAlign w:val="bottom"/>
          </w:tcPr>
          <w:p w14:paraId="74C9AFAF" w14:textId="77777777" w:rsidR="00450669" w:rsidRPr="00B76AC2" w:rsidRDefault="00450669" w:rsidP="00F90487">
            <w:pPr>
              <w:pStyle w:val="acctfourfigures"/>
              <w:tabs>
                <w:tab w:val="decimal" w:pos="731"/>
              </w:tabs>
              <w:spacing w:line="220" w:lineRule="exact"/>
              <w:ind w:right="-80"/>
              <w:jc w:val="right"/>
              <w:rPr>
                <w:szCs w:val="22"/>
              </w:rPr>
            </w:pPr>
          </w:p>
        </w:tc>
        <w:tc>
          <w:tcPr>
            <w:tcW w:w="180" w:type="dxa"/>
            <w:vAlign w:val="bottom"/>
          </w:tcPr>
          <w:p w14:paraId="553EBB04" w14:textId="77777777" w:rsidR="00450669" w:rsidRPr="00B76AC2" w:rsidRDefault="00450669" w:rsidP="00F90487">
            <w:pPr>
              <w:pStyle w:val="acctfourfigures"/>
              <w:spacing w:line="220" w:lineRule="exact"/>
              <w:jc w:val="right"/>
              <w:rPr>
                <w:szCs w:val="22"/>
              </w:rPr>
            </w:pPr>
          </w:p>
        </w:tc>
        <w:tc>
          <w:tcPr>
            <w:tcW w:w="1440" w:type="dxa"/>
            <w:vAlign w:val="bottom"/>
          </w:tcPr>
          <w:p w14:paraId="62995C73" w14:textId="77777777" w:rsidR="00450669" w:rsidRPr="00B76AC2" w:rsidRDefault="00450669" w:rsidP="00026CAD">
            <w:pPr>
              <w:pStyle w:val="acctfourfigures"/>
              <w:tabs>
                <w:tab w:val="clear" w:pos="765"/>
                <w:tab w:val="decimal" w:pos="1177"/>
              </w:tabs>
              <w:spacing w:line="220" w:lineRule="exact"/>
              <w:rPr>
                <w:szCs w:val="22"/>
              </w:rPr>
            </w:pPr>
          </w:p>
        </w:tc>
        <w:tc>
          <w:tcPr>
            <w:tcW w:w="182" w:type="dxa"/>
            <w:vAlign w:val="bottom"/>
          </w:tcPr>
          <w:p w14:paraId="7865C43B" w14:textId="02C18602" w:rsidR="00450669" w:rsidRPr="00B76AC2" w:rsidRDefault="00450669" w:rsidP="00F90487">
            <w:pPr>
              <w:pStyle w:val="acctfourfigures"/>
              <w:spacing w:line="220" w:lineRule="exact"/>
              <w:jc w:val="right"/>
              <w:rPr>
                <w:szCs w:val="22"/>
              </w:rPr>
            </w:pPr>
          </w:p>
        </w:tc>
        <w:tc>
          <w:tcPr>
            <w:tcW w:w="1258" w:type="dxa"/>
            <w:vAlign w:val="bottom"/>
          </w:tcPr>
          <w:p w14:paraId="73260EC8" w14:textId="77777777" w:rsidR="00450669" w:rsidRPr="003118D5" w:rsidRDefault="00450669" w:rsidP="003118D5">
            <w:pPr>
              <w:pStyle w:val="acctfourfigures"/>
              <w:tabs>
                <w:tab w:val="clear" w:pos="765"/>
                <w:tab w:val="decimal" w:pos="1175"/>
              </w:tabs>
              <w:spacing w:line="220" w:lineRule="exact"/>
              <w:ind w:left="-70" w:right="169"/>
              <w:rPr>
                <w:rFonts w:cs="Angsana New"/>
                <w:b/>
                <w:bCs/>
                <w:szCs w:val="28"/>
                <w:lang w:val="en-US" w:bidi="th-TH"/>
              </w:rPr>
            </w:pPr>
          </w:p>
        </w:tc>
      </w:tr>
      <w:tr w:rsidR="005808C4" w:rsidRPr="00B76AC2" w14:paraId="317F49AB" w14:textId="77777777" w:rsidTr="00714BDB">
        <w:trPr>
          <w:cantSplit/>
        </w:trPr>
        <w:tc>
          <w:tcPr>
            <w:tcW w:w="3420" w:type="dxa"/>
            <w:vAlign w:val="bottom"/>
          </w:tcPr>
          <w:p w14:paraId="4A784635" w14:textId="77777777" w:rsidR="005808C4" w:rsidRPr="00B76AC2" w:rsidRDefault="005808C4" w:rsidP="005808C4">
            <w:pPr>
              <w:tabs>
                <w:tab w:val="left" w:pos="191"/>
              </w:tabs>
              <w:spacing w:line="220" w:lineRule="exact"/>
              <w:ind w:left="191" w:right="-68"/>
              <w:rPr>
                <w:rFonts w:ascii="Times New Roman" w:hAnsi="Times New Roman" w:cs="Times New Roman"/>
                <w:sz w:val="22"/>
                <w:szCs w:val="22"/>
              </w:rPr>
            </w:pPr>
            <w:r w:rsidRPr="00B76AC2">
              <w:rPr>
                <w:rFonts w:ascii="Times New Roman" w:hAnsi="Times New Roman" w:cs="Times New Roman"/>
                <w:sz w:val="22"/>
                <w:szCs w:val="22"/>
              </w:rPr>
              <w:t>of trade accounts receivable</w:t>
            </w:r>
          </w:p>
        </w:tc>
        <w:tc>
          <w:tcPr>
            <w:tcW w:w="1260" w:type="dxa"/>
            <w:vAlign w:val="bottom"/>
          </w:tcPr>
          <w:p w14:paraId="032A4011" w14:textId="054722D4" w:rsidR="005808C4" w:rsidRPr="00714BDB" w:rsidRDefault="005808C4" w:rsidP="00714BDB">
            <w:pPr>
              <w:pStyle w:val="acctfourfigures"/>
              <w:tabs>
                <w:tab w:val="clear" w:pos="765"/>
                <w:tab w:val="decimal" w:pos="1002"/>
              </w:tabs>
              <w:spacing w:line="220" w:lineRule="exact"/>
              <w:ind w:left="-78" w:right="-80"/>
              <w:rPr>
                <w:szCs w:val="22"/>
              </w:rPr>
            </w:pPr>
            <w:r w:rsidRPr="00714BDB">
              <w:rPr>
                <w:rFonts w:cs="Angsana New"/>
                <w:szCs w:val="28"/>
                <w:lang w:val="en-US" w:bidi="th-TH"/>
              </w:rPr>
              <w:t>916</w:t>
            </w:r>
          </w:p>
        </w:tc>
        <w:tc>
          <w:tcPr>
            <w:tcW w:w="182" w:type="dxa"/>
            <w:vAlign w:val="bottom"/>
          </w:tcPr>
          <w:p w14:paraId="06E8735E" w14:textId="77777777" w:rsidR="005808C4" w:rsidRPr="00714BDB" w:rsidRDefault="005808C4" w:rsidP="005808C4">
            <w:pPr>
              <w:pStyle w:val="acctfourfigures"/>
              <w:spacing w:line="220" w:lineRule="exact"/>
              <w:jc w:val="right"/>
              <w:rPr>
                <w:szCs w:val="22"/>
              </w:rPr>
            </w:pPr>
          </w:p>
        </w:tc>
        <w:tc>
          <w:tcPr>
            <w:tcW w:w="1258" w:type="dxa"/>
            <w:vAlign w:val="bottom"/>
          </w:tcPr>
          <w:p w14:paraId="1E9E908E" w14:textId="18385F3F" w:rsidR="005808C4" w:rsidRPr="00714BDB" w:rsidRDefault="00A55CBB" w:rsidP="00714BDB">
            <w:pPr>
              <w:pStyle w:val="acctfourfigures"/>
              <w:tabs>
                <w:tab w:val="clear" w:pos="765"/>
                <w:tab w:val="decimal" w:pos="1002"/>
              </w:tabs>
              <w:spacing w:line="220" w:lineRule="exact"/>
              <w:ind w:left="-78" w:right="-76"/>
              <w:rPr>
                <w:rFonts w:cs="Angsana New"/>
                <w:szCs w:val="28"/>
                <w:lang w:val="en-US" w:bidi="th-TH"/>
              </w:rPr>
            </w:pPr>
            <w:r w:rsidRPr="00714BDB">
              <w:rPr>
                <w:rFonts w:cs="Angsana New"/>
                <w:szCs w:val="28"/>
                <w:lang w:val="en-US" w:bidi="th-TH"/>
              </w:rPr>
              <w:t>(347)</w:t>
            </w:r>
          </w:p>
        </w:tc>
        <w:tc>
          <w:tcPr>
            <w:tcW w:w="180" w:type="dxa"/>
            <w:vAlign w:val="bottom"/>
          </w:tcPr>
          <w:p w14:paraId="13F141CD" w14:textId="77777777" w:rsidR="005808C4" w:rsidRPr="00714BDB" w:rsidRDefault="005808C4" w:rsidP="005808C4">
            <w:pPr>
              <w:pStyle w:val="acctfourfigures"/>
              <w:tabs>
                <w:tab w:val="decimal" w:pos="731"/>
              </w:tabs>
              <w:spacing w:line="220" w:lineRule="exact"/>
              <w:ind w:right="11"/>
              <w:jc w:val="right"/>
              <w:rPr>
                <w:rFonts w:cs="Angsana New"/>
                <w:szCs w:val="28"/>
                <w:lang w:val="en-US" w:bidi="th-TH"/>
              </w:rPr>
            </w:pPr>
          </w:p>
        </w:tc>
        <w:tc>
          <w:tcPr>
            <w:tcW w:w="1440" w:type="dxa"/>
            <w:vAlign w:val="bottom"/>
          </w:tcPr>
          <w:p w14:paraId="297621FA" w14:textId="24A58193" w:rsidR="005808C4" w:rsidRPr="00714BDB" w:rsidRDefault="00A55CBB" w:rsidP="005808C4">
            <w:pPr>
              <w:pStyle w:val="acctfourfigures"/>
              <w:tabs>
                <w:tab w:val="clear" w:pos="765"/>
                <w:tab w:val="decimal" w:pos="1177"/>
              </w:tabs>
              <w:spacing w:line="220" w:lineRule="exact"/>
              <w:ind w:right="11"/>
              <w:rPr>
                <w:rFonts w:cs="Angsana New"/>
                <w:szCs w:val="28"/>
                <w:lang w:val="en-US" w:bidi="th-TH"/>
              </w:rPr>
            </w:pPr>
            <w:r w:rsidRPr="00714BDB">
              <w:rPr>
                <w:rFonts w:cs="Angsana New"/>
                <w:szCs w:val="28"/>
                <w:lang w:val="en-US" w:bidi="th-TH"/>
              </w:rPr>
              <w:t>-</w:t>
            </w:r>
          </w:p>
        </w:tc>
        <w:tc>
          <w:tcPr>
            <w:tcW w:w="182" w:type="dxa"/>
            <w:vAlign w:val="bottom"/>
          </w:tcPr>
          <w:p w14:paraId="441C52EB" w14:textId="073EEC05" w:rsidR="005808C4" w:rsidRPr="00714BDB" w:rsidRDefault="005808C4" w:rsidP="005808C4">
            <w:pPr>
              <w:pStyle w:val="acctfourfigures"/>
              <w:spacing w:line="220" w:lineRule="exact"/>
              <w:jc w:val="right"/>
              <w:rPr>
                <w:szCs w:val="22"/>
              </w:rPr>
            </w:pPr>
          </w:p>
        </w:tc>
        <w:tc>
          <w:tcPr>
            <w:tcW w:w="1258" w:type="dxa"/>
            <w:vAlign w:val="bottom"/>
          </w:tcPr>
          <w:p w14:paraId="0DA5ECEF" w14:textId="2C71FA21" w:rsidR="005808C4" w:rsidRPr="00714BDB" w:rsidRDefault="00A55CBB" w:rsidP="00714BDB">
            <w:pPr>
              <w:pStyle w:val="acctfourfigures"/>
              <w:tabs>
                <w:tab w:val="clear" w:pos="765"/>
                <w:tab w:val="decimal" w:pos="1002"/>
              </w:tabs>
              <w:spacing w:line="220" w:lineRule="exact"/>
              <w:ind w:left="-70" w:right="-78"/>
              <w:rPr>
                <w:rFonts w:cs="Angsana New"/>
                <w:szCs w:val="28"/>
                <w:lang w:val="en-US" w:bidi="th-TH"/>
              </w:rPr>
            </w:pPr>
            <w:r w:rsidRPr="00714BDB">
              <w:rPr>
                <w:rFonts w:cs="Angsana New"/>
                <w:szCs w:val="28"/>
                <w:lang w:val="en-US" w:bidi="th-TH"/>
              </w:rPr>
              <w:t>569</w:t>
            </w:r>
          </w:p>
        </w:tc>
      </w:tr>
      <w:tr w:rsidR="00A55CBB" w:rsidRPr="00B76AC2" w14:paraId="0C126AE0" w14:textId="77777777" w:rsidTr="00714BDB">
        <w:trPr>
          <w:cantSplit/>
        </w:trPr>
        <w:tc>
          <w:tcPr>
            <w:tcW w:w="3420" w:type="dxa"/>
            <w:vAlign w:val="bottom"/>
          </w:tcPr>
          <w:p w14:paraId="46041954" w14:textId="11D57CE6" w:rsidR="00A55CBB" w:rsidRPr="00B76AC2" w:rsidRDefault="00A55CBB" w:rsidP="00A55CBB">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Allowance for expected credit loss</w:t>
            </w:r>
          </w:p>
        </w:tc>
        <w:tc>
          <w:tcPr>
            <w:tcW w:w="1260" w:type="dxa"/>
            <w:vAlign w:val="bottom"/>
          </w:tcPr>
          <w:p w14:paraId="264C8462" w14:textId="77777777" w:rsidR="00A55CBB" w:rsidRPr="00714BDB" w:rsidRDefault="00A55CBB" w:rsidP="00714BDB">
            <w:pPr>
              <w:pStyle w:val="acctfourfigures"/>
              <w:tabs>
                <w:tab w:val="clear" w:pos="765"/>
                <w:tab w:val="decimal" w:pos="1002"/>
              </w:tabs>
              <w:spacing w:line="220" w:lineRule="exact"/>
              <w:ind w:left="-78" w:right="-80"/>
              <w:rPr>
                <w:rFonts w:cs="Angsana New"/>
                <w:szCs w:val="28"/>
                <w:lang w:val="en-US" w:bidi="th-TH"/>
              </w:rPr>
            </w:pPr>
          </w:p>
        </w:tc>
        <w:tc>
          <w:tcPr>
            <w:tcW w:w="182" w:type="dxa"/>
            <w:vAlign w:val="bottom"/>
          </w:tcPr>
          <w:p w14:paraId="607F6769" w14:textId="77777777" w:rsidR="00A55CBB" w:rsidRPr="00714BDB" w:rsidRDefault="00A55CBB" w:rsidP="005808C4">
            <w:pPr>
              <w:pStyle w:val="acctfourfigures"/>
              <w:spacing w:line="220" w:lineRule="exact"/>
              <w:jc w:val="right"/>
              <w:rPr>
                <w:szCs w:val="22"/>
              </w:rPr>
            </w:pPr>
          </w:p>
        </w:tc>
        <w:tc>
          <w:tcPr>
            <w:tcW w:w="1258" w:type="dxa"/>
            <w:vAlign w:val="bottom"/>
          </w:tcPr>
          <w:p w14:paraId="12AF0FBF" w14:textId="77777777" w:rsidR="00A55CBB" w:rsidRPr="00714BDB" w:rsidRDefault="00A55CBB" w:rsidP="00714BDB">
            <w:pPr>
              <w:pStyle w:val="acctfourfigures"/>
              <w:tabs>
                <w:tab w:val="clear" w:pos="765"/>
                <w:tab w:val="decimal" w:pos="1002"/>
              </w:tabs>
              <w:spacing w:line="220" w:lineRule="exact"/>
              <w:ind w:left="-78" w:right="-76"/>
              <w:rPr>
                <w:rFonts w:cs="Angsana New"/>
                <w:szCs w:val="28"/>
                <w:lang w:val="en-US" w:bidi="th-TH"/>
              </w:rPr>
            </w:pPr>
          </w:p>
        </w:tc>
        <w:tc>
          <w:tcPr>
            <w:tcW w:w="180" w:type="dxa"/>
            <w:vAlign w:val="bottom"/>
          </w:tcPr>
          <w:p w14:paraId="60FBDBBD" w14:textId="77777777" w:rsidR="00A55CBB" w:rsidRPr="00714BDB" w:rsidRDefault="00A55CBB" w:rsidP="005808C4">
            <w:pPr>
              <w:pStyle w:val="acctfourfigures"/>
              <w:tabs>
                <w:tab w:val="decimal" w:pos="731"/>
              </w:tabs>
              <w:spacing w:line="220" w:lineRule="exact"/>
              <w:ind w:right="11"/>
              <w:jc w:val="right"/>
              <w:rPr>
                <w:rFonts w:cs="Angsana New"/>
                <w:szCs w:val="28"/>
                <w:lang w:val="en-US" w:bidi="th-TH"/>
              </w:rPr>
            </w:pPr>
          </w:p>
        </w:tc>
        <w:tc>
          <w:tcPr>
            <w:tcW w:w="1440" w:type="dxa"/>
            <w:vAlign w:val="bottom"/>
          </w:tcPr>
          <w:p w14:paraId="3929DB32" w14:textId="77777777" w:rsidR="00A55CBB" w:rsidRPr="00714BDB" w:rsidRDefault="00A55CBB" w:rsidP="005808C4">
            <w:pPr>
              <w:pStyle w:val="acctfourfigures"/>
              <w:tabs>
                <w:tab w:val="clear" w:pos="765"/>
                <w:tab w:val="decimal" w:pos="1177"/>
              </w:tabs>
              <w:spacing w:line="220" w:lineRule="exact"/>
              <w:ind w:right="11"/>
              <w:rPr>
                <w:rFonts w:cs="Angsana New"/>
                <w:szCs w:val="28"/>
                <w:lang w:val="en-US" w:bidi="th-TH"/>
              </w:rPr>
            </w:pPr>
          </w:p>
        </w:tc>
        <w:tc>
          <w:tcPr>
            <w:tcW w:w="182" w:type="dxa"/>
            <w:vAlign w:val="bottom"/>
          </w:tcPr>
          <w:p w14:paraId="15CAD878" w14:textId="77777777" w:rsidR="00A55CBB" w:rsidRPr="00714BDB" w:rsidRDefault="00A55CBB" w:rsidP="005808C4">
            <w:pPr>
              <w:pStyle w:val="acctfourfigures"/>
              <w:spacing w:line="220" w:lineRule="exact"/>
              <w:jc w:val="right"/>
              <w:rPr>
                <w:szCs w:val="22"/>
              </w:rPr>
            </w:pPr>
          </w:p>
        </w:tc>
        <w:tc>
          <w:tcPr>
            <w:tcW w:w="1258" w:type="dxa"/>
            <w:vAlign w:val="bottom"/>
          </w:tcPr>
          <w:p w14:paraId="21DF3C20" w14:textId="77777777" w:rsidR="00A55CBB" w:rsidRPr="00714BDB" w:rsidRDefault="00A55CBB" w:rsidP="005808C4">
            <w:pPr>
              <w:pStyle w:val="acctfourfigures"/>
              <w:tabs>
                <w:tab w:val="clear" w:pos="765"/>
                <w:tab w:val="decimal" w:pos="1175"/>
              </w:tabs>
              <w:spacing w:line="220" w:lineRule="exact"/>
              <w:ind w:left="-70" w:right="98"/>
              <w:rPr>
                <w:rFonts w:cs="Angsana New"/>
                <w:szCs w:val="28"/>
                <w:lang w:val="en-US" w:bidi="th-TH"/>
              </w:rPr>
            </w:pPr>
          </w:p>
        </w:tc>
      </w:tr>
      <w:tr w:rsidR="00A55CBB" w:rsidRPr="00B76AC2" w14:paraId="67B30691" w14:textId="77777777" w:rsidTr="00714BDB">
        <w:trPr>
          <w:cantSplit/>
        </w:trPr>
        <w:tc>
          <w:tcPr>
            <w:tcW w:w="3420" w:type="dxa"/>
            <w:vAlign w:val="bottom"/>
          </w:tcPr>
          <w:p w14:paraId="197BF96D" w14:textId="39FF219F" w:rsidR="00A55CBB" w:rsidRPr="00B76AC2" w:rsidRDefault="00A55CBB" w:rsidP="005808C4">
            <w:pPr>
              <w:tabs>
                <w:tab w:val="left" w:pos="191"/>
              </w:tabs>
              <w:spacing w:line="220" w:lineRule="exact"/>
              <w:ind w:left="191" w:right="-68"/>
              <w:rPr>
                <w:rFonts w:ascii="Times New Roman" w:hAnsi="Times New Roman" w:cs="Times New Roman"/>
                <w:sz w:val="22"/>
                <w:szCs w:val="22"/>
              </w:rPr>
            </w:pPr>
            <w:r w:rsidRPr="00B76AC2">
              <w:rPr>
                <w:rFonts w:ascii="Times New Roman" w:hAnsi="Times New Roman" w:cs="Times New Roman"/>
                <w:sz w:val="22"/>
                <w:szCs w:val="22"/>
              </w:rPr>
              <w:t xml:space="preserve">of </w:t>
            </w:r>
            <w:r>
              <w:rPr>
                <w:rFonts w:ascii="Times New Roman" w:hAnsi="Times New Roman" w:cs="Times New Roman"/>
                <w:sz w:val="22"/>
                <w:szCs w:val="22"/>
              </w:rPr>
              <w:t>accrued income</w:t>
            </w:r>
          </w:p>
        </w:tc>
        <w:tc>
          <w:tcPr>
            <w:tcW w:w="1260" w:type="dxa"/>
            <w:vAlign w:val="bottom"/>
          </w:tcPr>
          <w:p w14:paraId="441C79E1" w14:textId="6A5BD22E" w:rsidR="00A55CBB" w:rsidRPr="00714BDB" w:rsidRDefault="00A55CBB" w:rsidP="00714BDB">
            <w:pPr>
              <w:pStyle w:val="acctfourfigures"/>
              <w:tabs>
                <w:tab w:val="clear" w:pos="765"/>
                <w:tab w:val="decimal" w:pos="1002"/>
              </w:tabs>
              <w:spacing w:line="220" w:lineRule="exact"/>
              <w:ind w:left="-78" w:right="-80"/>
              <w:rPr>
                <w:rFonts w:cs="Angsana New"/>
                <w:szCs w:val="28"/>
                <w:lang w:val="en-US" w:bidi="th-TH"/>
              </w:rPr>
            </w:pPr>
            <w:r w:rsidRPr="00714BDB">
              <w:rPr>
                <w:rFonts w:cs="Angsana New"/>
                <w:szCs w:val="28"/>
                <w:lang w:val="en-US" w:bidi="th-TH"/>
              </w:rPr>
              <w:t>-</w:t>
            </w:r>
          </w:p>
        </w:tc>
        <w:tc>
          <w:tcPr>
            <w:tcW w:w="182" w:type="dxa"/>
            <w:vAlign w:val="bottom"/>
          </w:tcPr>
          <w:p w14:paraId="137C77D2" w14:textId="77777777" w:rsidR="00A55CBB" w:rsidRPr="00714BDB" w:rsidRDefault="00A55CBB" w:rsidP="005808C4">
            <w:pPr>
              <w:pStyle w:val="acctfourfigures"/>
              <w:spacing w:line="220" w:lineRule="exact"/>
              <w:jc w:val="right"/>
              <w:rPr>
                <w:szCs w:val="22"/>
              </w:rPr>
            </w:pPr>
          </w:p>
        </w:tc>
        <w:tc>
          <w:tcPr>
            <w:tcW w:w="1258" w:type="dxa"/>
            <w:vAlign w:val="bottom"/>
          </w:tcPr>
          <w:p w14:paraId="290D66EB" w14:textId="5CF6B7C3" w:rsidR="00A55CBB" w:rsidRPr="00714BDB" w:rsidRDefault="00A55CBB" w:rsidP="00714BDB">
            <w:pPr>
              <w:pStyle w:val="acctfourfigures"/>
              <w:tabs>
                <w:tab w:val="clear" w:pos="765"/>
                <w:tab w:val="decimal" w:pos="1002"/>
              </w:tabs>
              <w:spacing w:line="220" w:lineRule="exact"/>
              <w:ind w:left="-78" w:right="-76"/>
              <w:rPr>
                <w:rFonts w:cs="Angsana New"/>
                <w:szCs w:val="28"/>
                <w:lang w:val="en-US" w:bidi="th-TH"/>
              </w:rPr>
            </w:pPr>
            <w:r w:rsidRPr="00714BDB">
              <w:rPr>
                <w:rFonts w:cs="Angsana New"/>
                <w:szCs w:val="28"/>
                <w:lang w:val="en-US" w:bidi="th-TH"/>
              </w:rPr>
              <w:t>844</w:t>
            </w:r>
          </w:p>
        </w:tc>
        <w:tc>
          <w:tcPr>
            <w:tcW w:w="180" w:type="dxa"/>
            <w:vAlign w:val="bottom"/>
          </w:tcPr>
          <w:p w14:paraId="0231FE9F" w14:textId="77777777" w:rsidR="00A55CBB" w:rsidRPr="00714BDB" w:rsidRDefault="00A55CBB" w:rsidP="005808C4">
            <w:pPr>
              <w:pStyle w:val="acctfourfigures"/>
              <w:tabs>
                <w:tab w:val="decimal" w:pos="731"/>
              </w:tabs>
              <w:spacing w:line="220" w:lineRule="exact"/>
              <w:ind w:right="11"/>
              <w:jc w:val="right"/>
              <w:rPr>
                <w:rFonts w:cs="Angsana New"/>
                <w:szCs w:val="28"/>
                <w:lang w:val="en-US" w:bidi="th-TH"/>
              </w:rPr>
            </w:pPr>
          </w:p>
        </w:tc>
        <w:tc>
          <w:tcPr>
            <w:tcW w:w="1440" w:type="dxa"/>
            <w:vAlign w:val="bottom"/>
          </w:tcPr>
          <w:p w14:paraId="5301C48C" w14:textId="4D6B482A" w:rsidR="00F004D3" w:rsidRPr="00714BDB" w:rsidRDefault="00F004D3" w:rsidP="00F004D3">
            <w:pPr>
              <w:pStyle w:val="acctfourfigures"/>
              <w:tabs>
                <w:tab w:val="clear" w:pos="765"/>
                <w:tab w:val="decimal" w:pos="1177"/>
              </w:tabs>
              <w:spacing w:line="220" w:lineRule="exact"/>
              <w:ind w:right="11"/>
              <w:rPr>
                <w:rFonts w:cs="Angsana New"/>
                <w:szCs w:val="28"/>
                <w:lang w:val="en-US" w:bidi="th-TH"/>
              </w:rPr>
            </w:pPr>
            <w:r w:rsidRPr="00714BDB">
              <w:rPr>
                <w:rFonts w:cs="Angsana New"/>
                <w:szCs w:val="28"/>
                <w:lang w:val="en-US" w:bidi="th-TH"/>
              </w:rPr>
              <w:t>-</w:t>
            </w:r>
          </w:p>
        </w:tc>
        <w:tc>
          <w:tcPr>
            <w:tcW w:w="182" w:type="dxa"/>
            <w:vAlign w:val="bottom"/>
          </w:tcPr>
          <w:p w14:paraId="05DDFDD7" w14:textId="77777777" w:rsidR="00A55CBB" w:rsidRPr="00714BDB" w:rsidRDefault="00A55CBB" w:rsidP="005808C4">
            <w:pPr>
              <w:pStyle w:val="acctfourfigures"/>
              <w:spacing w:line="220" w:lineRule="exact"/>
              <w:jc w:val="right"/>
              <w:rPr>
                <w:szCs w:val="22"/>
              </w:rPr>
            </w:pPr>
          </w:p>
        </w:tc>
        <w:tc>
          <w:tcPr>
            <w:tcW w:w="1258" w:type="dxa"/>
            <w:vAlign w:val="bottom"/>
          </w:tcPr>
          <w:p w14:paraId="305FD675" w14:textId="7F80D67A" w:rsidR="00A55CBB" w:rsidRPr="00714BDB" w:rsidRDefault="00A55CBB" w:rsidP="00714BDB">
            <w:pPr>
              <w:pStyle w:val="acctfourfigures"/>
              <w:tabs>
                <w:tab w:val="clear" w:pos="765"/>
                <w:tab w:val="decimal" w:pos="1002"/>
              </w:tabs>
              <w:spacing w:line="220" w:lineRule="exact"/>
              <w:ind w:left="-70" w:right="-78"/>
              <w:rPr>
                <w:rFonts w:cs="Angsana New"/>
                <w:szCs w:val="28"/>
                <w:lang w:val="en-US" w:bidi="th-TH"/>
              </w:rPr>
            </w:pPr>
            <w:r w:rsidRPr="00714BDB">
              <w:rPr>
                <w:rFonts w:cs="Angsana New"/>
                <w:szCs w:val="28"/>
                <w:lang w:val="en-US" w:bidi="th-TH"/>
              </w:rPr>
              <w:t>844</w:t>
            </w:r>
          </w:p>
        </w:tc>
      </w:tr>
      <w:tr w:rsidR="005808C4" w:rsidRPr="00B76AC2" w14:paraId="4F340EF1" w14:textId="77777777" w:rsidTr="00714BDB">
        <w:trPr>
          <w:cantSplit/>
        </w:trPr>
        <w:tc>
          <w:tcPr>
            <w:tcW w:w="3420" w:type="dxa"/>
            <w:vAlign w:val="bottom"/>
            <w:hideMark/>
          </w:tcPr>
          <w:p w14:paraId="7B39EB7A" w14:textId="77777777" w:rsidR="005808C4" w:rsidRPr="00B76AC2" w:rsidRDefault="005808C4" w:rsidP="005808C4">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Advance received from customers</w:t>
            </w:r>
          </w:p>
        </w:tc>
        <w:tc>
          <w:tcPr>
            <w:tcW w:w="1260" w:type="dxa"/>
            <w:vAlign w:val="bottom"/>
          </w:tcPr>
          <w:p w14:paraId="780B96A9" w14:textId="150FE573" w:rsidR="005808C4" w:rsidRPr="00714BDB" w:rsidRDefault="005808C4" w:rsidP="00714BDB">
            <w:pPr>
              <w:pStyle w:val="acctfourfigures"/>
              <w:tabs>
                <w:tab w:val="clear" w:pos="765"/>
                <w:tab w:val="decimal" w:pos="1002"/>
              </w:tabs>
              <w:spacing w:line="220" w:lineRule="exact"/>
              <w:ind w:left="-78" w:right="-80"/>
              <w:rPr>
                <w:rFonts w:cs="Angsana New"/>
                <w:szCs w:val="28"/>
                <w:lang w:val="en-US" w:bidi="th-TH"/>
              </w:rPr>
            </w:pPr>
            <w:r w:rsidRPr="00714BDB">
              <w:rPr>
                <w:rFonts w:cs="Angsana New"/>
                <w:szCs w:val="28"/>
                <w:lang w:val="en-US" w:bidi="th-TH"/>
              </w:rPr>
              <w:t>349</w:t>
            </w:r>
          </w:p>
        </w:tc>
        <w:tc>
          <w:tcPr>
            <w:tcW w:w="182" w:type="dxa"/>
            <w:vAlign w:val="bottom"/>
          </w:tcPr>
          <w:p w14:paraId="6F9FCE99" w14:textId="77777777" w:rsidR="005808C4" w:rsidRPr="00714BDB" w:rsidRDefault="005808C4" w:rsidP="005808C4">
            <w:pPr>
              <w:pStyle w:val="acctfourfigures"/>
              <w:spacing w:line="220" w:lineRule="exact"/>
              <w:jc w:val="right"/>
              <w:rPr>
                <w:szCs w:val="22"/>
              </w:rPr>
            </w:pPr>
          </w:p>
        </w:tc>
        <w:tc>
          <w:tcPr>
            <w:tcW w:w="1258" w:type="dxa"/>
            <w:vAlign w:val="bottom"/>
          </w:tcPr>
          <w:p w14:paraId="60C5B180" w14:textId="093F7552" w:rsidR="005808C4" w:rsidRPr="00714BDB" w:rsidRDefault="00A55CBB" w:rsidP="00714BDB">
            <w:pPr>
              <w:pStyle w:val="acctfourfigures"/>
              <w:tabs>
                <w:tab w:val="clear" w:pos="765"/>
                <w:tab w:val="decimal" w:pos="1002"/>
              </w:tabs>
              <w:spacing w:line="220" w:lineRule="exact"/>
              <w:ind w:left="-78" w:right="-76"/>
              <w:rPr>
                <w:rFonts w:cs="Angsana New"/>
                <w:szCs w:val="28"/>
                <w:lang w:val="en-US" w:bidi="th-TH"/>
              </w:rPr>
            </w:pPr>
            <w:r w:rsidRPr="00714BDB">
              <w:rPr>
                <w:rFonts w:cs="Angsana New"/>
                <w:szCs w:val="28"/>
                <w:lang w:val="en-US" w:bidi="th-TH"/>
              </w:rPr>
              <w:t>-</w:t>
            </w:r>
          </w:p>
        </w:tc>
        <w:tc>
          <w:tcPr>
            <w:tcW w:w="180" w:type="dxa"/>
            <w:vAlign w:val="bottom"/>
          </w:tcPr>
          <w:p w14:paraId="7EF3EB82" w14:textId="77777777" w:rsidR="005808C4" w:rsidRPr="00714BDB" w:rsidRDefault="005808C4" w:rsidP="005808C4">
            <w:pPr>
              <w:pStyle w:val="acctfourfigures"/>
              <w:spacing w:line="220" w:lineRule="exact"/>
              <w:jc w:val="right"/>
              <w:rPr>
                <w:szCs w:val="22"/>
              </w:rPr>
            </w:pPr>
          </w:p>
        </w:tc>
        <w:tc>
          <w:tcPr>
            <w:tcW w:w="1440" w:type="dxa"/>
            <w:vAlign w:val="bottom"/>
          </w:tcPr>
          <w:p w14:paraId="6E9ECC6A" w14:textId="30577ED4" w:rsidR="005808C4" w:rsidRPr="00714BDB" w:rsidRDefault="00A55CBB" w:rsidP="005808C4">
            <w:pPr>
              <w:pStyle w:val="acctfourfigures"/>
              <w:tabs>
                <w:tab w:val="clear" w:pos="765"/>
                <w:tab w:val="decimal" w:pos="1177"/>
              </w:tabs>
              <w:spacing w:line="220" w:lineRule="exact"/>
              <w:ind w:right="11"/>
              <w:rPr>
                <w:rFonts w:cs="Angsana New"/>
                <w:szCs w:val="28"/>
                <w:lang w:val="en-US" w:bidi="th-TH"/>
              </w:rPr>
            </w:pPr>
            <w:r w:rsidRPr="00714BDB">
              <w:rPr>
                <w:rFonts w:cs="Angsana New"/>
                <w:szCs w:val="28"/>
                <w:lang w:val="en-US" w:bidi="th-TH"/>
              </w:rPr>
              <w:t>-</w:t>
            </w:r>
          </w:p>
        </w:tc>
        <w:tc>
          <w:tcPr>
            <w:tcW w:w="182" w:type="dxa"/>
            <w:vAlign w:val="bottom"/>
          </w:tcPr>
          <w:p w14:paraId="1B376753" w14:textId="2BC9FCCC" w:rsidR="005808C4" w:rsidRPr="00714BDB" w:rsidRDefault="005808C4" w:rsidP="005808C4">
            <w:pPr>
              <w:pStyle w:val="acctfourfigures"/>
              <w:spacing w:line="220" w:lineRule="exact"/>
              <w:jc w:val="right"/>
              <w:rPr>
                <w:szCs w:val="22"/>
              </w:rPr>
            </w:pPr>
          </w:p>
        </w:tc>
        <w:tc>
          <w:tcPr>
            <w:tcW w:w="1258" w:type="dxa"/>
            <w:vAlign w:val="bottom"/>
          </w:tcPr>
          <w:p w14:paraId="37839D3D" w14:textId="7B1EC158" w:rsidR="005808C4" w:rsidRPr="00714BDB" w:rsidRDefault="00A55CBB" w:rsidP="00714BDB">
            <w:pPr>
              <w:pStyle w:val="acctfourfigures"/>
              <w:tabs>
                <w:tab w:val="clear" w:pos="765"/>
                <w:tab w:val="decimal" w:pos="1002"/>
              </w:tabs>
              <w:spacing w:line="220" w:lineRule="exact"/>
              <w:ind w:left="-70" w:right="-78"/>
              <w:rPr>
                <w:rFonts w:cs="Angsana New"/>
                <w:szCs w:val="28"/>
                <w:cs/>
                <w:lang w:val="en-US" w:bidi="th-TH"/>
              </w:rPr>
            </w:pPr>
            <w:r w:rsidRPr="00714BDB">
              <w:rPr>
                <w:rFonts w:cs="Angsana New"/>
                <w:szCs w:val="28"/>
                <w:lang w:val="en-US" w:bidi="th-TH"/>
              </w:rPr>
              <w:t>349</w:t>
            </w:r>
          </w:p>
        </w:tc>
      </w:tr>
      <w:tr w:rsidR="005808C4" w:rsidRPr="00B76AC2" w14:paraId="7BDB5A40" w14:textId="77777777" w:rsidTr="00714BDB">
        <w:trPr>
          <w:cantSplit/>
        </w:trPr>
        <w:tc>
          <w:tcPr>
            <w:tcW w:w="3420" w:type="dxa"/>
            <w:vAlign w:val="bottom"/>
            <w:hideMark/>
          </w:tcPr>
          <w:p w14:paraId="1B2E0EF7" w14:textId="77777777" w:rsidR="005808C4" w:rsidRPr="00B76AC2" w:rsidRDefault="005808C4" w:rsidP="005808C4">
            <w:pPr>
              <w:tabs>
                <w:tab w:val="left" w:pos="191"/>
              </w:tabs>
              <w:spacing w:line="220" w:lineRule="exact"/>
              <w:ind w:left="191" w:right="-68" w:hanging="191"/>
              <w:rPr>
                <w:rFonts w:ascii="Times New Roman" w:hAnsi="Times New Roman" w:cs="Times New Roman"/>
                <w:sz w:val="22"/>
                <w:szCs w:val="22"/>
                <w:cs/>
              </w:rPr>
            </w:pPr>
            <w:r w:rsidRPr="00B76AC2">
              <w:rPr>
                <w:rFonts w:ascii="Times New Roman" w:hAnsi="Times New Roman" w:cs="Times New Roman"/>
                <w:sz w:val="22"/>
                <w:szCs w:val="22"/>
              </w:rPr>
              <w:t>Deferred income</w:t>
            </w:r>
          </w:p>
        </w:tc>
        <w:tc>
          <w:tcPr>
            <w:tcW w:w="1260" w:type="dxa"/>
            <w:vAlign w:val="bottom"/>
          </w:tcPr>
          <w:p w14:paraId="5100E449" w14:textId="1DE23CBA" w:rsidR="005808C4" w:rsidRPr="00714BDB" w:rsidRDefault="005808C4" w:rsidP="00714BDB">
            <w:pPr>
              <w:pStyle w:val="acctfourfigures"/>
              <w:tabs>
                <w:tab w:val="clear" w:pos="765"/>
                <w:tab w:val="decimal" w:pos="1002"/>
              </w:tabs>
              <w:spacing w:line="220" w:lineRule="exact"/>
              <w:ind w:left="-78" w:right="-80"/>
              <w:rPr>
                <w:rFonts w:cs="Angsana New"/>
                <w:szCs w:val="28"/>
                <w:lang w:val="en-US" w:bidi="th-TH"/>
              </w:rPr>
            </w:pPr>
            <w:r w:rsidRPr="00714BDB">
              <w:rPr>
                <w:rFonts w:cs="Angsana New"/>
                <w:szCs w:val="28"/>
                <w:lang w:val="en-US" w:bidi="th-TH"/>
              </w:rPr>
              <w:t>34,282</w:t>
            </w:r>
          </w:p>
        </w:tc>
        <w:tc>
          <w:tcPr>
            <w:tcW w:w="182" w:type="dxa"/>
            <w:vAlign w:val="bottom"/>
          </w:tcPr>
          <w:p w14:paraId="2A429418" w14:textId="77777777" w:rsidR="005808C4" w:rsidRPr="00714BDB" w:rsidRDefault="005808C4" w:rsidP="005808C4">
            <w:pPr>
              <w:pStyle w:val="acctfourfigures"/>
              <w:spacing w:line="220" w:lineRule="exact"/>
              <w:jc w:val="right"/>
              <w:rPr>
                <w:szCs w:val="22"/>
              </w:rPr>
            </w:pPr>
          </w:p>
        </w:tc>
        <w:tc>
          <w:tcPr>
            <w:tcW w:w="1258" w:type="dxa"/>
            <w:vAlign w:val="bottom"/>
          </w:tcPr>
          <w:p w14:paraId="573832CF" w14:textId="64265B51" w:rsidR="005808C4" w:rsidRPr="00714BDB" w:rsidRDefault="00A55CBB" w:rsidP="00714BDB">
            <w:pPr>
              <w:pStyle w:val="acctfourfigures"/>
              <w:tabs>
                <w:tab w:val="clear" w:pos="765"/>
                <w:tab w:val="decimal" w:pos="1002"/>
              </w:tabs>
              <w:spacing w:line="220" w:lineRule="exact"/>
              <w:ind w:left="-78" w:right="-76"/>
              <w:rPr>
                <w:rFonts w:cs="Angsana New"/>
                <w:szCs w:val="28"/>
                <w:lang w:val="en-US" w:bidi="th-TH"/>
              </w:rPr>
            </w:pPr>
            <w:r w:rsidRPr="00714BDB">
              <w:rPr>
                <w:rFonts w:cs="Angsana New"/>
                <w:szCs w:val="28"/>
                <w:lang w:val="en-US" w:bidi="th-TH"/>
              </w:rPr>
              <w:t>5,789</w:t>
            </w:r>
          </w:p>
        </w:tc>
        <w:tc>
          <w:tcPr>
            <w:tcW w:w="180" w:type="dxa"/>
            <w:vAlign w:val="bottom"/>
          </w:tcPr>
          <w:p w14:paraId="4C6E3779" w14:textId="77777777" w:rsidR="005808C4" w:rsidRPr="00714BDB" w:rsidRDefault="005808C4" w:rsidP="005808C4">
            <w:pPr>
              <w:pStyle w:val="acctfourfigures"/>
              <w:spacing w:line="220" w:lineRule="exact"/>
              <w:jc w:val="right"/>
              <w:rPr>
                <w:szCs w:val="22"/>
              </w:rPr>
            </w:pPr>
          </w:p>
        </w:tc>
        <w:tc>
          <w:tcPr>
            <w:tcW w:w="1440" w:type="dxa"/>
            <w:vAlign w:val="bottom"/>
          </w:tcPr>
          <w:p w14:paraId="3B52FCCA" w14:textId="7027CE44" w:rsidR="005808C4" w:rsidRPr="00714BDB" w:rsidRDefault="00A55CBB" w:rsidP="005808C4">
            <w:pPr>
              <w:pStyle w:val="acctfourfigures"/>
              <w:tabs>
                <w:tab w:val="clear" w:pos="765"/>
                <w:tab w:val="decimal" w:pos="1177"/>
              </w:tabs>
              <w:spacing w:line="220" w:lineRule="exact"/>
              <w:ind w:right="11"/>
              <w:rPr>
                <w:rFonts w:cs="Angsana New"/>
                <w:szCs w:val="28"/>
                <w:lang w:val="en-US" w:bidi="th-TH"/>
              </w:rPr>
            </w:pPr>
            <w:r w:rsidRPr="00714BDB">
              <w:rPr>
                <w:rFonts w:cs="Angsana New"/>
                <w:szCs w:val="28"/>
                <w:lang w:val="en-US" w:bidi="th-TH"/>
              </w:rPr>
              <w:t>-</w:t>
            </w:r>
          </w:p>
        </w:tc>
        <w:tc>
          <w:tcPr>
            <w:tcW w:w="182" w:type="dxa"/>
            <w:vAlign w:val="bottom"/>
          </w:tcPr>
          <w:p w14:paraId="22022417" w14:textId="74326589" w:rsidR="005808C4" w:rsidRPr="00714BDB" w:rsidRDefault="005808C4" w:rsidP="005808C4">
            <w:pPr>
              <w:pStyle w:val="acctfourfigures"/>
              <w:spacing w:line="220" w:lineRule="exact"/>
              <w:jc w:val="right"/>
              <w:rPr>
                <w:szCs w:val="22"/>
              </w:rPr>
            </w:pPr>
          </w:p>
        </w:tc>
        <w:tc>
          <w:tcPr>
            <w:tcW w:w="1258" w:type="dxa"/>
            <w:vAlign w:val="bottom"/>
          </w:tcPr>
          <w:p w14:paraId="472F479E" w14:textId="776750D5" w:rsidR="005808C4" w:rsidRPr="00714BDB" w:rsidRDefault="00A55CBB" w:rsidP="00714BDB">
            <w:pPr>
              <w:pStyle w:val="acctfourfigures"/>
              <w:tabs>
                <w:tab w:val="clear" w:pos="765"/>
                <w:tab w:val="decimal" w:pos="1002"/>
              </w:tabs>
              <w:spacing w:line="220" w:lineRule="exact"/>
              <w:ind w:left="-70" w:right="-78"/>
              <w:rPr>
                <w:rFonts w:cs="Angsana New"/>
                <w:szCs w:val="28"/>
                <w:lang w:val="en-US" w:bidi="th-TH"/>
              </w:rPr>
            </w:pPr>
            <w:r w:rsidRPr="00714BDB">
              <w:rPr>
                <w:rFonts w:cs="Angsana New"/>
                <w:szCs w:val="28"/>
                <w:lang w:val="en-US" w:bidi="th-TH"/>
              </w:rPr>
              <w:t>40,071</w:t>
            </w:r>
          </w:p>
        </w:tc>
      </w:tr>
      <w:tr w:rsidR="005808C4" w:rsidRPr="00B76AC2" w14:paraId="3CC24917" w14:textId="77777777" w:rsidTr="00714BDB">
        <w:trPr>
          <w:cantSplit/>
        </w:trPr>
        <w:tc>
          <w:tcPr>
            <w:tcW w:w="3420" w:type="dxa"/>
            <w:vAlign w:val="bottom"/>
            <w:hideMark/>
          </w:tcPr>
          <w:p w14:paraId="292251FF" w14:textId="77777777" w:rsidR="005808C4" w:rsidRPr="00B76AC2" w:rsidRDefault="005808C4" w:rsidP="005808C4">
            <w:pPr>
              <w:tabs>
                <w:tab w:val="left" w:pos="8"/>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Provisions for employee benefits</w:t>
            </w:r>
          </w:p>
        </w:tc>
        <w:tc>
          <w:tcPr>
            <w:tcW w:w="1260" w:type="dxa"/>
            <w:tcBorders>
              <w:bottom w:val="single" w:sz="4" w:space="0" w:color="auto"/>
            </w:tcBorders>
            <w:vAlign w:val="bottom"/>
          </w:tcPr>
          <w:p w14:paraId="24B06A25" w14:textId="0B407E25" w:rsidR="005808C4" w:rsidRPr="00714BDB" w:rsidRDefault="005808C4" w:rsidP="00714BDB">
            <w:pPr>
              <w:pStyle w:val="acctfourfigures"/>
              <w:tabs>
                <w:tab w:val="clear" w:pos="765"/>
                <w:tab w:val="decimal" w:pos="1002"/>
              </w:tabs>
              <w:spacing w:line="220" w:lineRule="exact"/>
              <w:ind w:left="-78" w:right="-80"/>
              <w:rPr>
                <w:rFonts w:cs="Angsana New"/>
                <w:szCs w:val="28"/>
                <w:lang w:val="en-US" w:bidi="th-TH"/>
              </w:rPr>
            </w:pPr>
            <w:r w:rsidRPr="00714BDB">
              <w:rPr>
                <w:rFonts w:cs="Angsana New"/>
                <w:szCs w:val="28"/>
                <w:lang w:val="en-US" w:bidi="th-TH"/>
              </w:rPr>
              <w:t>4,041</w:t>
            </w:r>
          </w:p>
        </w:tc>
        <w:tc>
          <w:tcPr>
            <w:tcW w:w="182" w:type="dxa"/>
            <w:vAlign w:val="bottom"/>
          </w:tcPr>
          <w:p w14:paraId="1EE4E45C" w14:textId="77777777" w:rsidR="005808C4" w:rsidRPr="00714BDB" w:rsidRDefault="005808C4" w:rsidP="005808C4">
            <w:pPr>
              <w:pStyle w:val="acctfourfigures"/>
              <w:spacing w:line="220" w:lineRule="exact"/>
              <w:jc w:val="right"/>
              <w:rPr>
                <w:szCs w:val="22"/>
              </w:rPr>
            </w:pPr>
          </w:p>
        </w:tc>
        <w:tc>
          <w:tcPr>
            <w:tcW w:w="1258" w:type="dxa"/>
            <w:vAlign w:val="bottom"/>
          </w:tcPr>
          <w:p w14:paraId="4E196BDF" w14:textId="6D159418" w:rsidR="005808C4" w:rsidRPr="00714BDB" w:rsidRDefault="00A55CBB" w:rsidP="00714BDB">
            <w:pPr>
              <w:pStyle w:val="acctfourfigures"/>
              <w:tabs>
                <w:tab w:val="clear" w:pos="765"/>
                <w:tab w:val="decimal" w:pos="1002"/>
              </w:tabs>
              <w:spacing w:line="220" w:lineRule="exact"/>
              <w:ind w:left="-78" w:right="-76"/>
              <w:rPr>
                <w:rFonts w:cs="Angsana New"/>
                <w:szCs w:val="28"/>
                <w:lang w:val="en-US" w:bidi="th-TH"/>
              </w:rPr>
            </w:pPr>
            <w:r w:rsidRPr="00714BDB">
              <w:rPr>
                <w:rFonts w:cs="Angsana New"/>
                <w:szCs w:val="28"/>
                <w:lang w:val="en-US" w:bidi="th-TH"/>
              </w:rPr>
              <w:t>(376)</w:t>
            </w:r>
          </w:p>
        </w:tc>
        <w:tc>
          <w:tcPr>
            <w:tcW w:w="180" w:type="dxa"/>
            <w:vAlign w:val="bottom"/>
          </w:tcPr>
          <w:p w14:paraId="21373EBB" w14:textId="77777777" w:rsidR="005808C4" w:rsidRPr="00714BDB" w:rsidRDefault="005808C4" w:rsidP="005808C4">
            <w:pPr>
              <w:pStyle w:val="acctfourfigures"/>
              <w:spacing w:line="220" w:lineRule="exact"/>
              <w:jc w:val="right"/>
              <w:rPr>
                <w:szCs w:val="22"/>
              </w:rPr>
            </w:pPr>
          </w:p>
        </w:tc>
        <w:tc>
          <w:tcPr>
            <w:tcW w:w="1440" w:type="dxa"/>
            <w:tcBorders>
              <w:bottom w:val="single" w:sz="4" w:space="0" w:color="auto"/>
            </w:tcBorders>
            <w:vAlign w:val="bottom"/>
          </w:tcPr>
          <w:p w14:paraId="5F6E415B" w14:textId="2C9DDCDF" w:rsidR="005808C4" w:rsidRPr="00714BDB" w:rsidRDefault="00A55CBB" w:rsidP="005808C4">
            <w:pPr>
              <w:pStyle w:val="acctfourfigures"/>
              <w:tabs>
                <w:tab w:val="clear" w:pos="765"/>
                <w:tab w:val="decimal" w:pos="1177"/>
              </w:tabs>
              <w:spacing w:line="220" w:lineRule="exact"/>
              <w:ind w:right="11"/>
              <w:rPr>
                <w:rFonts w:cs="Angsana New"/>
                <w:szCs w:val="28"/>
                <w:lang w:val="en-US" w:bidi="th-TH"/>
              </w:rPr>
            </w:pPr>
            <w:r w:rsidRPr="00714BDB">
              <w:rPr>
                <w:rFonts w:cs="Angsana New"/>
                <w:szCs w:val="28"/>
                <w:lang w:val="en-US" w:bidi="th-TH"/>
              </w:rPr>
              <w:t>2,646</w:t>
            </w:r>
          </w:p>
        </w:tc>
        <w:tc>
          <w:tcPr>
            <w:tcW w:w="182" w:type="dxa"/>
            <w:vAlign w:val="bottom"/>
          </w:tcPr>
          <w:p w14:paraId="404C2AAB" w14:textId="4F4B9245" w:rsidR="005808C4" w:rsidRPr="00714BDB" w:rsidRDefault="005808C4" w:rsidP="005808C4">
            <w:pPr>
              <w:pStyle w:val="acctfourfigures"/>
              <w:spacing w:line="220" w:lineRule="exact"/>
              <w:jc w:val="right"/>
              <w:rPr>
                <w:szCs w:val="22"/>
              </w:rPr>
            </w:pPr>
          </w:p>
        </w:tc>
        <w:tc>
          <w:tcPr>
            <w:tcW w:w="1258" w:type="dxa"/>
            <w:tcBorders>
              <w:bottom w:val="single" w:sz="4" w:space="0" w:color="auto"/>
            </w:tcBorders>
            <w:vAlign w:val="bottom"/>
          </w:tcPr>
          <w:p w14:paraId="450DC819" w14:textId="55D0C99A" w:rsidR="005808C4" w:rsidRPr="00714BDB" w:rsidRDefault="00A55CBB" w:rsidP="00714BDB">
            <w:pPr>
              <w:pStyle w:val="acctfourfigures"/>
              <w:tabs>
                <w:tab w:val="clear" w:pos="765"/>
                <w:tab w:val="decimal" w:pos="1002"/>
              </w:tabs>
              <w:spacing w:line="220" w:lineRule="exact"/>
              <w:ind w:left="-70" w:right="-78"/>
              <w:rPr>
                <w:rFonts w:cs="Angsana New"/>
                <w:szCs w:val="28"/>
                <w:lang w:val="en-US" w:bidi="th-TH"/>
              </w:rPr>
            </w:pPr>
            <w:r w:rsidRPr="00714BDB">
              <w:rPr>
                <w:rFonts w:cs="Angsana New"/>
                <w:szCs w:val="28"/>
                <w:lang w:val="en-US" w:bidi="th-TH"/>
              </w:rPr>
              <w:t>6,311</w:t>
            </w:r>
          </w:p>
        </w:tc>
      </w:tr>
      <w:tr w:rsidR="005808C4" w:rsidRPr="00B76AC2" w14:paraId="02E14597" w14:textId="77777777" w:rsidTr="00714BDB">
        <w:trPr>
          <w:cantSplit/>
        </w:trPr>
        <w:tc>
          <w:tcPr>
            <w:tcW w:w="3420" w:type="dxa"/>
            <w:vAlign w:val="bottom"/>
            <w:hideMark/>
          </w:tcPr>
          <w:p w14:paraId="047AC150" w14:textId="77777777" w:rsidR="005808C4" w:rsidRPr="00B76AC2" w:rsidRDefault="005808C4" w:rsidP="005808C4">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vAlign w:val="bottom"/>
          </w:tcPr>
          <w:p w14:paraId="7456D840" w14:textId="44340B5C" w:rsidR="005808C4" w:rsidRPr="00714BDB" w:rsidRDefault="005808C4" w:rsidP="00714BDB">
            <w:pPr>
              <w:pStyle w:val="acctfourfigures"/>
              <w:tabs>
                <w:tab w:val="clear" w:pos="765"/>
                <w:tab w:val="decimal" w:pos="1002"/>
              </w:tabs>
              <w:spacing w:line="220" w:lineRule="exact"/>
              <w:ind w:left="-78" w:right="-80"/>
              <w:rPr>
                <w:rFonts w:cs="Angsana New"/>
                <w:b/>
                <w:bCs/>
                <w:szCs w:val="28"/>
                <w:lang w:val="en-US" w:bidi="th-TH"/>
              </w:rPr>
            </w:pPr>
            <w:r w:rsidRPr="00714BDB">
              <w:rPr>
                <w:rFonts w:cs="Angsana New"/>
                <w:b/>
                <w:bCs/>
                <w:szCs w:val="28"/>
                <w:lang w:val="en-US" w:bidi="th-TH"/>
              </w:rPr>
              <w:t>39,588</w:t>
            </w:r>
          </w:p>
        </w:tc>
        <w:tc>
          <w:tcPr>
            <w:tcW w:w="182" w:type="dxa"/>
            <w:vAlign w:val="bottom"/>
          </w:tcPr>
          <w:p w14:paraId="42B30650" w14:textId="77777777" w:rsidR="005808C4" w:rsidRPr="00714BDB" w:rsidRDefault="005808C4" w:rsidP="005808C4">
            <w:pPr>
              <w:pStyle w:val="acctfourfigures"/>
              <w:spacing w:line="220" w:lineRule="exact"/>
              <w:jc w:val="right"/>
              <w:rPr>
                <w:b/>
                <w:bCs/>
                <w:szCs w:val="22"/>
              </w:rPr>
            </w:pPr>
          </w:p>
        </w:tc>
        <w:tc>
          <w:tcPr>
            <w:tcW w:w="1258" w:type="dxa"/>
            <w:tcBorders>
              <w:top w:val="single" w:sz="4" w:space="0" w:color="auto"/>
              <w:left w:val="nil"/>
              <w:bottom w:val="double" w:sz="4" w:space="0" w:color="auto"/>
              <w:right w:val="nil"/>
            </w:tcBorders>
            <w:vAlign w:val="bottom"/>
          </w:tcPr>
          <w:p w14:paraId="6905F6AA" w14:textId="163CB151" w:rsidR="005808C4" w:rsidRPr="00714BDB" w:rsidRDefault="00A55CBB" w:rsidP="00714BDB">
            <w:pPr>
              <w:pStyle w:val="acctfourfigures"/>
              <w:tabs>
                <w:tab w:val="clear" w:pos="765"/>
                <w:tab w:val="decimal" w:pos="1002"/>
              </w:tabs>
              <w:spacing w:line="220" w:lineRule="exact"/>
              <w:ind w:left="-78" w:right="-76"/>
              <w:rPr>
                <w:rFonts w:cs="Angsana New"/>
                <w:b/>
                <w:bCs/>
                <w:szCs w:val="28"/>
                <w:lang w:val="en-US" w:bidi="th-TH"/>
              </w:rPr>
            </w:pPr>
            <w:r w:rsidRPr="00714BDB">
              <w:rPr>
                <w:rFonts w:cs="Angsana New"/>
                <w:b/>
                <w:bCs/>
                <w:szCs w:val="28"/>
                <w:lang w:val="en-US" w:bidi="th-TH"/>
              </w:rPr>
              <w:t>5,910</w:t>
            </w:r>
          </w:p>
        </w:tc>
        <w:tc>
          <w:tcPr>
            <w:tcW w:w="180" w:type="dxa"/>
            <w:vAlign w:val="bottom"/>
          </w:tcPr>
          <w:p w14:paraId="1A9A3270" w14:textId="77777777" w:rsidR="005808C4" w:rsidRPr="00714BDB" w:rsidRDefault="005808C4" w:rsidP="005808C4">
            <w:pPr>
              <w:pStyle w:val="acctfourfigures"/>
              <w:spacing w:line="220" w:lineRule="exact"/>
              <w:jc w:val="right"/>
              <w:rPr>
                <w:b/>
                <w:bCs/>
                <w:szCs w:val="22"/>
              </w:rPr>
            </w:pPr>
          </w:p>
        </w:tc>
        <w:tc>
          <w:tcPr>
            <w:tcW w:w="1440" w:type="dxa"/>
            <w:tcBorders>
              <w:top w:val="single" w:sz="4" w:space="0" w:color="auto"/>
              <w:bottom w:val="double" w:sz="4" w:space="0" w:color="auto"/>
            </w:tcBorders>
            <w:vAlign w:val="bottom"/>
          </w:tcPr>
          <w:p w14:paraId="288DC389" w14:textId="1136A564" w:rsidR="005808C4" w:rsidRPr="00714BDB" w:rsidRDefault="00A55CBB" w:rsidP="005808C4">
            <w:pPr>
              <w:pStyle w:val="acctfourfigures"/>
              <w:tabs>
                <w:tab w:val="clear" w:pos="765"/>
                <w:tab w:val="decimal" w:pos="1177"/>
              </w:tabs>
              <w:spacing w:line="220" w:lineRule="exact"/>
              <w:ind w:right="12"/>
              <w:rPr>
                <w:b/>
                <w:bCs/>
                <w:szCs w:val="22"/>
              </w:rPr>
            </w:pPr>
            <w:r w:rsidRPr="00714BDB">
              <w:rPr>
                <w:b/>
                <w:bCs/>
                <w:szCs w:val="22"/>
              </w:rPr>
              <w:t>2,646</w:t>
            </w:r>
          </w:p>
        </w:tc>
        <w:tc>
          <w:tcPr>
            <w:tcW w:w="182" w:type="dxa"/>
            <w:vAlign w:val="bottom"/>
          </w:tcPr>
          <w:p w14:paraId="24D4BC2A" w14:textId="6B439439" w:rsidR="005808C4" w:rsidRPr="00714BDB" w:rsidRDefault="005808C4" w:rsidP="005808C4">
            <w:pPr>
              <w:pStyle w:val="acctfourfigures"/>
              <w:spacing w:line="220" w:lineRule="exact"/>
              <w:jc w:val="right"/>
              <w:rPr>
                <w:b/>
                <w:bCs/>
                <w:szCs w:val="22"/>
              </w:rPr>
            </w:pPr>
          </w:p>
        </w:tc>
        <w:tc>
          <w:tcPr>
            <w:tcW w:w="1258" w:type="dxa"/>
            <w:tcBorders>
              <w:top w:val="single" w:sz="4" w:space="0" w:color="auto"/>
              <w:left w:val="nil"/>
              <w:bottom w:val="double" w:sz="4" w:space="0" w:color="auto"/>
              <w:right w:val="nil"/>
            </w:tcBorders>
            <w:vAlign w:val="bottom"/>
          </w:tcPr>
          <w:p w14:paraId="10435A06" w14:textId="4D1B1FF3" w:rsidR="005808C4" w:rsidRPr="00714BDB" w:rsidRDefault="00A55CBB" w:rsidP="00714BDB">
            <w:pPr>
              <w:pStyle w:val="acctfourfigures"/>
              <w:tabs>
                <w:tab w:val="clear" w:pos="765"/>
                <w:tab w:val="decimal" w:pos="1002"/>
              </w:tabs>
              <w:spacing w:line="220" w:lineRule="exact"/>
              <w:ind w:left="-70" w:right="-78"/>
              <w:rPr>
                <w:rFonts w:cs="Angsana New"/>
                <w:b/>
                <w:bCs/>
                <w:szCs w:val="28"/>
                <w:lang w:val="en-US" w:bidi="th-TH"/>
              </w:rPr>
            </w:pPr>
            <w:r w:rsidRPr="00714BDB">
              <w:rPr>
                <w:rFonts w:cs="Angsana New"/>
                <w:b/>
                <w:bCs/>
                <w:szCs w:val="28"/>
                <w:lang w:val="en-US" w:bidi="th-TH"/>
              </w:rPr>
              <w:t>48,144</w:t>
            </w:r>
          </w:p>
        </w:tc>
      </w:tr>
      <w:tr w:rsidR="005808C4" w:rsidRPr="00B76AC2" w14:paraId="36A89447" w14:textId="77777777" w:rsidTr="00714BDB">
        <w:trPr>
          <w:cantSplit/>
        </w:trPr>
        <w:tc>
          <w:tcPr>
            <w:tcW w:w="3420" w:type="dxa"/>
            <w:vAlign w:val="bottom"/>
          </w:tcPr>
          <w:p w14:paraId="3445097A" w14:textId="77777777" w:rsidR="005808C4" w:rsidRPr="00B76AC2" w:rsidRDefault="005808C4"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tc>
        <w:tc>
          <w:tcPr>
            <w:tcW w:w="1260" w:type="dxa"/>
            <w:vAlign w:val="bottom"/>
          </w:tcPr>
          <w:p w14:paraId="578966EF" w14:textId="77777777" w:rsidR="005808C4" w:rsidRPr="00714BDB" w:rsidRDefault="005808C4" w:rsidP="00714BDB">
            <w:pPr>
              <w:pStyle w:val="acctfourfigures"/>
              <w:tabs>
                <w:tab w:val="clear" w:pos="765"/>
                <w:tab w:val="decimal" w:pos="1002"/>
              </w:tabs>
              <w:spacing w:line="220" w:lineRule="exact"/>
              <w:ind w:left="-78" w:right="-80"/>
              <w:rPr>
                <w:rFonts w:cs="Angsana New"/>
                <w:szCs w:val="28"/>
                <w:lang w:val="en-US" w:bidi="th-TH"/>
              </w:rPr>
            </w:pPr>
          </w:p>
        </w:tc>
        <w:tc>
          <w:tcPr>
            <w:tcW w:w="182" w:type="dxa"/>
            <w:vAlign w:val="bottom"/>
          </w:tcPr>
          <w:p w14:paraId="4D3EC1F4" w14:textId="77777777" w:rsidR="005808C4" w:rsidRPr="00F004D3" w:rsidRDefault="005808C4"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tc>
        <w:tc>
          <w:tcPr>
            <w:tcW w:w="1258" w:type="dxa"/>
            <w:vAlign w:val="bottom"/>
          </w:tcPr>
          <w:p w14:paraId="7BA39364" w14:textId="77777777" w:rsidR="005808C4" w:rsidRPr="00714BDB" w:rsidRDefault="005808C4" w:rsidP="00714BDB">
            <w:pPr>
              <w:pStyle w:val="acctfourfigures"/>
              <w:tabs>
                <w:tab w:val="clear" w:pos="765"/>
                <w:tab w:val="decimal" w:pos="1002"/>
              </w:tabs>
              <w:spacing w:line="220" w:lineRule="exact"/>
              <w:ind w:left="-78" w:right="-76"/>
              <w:rPr>
                <w:rFonts w:cs="Angsana New"/>
                <w:szCs w:val="28"/>
                <w:lang w:val="en-US" w:bidi="th-TH"/>
              </w:rPr>
            </w:pPr>
          </w:p>
        </w:tc>
        <w:tc>
          <w:tcPr>
            <w:tcW w:w="180" w:type="dxa"/>
            <w:vAlign w:val="bottom"/>
          </w:tcPr>
          <w:p w14:paraId="4D5A56CB" w14:textId="77777777" w:rsidR="005808C4" w:rsidRPr="00F004D3" w:rsidRDefault="005808C4"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tc>
        <w:tc>
          <w:tcPr>
            <w:tcW w:w="1440" w:type="dxa"/>
            <w:vAlign w:val="bottom"/>
          </w:tcPr>
          <w:p w14:paraId="1DC08024" w14:textId="77777777" w:rsidR="005808C4" w:rsidRPr="00F004D3" w:rsidRDefault="005808C4"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tc>
        <w:tc>
          <w:tcPr>
            <w:tcW w:w="182" w:type="dxa"/>
            <w:vAlign w:val="bottom"/>
          </w:tcPr>
          <w:p w14:paraId="7D00A91C" w14:textId="77777777" w:rsidR="005808C4" w:rsidRPr="00F004D3" w:rsidRDefault="005808C4"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tc>
        <w:tc>
          <w:tcPr>
            <w:tcW w:w="1258" w:type="dxa"/>
            <w:vAlign w:val="bottom"/>
          </w:tcPr>
          <w:p w14:paraId="1D6494AE" w14:textId="77777777" w:rsidR="005808C4" w:rsidRPr="00714BDB" w:rsidRDefault="005808C4" w:rsidP="00714BDB">
            <w:pPr>
              <w:pStyle w:val="acctfourfigures"/>
              <w:tabs>
                <w:tab w:val="clear" w:pos="765"/>
                <w:tab w:val="decimal" w:pos="1002"/>
              </w:tabs>
              <w:spacing w:line="220" w:lineRule="exact"/>
              <w:ind w:left="-70" w:right="-78"/>
              <w:rPr>
                <w:rFonts w:cs="Angsana New"/>
                <w:szCs w:val="28"/>
                <w:lang w:val="en-US" w:bidi="th-TH"/>
              </w:rPr>
            </w:pPr>
          </w:p>
        </w:tc>
      </w:tr>
      <w:tr w:rsidR="005808C4" w:rsidRPr="00B76AC2" w14:paraId="4B410941" w14:textId="77777777" w:rsidTr="00714BDB">
        <w:trPr>
          <w:cantSplit/>
        </w:trPr>
        <w:tc>
          <w:tcPr>
            <w:tcW w:w="3420" w:type="dxa"/>
            <w:vAlign w:val="bottom"/>
            <w:hideMark/>
          </w:tcPr>
          <w:p w14:paraId="6CCC6F26" w14:textId="143C1E91" w:rsidR="005808C4" w:rsidRPr="00B76AC2" w:rsidRDefault="005808C4" w:rsidP="005808C4">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1260" w:type="dxa"/>
            <w:vAlign w:val="bottom"/>
          </w:tcPr>
          <w:p w14:paraId="79D0E4A3" w14:textId="77777777" w:rsidR="005808C4" w:rsidRPr="00714BDB" w:rsidRDefault="005808C4" w:rsidP="00714BDB">
            <w:pPr>
              <w:pStyle w:val="acctfourfigures"/>
              <w:tabs>
                <w:tab w:val="clear" w:pos="765"/>
                <w:tab w:val="decimal" w:pos="1002"/>
              </w:tabs>
              <w:spacing w:line="220" w:lineRule="exact"/>
              <w:ind w:left="-78" w:right="-80"/>
              <w:rPr>
                <w:rFonts w:cs="Angsana New"/>
                <w:szCs w:val="28"/>
                <w:lang w:val="en-US" w:bidi="th-TH"/>
              </w:rPr>
            </w:pPr>
          </w:p>
        </w:tc>
        <w:tc>
          <w:tcPr>
            <w:tcW w:w="182" w:type="dxa"/>
            <w:vAlign w:val="bottom"/>
          </w:tcPr>
          <w:p w14:paraId="5DE02757" w14:textId="77777777" w:rsidR="005808C4" w:rsidRPr="00B76AC2" w:rsidRDefault="005808C4" w:rsidP="005808C4">
            <w:pPr>
              <w:pStyle w:val="acctfourfigures"/>
              <w:spacing w:line="220" w:lineRule="exact"/>
              <w:jc w:val="center"/>
              <w:rPr>
                <w:szCs w:val="22"/>
              </w:rPr>
            </w:pPr>
          </w:p>
        </w:tc>
        <w:tc>
          <w:tcPr>
            <w:tcW w:w="1258" w:type="dxa"/>
            <w:vAlign w:val="bottom"/>
          </w:tcPr>
          <w:p w14:paraId="7B52249F" w14:textId="77777777" w:rsidR="005808C4" w:rsidRPr="00714BDB" w:rsidRDefault="005808C4" w:rsidP="00714BDB">
            <w:pPr>
              <w:pStyle w:val="acctfourfigures"/>
              <w:tabs>
                <w:tab w:val="clear" w:pos="765"/>
                <w:tab w:val="decimal" w:pos="1002"/>
              </w:tabs>
              <w:spacing w:line="220" w:lineRule="exact"/>
              <w:ind w:left="-78" w:right="-76"/>
              <w:rPr>
                <w:rFonts w:cs="Angsana New"/>
                <w:szCs w:val="28"/>
                <w:lang w:val="en-US" w:bidi="th-TH"/>
              </w:rPr>
            </w:pPr>
          </w:p>
        </w:tc>
        <w:tc>
          <w:tcPr>
            <w:tcW w:w="180" w:type="dxa"/>
            <w:vAlign w:val="bottom"/>
          </w:tcPr>
          <w:p w14:paraId="0E424D2F" w14:textId="77777777" w:rsidR="005808C4" w:rsidRPr="00B76AC2" w:rsidRDefault="005808C4" w:rsidP="005808C4">
            <w:pPr>
              <w:pStyle w:val="acctfourfigures"/>
              <w:spacing w:line="220" w:lineRule="exact"/>
              <w:jc w:val="center"/>
              <w:rPr>
                <w:szCs w:val="22"/>
              </w:rPr>
            </w:pPr>
          </w:p>
        </w:tc>
        <w:tc>
          <w:tcPr>
            <w:tcW w:w="1440" w:type="dxa"/>
            <w:vAlign w:val="bottom"/>
          </w:tcPr>
          <w:p w14:paraId="2097BBF9" w14:textId="77777777" w:rsidR="005808C4" w:rsidRPr="00B76AC2" w:rsidRDefault="005808C4" w:rsidP="005808C4">
            <w:pPr>
              <w:pStyle w:val="acctfourfigures"/>
              <w:tabs>
                <w:tab w:val="clear" w:pos="765"/>
                <w:tab w:val="decimal" w:pos="1177"/>
              </w:tabs>
              <w:spacing w:line="220" w:lineRule="exact"/>
              <w:rPr>
                <w:szCs w:val="22"/>
              </w:rPr>
            </w:pPr>
          </w:p>
        </w:tc>
        <w:tc>
          <w:tcPr>
            <w:tcW w:w="182" w:type="dxa"/>
            <w:vAlign w:val="bottom"/>
          </w:tcPr>
          <w:p w14:paraId="6A490F96" w14:textId="0EB69A18" w:rsidR="005808C4" w:rsidRPr="00B76AC2" w:rsidRDefault="005808C4" w:rsidP="005808C4">
            <w:pPr>
              <w:pStyle w:val="acctfourfigures"/>
              <w:spacing w:line="220" w:lineRule="exact"/>
              <w:jc w:val="center"/>
              <w:rPr>
                <w:szCs w:val="22"/>
              </w:rPr>
            </w:pPr>
          </w:p>
        </w:tc>
        <w:tc>
          <w:tcPr>
            <w:tcW w:w="1258" w:type="dxa"/>
            <w:vAlign w:val="bottom"/>
          </w:tcPr>
          <w:p w14:paraId="0FE7D0C7" w14:textId="77777777" w:rsidR="005808C4" w:rsidRPr="00714BDB" w:rsidRDefault="005808C4" w:rsidP="00714BDB">
            <w:pPr>
              <w:pStyle w:val="acctfourfigures"/>
              <w:tabs>
                <w:tab w:val="clear" w:pos="765"/>
                <w:tab w:val="decimal" w:pos="1002"/>
              </w:tabs>
              <w:spacing w:line="220" w:lineRule="exact"/>
              <w:ind w:left="-70" w:right="-78"/>
              <w:rPr>
                <w:rFonts w:cs="Angsana New"/>
                <w:szCs w:val="28"/>
                <w:lang w:val="en-US" w:bidi="th-TH"/>
              </w:rPr>
            </w:pPr>
          </w:p>
        </w:tc>
      </w:tr>
      <w:tr w:rsidR="005808C4" w:rsidRPr="00B76AC2" w14:paraId="24033DA3" w14:textId="77777777" w:rsidTr="00714BDB">
        <w:trPr>
          <w:cantSplit/>
        </w:trPr>
        <w:tc>
          <w:tcPr>
            <w:tcW w:w="3420" w:type="dxa"/>
            <w:vAlign w:val="bottom"/>
            <w:hideMark/>
          </w:tcPr>
          <w:p w14:paraId="190CEDD7" w14:textId="3E52BF06" w:rsidR="005808C4" w:rsidRPr="00B76AC2" w:rsidRDefault="005808C4" w:rsidP="005808C4">
            <w:pPr>
              <w:tabs>
                <w:tab w:val="left" w:pos="191"/>
              </w:tabs>
              <w:spacing w:line="220" w:lineRule="exact"/>
              <w:ind w:left="191" w:right="-68" w:hanging="191"/>
              <w:rPr>
                <w:rFonts w:ascii="Times New Roman" w:hAnsi="Times New Roman" w:cs="Times New Roman"/>
                <w:b/>
                <w:bCs/>
                <w:i/>
                <w:iCs/>
                <w:sz w:val="22"/>
                <w:szCs w:val="22"/>
              </w:rPr>
            </w:pPr>
            <w:r w:rsidRPr="00B76AC2">
              <w:rPr>
                <w:rFonts w:ascii="Times New Roman" w:hAnsi="Times New Roman" w:cs="Times New Roman"/>
                <w:b/>
                <w:bCs/>
                <w:i/>
                <w:iCs/>
                <w:sz w:val="22"/>
                <w:szCs w:val="22"/>
              </w:rPr>
              <w:t>Deferred tax assets</w:t>
            </w:r>
          </w:p>
        </w:tc>
        <w:tc>
          <w:tcPr>
            <w:tcW w:w="1260" w:type="dxa"/>
            <w:vAlign w:val="bottom"/>
          </w:tcPr>
          <w:p w14:paraId="200D01D0" w14:textId="77777777" w:rsidR="005808C4" w:rsidRPr="00714BDB" w:rsidRDefault="005808C4" w:rsidP="00714BDB">
            <w:pPr>
              <w:pStyle w:val="acctfourfigures"/>
              <w:tabs>
                <w:tab w:val="clear" w:pos="765"/>
                <w:tab w:val="decimal" w:pos="1002"/>
              </w:tabs>
              <w:spacing w:line="220" w:lineRule="exact"/>
              <w:ind w:left="-78" w:right="-80"/>
              <w:rPr>
                <w:rFonts w:cs="Angsana New"/>
                <w:szCs w:val="28"/>
                <w:lang w:val="en-US" w:bidi="th-TH"/>
              </w:rPr>
            </w:pPr>
          </w:p>
        </w:tc>
        <w:tc>
          <w:tcPr>
            <w:tcW w:w="182" w:type="dxa"/>
            <w:vAlign w:val="bottom"/>
          </w:tcPr>
          <w:p w14:paraId="2E0B3E96" w14:textId="77777777" w:rsidR="005808C4" w:rsidRPr="00B76AC2" w:rsidRDefault="005808C4" w:rsidP="005808C4">
            <w:pPr>
              <w:pStyle w:val="acctfourfigures"/>
              <w:spacing w:line="220" w:lineRule="exact"/>
              <w:jc w:val="center"/>
              <w:rPr>
                <w:szCs w:val="22"/>
              </w:rPr>
            </w:pPr>
          </w:p>
        </w:tc>
        <w:tc>
          <w:tcPr>
            <w:tcW w:w="1258" w:type="dxa"/>
            <w:vAlign w:val="bottom"/>
          </w:tcPr>
          <w:p w14:paraId="006CD8E9" w14:textId="77777777" w:rsidR="005808C4" w:rsidRPr="00714BDB" w:rsidRDefault="005808C4" w:rsidP="00714BDB">
            <w:pPr>
              <w:pStyle w:val="acctfourfigures"/>
              <w:tabs>
                <w:tab w:val="clear" w:pos="765"/>
                <w:tab w:val="decimal" w:pos="1002"/>
              </w:tabs>
              <w:spacing w:line="220" w:lineRule="exact"/>
              <w:ind w:left="-78" w:right="-76"/>
              <w:rPr>
                <w:rFonts w:cs="Angsana New"/>
                <w:szCs w:val="28"/>
                <w:lang w:val="en-US" w:bidi="th-TH"/>
              </w:rPr>
            </w:pPr>
          </w:p>
        </w:tc>
        <w:tc>
          <w:tcPr>
            <w:tcW w:w="180" w:type="dxa"/>
            <w:vAlign w:val="bottom"/>
          </w:tcPr>
          <w:p w14:paraId="35CFCE21" w14:textId="77777777" w:rsidR="005808C4" w:rsidRPr="00B76AC2" w:rsidRDefault="005808C4" w:rsidP="005808C4">
            <w:pPr>
              <w:pStyle w:val="acctfourfigures"/>
              <w:spacing w:line="220" w:lineRule="exact"/>
              <w:jc w:val="center"/>
              <w:rPr>
                <w:szCs w:val="22"/>
              </w:rPr>
            </w:pPr>
          </w:p>
        </w:tc>
        <w:tc>
          <w:tcPr>
            <w:tcW w:w="1440" w:type="dxa"/>
            <w:vAlign w:val="bottom"/>
          </w:tcPr>
          <w:p w14:paraId="00239971" w14:textId="77777777" w:rsidR="005808C4" w:rsidRPr="00B76AC2" w:rsidRDefault="005808C4" w:rsidP="005808C4">
            <w:pPr>
              <w:pStyle w:val="acctfourfigures"/>
              <w:tabs>
                <w:tab w:val="clear" w:pos="765"/>
                <w:tab w:val="decimal" w:pos="1177"/>
              </w:tabs>
              <w:spacing w:line="220" w:lineRule="exact"/>
              <w:rPr>
                <w:szCs w:val="22"/>
              </w:rPr>
            </w:pPr>
          </w:p>
        </w:tc>
        <w:tc>
          <w:tcPr>
            <w:tcW w:w="182" w:type="dxa"/>
            <w:vAlign w:val="bottom"/>
          </w:tcPr>
          <w:p w14:paraId="1444FEF3" w14:textId="3303DA05" w:rsidR="005808C4" w:rsidRPr="00B76AC2" w:rsidRDefault="005808C4" w:rsidP="005808C4">
            <w:pPr>
              <w:pStyle w:val="acctfourfigures"/>
              <w:spacing w:line="220" w:lineRule="exact"/>
              <w:jc w:val="center"/>
              <w:rPr>
                <w:szCs w:val="22"/>
              </w:rPr>
            </w:pPr>
          </w:p>
        </w:tc>
        <w:tc>
          <w:tcPr>
            <w:tcW w:w="1258" w:type="dxa"/>
            <w:vAlign w:val="bottom"/>
          </w:tcPr>
          <w:p w14:paraId="35F5712B" w14:textId="77777777" w:rsidR="005808C4" w:rsidRPr="00714BDB" w:rsidRDefault="005808C4" w:rsidP="00714BDB">
            <w:pPr>
              <w:pStyle w:val="acctfourfigures"/>
              <w:tabs>
                <w:tab w:val="clear" w:pos="765"/>
                <w:tab w:val="decimal" w:pos="1002"/>
              </w:tabs>
              <w:spacing w:line="220" w:lineRule="exact"/>
              <w:ind w:left="-70" w:right="-78"/>
              <w:rPr>
                <w:rFonts w:cs="Angsana New"/>
                <w:szCs w:val="28"/>
                <w:lang w:val="en-US" w:bidi="th-TH"/>
              </w:rPr>
            </w:pPr>
          </w:p>
        </w:tc>
      </w:tr>
      <w:tr w:rsidR="005808C4" w:rsidRPr="00B76AC2" w14:paraId="121D97E2" w14:textId="77777777" w:rsidTr="00714BDB">
        <w:trPr>
          <w:cantSplit/>
          <w:trHeight w:val="60"/>
        </w:trPr>
        <w:tc>
          <w:tcPr>
            <w:tcW w:w="3420" w:type="dxa"/>
            <w:vAlign w:val="bottom"/>
          </w:tcPr>
          <w:p w14:paraId="2B6066D7" w14:textId="011CC1C4" w:rsidR="005808C4" w:rsidRPr="009A3BE9" w:rsidRDefault="005808C4" w:rsidP="005808C4">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Allowance for expected credit loss</w:t>
            </w:r>
          </w:p>
        </w:tc>
        <w:tc>
          <w:tcPr>
            <w:tcW w:w="1260" w:type="dxa"/>
            <w:vAlign w:val="bottom"/>
          </w:tcPr>
          <w:p w14:paraId="2C560AAB" w14:textId="77777777" w:rsidR="005808C4" w:rsidRPr="00714BDB" w:rsidRDefault="005808C4" w:rsidP="00714BDB">
            <w:pPr>
              <w:pStyle w:val="acctfourfigures"/>
              <w:tabs>
                <w:tab w:val="clear" w:pos="765"/>
                <w:tab w:val="decimal" w:pos="1002"/>
              </w:tabs>
              <w:spacing w:line="220" w:lineRule="exact"/>
              <w:ind w:left="-78" w:right="-80"/>
              <w:rPr>
                <w:rFonts w:cs="Angsana New"/>
                <w:szCs w:val="28"/>
                <w:lang w:val="en-US" w:bidi="th-TH"/>
              </w:rPr>
            </w:pPr>
          </w:p>
        </w:tc>
        <w:tc>
          <w:tcPr>
            <w:tcW w:w="182" w:type="dxa"/>
            <w:vAlign w:val="bottom"/>
          </w:tcPr>
          <w:p w14:paraId="7BE3FD50" w14:textId="77777777" w:rsidR="005808C4" w:rsidRPr="009A3BE9" w:rsidRDefault="005808C4" w:rsidP="005808C4">
            <w:pPr>
              <w:pStyle w:val="acctfourfigures"/>
              <w:spacing w:line="220" w:lineRule="exact"/>
              <w:jc w:val="right"/>
              <w:rPr>
                <w:szCs w:val="22"/>
              </w:rPr>
            </w:pPr>
          </w:p>
        </w:tc>
        <w:tc>
          <w:tcPr>
            <w:tcW w:w="1258" w:type="dxa"/>
            <w:vAlign w:val="bottom"/>
          </w:tcPr>
          <w:p w14:paraId="7479D2EE" w14:textId="77777777" w:rsidR="005808C4" w:rsidRPr="00714BDB" w:rsidRDefault="005808C4" w:rsidP="00714BDB">
            <w:pPr>
              <w:pStyle w:val="acctfourfigures"/>
              <w:tabs>
                <w:tab w:val="clear" w:pos="765"/>
                <w:tab w:val="decimal" w:pos="1002"/>
              </w:tabs>
              <w:spacing w:line="220" w:lineRule="exact"/>
              <w:ind w:left="-78" w:right="-76"/>
              <w:rPr>
                <w:rFonts w:cs="Angsana New"/>
                <w:szCs w:val="28"/>
                <w:lang w:val="en-US" w:bidi="th-TH"/>
              </w:rPr>
            </w:pPr>
          </w:p>
        </w:tc>
        <w:tc>
          <w:tcPr>
            <w:tcW w:w="180" w:type="dxa"/>
            <w:vAlign w:val="bottom"/>
          </w:tcPr>
          <w:p w14:paraId="49627BC8" w14:textId="77777777" w:rsidR="005808C4" w:rsidRPr="009A3BE9" w:rsidRDefault="005808C4" w:rsidP="005808C4">
            <w:pPr>
              <w:pStyle w:val="acctfourfigures"/>
              <w:spacing w:line="220" w:lineRule="exact"/>
              <w:jc w:val="right"/>
              <w:rPr>
                <w:szCs w:val="22"/>
              </w:rPr>
            </w:pPr>
          </w:p>
        </w:tc>
        <w:tc>
          <w:tcPr>
            <w:tcW w:w="1440" w:type="dxa"/>
            <w:vAlign w:val="bottom"/>
          </w:tcPr>
          <w:p w14:paraId="623396C6" w14:textId="77777777" w:rsidR="005808C4" w:rsidRPr="009A3BE9" w:rsidRDefault="005808C4" w:rsidP="005808C4">
            <w:pPr>
              <w:pStyle w:val="acctfourfigures"/>
              <w:tabs>
                <w:tab w:val="clear" w:pos="765"/>
                <w:tab w:val="decimal" w:pos="1177"/>
              </w:tabs>
              <w:spacing w:line="220" w:lineRule="exact"/>
              <w:rPr>
                <w:szCs w:val="22"/>
              </w:rPr>
            </w:pPr>
          </w:p>
        </w:tc>
        <w:tc>
          <w:tcPr>
            <w:tcW w:w="182" w:type="dxa"/>
            <w:vAlign w:val="bottom"/>
          </w:tcPr>
          <w:p w14:paraId="6DE05060" w14:textId="71A105A5" w:rsidR="005808C4" w:rsidRPr="009A3BE9" w:rsidRDefault="005808C4" w:rsidP="005808C4">
            <w:pPr>
              <w:pStyle w:val="acctfourfigures"/>
              <w:spacing w:line="220" w:lineRule="exact"/>
              <w:jc w:val="right"/>
              <w:rPr>
                <w:szCs w:val="22"/>
              </w:rPr>
            </w:pPr>
          </w:p>
        </w:tc>
        <w:tc>
          <w:tcPr>
            <w:tcW w:w="1258" w:type="dxa"/>
            <w:vAlign w:val="bottom"/>
          </w:tcPr>
          <w:p w14:paraId="51786092" w14:textId="77777777" w:rsidR="005808C4" w:rsidRPr="00714BDB" w:rsidRDefault="005808C4" w:rsidP="00714BDB">
            <w:pPr>
              <w:pStyle w:val="acctfourfigures"/>
              <w:tabs>
                <w:tab w:val="clear" w:pos="765"/>
                <w:tab w:val="decimal" w:pos="1002"/>
              </w:tabs>
              <w:spacing w:line="220" w:lineRule="exact"/>
              <w:ind w:left="-70" w:right="-78"/>
              <w:rPr>
                <w:rFonts w:cs="Angsana New"/>
                <w:szCs w:val="28"/>
                <w:lang w:val="en-US" w:bidi="th-TH"/>
              </w:rPr>
            </w:pPr>
          </w:p>
        </w:tc>
      </w:tr>
      <w:tr w:rsidR="005808C4" w:rsidRPr="000A652F" w14:paraId="49474F7C" w14:textId="77777777" w:rsidTr="00714BDB">
        <w:trPr>
          <w:cantSplit/>
        </w:trPr>
        <w:tc>
          <w:tcPr>
            <w:tcW w:w="3420" w:type="dxa"/>
            <w:vAlign w:val="bottom"/>
          </w:tcPr>
          <w:p w14:paraId="14588096" w14:textId="537C1D3E" w:rsidR="005808C4" w:rsidRPr="009A3BE9" w:rsidRDefault="005808C4" w:rsidP="005808C4">
            <w:pPr>
              <w:tabs>
                <w:tab w:val="left" w:pos="191"/>
              </w:tabs>
              <w:spacing w:line="220" w:lineRule="exact"/>
              <w:ind w:left="191" w:right="-68"/>
              <w:rPr>
                <w:rFonts w:ascii="Times New Roman" w:hAnsi="Times New Roman" w:cs="Times New Roman"/>
                <w:sz w:val="22"/>
                <w:szCs w:val="22"/>
              </w:rPr>
            </w:pPr>
            <w:r w:rsidRPr="00B76AC2">
              <w:rPr>
                <w:rFonts w:ascii="Times New Roman" w:hAnsi="Times New Roman" w:cs="Times New Roman"/>
                <w:sz w:val="22"/>
                <w:szCs w:val="22"/>
              </w:rPr>
              <w:t>of trade accounts receivable</w:t>
            </w:r>
          </w:p>
        </w:tc>
        <w:tc>
          <w:tcPr>
            <w:tcW w:w="1260" w:type="dxa"/>
            <w:vAlign w:val="bottom"/>
          </w:tcPr>
          <w:p w14:paraId="2249B8E9" w14:textId="0D426FFC" w:rsidR="005808C4" w:rsidRPr="00714BDB" w:rsidRDefault="005808C4" w:rsidP="00714BDB">
            <w:pPr>
              <w:pStyle w:val="acctfourfigures"/>
              <w:tabs>
                <w:tab w:val="clear" w:pos="765"/>
                <w:tab w:val="decimal" w:pos="1002"/>
              </w:tabs>
              <w:spacing w:line="220" w:lineRule="exact"/>
              <w:ind w:left="-78" w:right="-80"/>
              <w:rPr>
                <w:rFonts w:cs="Angsana New"/>
                <w:szCs w:val="28"/>
                <w:lang w:val="en-US" w:bidi="th-TH"/>
              </w:rPr>
            </w:pPr>
            <w:r w:rsidRPr="00714BDB">
              <w:rPr>
                <w:rFonts w:cs="Angsana New"/>
                <w:szCs w:val="28"/>
                <w:lang w:val="en-US" w:bidi="th-TH"/>
              </w:rPr>
              <w:t>648</w:t>
            </w:r>
          </w:p>
        </w:tc>
        <w:tc>
          <w:tcPr>
            <w:tcW w:w="182" w:type="dxa"/>
            <w:vAlign w:val="bottom"/>
          </w:tcPr>
          <w:p w14:paraId="014781E3" w14:textId="77777777" w:rsidR="005808C4" w:rsidRPr="00714BDB" w:rsidRDefault="005808C4" w:rsidP="005808C4">
            <w:pPr>
              <w:pStyle w:val="acctfourfigures"/>
              <w:spacing w:line="220" w:lineRule="exact"/>
              <w:jc w:val="right"/>
              <w:rPr>
                <w:szCs w:val="22"/>
              </w:rPr>
            </w:pPr>
          </w:p>
        </w:tc>
        <w:tc>
          <w:tcPr>
            <w:tcW w:w="1258" w:type="dxa"/>
            <w:vAlign w:val="bottom"/>
          </w:tcPr>
          <w:p w14:paraId="2F4EA0A1" w14:textId="41CFA6D7" w:rsidR="005808C4" w:rsidRPr="00714BDB" w:rsidRDefault="005808C4" w:rsidP="00714BDB">
            <w:pPr>
              <w:pStyle w:val="acctfourfigures"/>
              <w:tabs>
                <w:tab w:val="clear" w:pos="765"/>
                <w:tab w:val="decimal" w:pos="1002"/>
              </w:tabs>
              <w:spacing w:line="220" w:lineRule="exact"/>
              <w:ind w:left="-78" w:right="-76"/>
              <w:rPr>
                <w:rFonts w:cs="Angsana New"/>
                <w:szCs w:val="28"/>
                <w:lang w:val="en-US" w:bidi="th-TH"/>
              </w:rPr>
            </w:pPr>
            <w:r w:rsidRPr="00714BDB">
              <w:rPr>
                <w:rFonts w:cs="Angsana New"/>
                <w:szCs w:val="28"/>
                <w:lang w:val="en-US" w:bidi="th-TH"/>
              </w:rPr>
              <w:t>268</w:t>
            </w:r>
          </w:p>
        </w:tc>
        <w:tc>
          <w:tcPr>
            <w:tcW w:w="180" w:type="dxa"/>
            <w:vAlign w:val="bottom"/>
          </w:tcPr>
          <w:p w14:paraId="255E59B8" w14:textId="77777777" w:rsidR="005808C4" w:rsidRPr="00714BDB" w:rsidRDefault="005808C4" w:rsidP="005808C4">
            <w:pPr>
              <w:pStyle w:val="acctfourfigures"/>
              <w:spacing w:line="220" w:lineRule="exact"/>
              <w:jc w:val="right"/>
              <w:rPr>
                <w:szCs w:val="22"/>
              </w:rPr>
            </w:pPr>
          </w:p>
        </w:tc>
        <w:tc>
          <w:tcPr>
            <w:tcW w:w="1440" w:type="dxa"/>
            <w:vAlign w:val="bottom"/>
          </w:tcPr>
          <w:p w14:paraId="2FA4AB5B" w14:textId="7FCFEB85" w:rsidR="005808C4" w:rsidRPr="00714BDB" w:rsidRDefault="005808C4" w:rsidP="005808C4">
            <w:pPr>
              <w:pStyle w:val="acctfourfigures"/>
              <w:tabs>
                <w:tab w:val="clear" w:pos="765"/>
                <w:tab w:val="decimal" w:pos="1177"/>
              </w:tabs>
              <w:spacing w:line="220" w:lineRule="exact"/>
              <w:ind w:right="11"/>
              <w:rPr>
                <w:szCs w:val="22"/>
              </w:rPr>
            </w:pPr>
            <w:r w:rsidRPr="00714BDB">
              <w:rPr>
                <w:rFonts w:cs="Angsana New"/>
                <w:szCs w:val="28"/>
                <w:lang w:val="en-US" w:bidi="th-TH"/>
              </w:rPr>
              <w:t>-</w:t>
            </w:r>
          </w:p>
        </w:tc>
        <w:tc>
          <w:tcPr>
            <w:tcW w:w="182" w:type="dxa"/>
            <w:vAlign w:val="bottom"/>
          </w:tcPr>
          <w:p w14:paraId="39EF8833" w14:textId="1D2EBEE7" w:rsidR="005808C4" w:rsidRPr="00714BDB" w:rsidRDefault="005808C4" w:rsidP="005808C4">
            <w:pPr>
              <w:pStyle w:val="acctfourfigures"/>
              <w:spacing w:line="220" w:lineRule="exact"/>
              <w:jc w:val="right"/>
              <w:rPr>
                <w:szCs w:val="22"/>
              </w:rPr>
            </w:pPr>
          </w:p>
        </w:tc>
        <w:tc>
          <w:tcPr>
            <w:tcW w:w="1258" w:type="dxa"/>
            <w:vAlign w:val="bottom"/>
          </w:tcPr>
          <w:p w14:paraId="3548EA0A" w14:textId="09F5CFF6" w:rsidR="005808C4" w:rsidRPr="00714BDB" w:rsidRDefault="005808C4" w:rsidP="00714BDB">
            <w:pPr>
              <w:pStyle w:val="acctfourfigures"/>
              <w:tabs>
                <w:tab w:val="clear" w:pos="765"/>
                <w:tab w:val="decimal" w:pos="1002"/>
              </w:tabs>
              <w:spacing w:line="220" w:lineRule="exact"/>
              <w:ind w:left="-70" w:right="-78"/>
              <w:rPr>
                <w:rFonts w:cs="Angsana New"/>
                <w:szCs w:val="28"/>
                <w:lang w:val="en-US" w:bidi="th-TH"/>
              </w:rPr>
            </w:pPr>
            <w:r w:rsidRPr="00714BDB">
              <w:rPr>
                <w:rFonts w:cs="Angsana New"/>
                <w:szCs w:val="28"/>
                <w:lang w:val="en-US" w:bidi="th-TH"/>
              </w:rPr>
              <w:t>916</w:t>
            </w:r>
          </w:p>
        </w:tc>
      </w:tr>
      <w:tr w:rsidR="005808C4" w:rsidRPr="000A652F" w14:paraId="64D90AB1" w14:textId="77777777" w:rsidTr="00714BDB">
        <w:trPr>
          <w:cantSplit/>
        </w:trPr>
        <w:tc>
          <w:tcPr>
            <w:tcW w:w="3420" w:type="dxa"/>
            <w:vAlign w:val="bottom"/>
            <w:hideMark/>
          </w:tcPr>
          <w:p w14:paraId="4FC11752" w14:textId="12CBB961" w:rsidR="005808C4" w:rsidRPr="009A3BE9" w:rsidRDefault="005808C4" w:rsidP="005808C4">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Advance received from customers</w:t>
            </w:r>
          </w:p>
        </w:tc>
        <w:tc>
          <w:tcPr>
            <w:tcW w:w="1260" w:type="dxa"/>
            <w:vAlign w:val="bottom"/>
          </w:tcPr>
          <w:p w14:paraId="3DA8855F" w14:textId="3044A23B" w:rsidR="005808C4" w:rsidRPr="00714BDB" w:rsidRDefault="005808C4" w:rsidP="00714BDB">
            <w:pPr>
              <w:pStyle w:val="acctfourfigures"/>
              <w:tabs>
                <w:tab w:val="clear" w:pos="765"/>
                <w:tab w:val="decimal" w:pos="1002"/>
              </w:tabs>
              <w:spacing w:line="220" w:lineRule="exact"/>
              <w:ind w:left="-78" w:right="-80"/>
              <w:rPr>
                <w:rFonts w:cs="Angsana New"/>
                <w:szCs w:val="28"/>
                <w:lang w:val="en-US" w:bidi="th-TH"/>
              </w:rPr>
            </w:pPr>
            <w:r w:rsidRPr="00714BDB">
              <w:rPr>
                <w:rFonts w:cs="Angsana New"/>
                <w:szCs w:val="28"/>
                <w:lang w:val="en-US" w:bidi="th-TH"/>
              </w:rPr>
              <w:t>349</w:t>
            </w:r>
          </w:p>
        </w:tc>
        <w:tc>
          <w:tcPr>
            <w:tcW w:w="182" w:type="dxa"/>
            <w:vAlign w:val="bottom"/>
          </w:tcPr>
          <w:p w14:paraId="05116C86" w14:textId="77777777" w:rsidR="005808C4" w:rsidRPr="00714BDB" w:rsidRDefault="005808C4" w:rsidP="005808C4">
            <w:pPr>
              <w:pStyle w:val="acctfourfigures"/>
              <w:spacing w:line="220" w:lineRule="exact"/>
              <w:jc w:val="right"/>
              <w:rPr>
                <w:szCs w:val="22"/>
              </w:rPr>
            </w:pPr>
          </w:p>
        </w:tc>
        <w:tc>
          <w:tcPr>
            <w:tcW w:w="1258" w:type="dxa"/>
            <w:vAlign w:val="bottom"/>
          </w:tcPr>
          <w:p w14:paraId="087D1073" w14:textId="174C0A2B" w:rsidR="005808C4" w:rsidRPr="00714BDB" w:rsidRDefault="005808C4" w:rsidP="00714BDB">
            <w:pPr>
              <w:pStyle w:val="acctfourfigures"/>
              <w:tabs>
                <w:tab w:val="clear" w:pos="765"/>
                <w:tab w:val="decimal" w:pos="1002"/>
              </w:tabs>
              <w:spacing w:line="220" w:lineRule="exact"/>
              <w:ind w:left="-78" w:right="-76"/>
              <w:rPr>
                <w:rFonts w:cs="Angsana New"/>
                <w:szCs w:val="28"/>
                <w:lang w:val="en-US" w:bidi="th-TH"/>
              </w:rPr>
            </w:pPr>
            <w:r w:rsidRPr="00714BDB">
              <w:rPr>
                <w:rFonts w:cs="Angsana New"/>
                <w:szCs w:val="28"/>
                <w:lang w:val="en-US" w:bidi="th-TH"/>
              </w:rPr>
              <w:t>-</w:t>
            </w:r>
          </w:p>
        </w:tc>
        <w:tc>
          <w:tcPr>
            <w:tcW w:w="180" w:type="dxa"/>
            <w:vAlign w:val="bottom"/>
          </w:tcPr>
          <w:p w14:paraId="5A9B27F5" w14:textId="77777777" w:rsidR="005808C4" w:rsidRPr="00714BDB" w:rsidRDefault="005808C4" w:rsidP="005808C4">
            <w:pPr>
              <w:pStyle w:val="acctfourfigures"/>
              <w:spacing w:line="220" w:lineRule="exact"/>
              <w:jc w:val="right"/>
              <w:rPr>
                <w:szCs w:val="22"/>
              </w:rPr>
            </w:pPr>
          </w:p>
        </w:tc>
        <w:tc>
          <w:tcPr>
            <w:tcW w:w="1440" w:type="dxa"/>
            <w:vAlign w:val="bottom"/>
          </w:tcPr>
          <w:p w14:paraId="0D58D0FA" w14:textId="2E50A7F8" w:rsidR="005808C4" w:rsidRPr="00714BDB" w:rsidRDefault="005808C4" w:rsidP="005808C4">
            <w:pPr>
              <w:pStyle w:val="acctfourfigures"/>
              <w:tabs>
                <w:tab w:val="clear" w:pos="765"/>
                <w:tab w:val="decimal" w:pos="1177"/>
              </w:tabs>
              <w:spacing w:line="220" w:lineRule="exact"/>
              <w:ind w:right="11"/>
              <w:rPr>
                <w:szCs w:val="22"/>
              </w:rPr>
            </w:pPr>
            <w:r w:rsidRPr="00714BDB">
              <w:rPr>
                <w:rFonts w:cs="Angsana New"/>
                <w:szCs w:val="28"/>
                <w:lang w:val="en-US" w:bidi="th-TH"/>
              </w:rPr>
              <w:t>-</w:t>
            </w:r>
          </w:p>
        </w:tc>
        <w:tc>
          <w:tcPr>
            <w:tcW w:w="182" w:type="dxa"/>
            <w:vAlign w:val="bottom"/>
          </w:tcPr>
          <w:p w14:paraId="15B8F1A3" w14:textId="440DA5B7" w:rsidR="005808C4" w:rsidRPr="00714BDB" w:rsidRDefault="005808C4" w:rsidP="005808C4">
            <w:pPr>
              <w:pStyle w:val="acctfourfigures"/>
              <w:spacing w:line="220" w:lineRule="exact"/>
              <w:jc w:val="right"/>
              <w:rPr>
                <w:szCs w:val="22"/>
              </w:rPr>
            </w:pPr>
          </w:p>
        </w:tc>
        <w:tc>
          <w:tcPr>
            <w:tcW w:w="1258" w:type="dxa"/>
            <w:vAlign w:val="bottom"/>
          </w:tcPr>
          <w:p w14:paraId="731AC3DE" w14:textId="67D9961C" w:rsidR="005808C4" w:rsidRPr="00714BDB" w:rsidRDefault="005808C4" w:rsidP="00714BDB">
            <w:pPr>
              <w:pStyle w:val="acctfourfigures"/>
              <w:tabs>
                <w:tab w:val="clear" w:pos="765"/>
                <w:tab w:val="decimal" w:pos="1002"/>
              </w:tabs>
              <w:spacing w:line="220" w:lineRule="exact"/>
              <w:ind w:left="-70" w:right="-78"/>
              <w:rPr>
                <w:rFonts w:cs="Angsana New"/>
                <w:szCs w:val="28"/>
                <w:lang w:val="en-US" w:bidi="th-TH"/>
              </w:rPr>
            </w:pPr>
            <w:r w:rsidRPr="00714BDB">
              <w:rPr>
                <w:rFonts w:cs="Angsana New"/>
                <w:szCs w:val="28"/>
                <w:lang w:val="en-US" w:bidi="th-TH"/>
              </w:rPr>
              <w:t>349</w:t>
            </w:r>
          </w:p>
        </w:tc>
      </w:tr>
      <w:tr w:rsidR="005808C4" w:rsidRPr="000A652F" w14:paraId="7C51EF67" w14:textId="77777777" w:rsidTr="00714BDB">
        <w:trPr>
          <w:cantSplit/>
        </w:trPr>
        <w:tc>
          <w:tcPr>
            <w:tcW w:w="3420" w:type="dxa"/>
            <w:vAlign w:val="bottom"/>
            <w:hideMark/>
          </w:tcPr>
          <w:p w14:paraId="757C09A1" w14:textId="12FC9FD6" w:rsidR="005808C4" w:rsidRPr="009A3BE9" w:rsidRDefault="005808C4" w:rsidP="005808C4">
            <w:pPr>
              <w:tabs>
                <w:tab w:val="left" w:pos="191"/>
              </w:tabs>
              <w:spacing w:line="220" w:lineRule="exact"/>
              <w:ind w:left="191" w:right="-68" w:hanging="191"/>
              <w:rPr>
                <w:rFonts w:ascii="Times New Roman" w:hAnsi="Times New Roman" w:cs="Times New Roman"/>
                <w:sz w:val="22"/>
                <w:szCs w:val="22"/>
                <w:cs/>
              </w:rPr>
            </w:pPr>
            <w:r w:rsidRPr="00B76AC2">
              <w:rPr>
                <w:rFonts w:ascii="Times New Roman" w:hAnsi="Times New Roman" w:cs="Times New Roman"/>
                <w:sz w:val="22"/>
                <w:szCs w:val="22"/>
              </w:rPr>
              <w:t>Deferred income</w:t>
            </w:r>
          </w:p>
        </w:tc>
        <w:tc>
          <w:tcPr>
            <w:tcW w:w="1260" w:type="dxa"/>
            <w:vAlign w:val="bottom"/>
          </w:tcPr>
          <w:p w14:paraId="328A63D2" w14:textId="2E1592B1" w:rsidR="005808C4" w:rsidRPr="00714BDB" w:rsidRDefault="005808C4" w:rsidP="00714BDB">
            <w:pPr>
              <w:pStyle w:val="acctfourfigures"/>
              <w:tabs>
                <w:tab w:val="clear" w:pos="765"/>
                <w:tab w:val="decimal" w:pos="1002"/>
              </w:tabs>
              <w:spacing w:line="220" w:lineRule="exact"/>
              <w:ind w:left="-78" w:right="-80"/>
              <w:rPr>
                <w:rFonts w:cs="Angsana New"/>
                <w:szCs w:val="28"/>
                <w:lang w:val="en-US" w:bidi="th-TH"/>
              </w:rPr>
            </w:pPr>
            <w:r w:rsidRPr="00714BDB">
              <w:rPr>
                <w:rFonts w:cs="Angsana New"/>
                <w:szCs w:val="28"/>
                <w:lang w:val="en-US" w:bidi="th-TH"/>
              </w:rPr>
              <w:t>28,875</w:t>
            </w:r>
          </w:p>
        </w:tc>
        <w:tc>
          <w:tcPr>
            <w:tcW w:w="182" w:type="dxa"/>
            <w:vAlign w:val="bottom"/>
          </w:tcPr>
          <w:p w14:paraId="02242C5C" w14:textId="77777777" w:rsidR="005808C4" w:rsidRPr="00714BDB" w:rsidRDefault="005808C4" w:rsidP="005808C4">
            <w:pPr>
              <w:pStyle w:val="acctfourfigures"/>
              <w:spacing w:line="220" w:lineRule="exact"/>
              <w:jc w:val="right"/>
              <w:rPr>
                <w:szCs w:val="22"/>
              </w:rPr>
            </w:pPr>
          </w:p>
        </w:tc>
        <w:tc>
          <w:tcPr>
            <w:tcW w:w="1258" w:type="dxa"/>
            <w:vAlign w:val="bottom"/>
          </w:tcPr>
          <w:p w14:paraId="40C67A52" w14:textId="5A5CA41F" w:rsidR="005808C4" w:rsidRPr="00714BDB" w:rsidRDefault="005808C4" w:rsidP="00714BDB">
            <w:pPr>
              <w:pStyle w:val="acctfourfigures"/>
              <w:tabs>
                <w:tab w:val="clear" w:pos="765"/>
                <w:tab w:val="decimal" w:pos="1002"/>
              </w:tabs>
              <w:spacing w:line="220" w:lineRule="exact"/>
              <w:ind w:left="-78" w:right="-76"/>
              <w:rPr>
                <w:rFonts w:cs="Angsana New"/>
                <w:szCs w:val="28"/>
                <w:lang w:val="en-US" w:bidi="th-TH"/>
              </w:rPr>
            </w:pPr>
            <w:r w:rsidRPr="00714BDB">
              <w:rPr>
                <w:rFonts w:cs="Angsana New"/>
                <w:szCs w:val="28"/>
                <w:lang w:val="en-US" w:bidi="th-TH"/>
              </w:rPr>
              <w:t>5,407</w:t>
            </w:r>
          </w:p>
        </w:tc>
        <w:tc>
          <w:tcPr>
            <w:tcW w:w="180" w:type="dxa"/>
            <w:vAlign w:val="bottom"/>
          </w:tcPr>
          <w:p w14:paraId="7EE372F7" w14:textId="77777777" w:rsidR="005808C4" w:rsidRPr="00714BDB" w:rsidRDefault="005808C4" w:rsidP="005808C4">
            <w:pPr>
              <w:pStyle w:val="acctfourfigures"/>
              <w:spacing w:line="220" w:lineRule="exact"/>
              <w:jc w:val="right"/>
              <w:rPr>
                <w:szCs w:val="22"/>
              </w:rPr>
            </w:pPr>
          </w:p>
        </w:tc>
        <w:tc>
          <w:tcPr>
            <w:tcW w:w="1440" w:type="dxa"/>
            <w:vAlign w:val="bottom"/>
          </w:tcPr>
          <w:p w14:paraId="76BE5A00" w14:textId="3E993CB0" w:rsidR="005808C4" w:rsidRPr="00714BDB" w:rsidRDefault="005808C4" w:rsidP="005808C4">
            <w:pPr>
              <w:pStyle w:val="acctfourfigures"/>
              <w:tabs>
                <w:tab w:val="clear" w:pos="765"/>
                <w:tab w:val="decimal" w:pos="1177"/>
              </w:tabs>
              <w:spacing w:line="220" w:lineRule="exact"/>
              <w:ind w:right="11"/>
              <w:rPr>
                <w:szCs w:val="22"/>
              </w:rPr>
            </w:pPr>
            <w:r w:rsidRPr="00714BDB">
              <w:rPr>
                <w:rFonts w:cs="Angsana New"/>
                <w:szCs w:val="28"/>
                <w:lang w:val="en-US" w:bidi="th-TH"/>
              </w:rPr>
              <w:t>-</w:t>
            </w:r>
          </w:p>
        </w:tc>
        <w:tc>
          <w:tcPr>
            <w:tcW w:w="182" w:type="dxa"/>
            <w:vAlign w:val="bottom"/>
          </w:tcPr>
          <w:p w14:paraId="582FB43E" w14:textId="06DA4706" w:rsidR="005808C4" w:rsidRPr="00714BDB" w:rsidRDefault="005808C4" w:rsidP="005808C4">
            <w:pPr>
              <w:pStyle w:val="acctfourfigures"/>
              <w:spacing w:line="220" w:lineRule="exact"/>
              <w:jc w:val="right"/>
              <w:rPr>
                <w:szCs w:val="22"/>
              </w:rPr>
            </w:pPr>
          </w:p>
        </w:tc>
        <w:tc>
          <w:tcPr>
            <w:tcW w:w="1258" w:type="dxa"/>
            <w:vAlign w:val="bottom"/>
          </w:tcPr>
          <w:p w14:paraId="392284EB" w14:textId="5351D96F" w:rsidR="005808C4" w:rsidRPr="00714BDB" w:rsidRDefault="005808C4" w:rsidP="00714BDB">
            <w:pPr>
              <w:pStyle w:val="acctfourfigures"/>
              <w:tabs>
                <w:tab w:val="clear" w:pos="765"/>
                <w:tab w:val="decimal" w:pos="1002"/>
              </w:tabs>
              <w:spacing w:line="220" w:lineRule="exact"/>
              <w:ind w:left="-70" w:right="-78"/>
              <w:rPr>
                <w:rFonts w:cs="Angsana New"/>
                <w:szCs w:val="28"/>
                <w:lang w:val="en-US" w:bidi="th-TH"/>
              </w:rPr>
            </w:pPr>
            <w:r w:rsidRPr="00714BDB">
              <w:rPr>
                <w:rFonts w:cs="Angsana New"/>
                <w:szCs w:val="28"/>
                <w:lang w:val="en-US" w:bidi="th-TH"/>
              </w:rPr>
              <w:t>34,282</w:t>
            </w:r>
          </w:p>
        </w:tc>
      </w:tr>
      <w:tr w:rsidR="005808C4" w:rsidRPr="000A652F" w14:paraId="4DA19D83" w14:textId="77777777" w:rsidTr="00714BDB">
        <w:trPr>
          <w:cantSplit/>
        </w:trPr>
        <w:tc>
          <w:tcPr>
            <w:tcW w:w="3420" w:type="dxa"/>
            <w:vAlign w:val="bottom"/>
            <w:hideMark/>
          </w:tcPr>
          <w:p w14:paraId="6E5A3FEC" w14:textId="1647774F" w:rsidR="005808C4" w:rsidRPr="009A3BE9" w:rsidRDefault="005808C4" w:rsidP="005808C4">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Provisions for employee benefits</w:t>
            </w:r>
          </w:p>
        </w:tc>
        <w:tc>
          <w:tcPr>
            <w:tcW w:w="1260" w:type="dxa"/>
            <w:tcBorders>
              <w:bottom w:val="single" w:sz="4" w:space="0" w:color="auto"/>
            </w:tcBorders>
            <w:vAlign w:val="bottom"/>
          </w:tcPr>
          <w:p w14:paraId="1753242B" w14:textId="246DBE9F" w:rsidR="005808C4" w:rsidRPr="00714BDB" w:rsidRDefault="005808C4" w:rsidP="00714BDB">
            <w:pPr>
              <w:pStyle w:val="acctfourfigures"/>
              <w:tabs>
                <w:tab w:val="clear" w:pos="765"/>
                <w:tab w:val="decimal" w:pos="1002"/>
              </w:tabs>
              <w:spacing w:line="220" w:lineRule="exact"/>
              <w:ind w:left="-78" w:right="-80"/>
              <w:rPr>
                <w:rFonts w:cs="Angsana New"/>
                <w:szCs w:val="28"/>
                <w:lang w:val="en-US" w:bidi="th-TH"/>
              </w:rPr>
            </w:pPr>
            <w:r w:rsidRPr="00714BDB">
              <w:rPr>
                <w:rFonts w:cs="Angsana New"/>
                <w:szCs w:val="28"/>
                <w:lang w:val="en-US" w:bidi="th-TH"/>
              </w:rPr>
              <w:t>3,918</w:t>
            </w:r>
          </w:p>
        </w:tc>
        <w:tc>
          <w:tcPr>
            <w:tcW w:w="182" w:type="dxa"/>
            <w:vAlign w:val="bottom"/>
          </w:tcPr>
          <w:p w14:paraId="6B9F3A98" w14:textId="77777777" w:rsidR="005808C4" w:rsidRPr="00714BDB" w:rsidRDefault="005808C4" w:rsidP="005808C4">
            <w:pPr>
              <w:pStyle w:val="acctfourfigures"/>
              <w:spacing w:line="220" w:lineRule="exact"/>
              <w:jc w:val="right"/>
              <w:rPr>
                <w:szCs w:val="22"/>
              </w:rPr>
            </w:pPr>
          </w:p>
        </w:tc>
        <w:tc>
          <w:tcPr>
            <w:tcW w:w="1258" w:type="dxa"/>
            <w:vAlign w:val="bottom"/>
          </w:tcPr>
          <w:p w14:paraId="5697C32B" w14:textId="4736936A" w:rsidR="005808C4" w:rsidRPr="00714BDB" w:rsidRDefault="005808C4" w:rsidP="00714BDB">
            <w:pPr>
              <w:pStyle w:val="acctfourfigures"/>
              <w:tabs>
                <w:tab w:val="clear" w:pos="765"/>
                <w:tab w:val="decimal" w:pos="1002"/>
              </w:tabs>
              <w:spacing w:line="220" w:lineRule="exact"/>
              <w:ind w:left="-78" w:right="-76"/>
              <w:rPr>
                <w:rFonts w:cs="Angsana New"/>
                <w:szCs w:val="28"/>
                <w:lang w:val="en-US" w:bidi="th-TH"/>
              </w:rPr>
            </w:pPr>
            <w:r w:rsidRPr="00714BDB">
              <w:rPr>
                <w:rFonts w:cs="Angsana New"/>
                <w:szCs w:val="28"/>
                <w:lang w:val="en-US" w:bidi="th-TH"/>
              </w:rPr>
              <w:t>123</w:t>
            </w:r>
          </w:p>
        </w:tc>
        <w:tc>
          <w:tcPr>
            <w:tcW w:w="180" w:type="dxa"/>
            <w:vAlign w:val="bottom"/>
          </w:tcPr>
          <w:p w14:paraId="5E309765" w14:textId="77777777" w:rsidR="005808C4" w:rsidRPr="00714BDB" w:rsidRDefault="005808C4" w:rsidP="005808C4">
            <w:pPr>
              <w:pStyle w:val="acctfourfigures"/>
              <w:spacing w:line="220" w:lineRule="exact"/>
              <w:jc w:val="right"/>
              <w:rPr>
                <w:szCs w:val="22"/>
              </w:rPr>
            </w:pPr>
          </w:p>
        </w:tc>
        <w:tc>
          <w:tcPr>
            <w:tcW w:w="1440" w:type="dxa"/>
            <w:tcBorders>
              <w:bottom w:val="single" w:sz="4" w:space="0" w:color="auto"/>
            </w:tcBorders>
            <w:vAlign w:val="bottom"/>
          </w:tcPr>
          <w:p w14:paraId="092CF698" w14:textId="1B0F10C8" w:rsidR="005808C4" w:rsidRPr="00714BDB" w:rsidRDefault="005808C4" w:rsidP="005808C4">
            <w:pPr>
              <w:pStyle w:val="acctfourfigures"/>
              <w:tabs>
                <w:tab w:val="clear" w:pos="765"/>
                <w:tab w:val="decimal" w:pos="1177"/>
              </w:tabs>
              <w:spacing w:line="220" w:lineRule="exact"/>
              <w:ind w:right="11"/>
              <w:rPr>
                <w:szCs w:val="22"/>
              </w:rPr>
            </w:pPr>
            <w:r w:rsidRPr="00714BDB">
              <w:rPr>
                <w:rFonts w:cs="Angsana New"/>
                <w:szCs w:val="28"/>
                <w:lang w:val="en-US" w:bidi="th-TH"/>
              </w:rPr>
              <w:t>-</w:t>
            </w:r>
          </w:p>
        </w:tc>
        <w:tc>
          <w:tcPr>
            <w:tcW w:w="182" w:type="dxa"/>
            <w:vAlign w:val="bottom"/>
          </w:tcPr>
          <w:p w14:paraId="7608A244" w14:textId="27EA2F98" w:rsidR="005808C4" w:rsidRPr="00714BDB" w:rsidRDefault="005808C4" w:rsidP="005808C4">
            <w:pPr>
              <w:pStyle w:val="acctfourfigures"/>
              <w:spacing w:line="220" w:lineRule="exact"/>
              <w:jc w:val="right"/>
              <w:rPr>
                <w:szCs w:val="22"/>
              </w:rPr>
            </w:pPr>
          </w:p>
        </w:tc>
        <w:tc>
          <w:tcPr>
            <w:tcW w:w="1258" w:type="dxa"/>
            <w:tcBorders>
              <w:bottom w:val="single" w:sz="4" w:space="0" w:color="auto"/>
            </w:tcBorders>
            <w:vAlign w:val="bottom"/>
          </w:tcPr>
          <w:p w14:paraId="444607AF" w14:textId="1DBAEAA5" w:rsidR="005808C4" w:rsidRPr="00714BDB" w:rsidRDefault="005808C4" w:rsidP="00714BDB">
            <w:pPr>
              <w:pStyle w:val="acctfourfigures"/>
              <w:tabs>
                <w:tab w:val="clear" w:pos="765"/>
                <w:tab w:val="decimal" w:pos="1002"/>
              </w:tabs>
              <w:spacing w:line="220" w:lineRule="exact"/>
              <w:ind w:left="-70" w:right="-78"/>
              <w:rPr>
                <w:rFonts w:cs="Angsana New"/>
                <w:szCs w:val="28"/>
                <w:lang w:val="en-US" w:bidi="th-TH"/>
              </w:rPr>
            </w:pPr>
            <w:r w:rsidRPr="00714BDB">
              <w:rPr>
                <w:rFonts w:cs="Angsana New"/>
                <w:szCs w:val="28"/>
                <w:lang w:val="en-US" w:bidi="th-TH"/>
              </w:rPr>
              <w:t>4,041</w:t>
            </w:r>
          </w:p>
        </w:tc>
      </w:tr>
      <w:tr w:rsidR="005808C4" w:rsidRPr="000A652F" w14:paraId="1C78E01A" w14:textId="77777777" w:rsidTr="00714BDB">
        <w:trPr>
          <w:cantSplit/>
        </w:trPr>
        <w:tc>
          <w:tcPr>
            <w:tcW w:w="3420" w:type="dxa"/>
            <w:vAlign w:val="bottom"/>
            <w:hideMark/>
          </w:tcPr>
          <w:p w14:paraId="4C249BBB" w14:textId="757ACA1B" w:rsidR="005808C4" w:rsidRPr="009A3BE9" w:rsidRDefault="005808C4" w:rsidP="005808C4">
            <w:pPr>
              <w:tabs>
                <w:tab w:val="left" w:pos="191"/>
              </w:tabs>
              <w:spacing w:line="220" w:lineRule="exact"/>
              <w:ind w:left="191" w:right="-68" w:hanging="191"/>
              <w:rPr>
                <w:rFonts w:ascii="Times New Roman" w:hAnsi="Times New Roman" w:cs="Times New Roman"/>
                <w:b/>
                <w:bCs/>
                <w:sz w:val="22"/>
                <w:szCs w:val="22"/>
              </w:rPr>
            </w:pPr>
            <w:r w:rsidRPr="00B76AC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vAlign w:val="bottom"/>
          </w:tcPr>
          <w:p w14:paraId="3377396A" w14:textId="1001D853" w:rsidR="005808C4" w:rsidRPr="00714BDB" w:rsidRDefault="005808C4" w:rsidP="00714BDB">
            <w:pPr>
              <w:pStyle w:val="acctfourfigures"/>
              <w:tabs>
                <w:tab w:val="clear" w:pos="765"/>
                <w:tab w:val="decimal" w:pos="1002"/>
              </w:tabs>
              <w:spacing w:line="220" w:lineRule="exact"/>
              <w:ind w:left="-78" w:right="-80"/>
              <w:rPr>
                <w:rFonts w:cs="Angsana New"/>
                <w:b/>
                <w:bCs/>
                <w:szCs w:val="28"/>
                <w:lang w:val="en-US" w:bidi="th-TH"/>
              </w:rPr>
            </w:pPr>
            <w:r w:rsidRPr="00714BDB">
              <w:rPr>
                <w:rFonts w:cs="Angsana New"/>
                <w:b/>
                <w:bCs/>
                <w:szCs w:val="28"/>
                <w:lang w:val="en-US" w:bidi="th-TH"/>
              </w:rPr>
              <w:t>33,790</w:t>
            </w:r>
          </w:p>
        </w:tc>
        <w:tc>
          <w:tcPr>
            <w:tcW w:w="182" w:type="dxa"/>
            <w:vAlign w:val="bottom"/>
          </w:tcPr>
          <w:p w14:paraId="7FE2613C" w14:textId="77777777" w:rsidR="005808C4" w:rsidRPr="00714BDB" w:rsidRDefault="005808C4" w:rsidP="005808C4">
            <w:pPr>
              <w:pStyle w:val="acctfourfigures"/>
              <w:spacing w:line="220" w:lineRule="exact"/>
              <w:jc w:val="right"/>
              <w:rPr>
                <w:b/>
                <w:bCs/>
                <w:szCs w:val="22"/>
              </w:rPr>
            </w:pPr>
          </w:p>
        </w:tc>
        <w:tc>
          <w:tcPr>
            <w:tcW w:w="1258" w:type="dxa"/>
            <w:tcBorders>
              <w:top w:val="single" w:sz="4" w:space="0" w:color="auto"/>
              <w:left w:val="nil"/>
              <w:bottom w:val="double" w:sz="4" w:space="0" w:color="auto"/>
              <w:right w:val="nil"/>
            </w:tcBorders>
            <w:vAlign w:val="bottom"/>
          </w:tcPr>
          <w:p w14:paraId="2AB930D0" w14:textId="4831CC52" w:rsidR="005808C4" w:rsidRPr="00714BDB" w:rsidRDefault="005808C4" w:rsidP="00714BDB">
            <w:pPr>
              <w:pStyle w:val="acctfourfigures"/>
              <w:tabs>
                <w:tab w:val="clear" w:pos="765"/>
                <w:tab w:val="decimal" w:pos="1002"/>
              </w:tabs>
              <w:spacing w:line="220" w:lineRule="exact"/>
              <w:ind w:left="-78" w:right="-76"/>
              <w:rPr>
                <w:rFonts w:cs="Angsana New"/>
                <w:b/>
                <w:bCs/>
                <w:szCs w:val="28"/>
                <w:lang w:val="en-US" w:bidi="th-TH"/>
              </w:rPr>
            </w:pPr>
            <w:r w:rsidRPr="00714BDB">
              <w:rPr>
                <w:rFonts w:cs="Angsana New"/>
                <w:b/>
                <w:bCs/>
                <w:szCs w:val="28"/>
                <w:lang w:val="en-US" w:bidi="th-TH"/>
              </w:rPr>
              <w:t>5,798</w:t>
            </w:r>
          </w:p>
        </w:tc>
        <w:tc>
          <w:tcPr>
            <w:tcW w:w="180" w:type="dxa"/>
            <w:vAlign w:val="bottom"/>
          </w:tcPr>
          <w:p w14:paraId="7DACB5F9" w14:textId="77777777" w:rsidR="005808C4" w:rsidRPr="00714BDB" w:rsidRDefault="005808C4" w:rsidP="005808C4">
            <w:pPr>
              <w:pStyle w:val="acctfourfigures"/>
              <w:spacing w:line="220" w:lineRule="exact"/>
              <w:jc w:val="right"/>
              <w:rPr>
                <w:b/>
                <w:bCs/>
                <w:szCs w:val="22"/>
              </w:rPr>
            </w:pPr>
          </w:p>
        </w:tc>
        <w:tc>
          <w:tcPr>
            <w:tcW w:w="1440" w:type="dxa"/>
            <w:tcBorders>
              <w:top w:val="single" w:sz="4" w:space="0" w:color="auto"/>
              <w:bottom w:val="double" w:sz="4" w:space="0" w:color="auto"/>
            </w:tcBorders>
            <w:vAlign w:val="bottom"/>
          </w:tcPr>
          <w:p w14:paraId="65CE1FE5" w14:textId="571C3EEA" w:rsidR="005808C4" w:rsidRPr="00714BDB" w:rsidRDefault="005808C4" w:rsidP="005808C4">
            <w:pPr>
              <w:pStyle w:val="acctfourfigures"/>
              <w:tabs>
                <w:tab w:val="clear" w:pos="765"/>
                <w:tab w:val="decimal" w:pos="1177"/>
              </w:tabs>
              <w:spacing w:line="220" w:lineRule="exact"/>
              <w:ind w:right="11"/>
              <w:rPr>
                <w:b/>
                <w:bCs/>
                <w:szCs w:val="22"/>
              </w:rPr>
            </w:pPr>
            <w:r w:rsidRPr="00714BDB">
              <w:rPr>
                <w:b/>
                <w:bCs/>
                <w:szCs w:val="22"/>
              </w:rPr>
              <w:t>-</w:t>
            </w:r>
          </w:p>
        </w:tc>
        <w:tc>
          <w:tcPr>
            <w:tcW w:w="182" w:type="dxa"/>
            <w:vAlign w:val="bottom"/>
          </w:tcPr>
          <w:p w14:paraId="309F30EA" w14:textId="49C74B9E" w:rsidR="005808C4" w:rsidRPr="00714BDB" w:rsidRDefault="005808C4" w:rsidP="005808C4">
            <w:pPr>
              <w:pStyle w:val="acctfourfigures"/>
              <w:spacing w:line="220" w:lineRule="exact"/>
              <w:jc w:val="right"/>
              <w:rPr>
                <w:b/>
                <w:bCs/>
                <w:szCs w:val="22"/>
              </w:rPr>
            </w:pPr>
          </w:p>
        </w:tc>
        <w:tc>
          <w:tcPr>
            <w:tcW w:w="1258" w:type="dxa"/>
            <w:tcBorders>
              <w:top w:val="single" w:sz="4" w:space="0" w:color="auto"/>
              <w:left w:val="nil"/>
              <w:bottom w:val="double" w:sz="4" w:space="0" w:color="auto"/>
              <w:right w:val="nil"/>
            </w:tcBorders>
            <w:vAlign w:val="bottom"/>
          </w:tcPr>
          <w:p w14:paraId="66245FB7" w14:textId="1C35249F" w:rsidR="005808C4" w:rsidRPr="00714BDB" w:rsidRDefault="005808C4" w:rsidP="00714BDB">
            <w:pPr>
              <w:pStyle w:val="acctfourfigures"/>
              <w:tabs>
                <w:tab w:val="clear" w:pos="765"/>
                <w:tab w:val="decimal" w:pos="1002"/>
              </w:tabs>
              <w:spacing w:line="220" w:lineRule="exact"/>
              <w:ind w:left="-70" w:right="-78"/>
              <w:rPr>
                <w:rFonts w:cs="Angsana New"/>
                <w:b/>
                <w:bCs/>
                <w:szCs w:val="28"/>
                <w:lang w:val="en-US" w:bidi="th-TH"/>
              </w:rPr>
            </w:pPr>
            <w:r w:rsidRPr="00714BDB">
              <w:rPr>
                <w:rFonts w:cs="Angsana New"/>
                <w:b/>
                <w:bCs/>
                <w:szCs w:val="28"/>
                <w:lang w:val="en-US" w:bidi="th-TH"/>
              </w:rPr>
              <w:t>39,588</w:t>
            </w:r>
          </w:p>
        </w:tc>
      </w:tr>
    </w:tbl>
    <w:p w14:paraId="4A35E0FD" w14:textId="77777777" w:rsidR="00A55CBB" w:rsidRPr="00F004D3" w:rsidRDefault="00A55CBB"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p w14:paraId="4857F682" w14:textId="77777777" w:rsidR="00A55CBB" w:rsidRDefault="00A55CBB" w:rsidP="004924E4">
      <w:pPr>
        <w:ind w:left="1170" w:hanging="63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DCFFBB3" w14:textId="592A56FC" w:rsidR="00313B24" w:rsidRDefault="00313B24" w:rsidP="004924E4">
      <w:pPr>
        <w:ind w:left="1170" w:hanging="630"/>
        <w:jc w:val="both"/>
        <w:rPr>
          <w:rFonts w:ascii="Times New Roman" w:hAnsi="Times New Roman" w:cs="Times New Roman"/>
          <w:sz w:val="22"/>
          <w:szCs w:val="22"/>
        </w:rPr>
      </w:pPr>
      <w:r w:rsidRPr="007D1C86">
        <w:rPr>
          <w:rFonts w:ascii="Times New Roman" w:hAnsi="Times New Roman" w:cs="Times New Roman"/>
          <w:b/>
          <w:bCs/>
          <w:i/>
          <w:iCs/>
          <w:sz w:val="22"/>
          <w:szCs w:val="22"/>
        </w:rPr>
        <w:lastRenderedPageBreak/>
        <w:t>Unrecognised deferred tax assets</w:t>
      </w:r>
    </w:p>
    <w:p w14:paraId="0EF7F62B" w14:textId="4A7F83AC" w:rsidR="00F63876" w:rsidRPr="00F004D3" w:rsidRDefault="00F63876"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tbl>
      <w:tblPr>
        <w:tblW w:w="9186"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2"/>
        <w:gridCol w:w="1168"/>
        <w:gridCol w:w="6"/>
      </w:tblGrid>
      <w:tr w:rsidR="008664AF" w:rsidRPr="000D1F45" w14:paraId="398F9D0D" w14:textId="77777777" w:rsidTr="00714BDB">
        <w:trPr>
          <w:cantSplit/>
        </w:trPr>
        <w:tc>
          <w:tcPr>
            <w:tcW w:w="3960" w:type="dxa"/>
          </w:tcPr>
          <w:p w14:paraId="234C38B7" w14:textId="77777777" w:rsidR="008664AF" w:rsidRPr="009D3180" w:rsidRDefault="008664AF"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520" w:type="dxa"/>
            <w:gridSpan w:val="3"/>
          </w:tcPr>
          <w:p w14:paraId="0DAAD50F" w14:textId="23EB6F40" w:rsidR="008664AF" w:rsidRPr="003363BF" w:rsidRDefault="008664AF"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6DBC5964" w14:textId="77777777" w:rsidR="008664AF" w:rsidRPr="003363BF" w:rsidRDefault="008664AF"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6" w:type="dxa"/>
            <w:gridSpan w:val="4"/>
          </w:tcPr>
          <w:p w14:paraId="6DBE5354" w14:textId="77777777" w:rsidR="008664AF" w:rsidRPr="000F3207" w:rsidRDefault="008664AF" w:rsidP="00F90487">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8664AF" w:rsidRPr="000D1F45" w14:paraId="69F521C0" w14:textId="77777777" w:rsidTr="00714BDB">
        <w:trPr>
          <w:cantSplit/>
        </w:trPr>
        <w:tc>
          <w:tcPr>
            <w:tcW w:w="3960" w:type="dxa"/>
          </w:tcPr>
          <w:p w14:paraId="5588C5FA" w14:textId="77777777" w:rsidR="008664AF" w:rsidRPr="009D3180" w:rsidRDefault="008664AF"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520" w:type="dxa"/>
            <w:gridSpan w:val="3"/>
          </w:tcPr>
          <w:p w14:paraId="0060BD51" w14:textId="21B775A4" w:rsidR="008664AF" w:rsidRPr="003363BF" w:rsidRDefault="008664AF"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financial statements</w:t>
            </w:r>
          </w:p>
        </w:tc>
        <w:tc>
          <w:tcPr>
            <w:tcW w:w="180" w:type="dxa"/>
          </w:tcPr>
          <w:p w14:paraId="1A4B7C62" w14:textId="77777777" w:rsidR="008664AF" w:rsidRPr="003363BF" w:rsidRDefault="008664AF"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6" w:type="dxa"/>
            <w:gridSpan w:val="4"/>
          </w:tcPr>
          <w:p w14:paraId="5CEF78AB" w14:textId="77777777" w:rsidR="008664AF" w:rsidRPr="003363BF" w:rsidRDefault="008664A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7250EE" w:rsidRPr="000D1F45" w14:paraId="2048FB80" w14:textId="77777777" w:rsidTr="00714BDB">
        <w:trPr>
          <w:gridAfter w:val="1"/>
          <w:wAfter w:w="6" w:type="dxa"/>
          <w:cantSplit/>
        </w:trPr>
        <w:tc>
          <w:tcPr>
            <w:tcW w:w="3960" w:type="dxa"/>
          </w:tcPr>
          <w:p w14:paraId="7C1CA8CD" w14:textId="77777777" w:rsidR="007250EE" w:rsidRPr="009D3180"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14:paraId="7284A972" w14:textId="2B5EC2FC" w:rsidR="007250EE" w:rsidRPr="000A529C"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4</w:t>
            </w:r>
          </w:p>
        </w:tc>
        <w:tc>
          <w:tcPr>
            <w:tcW w:w="180" w:type="dxa"/>
          </w:tcPr>
          <w:p w14:paraId="666566AF" w14:textId="77777777" w:rsidR="007250EE" w:rsidRPr="000A529C"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5B21338B" w14:textId="3C81CFC6" w:rsidR="007250EE" w:rsidRPr="000A529C"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23</w:t>
            </w:r>
          </w:p>
        </w:tc>
        <w:tc>
          <w:tcPr>
            <w:tcW w:w="180" w:type="dxa"/>
          </w:tcPr>
          <w:p w14:paraId="23C351E3" w14:textId="77777777" w:rsidR="007250EE" w:rsidRPr="000A529C"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72924A5" w14:textId="71686AC8" w:rsidR="007250EE" w:rsidRPr="000A529C"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4</w:t>
            </w:r>
          </w:p>
        </w:tc>
        <w:tc>
          <w:tcPr>
            <w:tcW w:w="182" w:type="dxa"/>
          </w:tcPr>
          <w:p w14:paraId="206F83BE" w14:textId="77777777" w:rsidR="007250EE" w:rsidRPr="000A529C"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68" w:type="dxa"/>
          </w:tcPr>
          <w:p w14:paraId="711DD388" w14:textId="11897F17" w:rsidR="007250EE" w:rsidRPr="000A529C"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23</w:t>
            </w:r>
          </w:p>
        </w:tc>
      </w:tr>
      <w:tr w:rsidR="007250EE" w:rsidRPr="000D1F45" w14:paraId="2DBD732A" w14:textId="77777777" w:rsidTr="00714BDB">
        <w:trPr>
          <w:cantSplit/>
        </w:trPr>
        <w:tc>
          <w:tcPr>
            <w:tcW w:w="3960" w:type="dxa"/>
          </w:tcPr>
          <w:p w14:paraId="2AE510FA" w14:textId="77777777" w:rsidR="007250EE" w:rsidRPr="009D3180"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226" w:type="dxa"/>
            <w:gridSpan w:val="8"/>
          </w:tcPr>
          <w:p w14:paraId="30C9187E" w14:textId="77777777" w:rsidR="007250EE" w:rsidRPr="00D675DD"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7250EE" w:rsidRPr="000D1F45" w14:paraId="034F41CB" w14:textId="77777777" w:rsidTr="00714BDB">
        <w:trPr>
          <w:gridAfter w:val="1"/>
          <w:wAfter w:w="6" w:type="dxa"/>
          <w:cantSplit/>
          <w:trHeight w:val="128"/>
        </w:trPr>
        <w:tc>
          <w:tcPr>
            <w:tcW w:w="3960" w:type="dxa"/>
          </w:tcPr>
          <w:p w14:paraId="03DED0AA" w14:textId="59C81D33" w:rsidR="007250EE" w:rsidRPr="000A4D00"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 w:val="left" w:pos="327"/>
                <w:tab w:val="left" w:pos="717"/>
              </w:tabs>
              <w:spacing w:line="240" w:lineRule="atLeast"/>
            </w:pPr>
            <w:r>
              <w:rPr>
                <w:rFonts w:cs="Times New Roman"/>
              </w:rPr>
              <w:t>T</w:t>
            </w:r>
            <w:r w:rsidRPr="007D1C86">
              <w:rPr>
                <w:rFonts w:cs="Times New Roman"/>
              </w:rPr>
              <w:t>emporary differences</w:t>
            </w:r>
          </w:p>
        </w:tc>
        <w:tc>
          <w:tcPr>
            <w:tcW w:w="1170" w:type="dxa"/>
          </w:tcPr>
          <w:p w14:paraId="15F7B7EB" w14:textId="5E809614" w:rsidR="007250EE" w:rsidRPr="00B42CE9"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5B5761A6" w14:textId="77777777" w:rsidR="007250EE" w:rsidRPr="00B42CE9"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24A0EBF" w14:textId="2197FAE3" w:rsidR="007250EE" w:rsidRPr="00B42CE9"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2E248F61" w14:textId="77777777" w:rsidR="007250EE" w:rsidRPr="00B42CE9"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B9D357C" w14:textId="33BE2B82" w:rsidR="007250EE" w:rsidRPr="00B42CE9"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2" w:type="dxa"/>
          </w:tcPr>
          <w:p w14:paraId="6919A731" w14:textId="77777777" w:rsidR="007250EE" w:rsidRPr="00B42CE9"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182FF824" w14:textId="6643025A" w:rsidR="007250EE" w:rsidRPr="00B42CE9"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F004D3" w:rsidRPr="000D1F45" w14:paraId="7A4D5143" w14:textId="77777777" w:rsidTr="00714BDB">
        <w:trPr>
          <w:gridAfter w:val="1"/>
          <w:wAfter w:w="6" w:type="dxa"/>
          <w:cantSplit/>
          <w:trHeight w:val="128"/>
        </w:trPr>
        <w:tc>
          <w:tcPr>
            <w:tcW w:w="3960" w:type="dxa"/>
          </w:tcPr>
          <w:p w14:paraId="07779661" w14:textId="770651C6" w:rsidR="00F004D3" w:rsidRPr="00F004D3" w:rsidRDefault="00F004D3" w:rsidP="00F004D3">
            <w:pPr>
              <w:pStyle w:val="ListParagraph"/>
              <w:numPr>
                <w:ilvl w:val="0"/>
                <w:numId w:val="23"/>
              </w:numPr>
              <w:spacing w:line="240" w:lineRule="auto"/>
              <w:ind w:left="377" w:right="-80" w:hanging="212"/>
              <w:rPr>
                <w:szCs w:val="22"/>
              </w:rPr>
            </w:pPr>
            <w:r w:rsidRPr="00910367">
              <w:rPr>
                <w:szCs w:val="22"/>
              </w:rPr>
              <w:t xml:space="preserve">Allowance for decline in value of </w:t>
            </w:r>
          </w:p>
        </w:tc>
        <w:tc>
          <w:tcPr>
            <w:tcW w:w="1170" w:type="dxa"/>
          </w:tcPr>
          <w:p w14:paraId="11D0BADE" w14:textId="77777777" w:rsidR="00F004D3" w:rsidRPr="00B42CE9" w:rsidRDefault="00F004D3"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0F9D8FE6" w14:textId="77777777" w:rsidR="00F004D3" w:rsidRPr="00B42CE9" w:rsidRDefault="00F004D3"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AA61557" w14:textId="77777777" w:rsidR="00F004D3" w:rsidRPr="00B42CE9" w:rsidRDefault="00F004D3"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408D7995" w14:textId="77777777" w:rsidR="00F004D3" w:rsidRPr="00B42CE9" w:rsidRDefault="00F004D3"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E7E0DD7" w14:textId="77777777" w:rsidR="00F004D3" w:rsidRPr="00B42CE9" w:rsidRDefault="00F004D3"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2" w:type="dxa"/>
          </w:tcPr>
          <w:p w14:paraId="14E5BA3D" w14:textId="77777777" w:rsidR="00F004D3" w:rsidRPr="00B42CE9" w:rsidRDefault="00F004D3"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C26746D" w14:textId="77777777" w:rsidR="00F004D3" w:rsidRPr="00B42CE9" w:rsidRDefault="00F004D3"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7250EE" w:rsidRPr="000D1F45" w14:paraId="77402BB8" w14:textId="77777777" w:rsidTr="00714BDB">
        <w:trPr>
          <w:gridAfter w:val="1"/>
          <w:wAfter w:w="6" w:type="dxa"/>
          <w:cantSplit/>
          <w:trHeight w:val="128"/>
        </w:trPr>
        <w:tc>
          <w:tcPr>
            <w:tcW w:w="3960" w:type="dxa"/>
          </w:tcPr>
          <w:p w14:paraId="129BAB84" w14:textId="7C240E19" w:rsidR="007250EE" w:rsidRPr="006A5ACC" w:rsidRDefault="007250EE" w:rsidP="007250EE">
            <w:pPr>
              <w:pStyle w:val="ListParagraph"/>
              <w:spacing w:line="240" w:lineRule="auto"/>
              <w:ind w:left="548" w:right="-80"/>
              <w:rPr>
                <w:szCs w:val="22"/>
              </w:rPr>
            </w:pPr>
            <w:r w:rsidRPr="00910367">
              <w:rPr>
                <w:szCs w:val="22"/>
              </w:rPr>
              <w:t>real</w:t>
            </w:r>
            <w:r>
              <w:rPr>
                <w:szCs w:val="22"/>
              </w:rPr>
              <w:t xml:space="preserve"> </w:t>
            </w:r>
            <w:r w:rsidRPr="006A5ACC">
              <w:rPr>
                <w:szCs w:val="22"/>
              </w:rPr>
              <w:t xml:space="preserve">estate development </w:t>
            </w:r>
            <w:r>
              <w:t>for sale</w:t>
            </w:r>
          </w:p>
        </w:tc>
        <w:tc>
          <w:tcPr>
            <w:tcW w:w="1170" w:type="dxa"/>
            <w:vAlign w:val="bottom"/>
          </w:tcPr>
          <w:p w14:paraId="790FA538" w14:textId="0BB72B24" w:rsidR="007250EE" w:rsidRPr="00B42CE9" w:rsidRDefault="00F004D3" w:rsidP="00F004D3">
            <w:pPr>
              <w:pStyle w:val="acctfourfigures"/>
              <w:tabs>
                <w:tab w:val="clear" w:pos="765"/>
                <w:tab w:val="decimal" w:pos="906"/>
              </w:tabs>
              <w:spacing w:line="240" w:lineRule="auto"/>
              <w:ind w:left="-84" w:right="-81"/>
              <w:rPr>
                <w:szCs w:val="28"/>
              </w:rPr>
            </w:pPr>
            <w:r w:rsidRPr="00F004D3">
              <w:rPr>
                <w:szCs w:val="28"/>
              </w:rPr>
              <w:t>4,728</w:t>
            </w:r>
          </w:p>
        </w:tc>
        <w:tc>
          <w:tcPr>
            <w:tcW w:w="180" w:type="dxa"/>
            <w:vAlign w:val="bottom"/>
          </w:tcPr>
          <w:p w14:paraId="68424403" w14:textId="77777777" w:rsidR="007250EE" w:rsidRPr="00B42CE9"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51380BDE" w14:textId="50BDFC72" w:rsidR="007250EE" w:rsidRPr="00B42CE9" w:rsidRDefault="007250EE" w:rsidP="00F004D3">
            <w:pPr>
              <w:pStyle w:val="acctfourfigures"/>
              <w:tabs>
                <w:tab w:val="clear" w:pos="765"/>
                <w:tab w:val="decimal" w:pos="906"/>
              </w:tabs>
              <w:spacing w:line="240" w:lineRule="auto"/>
              <w:ind w:left="-84" w:right="-81"/>
              <w:rPr>
                <w:szCs w:val="28"/>
              </w:rPr>
            </w:pPr>
            <w:r>
              <w:rPr>
                <w:szCs w:val="28"/>
              </w:rPr>
              <w:t>176,305</w:t>
            </w:r>
          </w:p>
        </w:tc>
        <w:tc>
          <w:tcPr>
            <w:tcW w:w="180" w:type="dxa"/>
            <w:vAlign w:val="bottom"/>
          </w:tcPr>
          <w:p w14:paraId="6E2C2940" w14:textId="77777777" w:rsidR="007250EE" w:rsidRPr="00B42CE9"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2F3761C7" w14:textId="256FD52E" w:rsidR="007250EE" w:rsidRPr="00586B44" w:rsidRDefault="00F004D3" w:rsidP="00F004D3">
            <w:pPr>
              <w:pStyle w:val="acctfourfigures"/>
              <w:tabs>
                <w:tab w:val="clear" w:pos="765"/>
                <w:tab w:val="decimal" w:pos="906"/>
              </w:tabs>
              <w:spacing w:line="240" w:lineRule="auto"/>
              <w:ind w:left="-84" w:right="-81"/>
              <w:rPr>
                <w:szCs w:val="28"/>
              </w:rPr>
            </w:pPr>
            <w:r w:rsidRPr="00F004D3">
              <w:rPr>
                <w:szCs w:val="28"/>
              </w:rPr>
              <w:t>4,728</w:t>
            </w:r>
          </w:p>
        </w:tc>
        <w:tc>
          <w:tcPr>
            <w:tcW w:w="182" w:type="dxa"/>
          </w:tcPr>
          <w:p w14:paraId="7AAEEDED" w14:textId="77777777" w:rsidR="007250EE" w:rsidRPr="00B42CE9"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vAlign w:val="bottom"/>
          </w:tcPr>
          <w:p w14:paraId="23EA86C0" w14:textId="237872D9" w:rsidR="007250EE" w:rsidRPr="00B42CE9" w:rsidRDefault="007250EE" w:rsidP="00F004D3">
            <w:pPr>
              <w:pStyle w:val="acctfourfigures"/>
              <w:tabs>
                <w:tab w:val="clear" w:pos="765"/>
                <w:tab w:val="decimal" w:pos="906"/>
              </w:tabs>
              <w:spacing w:line="240" w:lineRule="auto"/>
              <w:ind w:left="-84" w:right="-81"/>
              <w:rPr>
                <w:szCs w:val="28"/>
              </w:rPr>
            </w:pPr>
            <w:r>
              <w:rPr>
                <w:szCs w:val="28"/>
              </w:rPr>
              <w:t>176,305</w:t>
            </w:r>
          </w:p>
        </w:tc>
      </w:tr>
      <w:tr w:rsidR="00F004D3" w:rsidRPr="000D1F45" w14:paraId="15CAD57B" w14:textId="77777777" w:rsidTr="00714BDB">
        <w:trPr>
          <w:gridAfter w:val="1"/>
          <w:wAfter w:w="6" w:type="dxa"/>
          <w:cantSplit/>
          <w:trHeight w:val="128"/>
        </w:trPr>
        <w:tc>
          <w:tcPr>
            <w:tcW w:w="3960" w:type="dxa"/>
          </w:tcPr>
          <w:p w14:paraId="173CD73D" w14:textId="1E2414AE" w:rsidR="00F004D3" w:rsidRPr="00F004D3" w:rsidRDefault="00F004D3" w:rsidP="00F004D3">
            <w:pPr>
              <w:pStyle w:val="ListParagraph"/>
              <w:numPr>
                <w:ilvl w:val="0"/>
                <w:numId w:val="23"/>
              </w:numPr>
              <w:spacing w:line="240" w:lineRule="auto"/>
              <w:ind w:left="377" w:right="-80" w:hanging="212"/>
            </w:pPr>
            <w:r w:rsidRPr="00910367">
              <w:rPr>
                <w:szCs w:val="22"/>
              </w:rPr>
              <w:t xml:space="preserve">Allowance for impairment losses on </w:t>
            </w:r>
          </w:p>
        </w:tc>
        <w:tc>
          <w:tcPr>
            <w:tcW w:w="1170" w:type="dxa"/>
            <w:vAlign w:val="bottom"/>
          </w:tcPr>
          <w:p w14:paraId="141A0A51" w14:textId="77777777" w:rsidR="00F004D3" w:rsidRPr="00B42CE9" w:rsidRDefault="00F004D3" w:rsidP="00F004D3">
            <w:pPr>
              <w:pStyle w:val="acctfourfigures"/>
              <w:tabs>
                <w:tab w:val="clear" w:pos="765"/>
                <w:tab w:val="decimal" w:pos="906"/>
              </w:tabs>
              <w:spacing w:line="240" w:lineRule="auto"/>
              <w:ind w:left="-84" w:right="-81"/>
              <w:rPr>
                <w:szCs w:val="28"/>
              </w:rPr>
            </w:pPr>
          </w:p>
        </w:tc>
        <w:tc>
          <w:tcPr>
            <w:tcW w:w="180" w:type="dxa"/>
            <w:vAlign w:val="bottom"/>
          </w:tcPr>
          <w:p w14:paraId="460A8005" w14:textId="77777777" w:rsidR="00F004D3" w:rsidRPr="00B42CE9" w:rsidRDefault="00F004D3"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1BDE1B4E" w14:textId="77777777" w:rsidR="00F004D3" w:rsidRDefault="00F004D3" w:rsidP="00F004D3">
            <w:pPr>
              <w:pStyle w:val="acctfourfigures"/>
              <w:tabs>
                <w:tab w:val="clear" w:pos="765"/>
                <w:tab w:val="decimal" w:pos="906"/>
              </w:tabs>
              <w:spacing w:line="240" w:lineRule="auto"/>
              <w:ind w:left="-84" w:right="-81"/>
              <w:rPr>
                <w:szCs w:val="28"/>
              </w:rPr>
            </w:pPr>
          </w:p>
        </w:tc>
        <w:tc>
          <w:tcPr>
            <w:tcW w:w="180" w:type="dxa"/>
            <w:vAlign w:val="bottom"/>
          </w:tcPr>
          <w:p w14:paraId="32CA50DC" w14:textId="77777777" w:rsidR="00F004D3" w:rsidRPr="00B42CE9" w:rsidRDefault="00F004D3"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168CD361" w14:textId="77777777" w:rsidR="00F004D3" w:rsidRPr="00586B44" w:rsidRDefault="00F004D3" w:rsidP="00F004D3">
            <w:pPr>
              <w:pStyle w:val="acctfourfigures"/>
              <w:tabs>
                <w:tab w:val="clear" w:pos="765"/>
                <w:tab w:val="decimal" w:pos="906"/>
              </w:tabs>
              <w:spacing w:line="240" w:lineRule="auto"/>
              <w:ind w:left="-84" w:right="-81"/>
              <w:rPr>
                <w:szCs w:val="28"/>
              </w:rPr>
            </w:pPr>
          </w:p>
        </w:tc>
        <w:tc>
          <w:tcPr>
            <w:tcW w:w="182" w:type="dxa"/>
          </w:tcPr>
          <w:p w14:paraId="3395E058" w14:textId="77777777" w:rsidR="00F004D3" w:rsidRPr="00B42CE9" w:rsidRDefault="00F004D3"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vAlign w:val="bottom"/>
          </w:tcPr>
          <w:p w14:paraId="17CC5AFA" w14:textId="77777777" w:rsidR="00F004D3" w:rsidRDefault="00F004D3" w:rsidP="00F004D3">
            <w:pPr>
              <w:pStyle w:val="acctfourfigures"/>
              <w:tabs>
                <w:tab w:val="clear" w:pos="765"/>
                <w:tab w:val="decimal" w:pos="906"/>
              </w:tabs>
              <w:spacing w:line="240" w:lineRule="auto"/>
              <w:ind w:left="-84" w:right="-81"/>
              <w:rPr>
                <w:szCs w:val="28"/>
              </w:rPr>
            </w:pPr>
          </w:p>
        </w:tc>
      </w:tr>
      <w:tr w:rsidR="007250EE" w:rsidRPr="000D1F45" w14:paraId="7D74D263" w14:textId="77777777" w:rsidTr="00714BDB">
        <w:trPr>
          <w:gridAfter w:val="1"/>
          <w:wAfter w:w="6" w:type="dxa"/>
          <w:cantSplit/>
          <w:trHeight w:val="128"/>
        </w:trPr>
        <w:tc>
          <w:tcPr>
            <w:tcW w:w="3960" w:type="dxa"/>
          </w:tcPr>
          <w:p w14:paraId="73DA25FB" w14:textId="57AA167E" w:rsidR="007250EE" w:rsidRPr="000A4D00" w:rsidRDefault="007250EE" w:rsidP="007250EE">
            <w:pPr>
              <w:pStyle w:val="ListParagraph"/>
              <w:spacing w:line="240" w:lineRule="auto"/>
              <w:ind w:left="548" w:right="-80"/>
            </w:pPr>
            <w:r w:rsidRPr="006A5ACC">
              <w:rPr>
                <w:szCs w:val="22"/>
              </w:rPr>
              <w:t>investment properties</w:t>
            </w:r>
          </w:p>
        </w:tc>
        <w:tc>
          <w:tcPr>
            <w:tcW w:w="1170" w:type="dxa"/>
            <w:vAlign w:val="bottom"/>
          </w:tcPr>
          <w:p w14:paraId="12EFFD01" w14:textId="35E441C3" w:rsidR="007250EE" w:rsidRPr="00B42CE9" w:rsidRDefault="00F004D3" w:rsidP="00F004D3">
            <w:pPr>
              <w:pStyle w:val="acctfourfigures"/>
              <w:tabs>
                <w:tab w:val="clear" w:pos="765"/>
                <w:tab w:val="decimal" w:pos="906"/>
              </w:tabs>
              <w:spacing w:line="240" w:lineRule="auto"/>
              <w:ind w:left="-84" w:right="-81"/>
              <w:rPr>
                <w:szCs w:val="28"/>
              </w:rPr>
            </w:pPr>
            <w:r w:rsidRPr="00F004D3">
              <w:rPr>
                <w:szCs w:val="28"/>
              </w:rPr>
              <w:t>337,267</w:t>
            </w:r>
          </w:p>
        </w:tc>
        <w:tc>
          <w:tcPr>
            <w:tcW w:w="180" w:type="dxa"/>
            <w:vAlign w:val="bottom"/>
          </w:tcPr>
          <w:p w14:paraId="1BC9DBB8" w14:textId="77777777" w:rsidR="007250EE" w:rsidRPr="00B42CE9"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29FED8D8" w14:textId="12ACFE08" w:rsidR="007250EE" w:rsidRPr="00B42CE9" w:rsidRDefault="007250EE" w:rsidP="00F004D3">
            <w:pPr>
              <w:pStyle w:val="acctfourfigures"/>
              <w:tabs>
                <w:tab w:val="clear" w:pos="765"/>
                <w:tab w:val="decimal" w:pos="906"/>
              </w:tabs>
              <w:spacing w:line="240" w:lineRule="auto"/>
              <w:ind w:left="-84" w:right="-81"/>
              <w:rPr>
                <w:szCs w:val="28"/>
              </w:rPr>
            </w:pPr>
            <w:r>
              <w:rPr>
                <w:szCs w:val="28"/>
              </w:rPr>
              <w:t>166,505</w:t>
            </w:r>
          </w:p>
        </w:tc>
        <w:tc>
          <w:tcPr>
            <w:tcW w:w="180" w:type="dxa"/>
            <w:vAlign w:val="bottom"/>
          </w:tcPr>
          <w:p w14:paraId="30D19662" w14:textId="77777777" w:rsidR="007250EE" w:rsidRPr="00B42CE9"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7383051D" w14:textId="76097D99" w:rsidR="007250EE" w:rsidRPr="001E1112" w:rsidRDefault="00F004D3" w:rsidP="00F004D3">
            <w:pPr>
              <w:pStyle w:val="acctfourfigures"/>
              <w:tabs>
                <w:tab w:val="clear" w:pos="765"/>
                <w:tab w:val="decimal" w:pos="906"/>
              </w:tabs>
              <w:spacing w:line="240" w:lineRule="auto"/>
              <w:ind w:left="-84" w:right="-81"/>
              <w:rPr>
                <w:szCs w:val="28"/>
              </w:rPr>
            </w:pPr>
            <w:r w:rsidRPr="00F004D3">
              <w:rPr>
                <w:szCs w:val="28"/>
              </w:rPr>
              <w:t>337,267</w:t>
            </w:r>
          </w:p>
        </w:tc>
        <w:tc>
          <w:tcPr>
            <w:tcW w:w="182" w:type="dxa"/>
          </w:tcPr>
          <w:p w14:paraId="04682FBC" w14:textId="77777777" w:rsidR="007250EE" w:rsidRPr="00B42CE9"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vAlign w:val="bottom"/>
          </w:tcPr>
          <w:p w14:paraId="2BFBFF10" w14:textId="09D88597" w:rsidR="007250EE" w:rsidRPr="00F004D3" w:rsidRDefault="007250EE" w:rsidP="00F004D3">
            <w:pPr>
              <w:pStyle w:val="acctfourfigures"/>
              <w:tabs>
                <w:tab w:val="clear" w:pos="765"/>
                <w:tab w:val="decimal" w:pos="906"/>
              </w:tabs>
              <w:spacing w:line="240" w:lineRule="auto"/>
              <w:ind w:left="-84" w:right="-81"/>
              <w:rPr>
                <w:szCs w:val="28"/>
              </w:rPr>
            </w:pPr>
            <w:r>
              <w:rPr>
                <w:szCs w:val="28"/>
              </w:rPr>
              <w:t>166,505</w:t>
            </w:r>
          </w:p>
        </w:tc>
      </w:tr>
      <w:tr w:rsidR="00F004D3" w:rsidRPr="000D1F45" w14:paraId="1438200B" w14:textId="77777777" w:rsidTr="00714BDB">
        <w:trPr>
          <w:gridAfter w:val="1"/>
          <w:wAfter w:w="6" w:type="dxa"/>
          <w:cantSplit/>
          <w:trHeight w:val="128"/>
        </w:trPr>
        <w:tc>
          <w:tcPr>
            <w:tcW w:w="3960" w:type="dxa"/>
          </w:tcPr>
          <w:p w14:paraId="466D6B00" w14:textId="0CF32B27" w:rsidR="00F004D3" w:rsidRPr="00F004D3" w:rsidRDefault="00F004D3" w:rsidP="00F004D3">
            <w:pPr>
              <w:pStyle w:val="ListParagraph"/>
              <w:numPr>
                <w:ilvl w:val="0"/>
                <w:numId w:val="45"/>
              </w:numPr>
              <w:spacing w:line="240" w:lineRule="auto"/>
              <w:ind w:left="368" w:right="-80" w:hanging="180"/>
            </w:pPr>
            <w:r w:rsidRPr="00910367">
              <w:rPr>
                <w:szCs w:val="22"/>
              </w:rPr>
              <w:t xml:space="preserve">Allowance for impairment losses on </w:t>
            </w:r>
          </w:p>
        </w:tc>
        <w:tc>
          <w:tcPr>
            <w:tcW w:w="1170" w:type="dxa"/>
            <w:vAlign w:val="bottom"/>
          </w:tcPr>
          <w:p w14:paraId="6EAEB6E3" w14:textId="77777777" w:rsidR="00F004D3" w:rsidRPr="00B42CE9" w:rsidRDefault="00F004D3" w:rsidP="00F004D3">
            <w:pPr>
              <w:pStyle w:val="acctfourfigures"/>
              <w:tabs>
                <w:tab w:val="clear" w:pos="765"/>
                <w:tab w:val="decimal" w:pos="906"/>
              </w:tabs>
              <w:spacing w:line="240" w:lineRule="auto"/>
              <w:ind w:left="-84" w:right="-81"/>
              <w:rPr>
                <w:szCs w:val="28"/>
              </w:rPr>
            </w:pPr>
          </w:p>
        </w:tc>
        <w:tc>
          <w:tcPr>
            <w:tcW w:w="180" w:type="dxa"/>
            <w:vAlign w:val="bottom"/>
          </w:tcPr>
          <w:p w14:paraId="3FAB2524" w14:textId="77777777" w:rsidR="00F004D3" w:rsidRPr="00B42CE9" w:rsidRDefault="00F004D3"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23BCA787" w14:textId="77777777" w:rsidR="00F004D3" w:rsidRDefault="00F004D3" w:rsidP="00F004D3">
            <w:pPr>
              <w:pStyle w:val="acctfourfigures"/>
              <w:tabs>
                <w:tab w:val="clear" w:pos="765"/>
                <w:tab w:val="decimal" w:pos="906"/>
              </w:tabs>
              <w:spacing w:line="240" w:lineRule="auto"/>
              <w:ind w:left="-84" w:right="-81"/>
              <w:rPr>
                <w:szCs w:val="28"/>
              </w:rPr>
            </w:pPr>
          </w:p>
        </w:tc>
        <w:tc>
          <w:tcPr>
            <w:tcW w:w="180" w:type="dxa"/>
            <w:vAlign w:val="bottom"/>
          </w:tcPr>
          <w:p w14:paraId="1773AA88" w14:textId="77777777" w:rsidR="00F004D3" w:rsidRPr="00B42CE9" w:rsidRDefault="00F004D3"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4B61D7A2" w14:textId="77777777" w:rsidR="00F004D3" w:rsidRPr="001E1112" w:rsidRDefault="00F004D3" w:rsidP="00F004D3">
            <w:pPr>
              <w:pStyle w:val="acctfourfigures"/>
              <w:tabs>
                <w:tab w:val="clear" w:pos="765"/>
                <w:tab w:val="decimal" w:pos="906"/>
              </w:tabs>
              <w:spacing w:line="240" w:lineRule="auto"/>
              <w:ind w:left="-84" w:right="-81"/>
              <w:rPr>
                <w:szCs w:val="28"/>
              </w:rPr>
            </w:pPr>
          </w:p>
        </w:tc>
        <w:tc>
          <w:tcPr>
            <w:tcW w:w="182" w:type="dxa"/>
          </w:tcPr>
          <w:p w14:paraId="039A2C7C" w14:textId="77777777" w:rsidR="00F004D3" w:rsidRPr="00B42CE9" w:rsidRDefault="00F004D3"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vAlign w:val="bottom"/>
          </w:tcPr>
          <w:p w14:paraId="4CA9413A" w14:textId="77777777" w:rsidR="00F004D3" w:rsidRDefault="00F004D3" w:rsidP="00F004D3">
            <w:pPr>
              <w:pStyle w:val="acctfourfigures"/>
              <w:tabs>
                <w:tab w:val="clear" w:pos="765"/>
                <w:tab w:val="decimal" w:pos="906"/>
              </w:tabs>
              <w:spacing w:line="240" w:lineRule="auto"/>
              <w:ind w:left="-84" w:right="-81"/>
              <w:rPr>
                <w:szCs w:val="28"/>
              </w:rPr>
            </w:pPr>
          </w:p>
        </w:tc>
      </w:tr>
      <w:tr w:rsidR="007250EE" w:rsidRPr="000D1F45" w14:paraId="09210D01" w14:textId="77777777" w:rsidTr="00714BDB">
        <w:trPr>
          <w:gridAfter w:val="1"/>
          <w:wAfter w:w="6" w:type="dxa"/>
          <w:cantSplit/>
        </w:trPr>
        <w:tc>
          <w:tcPr>
            <w:tcW w:w="3960" w:type="dxa"/>
          </w:tcPr>
          <w:p w14:paraId="05B82E68" w14:textId="30CFC1B3" w:rsidR="007250EE" w:rsidRPr="000A4D00" w:rsidRDefault="007250EE" w:rsidP="007250EE">
            <w:pPr>
              <w:pStyle w:val="ListParagraph"/>
              <w:spacing w:line="240" w:lineRule="auto"/>
              <w:ind w:left="548" w:right="-80"/>
            </w:pPr>
            <w:r w:rsidRPr="006A5ACC">
              <w:rPr>
                <w:szCs w:val="22"/>
              </w:rPr>
              <w:t>property, plant and equipment</w:t>
            </w:r>
          </w:p>
        </w:tc>
        <w:tc>
          <w:tcPr>
            <w:tcW w:w="1170" w:type="dxa"/>
            <w:vAlign w:val="bottom"/>
          </w:tcPr>
          <w:p w14:paraId="05D90ACD" w14:textId="2C8DCFBC" w:rsidR="007250EE" w:rsidRPr="00B42CE9" w:rsidRDefault="00F004D3" w:rsidP="00F004D3">
            <w:pPr>
              <w:pStyle w:val="acctfourfigures"/>
              <w:tabs>
                <w:tab w:val="clear" w:pos="765"/>
                <w:tab w:val="decimal" w:pos="906"/>
              </w:tabs>
              <w:spacing w:line="240" w:lineRule="auto"/>
              <w:ind w:left="-84" w:right="-81"/>
              <w:rPr>
                <w:szCs w:val="28"/>
              </w:rPr>
            </w:pPr>
            <w:r w:rsidRPr="00F004D3">
              <w:rPr>
                <w:szCs w:val="28"/>
              </w:rPr>
              <w:t>149,552</w:t>
            </w:r>
          </w:p>
        </w:tc>
        <w:tc>
          <w:tcPr>
            <w:tcW w:w="180" w:type="dxa"/>
            <w:vAlign w:val="bottom"/>
          </w:tcPr>
          <w:p w14:paraId="728004BB" w14:textId="77777777" w:rsidR="007250EE" w:rsidRPr="00B42CE9"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344264DB" w14:textId="61580C46" w:rsidR="007250EE" w:rsidRPr="00B42CE9" w:rsidRDefault="007250EE" w:rsidP="00F004D3">
            <w:pPr>
              <w:pStyle w:val="acctfourfigures"/>
              <w:tabs>
                <w:tab w:val="clear" w:pos="765"/>
                <w:tab w:val="decimal" w:pos="906"/>
              </w:tabs>
              <w:spacing w:line="240" w:lineRule="auto"/>
              <w:ind w:left="-84" w:right="-81"/>
              <w:rPr>
                <w:szCs w:val="28"/>
              </w:rPr>
            </w:pPr>
            <w:r>
              <w:rPr>
                <w:szCs w:val="28"/>
              </w:rPr>
              <w:t>149,522</w:t>
            </w:r>
          </w:p>
        </w:tc>
        <w:tc>
          <w:tcPr>
            <w:tcW w:w="180" w:type="dxa"/>
            <w:vAlign w:val="bottom"/>
          </w:tcPr>
          <w:p w14:paraId="72240730" w14:textId="77777777" w:rsidR="007250EE" w:rsidRPr="00B42CE9"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6B34B046" w14:textId="4809CD8D" w:rsidR="007250EE" w:rsidRPr="001E1112" w:rsidRDefault="00F004D3" w:rsidP="00F004D3">
            <w:pPr>
              <w:pStyle w:val="acctfourfigures"/>
              <w:tabs>
                <w:tab w:val="clear" w:pos="765"/>
                <w:tab w:val="decimal" w:pos="906"/>
              </w:tabs>
              <w:spacing w:line="240" w:lineRule="auto"/>
              <w:ind w:left="-84" w:right="-81"/>
              <w:rPr>
                <w:szCs w:val="28"/>
              </w:rPr>
            </w:pPr>
            <w:r w:rsidRPr="00F004D3">
              <w:rPr>
                <w:szCs w:val="28"/>
              </w:rPr>
              <w:t>149,552</w:t>
            </w:r>
          </w:p>
        </w:tc>
        <w:tc>
          <w:tcPr>
            <w:tcW w:w="182" w:type="dxa"/>
          </w:tcPr>
          <w:p w14:paraId="5F5B66BD" w14:textId="77777777" w:rsidR="007250EE" w:rsidRPr="00B42CE9"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vAlign w:val="bottom"/>
          </w:tcPr>
          <w:p w14:paraId="50813D7F" w14:textId="08785E72" w:rsidR="007250EE" w:rsidRPr="00F004D3" w:rsidRDefault="007250EE" w:rsidP="00F004D3">
            <w:pPr>
              <w:pStyle w:val="acctfourfigures"/>
              <w:tabs>
                <w:tab w:val="clear" w:pos="765"/>
                <w:tab w:val="decimal" w:pos="906"/>
              </w:tabs>
              <w:spacing w:line="240" w:lineRule="auto"/>
              <w:ind w:left="-84" w:right="-81"/>
              <w:rPr>
                <w:szCs w:val="28"/>
              </w:rPr>
            </w:pPr>
            <w:r>
              <w:rPr>
                <w:szCs w:val="28"/>
              </w:rPr>
              <w:t>149,522</w:t>
            </w:r>
          </w:p>
        </w:tc>
      </w:tr>
      <w:tr w:rsidR="007250EE" w:rsidRPr="000D1F45" w14:paraId="75736051" w14:textId="77777777" w:rsidTr="00714BDB">
        <w:trPr>
          <w:gridAfter w:val="1"/>
          <w:wAfter w:w="6" w:type="dxa"/>
          <w:cantSplit/>
        </w:trPr>
        <w:tc>
          <w:tcPr>
            <w:tcW w:w="3960" w:type="dxa"/>
          </w:tcPr>
          <w:p w14:paraId="53FC8700" w14:textId="6E32897D" w:rsidR="007250EE" w:rsidRPr="008A480B"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9A3BE9">
              <w:rPr>
                <w:rFonts w:cs="Times New Roman"/>
                <w:b/>
                <w:bCs/>
              </w:rPr>
              <w:t>Total</w:t>
            </w:r>
          </w:p>
        </w:tc>
        <w:tc>
          <w:tcPr>
            <w:tcW w:w="1170" w:type="dxa"/>
            <w:tcBorders>
              <w:top w:val="single" w:sz="4" w:space="0" w:color="auto"/>
              <w:bottom w:val="double" w:sz="4" w:space="0" w:color="auto"/>
            </w:tcBorders>
          </w:tcPr>
          <w:p w14:paraId="19D3E837" w14:textId="4F991EA8" w:rsidR="007250EE" w:rsidRPr="00F004D3" w:rsidRDefault="00F004D3" w:rsidP="00F004D3">
            <w:pPr>
              <w:pStyle w:val="acctfourfigures"/>
              <w:tabs>
                <w:tab w:val="clear" w:pos="765"/>
                <w:tab w:val="decimal" w:pos="906"/>
              </w:tabs>
              <w:spacing w:line="240" w:lineRule="auto"/>
              <w:ind w:left="-84" w:right="-81"/>
              <w:rPr>
                <w:b/>
                <w:bCs/>
                <w:szCs w:val="28"/>
              </w:rPr>
            </w:pPr>
            <w:r w:rsidRPr="00F004D3">
              <w:rPr>
                <w:b/>
                <w:bCs/>
                <w:szCs w:val="28"/>
              </w:rPr>
              <w:t>491,547</w:t>
            </w:r>
          </w:p>
        </w:tc>
        <w:tc>
          <w:tcPr>
            <w:tcW w:w="180" w:type="dxa"/>
          </w:tcPr>
          <w:p w14:paraId="718037F4" w14:textId="77777777" w:rsidR="007250EE" w:rsidRPr="00924E98"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5EEF91C3" w14:textId="1FF4B296" w:rsidR="007250EE" w:rsidRPr="00F004D3" w:rsidRDefault="007250EE" w:rsidP="00F004D3">
            <w:pPr>
              <w:pStyle w:val="acctfourfigures"/>
              <w:tabs>
                <w:tab w:val="clear" w:pos="765"/>
                <w:tab w:val="decimal" w:pos="906"/>
              </w:tabs>
              <w:spacing w:line="240" w:lineRule="auto"/>
              <w:ind w:left="-84" w:right="-81"/>
              <w:rPr>
                <w:b/>
                <w:bCs/>
                <w:szCs w:val="28"/>
              </w:rPr>
            </w:pPr>
            <w:r w:rsidRPr="00F004D3">
              <w:rPr>
                <w:b/>
                <w:bCs/>
                <w:szCs w:val="28"/>
              </w:rPr>
              <w:t>492,332</w:t>
            </w:r>
          </w:p>
        </w:tc>
        <w:tc>
          <w:tcPr>
            <w:tcW w:w="180" w:type="dxa"/>
          </w:tcPr>
          <w:p w14:paraId="27B7C513" w14:textId="77777777" w:rsidR="007250EE" w:rsidRPr="00924E98"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50103E92" w14:textId="068D05EE" w:rsidR="007250EE" w:rsidRPr="00F004D3" w:rsidRDefault="00F004D3" w:rsidP="00F004D3">
            <w:pPr>
              <w:pStyle w:val="acctfourfigures"/>
              <w:tabs>
                <w:tab w:val="clear" w:pos="765"/>
                <w:tab w:val="decimal" w:pos="906"/>
              </w:tabs>
              <w:spacing w:line="240" w:lineRule="auto"/>
              <w:ind w:left="-84" w:right="-81"/>
              <w:rPr>
                <w:b/>
                <w:bCs/>
                <w:szCs w:val="28"/>
              </w:rPr>
            </w:pPr>
            <w:r w:rsidRPr="00F004D3">
              <w:rPr>
                <w:b/>
                <w:bCs/>
                <w:szCs w:val="28"/>
              </w:rPr>
              <w:t>491,547</w:t>
            </w:r>
          </w:p>
        </w:tc>
        <w:tc>
          <w:tcPr>
            <w:tcW w:w="182" w:type="dxa"/>
          </w:tcPr>
          <w:p w14:paraId="1A3D4A9F" w14:textId="77777777" w:rsidR="007250EE" w:rsidRPr="001E1112"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double" w:sz="4" w:space="0" w:color="auto"/>
            </w:tcBorders>
          </w:tcPr>
          <w:p w14:paraId="3C647899" w14:textId="373D58BF" w:rsidR="007250EE" w:rsidRPr="00F004D3" w:rsidRDefault="007250EE" w:rsidP="00F004D3">
            <w:pPr>
              <w:pStyle w:val="acctfourfigures"/>
              <w:tabs>
                <w:tab w:val="clear" w:pos="765"/>
                <w:tab w:val="decimal" w:pos="906"/>
              </w:tabs>
              <w:spacing w:line="240" w:lineRule="auto"/>
              <w:ind w:left="-84" w:right="-81"/>
              <w:rPr>
                <w:b/>
                <w:bCs/>
                <w:szCs w:val="28"/>
              </w:rPr>
            </w:pPr>
            <w:r w:rsidRPr="00F004D3">
              <w:rPr>
                <w:b/>
                <w:bCs/>
                <w:szCs w:val="28"/>
              </w:rPr>
              <w:t>492,332</w:t>
            </w:r>
          </w:p>
        </w:tc>
      </w:tr>
      <w:tr w:rsidR="007250EE" w:rsidRPr="000D1F45" w14:paraId="6BBB80A4" w14:textId="77777777" w:rsidTr="00714BDB">
        <w:trPr>
          <w:gridAfter w:val="1"/>
          <w:wAfter w:w="6" w:type="dxa"/>
          <w:cantSplit/>
        </w:trPr>
        <w:tc>
          <w:tcPr>
            <w:tcW w:w="3960" w:type="dxa"/>
          </w:tcPr>
          <w:p w14:paraId="33ADA854" w14:textId="77777777" w:rsidR="007250EE" w:rsidRPr="009A3BE9"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Borders>
              <w:top w:val="double" w:sz="4" w:space="0" w:color="auto"/>
            </w:tcBorders>
          </w:tcPr>
          <w:p w14:paraId="281F7B81" w14:textId="77777777" w:rsidR="007250EE"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0" w:type="dxa"/>
          </w:tcPr>
          <w:p w14:paraId="5AD1C74C" w14:textId="77777777" w:rsidR="007250EE" w:rsidRPr="00924E98"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tcBorders>
          </w:tcPr>
          <w:p w14:paraId="3CD79ABB" w14:textId="77777777" w:rsidR="007250EE"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b/>
                <w:bCs/>
                <w:szCs w:val="28"/>
              </w:rPr>
            </w:pPr>
          </w:p>
        </w:tc>
        <w:tc>
          <w:tcPr>
            <w:tcW w:w="180" w:type="dxa"/>
          </w:tcPr>
          <w:p w14:paraId="3657D5E5" w14:textId="77777777" w:rsidR="007250EE" w:rsidRPr="00924E98"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tcBorders>
          </w:tcPr>
          <w:p w14:paraId="62B5837D" w14:textId="77777777" w:rsidR="007250EE" w:rsidRPr="001E1112" w:rsidRDefault="007250EE" w:rsidP="007250EE">
            <w:pPr>
              <w:pStyle w:val="acctfourfigures"/>
              <w:tabs>
                <w:tab w:val="clear" w:pos="765"/>
                <w:tab w:val="decimal" w:pos="930"/>
              </w:tabs>
              <w:spacing w:line="240" w:lineRule="auto"/>
              <w:ind w:right="-81"/>
              <w:rPr>
                <w:b/>
                <w:bCs/>
                <w:szCs w:val="28"/>
              </w:rPr>
            </w:pPr>
          </w:p>
        </w:tc>
        <w:tc>
          <w:tcPr>
            <w:tcW w:w="182" w:type="dxa"/>
          </w:tcPr>
          <w:p w14:paraId="68822F52" w14:textId="77777777" w:rsidR="007250EE" w:rsidRPr="001E1112" w:rsidRDefault="007250EE" w:rsidP="007250E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double" w:sz="4" w:space="0" w:color="auto"/>
            </w:tcBorders>
          </w:tcPr>
          <w:p w14:paraId="655E3F9E" w14:textId="77777777" w:rsidR="007250EE" w:rsidRPr="001E1112" w:rsidRDefault="007250EE" w:rsidP="007250EE">
            <w:pPr>
              <w:pStyle w:val="acctfourfigures"/>
              <w:tabs>
                <w:tab w:val="clear" w:pos="765"/>
                <w:tab w:val="decimal" w:pos="821"/>
              </w:tabs>
              <w:spacing w:line="240" w:lineRule="auto"/>
              <w:ind w:right="-81"/>
              <w:rPr>
                <w:b/>
                <w:bCs/>
                <w:szCs w:val="28"/>
              </w:rPr>
            </w:pPr>
          </w:p>
        </w:tc>
      </w:tr>
    </w:tbl>
    <w:p w14:paraId="382E645F" w14:textId="11F72D4F" w:rsidR="007D1C86" w:rsidRDefault="007D1C86" w:rsidP="0008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both"/>
        <w:rPr>
          <w:rFonts w:ascii="Times New Roman" w:hAnsi="Times New Roman" w:cs="Times New Roman"/>
          <w:sz w:val="22"/>
          <w:szCs w:val="22"/>
        </w:rPr>
      </w:pPr>
      <w:r w:rsidRPr="00805802">
        <w:rPr>
          <w:rFonts w:ascii="Times New Roman" w:hAnsi="Times New Roman" w:cs="Times New Roman"/>
          <w:sz w:val="22"/>
          <w:szCs w:val="22"/>
        </w:rPr>
        <w:t xml:space="preserve">The deductible temporary differences do not expire under current tax legislation. Deferred tax assets have not been recognised in respect of these items because it is not probable that the </w:t>
      </w:r>
      <w:r w:rsidR="009D6B7F">
        <w:rPr>
          <w:rFonts w:ascii="Times New Roman" w:hAnsi="Times New Roman" w:cs="Times New Roman"/>
          <w:sz w:val="22"/>
          <w:szCs w:val="22"/>
        </w:rPr>
        <w:t>Group</w:t>
      </w:r>
      <w:r w:rsidRPr="00805802">
        <w:rPr>
          <w:rFonts w:ascii="Times New Roman" w:hAnsi="Times New Roman" w:cs="Times New Roman"/>
          <w:sz w:val="22"/>
          <w:szCs w:val="22"/>
        </w:rPr>
        <w:t xml:space="preserve"> can utilise the benefits therefrom.</w:t>
      </w:r>
      <w:r w:rsidRPr="005F41B4">
        <w:rPr>
          <w:rFonts w:ascii="Times New Roman" w:hAnsi="Times New Roman" w:cs="Times New Roman"/>
          <w:sz w:val="22"/>
          <w:szCs w:val="22"/>
        </w:rPr>
        <w:t xml:space="preserve"> </w:t>
      </w:r>
    </w:p>
    <w:p w14:paraId="7646C4EB" w14:textId="77777777" w:rsidR="00A55CBB" w:rsidRPr="00F004D3" w:rsidRDefault="00A55CBB"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p w14:paraId="6ED52EA0" w14:textId="5B366DD8" w:rsidR="006E322D" w:rsidRPr="00E9578E" w:rsidRDefault="006E322D" w:rsidP="00F004D3">
      <w:pPr>
        <w:pStyle w:val="Heading1"/>
        <w:keepLines/>
        <w:numPr>
          <w:ilvl w:val="0"/>
          <w:numId w:val="47"/>
        </w:numPr>
        <w:shd w:val="clear" w:color="auto" w:fill="auto"/>
        <w:ind w:left="540" w:hanging="540"/>
        <w:jc w:val="thaiDistribute"/>
        <w:rPr>
          <w:rFonts w:ascii="Times New Roman" w:hAnsi="Times New Roman"/>
          <w:sz w:val="24"/>
          <w:szCs w:val="24"/>
          <w:u w:val="none"/>
        </w:rPr>
      </w:pPr>
      <w:r w:rsidRPr="00873542">
        <w:rPr>
          <w:rFonts w:ascii="Times New Roman" w:hAnsi="Times New Roman"/>
          <w:sz w:val="24"/>
          <w:szCs w:val="24"/>
          <w:u w:val="none"/>
        </w:rPr>
        <w:tab/>
      </w:r>
      <w:r w:rsidR="004D10E4">
        <w:rPr>
          <w:rFonts w:ascii="Times New Roman" w:hAnsi="Times New Roman"/>
          <w:sz w:val="24"/>
          <w:szCs w:val="24"/>
          <w:u w:val="none"/>
        </w:rPr>
        <w:t>Basic e</w:t>
      </w:r>
      <w:r>
        <w:rPr>
          <w:rFonts w:ascii="Times New Roman" w:hAnsi="Times New Roman"/>
          <w:sz w:val="24"/>
          <w:szCs w:val="24"/>
          <w:u w:val="none"/>
        </w:rPr>
        <w:t xml:space="preserve">arnings </w:t>
      </w:r>
      <w:r w:rsidRPr="00873542">
        <w:rPr>
          <w:rFonts w:ascii="Times New Roman" w:hAnsi="Times New Roman"/>
          <w:sz w:val="24"/>
          <w:szCs w:val="24"/>
          <w:u w:val="none"/>
        </w:rPr>
        <w:t>per share</w:t>
      </w:r>
    </w:p>
    <w:p w14:paraId="036AB520" w14:textId="77777777" w:rsidR="006E322D" w:rsidRDefault="006E322D"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p w14:paraId="0AB19BC6" w14:textId="1730481D" w:rsidR="00EE05A2" w:rsidRDefault="00C800C4" w:rsidP="005E71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C800C4">
        <w:rPr>
          <w:rFonts w:ascii="Times New Roman" w:hAnsi="Times New Roman" w:cs="Times New Roman"/>
          <w:sz w:val="22"/>
          <w:szCs w:val="22"/>
        </w:rPr>
        <w:t>The calculation of basic EPS has been based on the profit attributable to ordinary shareholders of</w:t>
      </w:r>
      <w:r>
        <w:rPr>
          <w:rFonts w:ascii="Times New Roman" w:hAnsi="Times New Roman" w:cs="Times New Roman"/>
          <w:sz w:val="22"/>
          <w:szCs w:val="22"/>
        </w:rPr>
        <w:br/>
      </w:r>
      <w:r w:rsidRPr="00C800C4">
        <w:rPr>
          <w:rFonts w:ascii="Times New Roman" w:hAnsi="Times New Roman" w:cs="Times New Roman"/>
          <w:sz w:val="22"/>
          <w:szCs w:val="22"/>
        </w:rPr>
        <w:t>the Company and the weighted-average number of ordinary shares outstanding during the year</w:t>
      </w:r>
      <w:r>
        <w:rPr>
          <w:rFonts w:ascii="Times New Roman" w:hAnsi="Times New Roman" w:cs="Times New Roman"/>
          <w:sz w:val="22"/>
          <w:szCs w:val="22"/>
        </w:rPr>
        <w:br/>
      </w:r>
      <w:r w:rsidRPr="00C800C4">
        <w:rPr>
          <w:rFonts w:ascii="Times New Roman" w:hAnsi="Times New Roman" w:cs="Times New Roman"/>
          <w:sz w:val="22"/>
          <w:szCs w:val="22"/>
        </w:rPr>
        <w:t>adjusted for own shares held.</w:t>
      </w:r>
    </w:p>
    <w:p w14:paraId="6F038BDD" w14:textId="77777777" w:rsidR="00EE05A2" w:rsidRPr="00F004D3" w:rsidRDefault="00EE05A2"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1260"/>
        <w:gridCol w:w="180"/>
        <w:gridCol w:w="1170"/>
        <w:gridCol w:w="182"/>
        <w:gridCol w:w="1168"/>
        <w:gridCol w:w="184"/>
        <w:gridCol w:w="1151"/>
        <w:gridCol w:w="15"/>
      </w:tblGrid>
      <w:tr w:rsidR="00F551F9" w:rsidRPr="002D3C59" w14:paraId="07033965" w14:textId="77777777" w:rsidTr="00F90487">
        <w:trPr>
          <w:cantSplit/>
          <w:trHeight w:val="144"/>
          <w:tblHeader/>
        </w:trPr>
        <w:tc>
          <w:tcPr>
            <w:tcW w:w="3870" w:type="dxa"/>
          </w:tcPr>
          <w:p w14:paraId="2B3B1FC3" w14:textId="77777777" w:rsidR="00F551F9" w:rsidRPr="002D3C59" w:rsidRDefault="00F551F9" w:rsidP="008804E6">
            <w:pPr>
              <w:pStyle w:val="acctfourfigures"/>
              <w:spacing w:line="240" w:lineRule="auto"/>
              <w:ind w:left="195" w:right="-80" w:hanging="195"/>
              <w:rPr>
                <w:szCs w:val="22"/>
              </w:rPr>
            </w:pPr>
          </w:p>
        </w:tc>
        <w:tc>
          <w:tcPr>
            <w:tcW w:w="2610" w:type="dxa"/>
            <w:gridSpan w:val="3"/>
          </w:tcPr>
          <w:p w14:paraId="4E7D9554" w14:textId="633FCAA7" w:rsidR="00F551F9" w:rsidRPr="003363BF" w:rsidRDefault="00F551F9"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2" w:type="dxa"/>
          </w:tcPr>
          <w:p w14:paraId="42D698D9" w14:textId="77777777" w:rsidR="00F551F9" w:rsidRPr="003363BF" w:rsidRDefault="00F551F9"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4"/>
          </w:tcPr>
          <w:p w14:paraId="3DB294CC" w14:textId="77777777" w:rsidR="00F551F9" w:rsidRPr="000F3207" w:rsidRDefault="00F551F9" w:rsidP="008804E6">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F551F9" w:rsidRPr="002D3C59" w14:paraId="34153FF3" w14:textId="77777777" w:rsidTr="00F90487">
        <w:trPr>
          <w:cantSplit/>
          <w:trHeight w:val="144"/>
          <w:tblHeader/>
        </w:trPr>
        <w:tc>
          <w:tcPr>
            <w:tcW w:w="3870" w:type="dxa"/>
          </w:tcPr>
          <w:p w14:paraId="21BD7EA8" w14:textId="77777777" w:rsidR="00F551F9" w:rsidRPr="002D3C59" w:rsidRDefault="00F551F9" w:rsidP="008804E6">
            <w:pPr>
              <w:pStyle w:val="acctfourfigures"/>
              <w:spacing w:line="240" w:lineRule="auto"/>
              <w:ind w:left="195" w:right="-80" w:hanging="195"/>
              <w:rPr>
                <w:szCs w:val="22"/>
              </w:rPr>
            </w:pPr>
          </w:p>
        </w:tc>
        <w:tc>
          <w:tcPr>
            <w:tcW w:w="2610" w:type="dxa"/>
            <w:gridSpan w:val="3"/>
          </w:tcPr>
          <w:p w14:paraId="254339BB" w14:textId="065E0212" w:rsidR="00F551F9" w:rsidRPr="003363BF" w:rsidRDefault="00F551F9" w:rsidP="00F551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financial stat</w:t>
            </w:r>
            <w:r w:rsidR="005F6240">
              <w:rPr>
                <w:rFonts w:cs="Times New Roman"/>
                <w:b/>
                <w:bCs/>
              </w:rPr>
              <w:t>e</w:t>
            </w:r>
            <w:r>
              <w:rPr>
                <w:rFonts w:cs="Times New Roman"/>
                <w:b/>
                <w:bCs/>
              </w:rPr>
              <w:t>ments</w:t>
            </w:r>
          </w:p>
        </w:tc>
        <w:tc>
          <w:tcPr>
            <w:tcW w:w="182" w:type="dxa"/>
          </w:tcPr>
          <w:p w14:paraId="1F0A7B00" w14:textId="77777777" w:rsidR="00F551F9" w:rsidRPr="003363BF" w:rsidRDefault="00F551F9"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4"/>
          </w:tcPr>
          <w:p w14:paraId="701D6E16" w14:textId="77777777" w:rsidR="00F551F9" w:rsidRPr="003363BF" w:rsidRDefault="00F551F9" w:rsidP="0088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C02F0C" w:rsidRPr="002D3C59" w14:paraId="31A100B8" w14:textId="77777777" w:rsidTr="008804E6">
        <w:trPr>
          <w:cantSplit/>
          <w:trHeight w:val="144"/>
          <w:tblHeader/>
        </w:trPr>
        <w:tc>
          <w:tcPr>
            <w:tcW w:w="3870" w:type="dxa"/>
          </w:tcPr>
          <w:p w14:paraId="2E430DCB" w14:textId="77777777" w:rsidR="00C02F0C" w:rsidRPr="002D3C59" w:rsidRDefault="00C02F0C" w:rsidP="00C02F0C">
            <w:pPr>
              <w:pStyle w:val="acctfourfigures"/>
              <w:spacing w:line="240" w:lineRule="auto"/>
              <w:ind w:left="195" w:right="-80" w:hanging="195"/>
              <w:rPr>
                <w:szCs w:val="22"/>
              </w:rPr>
            </w:pPr>
          </w:p>
        </w:tc>
        <w:tc>
          <w:tcPr>
            <w:tcW w:w="1260" w:type="dxa"/>
          </w:tcPr>
          <w:p w14:paraId="5D74E748" w14:textId="1D35E0B2" w:rsidR="00C02F0C" w:rsidRPr="00EC5C48" w:rsidRDefault="00C02F0C" w:rsidP="00C02F0C">
            <w:pPr>
              <w:pStyle w:val="acctmergecolhdg"/>
              <w:spacing w:line="240" w:lineRule="auto"/>
              <w:rPr>
                <w:b w:val="0"/>
                <w:bCs/>
                <w:szCs w:val="22"/>
              </w:rPr>
            </w:pPr>
            <w:r w:rsidRPr="00EC5C48">
              <w:rPr>
                <w:b w:val="0"/>
                <w:bCs/>
              </w:rPr>
              <w:t>202</w:t>
            </w:r>
            <w:r>
              <w:rPr>
                <w:b w:val="0"/>
                <w:bCs/>
              </w:rPr>
              <w:t>4</w:t>
            </w:r>
          </w:p>
        </w:tc>
        <w:tc>
          <w:tcPr>
            <w:tcW w:w="180" w:type="dxa"/>
          </w:tcPr>
          <w:p w14:paraId="68D99A62" w14:textId="77777777" w:rsidR="00C02F0C" w:rsidRPr="00EC5C48" w:rsidRDefault="00C02F0C" w:rsidP="00C02F0C">
            <w:pPr>
              <w:pStyle w:val="acctmergecolhdg"/>
              <w:spacing w:line="240" w:lineRule="auto"/>
              <w:rPr>
                <w:b w:val="0"/>
                <w:bCs/>
                <w:szCs w:val="22"/>
              </w:rPr>
            </w:pPr>
          </w:p>
        </w:tc>
        <w:tc>
          <w:tcPr>
            <w:tcW w:w="1170" w:type="dxa"/>
          </w:tcPr>
          <w:p w14:paraId="7F048AA6" w14:textId="26D410AC" w:rsidR="00C02F0C" w:rsidRPr="00EC5C48" w:rsidRDefault="00C02F0C" w:rsidP="00C02F0C">
            <w:pPr>
              <w:pStyle w:val="acctmergecolhdg"/>
              <w:spacing w:line="240" w:lineRule="auto"/>
              <w:rPr>
                <w:b w:val="0"/>
                <w:bCs/>
                <w:szCs w:val="22"/>
              </w:rPr>
            </w:pPr>
            <w:r w:rsidRPr="00EC5C48">
              <w:rPr>
                <w:b w:val="0"/>
                <w:bCs/>
              </w:rPr>
              <w:t>202</w:t>
            </w:r>
            <w:r>
              <w:rPr>
                <w:b w:val="0"/>
                <w:bCs/>
              </w:rPr>
              <w:t>3</w:t>
            </w:r>
          </w:p>
        </w:tc>
        <w:tc>
          <w:tcPr>
            <w:tcW w:w="182" w:type="dxa"/>
          </w:tcPr>
          <w:p w14:paraId="6C47F578" w14:textId="77777777" w:rsidR="00C02F0C" w:rsidRPr="00EC5C48" w:rsidRDefault="00C02F0C" w:rsidP="00C02F0C">
            <w:pPr>
              <w:pStyle w:val="acctmergecolhdg"/>
              <w:spacing w:line="240" w:lineRule="auto"/>
              <w:rPr>
                <w:b w:val="0"/>
                <w:bCs/>
                <w:szCs w:val="22"/>
              </w:rPr>
            </w:pPr>
          </w:p>
        </w:tc>
        <w:tc>
          <w:tcPr>
            <w:tcW w:w="1168" w:type="dxa"/>
          </w:tcPr>
          <w:p w14:paraId="1FA0DD7A" w14:textId="29905EC4" w:rsidR="00C02F0C" w:rsidRPr="00EC5C48" w:rsidRDefault="00C02F0C" w:rsidP="00C02F0C">
            <w:pPr>
              <w:pStyle w:val="acctmergecolhdg"/>
              <w:spacing w:line="240" w:lineRule="auto"/>
              <w:rPr>
                <w:b w:val="0"/>
                <w:bCs/>
                <w:szCs w:val="22"/>
              </w:rPr>
            </w:pPr>
            <w:r w:rsidRPr="00EC5C48">
              <w:rPr>
                <w:b w:val="0"/>
                <w:bCs/>
              </w:rPr>
              <w:t>202</w:t>
            </w:r>
            <w:r>
              <w:rPr>
                <w:b w:val="0"/>
                <w:bCs/>
              </w:rPr>
              <w:t>4</w:t>
            </w:r>
          </w:p>
        </w:tc>
        <w:tc>
          <w:tcPr>
            <w:tcW w:w="184" w:type="dxa"/>
          </w:tcPr>
          <w:p w14:paraId="795D65E9" w14:textId="77777777" w:rsidR="00C02F0C" w:rsidRPr="00EC5C48" w:rsidRDefault="00C02F0C" w:rsidP="00C02F0C">
            <w:pPr>
              <w:pStyle w:val="acctmergecolhdg"/>
              <w:spacing w:line="240" w:lineRule="auto"/>
              <w:rPr>
                <w:b w:val="0"/>
                <w:bCs/>
                <w:szCs w:val="22"/>
              </w:rPr>
            </w:pPr>
          </w:p>
        </w:tc>
        <w:tc>
          <w:tcPr>
            <w:tcW w:w="1166" w:type="dxa"/>
            <w:gridSpan w:val="2"/>
          </w:tcPr>
          <w:p w14:paraId="0F1B9E9F" w14:textId="154235B3" w:rsidR="00C02F0C" w:rsidRPr="00EC5C48" w:rsidRDefault="00C02F0C" w:rsidP="00C02F0C">
            <w:pPr>
              <w:pStyle w:val="acctmergecolhdg"/>
              <w:spacing w:line="240" w:lineRule="auto"/>
              <w:rPr>
                <w:b w:val="0"/>
                <w:bCs/>
                <w:szCs w:val="22"/>
              </w:rPr>
            </w:pPr>
            <w:r w:rsidRPr="00EC5C48">
              <w:rPr>
                <w:b w:val="0"/>
                <w:bCs/>
              </w:rPr>
              <w:t>202</w:t>
            </w:r>
            <w:r>
              <w:rPr>
                <w:b w:val="0"/>
                <w:bCs/>
              </w:rPr>
              <w:t>3</w:t>
            </w:r>
          </w:p>
        </w:tc>
      </w:tr>
      <w:tr w:rsidR="00C02F0C" w:rsidRPr="002D3C59" w14:paraId="4671FA83" w14:textId="77777777" w:rsidTr="00B005AF">
        <w:trPr>
          <w:gridAfter w:val="1"/>
          <w:wAfter w:w="15" w:type="dxa"/>
          <w:cantSplit/>
          <w:trHeight w:val="144"/>
          <w:tblHeader/>
        </w:trPr>
        <w:tc>
          <w:tcPr>
            <w:tcW w:w="3870" w:type="dxa"/>
          </w:tcPr>
          <w:p w14:paraId="08A56D36" w14:textId="77777777" w:rsidR="00C02F0C" w:rsidRPr="002D3C59" w:rsidRDefault="00C02F0C" w:rsidP="00C02F0C">
            <w:pPr>
              <w:spacing w:line="240" w:lineRule="auto"/>
              <w:ind w:left="195" w:right="-80" w:hanging="195"/>
              <w:rPr>
                <w:rFonts w:ascii="Times New Roman" w:hAnsi="Times New Roman" w:cs="Times New Roman"/>
                <w:b/>
                <w:bCs/>
                <w:i/>
                <w:iCs/>
                <w:sz w:val="22"/>
                <w:szCs w:val="22"/>
              </w:rPr>
            </w:pPr>
          </w:p>
        </w:tc>
        <w:tc>
          <w:tcPr>
            <w:tcW w:w="5295" w:type="dxa"/>
            <w:gridSpan w:val="7"/>
            <w:hideMark/>
          </w:tcPr>
          <w:p w14:paraId="4D5B6657" w14:textId="77777777" w:rsidR="00C02F0C" w:rsidRPr="002D3C59" w:rsidRDefault="00C02F0C" w:rsidP="00C02F0C">
            <w:pPr>
              <w:pStyle w:val="acctfourfigures"/>
              <w:spacing w:line="240" w:lineRule="auto"/>
              <w:jc w:val="center"/>
              <w:rPr>
                <w:i/>
                <w:iCs/>
                <w:szCs w:val="22"/>
              </w:rPr>
            </w:pPr>
            <w:r w:rsidRPr="002D3C59">
              <w:rPr>
                <w:i/>
                <w:iCs/>
                <w:szCs w:val="22"/>
              </w:rPr>
              <w:t>(in</w:t>
            </w:r>
            <w:r>
              <w:rPr>
                <w:i/>
                <w:iCs/>
                <w:szCs w:val="22"/>
              </w:rPr>
              <w:t xml:space="preserve"> thousand</w:t>
            </w:r>
            <w:r w:rsidRPr="002D3C59">
              <w:rPr>
                <w:i/>
                <w:iCs/>
                <w:szCs w:val="22"/>
              </w:rPr>
              <w:t xml:space="preserve"> Baht</w:t>
            </w:r>
            <w:r>
              <w:rPr>
                <w:i/>
                <w:iCs/>
                <w:szCs w:val="22"/>
              </w:rPr>
              <w:t>/thousand shares</w:t>
            </w:r>
            <w:r w:rsidRPr="002D3C59">
              <w:rPr>
                <w:i/>
                <w:iCs/>
                <w:szCs w:val="22"/>
              </w:rPr>
              <w:t>)</w:t>
            </w:r>
          </w:p>
        </w:tc>
      </w:tr>
      <w:tr w:rsidR="00C02F0C" w:rsidRPr="002D3C59" w14:paraId="05668EDE" w14:textId="77777777" w:rsidTr="008804E6">
        <w:trPr>
          <w:cantSplit/>
          <w:trHeight w:val="144"/>
        </w:trPr>
        <w:tc>
          <w:tcPr>
            <w:tcW w:w="3870" w:type="dxa"/>
            <w:hideMark/>
          </w:tcPr>
          <w:p w14:paraId="1DA44471" w14:textId="65FFB55F" w:rsidR="00C02F0C" w:rsidRPr="002D3C59" w:rsidRDefault="00C02F0C" w:rsidP="00C02F0C">
            <w:pPr>
              <w:spacing w:line="240" w:lineRule="auto"/>
              <w:ind w:left="195" w:right="-80" w:hanging="195"/>
              <w:rPr>
                <w:rFonts w:ascii="Times New Roman" w:hAnsi="Times New Roman" w:cs="Times New Roman"/>
                <w:b/>
                <w:bCs/>
                <w:color w:val="0000FF"/>
                <w:sz w:val="22"/>
                <w:szCs w:val="22"/>
              </w:rPr>
            </w:pPr>
            <w:r w:rsidRPr="002D3C59">
              <w:rPr>
                <w:rFonts w:ascii="Times New Roman" w:hAnsi="Times New Roman" w:cs="Times New Roman"/>
                <w:b/>
                <w:bCs/>
                <w:sz w:val="22"/>
                <w:szCs w:val="22"/>
              </w:rPr>
              <w:t>Profit attributable to ordinary shareholders of the Company (basic)</w:t>
            </w:r>
          </w:p>
        </w:tc>
        <w:tc>
          <w:tcPr>
            <w:tcW w:w="1260" w:type="dxa"/>
            <w:tcBorders>
              <w:left w:val="nil"/>
              <w:bottom w:val="nil"/>
              <w:right w:val="nil"/>
            </w:tcBorders>
            <w:vAlign w:val="bottom"/>
          </w:tcPr>
          <w:p w14:paraId="41E25627" w14:textId="05740751" w:rsidR="00C02F0C" w:rsidRPr="00F213FE" w:rsidRDefault="005E71E3" w:rsidP="00C02F0C">
            <w:pPr>
              <w:pStyle w:val="acctfourfigures"/>
              <w:tabs>
                <w:tab w:val="clear" w:pos="765"/>
                <w:tab w:val="decimal" w:pos="1005"/>
              </w:tabs>
              <w:spacing w:line="240" w:lineRule="auto"/>
              <w:ind w:right="-81"/>
              <w:rPr>
                <w:b/>
                <w:bCs/>
                <w:szCs w:val="22"/>
                <w:lang w:val="en-US"/>
              </w:rPr>
            </w:pPr>
            <w:r w:rsidRPr="005E71E3">
              <w:rPr>
                <w:b/>
                <w:bCs/>
                <w:szCs w:val="22"/>
                <w:lang w:val="en-US"/>
              </w:rPr>
              <w:t>384,987</w:t>
            </w:r>
          </w:p>
        </w:tc>
        <w:tc>
          <w:tcPr>
            <w:tcW w:w="180" w:type="dxa"/>
            <w:vAlign w:val="bottom"/>
          </w:tcPr>
          <w:p w14:paraId="230FEB5D" w14:textId="77777777" w:rsidR="00C02F0C" w:rsidRPr="002D3C59" w:rsidRDefault="00C02F0C" w:rsidP="00C02F0C">
            <w:pPr>
              <w:pStyle w:val="acctfourfigures"/>
              <w:tabs>
                <w:tab w:val="clear" w:pos="765"/>
                <w:tab w:val="decimal" w:pos="930"/>
              </w:tabs>
              <w:spacing w:line="240" w:lineRule="auto"/>
              <w:ind w:right="-81"/>
              <w:jc w:val="right"/>
              <w:rPr>
                <w:szCs w:val="22"/>
              </w:rPr>
            </w:pPr>
          </w:p>
        </w:tc>
        <w:tc>
          <w:tcPr>
            <w:tcW w:w="1170" w:type="dxa"/>
            <w:tcBorders>
              <w:left w:val="nil"/>
              <w:bottom w:val="nil"/>
              <w:right w:val="nil"/>
            </w:tcBorders>
            <w:vAlign w:val="bottom"/>
          </w:tcPr>
          <w:p w14:paraId="34C5166B" w14:textId="6FA7001C" w:rsidR="00C02F0C" w:rsidRPr="002D3C59" w:rsidRDefault="00C02F0C" w:rsidP="00C02F0C">
            <w:pPr>
              <w:pStyle w:val="acctfourfigures"/>
              <w:tabs>
                <w:tab w:val="clear" w:pos="765"/>
                <w:tab w:val="decimal" w:pos="915"/>
              </w:tabs>
              <w:spacing w:line="240" w:lineRule="auto"/>
              <w:ind w:right="-81"/>
              <w:rPr>
                <w:szCs w:val="22"/>
              </w:rPr>
            </w:pPr>
            <w:r>
              <w:rPr>
                <w:b/>
                <w:bCs/>
                <w:szCs w:val="22"/>
                <w:lang w:val="en-US"/>
              </w:rPr>
              <w:t>399,065</w:t>
            </w:r>
          </w:p>
        </w:tc>
        <w:tc>
          <w:tcPr>
            <w:tcW w:w="182" w:type="dxa"/>
            <w:vAlign w:val="bottom"/>
          </w:tcPr>
          <w:p w14:paraId="07F9D33A" w14:textId="77777777" w:rsidR="00C02F0C" w:rsidRPr="002D3C59" w:rsidRDefault="00C02F0C" w:rsidP="00C02F0C">
            <w:pPr>
              <w:pStyle w:val="acctfourfigures"/>
              <w:tabs>
                <w:tab w:val="clear" w:pos="765"/>
                <w:tab w:val="decimal" w:pos="930"/>
              </w:tabs>
              <w:spacing w:line="240" w:lineRule="auto"/>
              <w:ind w:right="-81"/>
              <w:jc w:val="right"/>
              <w:rPr>
                <w:szCs w:val="22"/>
              </w:rPr>
            </w:pPr>
          </w:p>
        </w:tc>
        <w:tc>
          <w:tcPr>
            <w:tcW w:w="1168" w:type="dxa"/>
            <w:tcBorders>
              <w:left w:val="nil"/>
              <w:bottom w:val="nil"/>
              <w:right w:val="nil"/>
            </w:tcBorders>
            <w:vAlign w:val="bottom"/>
          </w:tcPr>
          <w:p w14:paraId="16290F12" w14:textId="428119DC" w:rsidR="00C02F0C" w:rsidRPr="00465F7D" w:rsidRDefault="005E71E3" w:rsidP="00C02F0C">
            <w:pPr>
              <w:pStyle w:val="acctfourfigures"/>
              <w:tabs>
                <w:tab w:val="clear" w:pos="765"/>
                <w:tab w:val="decimal" w:pos="913"/>
              </w:tabs>
              <w:spacing w:line="240" w:lineRule="auto"/>
              <w:ind w:right="-81"/>
              <w:rPr>
                <w:b/>
                <w:bCs/>
                <w:szCs w:val="22"/>
              </w:rPr>
            </w:pPr>
            <w:r w:rsidRPr="005E71E3">
              <w:rPr>
                <w:b/>
                <w:bCs/>
                <w:szCs w:val="22"/>
              </w:rPr>
              <w:t>316,113</w:t>
            </w:r>
          </w:p>
        </w:tc>
        <w:tc>
          <w:tcPr>
            <w:tcW w:w="184" w:type="dxa"/>
            <w:vAlign w:val="bottom"/>
          </w:tcPr>
          <w:p w14:paraId="4033E574" w14:textId="77777777" w:rsidR="00C02F0C" w:rsidRPr="002D3C59" w:rsidRDefault="00C02F0C" w:rsidP="00C02F0C">
            <w:pPr>
              <w:pStyle w:val="acctfourfigures"/>
              <w:tabs>
                <w:tab w:val="clear" w:pos="765"/>
                <w:tab w:val="decimal" w:pos="930"/>
              </w:tabs>
              <w:spacing w:line="240" w:lineRule="auto"/>
              <w:ind w:right="-81"/>
              <w:jc w:val="right"/>
              <w:rPr>
                <w:szCs w:val="22"/>
              </w:rPr>
            </w:pPr>
          </w:p>
        </w:tc>
        <w:tc>
          <w:tcPr>
            <w:tcW w:w="1166" w:type="dxa"/>
            <w:gridSpan w:val="2"/>
            <w:tcBorders>
              <w:left w:val="nil"/>
              <w:bottom w:val="nil"/>
              <w:right w:val="nil"/>
            </w:tcBorders>
            <w:vAlign w:val="bottom"/>
          </w:tcPr>
          <w:p w14:paraId="21F66AA9" w14:textId="44BCC980" w:rsidR="00C02F0C" w:rsidRPr="00465F7D" w:rsidRDefault="00C02F0C" w:rsidP="00C02F0C">
            <w:pPr>
              <w:pStyle w:val="acctfourfigures"/>
              <w:tabs>
                <w:tab w:val="clear" w:pos="765"/>
                <w:tab w:val="decimal" w:pos="930"/>
              </w:tabs>
              <w:spacing w:line="240" w:lineRule="auto"/>
              <w:ind w:right="-81"/>
              <w:rPr>
                <w:b/>
                <w:bCs/>
                <w:szCs w:val="22"/>
              </w:rPr>
            </w:pPr>
            <w:r>
              <w:rPr>
                <w:b/>
                <w:bCs/>
                <w:szCs w:val="22"/>
              </w:rPr>
              <w:t>304,592</w:t>
            </w:r>
          </w:p>
        </w:tc>
      </w:tr>
      <w:tr w:rsidR="00C02F0C" w:rsidRPr="002D3C59" w14:paraId="053EE17D" w14:textId="77777777" w:rsidTr="008804E6">
        <w:trPr>
          <w:cantSplit/>
          <w:trHeight w:val="144"/>
        </w:trPr>
        <w:tc>
          <w:tcPr>
            <w:tcW w:w="3870" w:type="dxa"/>
            <w:hideMark/>
          </w:tcPr>
          <w:p w14:paraId="4A839A56" w14:textId="77777777" w:rsidR="00C02F0C" w:rsidRPr="002D3C59" w:rsidRDefault="00C02F0C" w:rsidP="00C02F0C">
            <w:pPr>
              <w:spacing w:line="240" w:lineRule="auto"/>
              <w:ind w:left="195" w:right="-80" w:hanging="195"/>
              <w:rPr>
                <w:rFonts w:ascii="Times New Roman" w:hAnsi="Times New Roman" w:cs="Times New Roman"/>
                <w:sz w:val="22"/>
                <w:szCs w:val="22"/>
              </w:rPr>
            </w:pPr>
          </w:p>
        </w:tc>
        <w:tc>
          <w:tcPr>
            <w:tcW w:w="1260" w:type="dxa"/>
            <w:tcBorders>
              <w:top w:val="double" w:sz="4" w:space="0" w:color="auto"/>
              <w:left w:val="nil"/>
              <w:bottom w:val="nil"/>
              <w:right w:val="nil"/>
            </w:tcBorders>
          </w:tcPr>
          <w:p w14:paraId="35C4BE38" w14:textId="77777777" w:rsidR="00C02F0C" w:rsidRPr="002D3C59" w:rsidRDefault="00C02F0C" w:rsidP="00C02F0C">
            <w:pPr>
              <w:pStyle w:val="acctfourfigures"/>
              <w:tabs>
                <w:tab w:val="clear" w:pos="765"/>
                <w:tab w:val="decimal" w:pos="930"/>
                <w:tab w:val="decimal" w:pos="1005"/>
              </w:tabs>
              <w:spacing w:line="240" w:lineRule="auto"/>
              <w:ind w:right="-81"/>
              <w:jc w:val="right"/>
              <w:rPr>
                <w:szCs w:val="22"/>
              </w:rPr>
            </w:pPr>
          </w:p>
        </w:tc>
        <w:tc>
          <w:tcPr>
            <w:tcW w:w="180" w:type="dxa"/>
          </w:tcPr>
          <w:p w14:paraId="57C2302D" w14:textId="77777777" w:rsidR="00C02F0C" w:rsidRPr="002D3C59" w:rsidRDefault="00C02F0C" w:rsidP="00C02F0C">
            <w:pPr>
              <w:pStyle w:val="acctfourfigures"/>
              <w:tabs>
                <w:tab w:val="clear" w:pos="765"/>
                <w:tab w:val="decimal" w:pos="930"/>
              </w:tabs>
              <w:spacing w:line="240" w:lineRule="auto"/>
              <w:ind w:right="-81"/>
              <w:jc w:val="right"/>
              <w:rPr>
                <w:szCs w:val="22"/>
              </w:rPr>
            </w:pPr>
          </w:p>
        </w:tc>
        <w:tc>
          <w:tcPr>
            <w:tcW w:w="1170" w:type="dxa"/>
            <w:tcBorders>
              <w:top w:val="double" w:sz="4" w:space="0" w:color="auto"/>
              <w:left w:val="nil"/>
              <w:bottom w:val="nil"/>
              <w:right w:val="nil"/>
            </w:tcBorders>
            <w:hideMark/>
          </w:tcPr>
          <w:p w14:paraId="4FBF1347" w14:textId="77777777" w:rsidR="00C02F0C" w:rsidRPr="002D3C59" w:rsidRDefault="00C02F0C" w:rsidP="00C02F0C">
            <w:pPr>
              <w:pStyle w:val="acctfourfigures"/>
              <w:tabs>
                <w:tab w:val="clear" w:pos="765"/>
                <w:tab w:val="decimal" w:pos="915"/>
              </w:tabs>
              <w:spacing w:line="240" w:lineRule="auto"/>
              <w:ind w:right="-81"/>
              <w:rPr>
                <w:szCs w:val="22"/>
              </w:rPr>
            </w:pPr>
          </w:p>
        </w:tc>
        <w:tc>
          <w:tcPr>
            <w:tcW w:w="182" w:type="dxa"/>
          </w:tcPr>
          <w:p w14:paraId="705357F7" w14:textId="77777777" w:rsidR="00C02F0C" w:rsidRPr="002D3C59" w:rsidRDefault="00C02F0C" w:rsidP="00C02F0C">
            <w:pPr>
              <w:pStyle w:val="acctfourfigures"/>
              <w:tabs>
                <w:tab w:val="clear" w:pos="765"/>
                <w:tab w:val="decimal" w:pos="930"/>
              </w:tabs>
              <w:spacing w:line="240" w:lineRule="auto"/>
              <w:ind w:right="-81"/>
              <w:jc w:val="right"/>
              <w:rPr>
                <w:szCs w:val="22"/>
              </w:rPr>
            </w:pPr>
          </w:p>
        </w:tc>
        <w:tc>
          <w:tcPr>
            <w:tcW w:w="1168" w:type="dxa"/>
            <w:tcBorders>
              <w:top w:val="double" w:sz="4" w:space="0" w:color="auto"/>
              <w:left w:val="nil"/>
              <w:bottom w:val="nil"/>
              <w:right w:val="nil"/>
            </w:tcBorders>
          </w:tcPr>
          <w:p w14:paraId="4862A261" w14:textId="77777777" w:rsidR="00C02F0C" w:rsidRPr="002D3C59" w:rsidRDefault="00C02F0C" w:rsidP="00C02F0C">
            <w:pPr>
              <w:pStyle w:val="acctfourfigures"/>
              <w:tabs>
                <w:tab w:val="clear" w:pos="765"/>
                <w:tab w:val="decimal" w:pos="913"/>
              </w:tabs>
              <w:spacing w:line="240" w:lineRule="auto"/>
              <w:ind w:right="-81"/>
              <w:jc w:val="right"/>
              <w:rPr>
                <w:szCs w:val="22"/>
              </w:rPr>
            </w:pPr>
          </w:p>
        </w:tc>
        <w:tc>
          <w:tcPr>
            <w:tcW w:w="184" w:type="dxa"/>
          </w:tcPr>
          <w:p w14:paraId="0AFC42A0" w14:textId="77777777" w:rsidR="00C02F0C" w:rsidRPr="002D3C59" w:rsidRDefault="00C02F0C" w:rsidP="00C02F0C">
            <w:pPr>
              <w:pStyle w:val="acctfourfigures"/>
              <w:tabs>
                <w:tab w:val="clear" w:pos="765"/>
                <w:tab w:val="decimal" w:pos="930"/>
              </w:tabs>
              <w:spacing w:line="240" w:lineRule="auto"/>
              <w:ind w:right="-81"/>
              <w:jc w:val="right"/>
              <w:rPr>
                <w:szCs w:val="22"/>
              </w:rPr>
            </w:pPr>
          </w:p>
        </w:tc>
        <w:tc>
          <w:tcPr>
            <w:tcW w:w="1166" w:type="dxa"/>
            <w:gridSpan w:val="2"/>
            <w:tcBorders>
              <w:top w:val="double" w:sz="4" w:space="0" w:color="auto"/>
              <w:left w:val="nil"/>
              <w:bottom w:val="nil"/>
              <w:right w:val="nil"/>
            </w:tcBorders>
            <w:hideMark/>
          </w:tcPr>
          <w:p w14:paraId="0A94B05F" w14:textId="77777777" w:rsidR="00C02F0C" w:rsidRPr="002D3C59" w:rsidRDefault="00C02F0C" w:rsidP="00C02F0C">
            <w:pPr>
              <w:pStyle w:val="acctfourfigures"/>
              <w:tabs>
                <w:tab w:val="clear" w:pos="765"/>
                <w:tab w:val="decimal" w:pos="930"/>
              </w:tabs>
              <w:spacing w:line="240" w:lineRule="auto"/>
              <w:ind w:right="-81"/>
              <w:jc w:val="right"/>
              <w:rPr>
                <w:szCs w:val="22"/>
              </w:rPr>
            </w:pPr>
          </w:p>
        </w:tc>
      </w:tr>
      <w:tr w:rsidR="00C02F0C" w:rsidRPr="002D3C59" w14:paraId="59338520" w14:textId="77777777" w:rsidTr="008804E6">
        <w:trPr>
          <w:cantSplit/>
          <w:trHeight w:val="144"/>
        </w:trPr>
        <w:tc>
          <w:tcPr>
            <w:tcW w:w="3870" w:type="dxa"/>
            <w:hideMark/>
          </w:tcPr>
          <w:p w14:paraId="585D3BFF" w14:textId="1D67E7DF" w:rsidR="00C02F0C" w:rsidRPr="002D3C59" w:rsidRDefault="004B5C9C" w:rsidP="00C02F0C">
            <w:pPr>
              <w:spacing w:line="240" w:lineRule="auto"/>
              <w:ind w:left="195" w:right="-80" w:hanging="195"/>
              <w:rPr>
                <w:rFonts w:ascii="Times New Roman" w:hAnsi="Times New Roman" w:cs="Times New Roman"/>
                <w:b/>
                <w:bCs/>
                <w:sz w:val="22"/>
                <w:szCs w:val="22"/>
              </w:rPr>
            </w:pPr>
            <w:r>
              <w:rPr>
                <w:rFonts w:ascii="Times New Roman" w:hAnsi="Times New Roman" w:cs="Times New Roman"/>
                <w:b/>
                <w:bCs/>
                <w:i/>
                <w:iCs/>
                <w:sz w:val="22"/>
                <w:szCs w:val="22"/>
              </w:rPr>
              <w:t>Number of o</w:t>
            </w:r>
            <w:r w:rsidR="00C02F0C" w:rsidRPr="002D3C59">
              <w:rPr>
                <w:rFonts w:ascii="Times New Roman" w:hAnsi="Times New Roman" w:cs="Times New Roman"/>
                <w:b/>
                <w:bCs/>
                <w:i/>
                <w:iCs/>
                <w:sz w:val="22"/>
                <w:szCs w:val="22"/>
              </w:rPr>
              <w:t>rdinary shares outstanding</w:t>
            </w:r>
          </w:p>
        </w:tc>
        <w:tc>
          <w:tcPr>
            <w:tcW w:w="1260" w:type="dxa"/>
          </w:tcPr>
          <w:p w14:paraId="0BD37956" w14:textId="77777777" w:rsidR="00C02F0C" w:rsidRPr="002D3C59" w:rsidRDefault="00C02F0C" w:rsidP="00C02F0C">
            <w:pPr>
              <w:pStyle w:val="acctfourfigures"/>
              <w:tabs>
                <w:tab w:val="clear" w:pos="765"/>
                <w:tab w:val="decimal" w:pos="930"/>
                <w:tab w:val="decimal" w:pos="1005"/>
              </w:tabs>
              <w:spacing w:line="240" w:lineRule="auto"/>
              <w:ind w:right="-81"/>
              <w:jc w:val="right"/>
              <w:rPr>
                <w:b/>
                <w:bCs/>
                <w:szCs w:val="22"/>
              </w:rPr>
            </w:pPr>
          </w:p>
        </w:tc>
        <w:tc>
          <w:tcPr>
            <w:tcW w:w="180" w:type="dxa"/>
          </w:tcPr>
          <w:p w14:paraId="4AE28799" w14:textId="77777777" w:rsidR="00C02F0C" w:rsidRPr="002D3C59" w:rsidRDefault="00C02F0C" w:rsidP="00C02F0C">
            <w:pPr>
              <w:pStyle w:val="acctfourfigures"/>
              <w:tabs>
                <w:tab w:val="clear" w:pos="765"/>
                <w:tab w:val="decimal" w:pos="930"/>
              </w:tabs>
              <w:spacing w:line="240" w:lineRule="auto"/>
              <w:ind w:right="-81"/>
              <w:jc w:val="right"/>
              <w:rPr>
                <w:szCs w:val="22"/>
              </w:rPr>
            </w:pPr>
          </w:p>
        </w:tc>
        <w:tc>
          <w:tcPr>
            <w:tcW w:w="1170" w:type="dxa"/>
            <w:hideMark/>
          </w:tcPr>
          <w:p w14:paraId="6F78CAA0" w14:textId="77777777" w:rsidR="00C02F0C" w:rsidRPr="002D3C59" w:rsidRDefault="00C02F0C" w:rsidP="00C02F0C">
            <w:pPr>
              <w:pStyle w:val="acctfourfigures"/>
              <w:tabs>
                <w:tab w:val="clear" w:pos="765"/>
                <w:tab w:val="decimal" w:pos="915"/>
              </w:tabs>
              <w:spacing w:line="240" w:lineRule="auto"/>
              <w:ind w:right="-81"/>
              <w:rPr>
                <w:b/>
                <w:bCs/>
                <w:szCs w:val="22"/>
              </w:rPr>
            </w:pPr>
          </w:p>
        </w:tc>
        <w:tc>
          <w:tcPr>
            <w:tcW w:w="182" w:type="dxa"/>
          </w:tcPr>
          <w:p w14:paraId="0802585C" w14:textId="77777777" w:rsidR="00C02F0C" w:rsidRPr="002D3C59" w:rsidRDefault="00C02F0C" w:rsidP="00C02F0C">
            <w:pPr>
              <w:pStyle w:val="acctfourfigures"/>
              <w:tabs>
                <w:tab w:val="clear" w:pos="765"/>
                <w:tab w:val="decimal" w:pos="930"/>
              </w:tabs>
              <w:spacing w:line="240" w:lineRule="auto"/>
              <w:ind w:right="-81"/>
              <w:jc w:val="right"/>
              <w:rPr>
                <w:szCs w:val="22"/>
              </w:rPr>
            </w:pPr>
          </w:p>
        </w:tc>
        <w:tc>
          <w:tcPr>
            <w:tcW w:w="1168" w:type="dxa"/>
          </w:tcPr>
          <w:p w14:paraId="5D047B31" w14:textId="77777777" w:rsidR="00C02F0C" w:rsidRPr="002D3C59" w:rsidRDefault="00C02F0C" w:rsidP="00C02F0C">
            <w:pPr>
              <w:pStyle w:val="acctfourfigures"/>
              <w:tabs>
                <w:tab w:val="clear" w:pos="765"/>
                <w:tab w:val="decimal" w:pos="913"/>
              </w:tabs>
              <w:spacing w:line="240" w:lineRule="auto"/>
              <w:ind w:right="-81"/>
              <w:jc w:val="right"/>
              <w:rPr>
                <w:b/>
                <w:bCs/>
                <w:szCs w:val="22"/>
              </w:rPr>
            </w:pPr>
          </w:p>
        </w:tc>
        <w:tc>
          <w:tcPr>
            <w:tcW w:w="184" w:type="dxa"/>
          </w:tcPr>
          <w:p w14:paraId="0FF6E25E" w14:textId="77777777" w:rsidR="00C02F0C" w:rsidRPr="002D3C59" w:rsidRDefault="00C02F0C" w:rsidP="00C02F0C">
            <w:pPr>
              <w:pStyle w:val="acctfourfigures"/>
              <w:tabs>
                <w:tab w:val="clear" w:pos="765"/>
                <w:tab w:val="decimal" w:pos="930"/>
              </w:tabs>
              <w:spacing w:line="240" w:lineRule="auto"/>
              <w:ind w:right="-81"/>
              <w:jc w:val="right"/>
              <w:rPr>
                <w:szCs w:val="22"/>
              </w:rPr>
            </w:pPr>
          </w:p>
        </w:tc>
        <w:tc>
          <w:tcPr>
            <w:tcW w:w="1166" w:type="dxa"/>
            <w:gridSpan w:val="2"/>
            <w:hideMark/>
          </w:tcPr>
          <w:p w14:paraId="0D56E247" w14:textId="77777777" w:rsidR="00C02F0C" w:rsidRPr="002D3C59" w:rsidRDefault="00C02F0C" w:rsidP="00C02F0C">
            <w:pPr>
              <w:pStyle w:val="acctfourfigures"/>
              <w:tabs>
                <w:tab w:val="clear" w:pos="765"/>
                <w:tab w:val="decimal" w:pos="930"/>
              </w:tabs>
              <w:spacing w:line="240" w:lineRule="auto"/>
              <w:ind w:right="-81"/>
              <w:jc w:val="right"/>
              <w:rPr>
                <w:b/>
                <w:bCs/>
                <w:szCs w:val="22"/>
              </w:rPr>
            </w:pPr>
          </w:p>
        </w:tc>
      </w:tr>
      <w:tr w:rsidR="005E71E3" w:rsidRPr="002D3C59" w14:paraId="191D3B64" w14:textId="77777777" w:rsidTr="008804E6">
        <w:trPr>
          <w:cantSplit/>
          <w:trHeight w:val="144"/>
        </w:trPr>
        <w:tc>
          <w:tcPr>
            <w:tcW w:w="3870" w:type="dxa"/>
          </w:tcPr>
          <w:p w14:paraId="03FBE79A" w14:textId="7B4419E6" w:rsidR="005E71E3" w:rsidRPr="005E71E3" w:rsidRDefault="005E71E3" w:rsidP="005E71E3">
            <w:pPr>
              <w:spacing w:line="240" w:lineRule="auto"/>
              <w:ind w:left="195" w:right="10" w:hanging="195"/>
              <w:rPr>
                <w:rFonts w:ascii="Times New Roman" w:hAnsi="Times New Roman" w:cs="Times New Roman"/>
                <w:sz w:val="22"/>
                <w:szCs w:val="22"/>
              </w:rPr>
            </w:pPr>
            <w:r w:rsidRPr="002D3C59">
              <w:rPr>
                <w:rFonts w:ascii="Times New Roman" w:hAnsi="Times New Roman" w:cs="Times New Roman"/>
                <w:sz w:val="22"/>
                <w:szCs w:val="22"/>
              </w:rPr>
              <w:t xml:space="preserve">Number of ordinary shares outstanding at </w:t>
            </w:r>
          </w:p>
        </w:tc>
        <w:tc>
          <w:tcPr>
            <w:tcW w:w="1260" w:type="dxa"/>
          </w:tcPr>
          <w:p w14:paraId="71F0BCE9" w14:textId="77777777" w:rsidR="005E71E3" w:rsidRPr="002D3C59" w:rsidRDefault="005E71E3" w:rsidP="00C02F0C">
            <w:pPr>
              <w:pStyle w:val="acctfourfigures"/>
              <w:tabs>
                <w:tab w:val="clear" w:pos="765"/>
                <w:tab w:val="decimal" w:pos="930"/>
                <w:tab w:val="decimal" w:pos="1005"/>
              </w:tabs>
              <w:spacing w:line="240" w:lineRule="auto"/>
              <w:ind w:right="-81"/>
              <w:jc w:val="right"/>
              <w:rPr>
                <w:b/>
                <w:bCs/>
                <w:szCs w:val="22"/>
              </w:rPr>
            </w:pPr>
          </w:p>
        </w:tc>
        <w:tc>
          <w:tcPr>
            <w:tcW w:w="180" w:type="dxa"/>
          </w:tcPr>
          <w:p w14:paraId="3B8C18CD" w14:textId="77777777" w:rsidR="005E71E3" w:rsidRPr="002D3C59" w:rsidRDefault="005E71E3" w:rsidP="00C02F0C">
            <w:pPr>
              <w:pStyle w:val="acctfourfigures"/>
              <w:tabs>
                <w:tab w:val="clear" w:pos="765"/>
                <w:tab w:val="decimal" w:pos="930"/>
              </w:tabs>
              <w:spacing w:line="240" w:lineRule="auto"/>
              <w:ind w:right="-81"/>
              <w:jc w:val="right"/>
              <w:rPr>
                <w:szCs w:val="22"/>
              </w:rPr>
            </w:pPr>
          </w:p>
        </w:tc>
        <w:tc>
          <w:tcPr>
            <w:tcW w:w="1170" w:type="dxa"/>
          </w:tcPr>
          <w:p w14:paraId="08A04884" w14:textId="77777777" w:rsidR="005E71E3" w:rsidRPr="002D3C59" w:rsidRDefault="005E71E3" w:rsidP="00C02F0C">
            <w:pPr>
              <w:pStyle w:val="acctfourfigures"/>
              <w:tabs>
                <w:tab w:val="clear" w:pos="765"/>
                <w:tab w:val="decimal" w:pos="915"/>
              </w:tabs>
              <w:spacing w:line="240" w:lineRule="auto"/>
              <w:ind w:right="-81"/>
              <w:rPr>
                <w:b/>
                <w:bCs/>
                <w:szCs w:val="22"/>
              </w:rPr>
            </w:pPr>
          </w:p>
        </w:tc>
        <w:tc>
          <w:tcPr>
            <w:tcW w:w="182" w:type="dxa"/>
          </w:tcPr>
          <w:p w14:paraId="080AB3D8" w14:textId="77777777" w:rsidR="005E71E3" w:rsidRPr="002D3C59" w:rsidRDefault="005E71E3" w:rsidP="00C02F0C">
            <w:pPr>
              <w:pStyle w:val="acctfourfigures"/>
              <w:tabs>
                <w:tab w:val="clear" w:pos="765"/>
                <w:tab w:val="decimal" w:pos="930"/>
              </w:tabs>
              <w:spacing w:line="240" w:lineRule="auto"/>
              <w:ind w:right="-81"/>
              <w:jc w:val="right"/>
              <w:rPr>
                <w:szCs w:val="22"/>
              </w:rPr>
            </w:pPr>
          </w:p>
        </w:tc>
        <w:tc>
          <w:tcPr>
            <w:tcW w:w="1168" w:type="dxa"/>
          </w:tcPr>
          <w:p w14:paraId="1DA20850" w14:textId="77777777" w:rsidR="005E71E3" w:rsidRPr="002D3C59" w:rsidRDefault="005E71E3" w:rsidP="00C02F0C">
            <w:pPr>
              <w:pStyle w:val="acctfourfigures"/>
              <w:tabs>
                <w:tab w:val="clear" w:pos="765"/>
                <w:tab w:val="decimal" w:pos="913"/>
              </w:tabs>
              <w:spacing w:line="240" w:lineRule="auto"/>
              <w:ind w:right="-81"/>
              <w:jc w:val="right"/>
              <w:rPr>
                <w:b/>
                <w:bCs/>
                <w:szCs w:val="22"/>
              </w:rPr>
            </w:pPr>
          </w:p>
        </w:tc>
        <w:tc>
          <w:tcPr>
            <w:tcW w:w="184" w:type="dxa"/>
          </w:tcPr>
          <w:p w14:paraId="6C25AA4B" w14:textId="77777777" w:rsidR="005E71E3" w:rsidRPr="002D3C59" w:rsidRDefault="005E71E3" w:rsidP="00C02F0C">
            <w:pPr>
              <w:pStyle w:val="acctfourfigures"/>
              <w:tabs>
                <w:tab w:val="clear" w:pos="765"/>
                <w:tab w:val="decimal" w:pos="930"/>
              </w:tabs>
              <w:spacing w:line="240" w:lineRule="auto"/>
              <w:ind w:right="-81"/>
              <w:jc w:val="right"/>
              <w:rPr>
                <w:szCs w:val="22"/>
              </w:rPr>
            </w:pPr>
          </w:p>
        </w:tc>
        <w:tc>
          <w:tcPr>
            <w:tcW w:w="1166" w:type="dxa"/>
            <w:gridSpan w:val="2"/>
          </w:tcPr>
          <w:p w14:paraId="7C02F927" w14:textId="77777777" w:rsidR="005E71E3" w:rsidRPr="002D3C59" w:rsidRDefault="005E71E3" w:rsidP="00C02F0C">
            <w:pPr>
              <w:pStyle w:val="acctfourfigures"/>
              <w:tabs>
                <w:tab w:val="clear" w:pos="765"/>
                <w:tab w:val="decimal" w:pos="930"/>
              </w:tabs>
              <w:spacing w:line="240" w:lineRule="auto"/>
              <w:ind w:right="-81"/>
              <w:jc w:val="right"/>
              <w:rPr>
                <w:b/>
                <w:bCs/>
                <w:szCs w:val="22"/>
              </w:rPr>
            </w:pPr>
          </w:p>
        </w:tc>
      </w:tr>
      <w:tr w:rsidR="00C02F0C" w:rsidRPr="002D3C59" w14:paraId="5DA9AB86" w14:textId="77777777" w:rsidTr="005E71E3">
        <w:trPr>
          <w:cantSplit/>
          <w:trHeight w:val="144"/>
        </w:trPr>
        <w:tc>
          <w:tcPr>
            <w:tcW w:w="3870" w:type="dxa"/>
            <w:vAlign w:val="bottom"/>
            <w:hideMark/>
          </w:tcPr>
          <w:p w14:paraId="5C370A13" w14:textId="77777777" w:rsidR="00C02F0C" w:rsidRPr="002D3C59" w:rsidRDefault="00C02F0C" w:rsidP="00C02F0C">
            <w:pPr>
              <w:spacing w:line="240" w:lineRule="auto"/>
              <w:ind w:left="195" w:right="10" w:hanging="195"/>
              <w:rPr>
                <w:rFonts w:ascii="Times New Roman" w:hAnsi="Times New Roman" w:cs="Times New Roman"/>
                <w:i/>
                <w:iCs/>
                <w:sz w:val="22"/>
                <w:szCs w:val="22"/>
              </w:rPr>
            </w:pPr>
            <w:r>
              <w:rPr>
                <w:rFonts w:ascii="Times New Roman" w:hAnsi="Times New Roman" w:cs="Times New Roman"/>
                <w:sz w:val="22"/>
                <w:szCs w:val="22"/>
              </w:rPr>
              <w:t xml:space="preserve">   </w:t>
            </w:r>
            <w:r w:rsidRPr="002D3C59">
              <w:rPr>
                <w:rFonts w:ascii="Times New Roman" w:hAnsi="Times New Roman" w:cs="Times New Roman"/>
                <w:sz w:val="22"/>
                <w:szCs w:val="22"/>
              </w:rPr>
              <w:t>1 January</w:t>
            </w:r>
          </w:p>
        </w:tc>
        <w:tc>
          <w:tcPr>
            <w:tcW w:w="1260" w:type="dxa"/>
            <w:vAlign w:val="bottom"/>
          </w:tcPr>
          <w:p w14:paraId="468A5FAE" w14:textId="20ABC7CE" w:rsidR="00C02F0C" w:rsidRPr="00F213FE" w:rsidRDefault="005E71E3" w:rsidP="00C02F0C">
            <w:pPr>
              <w:pStyle w:val="acctfourfigures"/>
              <w:tabs>
                <w:tab w:val="clear" w:pos="765"/>
                <w:tab w:val="decimal" w:pos="1005"/>
              </w:tabs>
              <w:spacing w:line="240" w:lineRule="auto"/>
              <w:ind w:right="-81"/>
              <w:rPr>
                <w:szCs w:val="22"/>
              </w:rPr>
            </w:pPr>
            <w:r w:rsidRPr="005E71E3">
              <w:rPr>
                <w:szCs w:val="22"/>
              </w:rPr>
              <w:t>2,048,255</w:t>
            </w:r>
          </w:p>
        </w:tc>
        <w:tc>
          <w:tcPr>
            <w:tcW w:w="180" w:type="dxa"/>
            <w:vAlign w:val="bottom"/>
          </w:tcPr>
          <w:p w14:paraId="45857BD0" w14:textId="77777777" w:rsidR="00C02F0C" w:rsidRPr="00F213FE" w:rsidRDefault="00C02F0C" w:rsidP="00C02F0C">
            <w:pPr>
              <w:pStyle w:val="acctfourfigures"/>
              <w:tabs>
                <w:tab w:val="clear" w:pos="765"/>
                <w:tab w:val="decimal" w:pos="930"/>
              </w:tabs>
              <w:spacing w:line="240" w:lineRule="auto"/>
              <w:ind w:right="-81"/>
              <w:jc w:val="right"/>
              <w:rPr>
                <w:szCs w:val="22"/>
              </w:rPr>
            </w:pPr>
          </w:p>
        </w:tc>
        <w:tc>
          <w:tcPr>
            <w:tcW w:w="1170" w:type="dxa"/>
            <w:vAlign w:val="bottom"/>
            <w:hideMark/>
          </w:tcPr>
          <w:p w14:paraId="2CEBC018" w14:textId="6FE5E113" w:rsidR="00C02F0C" w:rsidRPr="002D3C59" w:rsidRDefault="00C02F0C" w:rsidP="00C02F0C">
            <w:pPr>
              <w:pStyle w:val="acctfourfigures"/>
              <w:tabs>
                <w:tab w:val="clear" w:pos="765"/>
                <w:tab w:val="decimal" w:pos="915"/>
              </w:tabs>
              <w:spacing w:line="240" w:lineRule="auto"/>
              <w:ind w:right="-81"/>
              <w:rPr>
                <w:b/>
                <w:bCs/>
                <w:szCs w:val="22"/>
              </w:rPr>
            </w:pPr>
            <w:r>
              <w:rPr>
                <w:szCs w:val="22"/>
              </w:rPr>
              <w:t>1,996,966</w:t>
            </w:r>
          </w:p>
        </w:tc>
        <w:tc>
          <w:tcPr>
            <w:tcW w:w="182" w:type="dxa"/>
            <w:vAlign w:val="bottom"/>
          </w:tcPr>
          <w:p w14:paraId="6B3510EA" w14:textId="77777777" w:rsidR="00C02F0C" w:rsidRPr="002D3C59" w:rsidRDefault="00C02F0C" w:rsidP="00C02F0C">
            <w:pPr>
              <w:pStyle w:val="acctfourfigures"/>
              <w:tabs>
                <w:tab w:val="clear" w:pos="765"/>
                <w:tab w:val="decimal" w:pos="930"/>
              </w:tabs>
              <w:spacing w:line="240" w:lineRule="auto"/>
              <w:ind w:right="-81"/>
              <w:jc w:val="right"/>
              <w:rPr>
                <w:szCs w:val="22"/>
              </w:rPr>
            </w:pPr>
          </w:p>
        </w:tc>
        <w:tc>
          <w:tcPr>
            <w:tcW w:w="1168" w:type="dxa"/>
            <w:vAlign w:val="bottom"/>
          </w:tcPr>
          <w:p w14:paraId="6DD6C3B0" w14:textId="668616C8" w:rsidR="00C02F0C" w:rsidRPr="00F213FE" w:rsidRDefault="005E71E3" w:rsidP="00C02F0C">
            <w:pPr>
              <w:pStyle w:val="acctfourfigures"/>
              <w:tabs>
                <w:tab w:val="clear" w:pos="765"/>
                <w:tab w:val="decimal" w:pos="913"/>
              </w:tabs>
              <w:spacing w:line="240" w:lineRule="auto"/>
              <w:ind w:right="-81"/>
              <w:rPr>
                <w:szCs w:val="22"/>
              </w:rPr>
            </w:pPr>
            <w:r w:rsidRPr="005E71E3">
              <w:rPr>
                <w:szCs w:val="22"/>
              </w:rPr>
              <w:t>2,048,255</w:t>
            </w:r>
          </w:p>
        </w:tc>
        <w:tc>
          <w:tcPr>
            <w:tcW w:w="184" w:type="dxa"/>
            <w:vAlign w:val="bottom"/>
          </w:tcPr>
          <w:p w14:paraId="631E1951" w14:textId="77777777" w:rsidR="00C02F0C" w:rsidRPr="002D3C59" w:rsidRDefault="00C02F0C" w:rsidP="00C02F0C">
            <w:pPr>
              <w:pStyle w:val="acctfourfigures"/>
              <w:tabs>
                <w:tab w:val="clear" w:pos="765"/>
                <w:tab w:val="decimal" w:pos="930"/>
              </w:tabs>
              <w:spacing w:line="240" w:lineRule="auto"/>
              <w:ind w:right="-81"/>
              <w:jc w:val="right"/>
              <w:rPr>
                <w:szCs w:val="22"/>
              </w:rPr>
            </w:pPr>
          </w:p>
        </w:tc>
        <w:tc>
          <w:tcPr>
            <w:tcW w:w="1166" w:type="dxa"/>
            <w:gridSpan w:val="2"/>
            <w:vAlign w:val="bottom"/>
            <w:hideMark/>
          </w:tcPr>
          <w:p w14:paraId="14BE254D" w14:textId="088B3D43" w:rsidR="00C02F0C" w:rsidRPr="002D3C59" w:rsidRDefault="00C02F0C" w:rsidP="00C02F0C">
            <w:pPr>
              <w:pStyle w:val="acctfourfigures"/>
              <w:tabs>
                <w:tab w:val="clear" w:pos="765"/>
                <w:tab w:val="decimal" w:pos="930"/>
              </w:tabs>
              <w:spacing w:line="240" w:lineRule="auto"/>
              <w:ind w:right="-81"/>
              <w:rPr>
                <w:b/>
                <w:bCs/>
                <w:szCs w:val="22"/>
              </w:rPr>
            </w:pPr>
            <w:r>
              <w:rPr>
                <w:szCs w:val="22"/>
              </w:rPr>
              <w:t>1,996,966</w:t>
            </w:r>
          </w:p>
        </w:tc>
      </w:tr>
      <w:tr w:rsidR="00C02F0C" w:rsidRPr="002D3C59" w14:paraId="7FCE7811" w14:textId="77777777" w:rsidTr="005E71E3">
        <w:trPr>
          <w:cantSplit/>
          <w:trHeight w:val="144"/>
        </w:trPr>
        <w:tc>
          <w:tcPr>
            <w:tcW w:w="3870" w:type="dxa"/>
            <w:shd w:val="clear" w:color="auto" w:fill="auto"/>
            <w:vAlign w:val="center"/>
            <w:hideMark/>
          </w:tcPr>
          <w:p w14:paraId="5126287E" w14:textId="77777777" w:rsidR="00C02F0C" w:rsidRPr="006F325C" w:rsidRDefault="00C02F0C" w:rsidP="00C02F0C">
            <w:pPr>
              <w:spacing w:line="240" w:lineRule="auto"/>
              <w:ind w:left="195" w:right="10" w:hanging="195"/>
              <w:rPr>
                <w:rFonts w:ascii="Times New Roman" w:hAnsi="Times New Roman" w:cs="Times New Roman"/>
                <w:sz w:val="22"/>
                <w:szCs w:val="22"/>
              </w:rPr>
            </w:pPr>
            <w:r w:rsidRPr="006F325C">
              <w:rPr>
                <w:rFonts w:ascii="Times New Roman" w:hAnsi="Times New Roman" w:cs="Times New Roman"/>
                <w:sz w:val="22"/>
                <w:szCs w:val="22"/>
              </w:rPr>
              <w:t>Effect of treasury shares</w:t>
            </w:r>
          </w:p>
        </w:tc>
        <w:tc>
          <w:tcPr>
            <w:tcW w:w="1260" w:type="dxa"/>
            <w:tcBorders>
              <w:bottom w:val="single" w:sz="4" w:space="0" w:color="auto"/>
            </w:tcBorders>
            <w:vAlign w:val="bottom"/>
          </w:tcPr>
          <w:p w14:paraId="3FEC4A6E" w14:textId="4124D8D0" w:rsidR="00C02F0C" w:rsidRPr="00F213FE" w:rsidRDefault="005E71E3" w:rsidP="00C02F0C">
            <w:pPr>
              <w:pStyle w:val="acctfourfigures"/>
              <w:tabs>
                <w:tab w:val="clear" w:pos="765"/>
                <w:tab w:val="decimal" w:pos="1005"/>
              </w:tabs>
              <w:spacing w:line="240" w:lineRule="auto"/>
              <w:ind w:right="-81"/>
              <w:rPr>
                <w:szCs w:val="22"/>
              </w:rPr>
            </w:pPr>
            <w:r>
              <w:rPr>
                <w:szCs w:val="22"/>
              </w:rPr>
              <w:t>-</w:t>
            </w:r>
          </w:p>
        </w:tc>
        <w:tc>
          <w:tcPr>
            <w:tcW w:w="180" w:type="dxa"/>
            <w:vAlign w:val="bottom"/>
          </w:tcPr>
          <w:p w14:paraId="66F043F0" w14:textId="77777777" w:rsidR="00C02F0C" w:rsidRPr="00F213FE" w:rsidRDefault="00C02F0C" w:rsidP="00C02F0C">
            <w:pPr>
              <w:pStyle w:val="acctfourfigures"/>
              <w:tabs>
                <w:tab w:val="clear" w:pos="765"/>
                <w:tab w:val="decimal" w:pos="930"/>
              </w:tabs>
              <w:spacing w:line="240" w:lineRule="auto"/>
              <w:ind w:right="-81"/>
              <w:jc w:val="right"/>
              <w:rPr>
                <w:szCs w:val="22"/>
              </w:rPr>
            </w:pPr>
          </w:p>
        </w:tc>
        <w:tc>
          <w:tcPr>
            <w:tcW w:w="1170" w:type="dxa"/>
            <w:tcBorders>
              <w:bottom w:val="single" w:sz="4" w:space="0" w:color="auto"/>
            </w:tcBorders>
            <w:vAlign w:val="bottom"/>
            <w:hideMark/>
          </w:tcPr>
          <w:p w14:paraId="2A6B3032" w14:textId="39C07148" w:rsidR="00C02F0C" w:rsidRPr="00313B24" w:rsidRDefault="00C02F0C" w:rsidP="00C02F0C">
            <w:pPr>
              <w:pStyle w:val="acctfourfigures"/>
              <w:tabs>
                <w:tab w:val="clear" w:pos="765"/>
                <w:tab w:val="decimal" w:pos="915"/>
              </w:tabs>
              <w:spacing w:line="240" w:lineRule="auto"/>
              <w:ind w:right="-81"/>
              <w:rPr>
                <w:b/>
                <w:bCs/>
                <w:szCs w:val="22"/>
              </w:rPr>
            </w:pPr>
            <w:r>
              <w:rPr>
                <w:szCs w:val="22"/>
              </w:rPr>
              <w:t>46,440</w:t>
            </w:r>
          </w:p>
        </w:tc>
        <w:tc>
          <w:tcPr>
            <w:tcW w:w="182" w:type="dxa"/>
            <w:vAlign w:val="bottom"/>
          </w:tcPr>
          <w:p w14:paraId="6D24B81E" w14:textId="77777777" w:rsidR="00C02F0C" w:rsidRPr="00313B24" w:rsidRDefault="00C02F0C" w:rsidP="00C02F0C">
            <w:pPr>
              <w:pStyle w:val="acctfourfigures"/>
              <w:tabs>
                <w:tab w:val="clear" w:pos="765"/>
                <w:tab w:val="decimal" w:pos="930"/>
              </w:tabs>
              <w:spacing w:line="240" w:lineRule="auto"/>
              <w:ind w:right="-81"/>
              <w:jc w:val="right"/>
              <w:rPr>
                <w:szCs w:val="22"/>
              </w:rPr>
            </w:pPr>
          </w:p>
        </w:tc>
        <w:tc>
          <w:tcPr>
            <w:tcW w:w="1168" w:type="dxa"/>
            <w:tcBorders>
              <w:bottom w:val="single" w:sz="4" w:space="0" w:color="auto"/>
            </w:tcBorders>
            <w:vAlign w:val="bottom"/>
          </w:tcPr>
          <w:p w14:paraId="34B83B74" w14:textId="3D9E7B74" w:rsidR="00C02F0C" w:rsidRPr="00F213FE" w:rsidRDefault="005E71E3" w:rsidP="00C02F0C">
            <w:pPr>
              <w:pStyle w:val="acctfourfigures"/>
              <w:tabs>
                <w:tab w:val="clear" w:pos="765"/>
                <w:tab w:val="decimal" w:pos="913"/>
              </w:tabs>
              <w:spacing w:line="240" w:lineRule="auto"/>
              <w:ind w:right="-81"/>
              <w:rPr>
                <w:szCs w:val="22"/>
              </w:rPr>
            </w:pPr>
            <w:r>
              <w:rPr>
                <w:szCs w:val="22"/>
              </w:rPr>
              <w:t>-</w:t>
            </w:r>
          </w:p>
        </w:tc>
        <w:tc>
          <w:tcPr>
            <w:tcW w:w="184" w:type="dxa"/>
            <w:vAlign w:val="bottom"/>
          </w:tcPr>
          <w:p w14:paraId="1ACDA1FE" w14:textId="77777777" w:rsidR="00C02F0C" w:rsidRPr="002D3C59" w:rsidRDefault="00C02F0C" w:rsidP="00C02F0C">
            <w:pPr>
              <w:pStyle w:val="acctfourfigures"/>
              <w:tabs>
                <w:tab w:val="clear" w:pos="765"/>
                <w:tab w:val="decimal" w:pos="930"/>
              </w:tabs>
              <w:spacing w:line="240" w:lineRule="auto"/>
              <w:ind w:right="-81"/>
              <w:jc w:val="center"/>
              <w:rPr>
                <w:szCs w:val="22"/>
              </w:rPr>
            </w:pPr>
          </w:p>
        </w:tc>
        <w:tc>
          <w:tcPr>
            <w:tcW w:w="1166" w:type="dxa"/>
            <w:gridSpan w:val="2"/>
            <w:tcBorders>
              <w:bottom w:val="single" w:sz="4" w:space="0" w:color="auto"/>
            </w:tcBorders>
            <w:vAlign w:val="bottom"/>
            <w:hideMark/>
          </w:tcPr>
          <w:p w14:paraId="5DCC405F" w14:textId="56153A64" w:rsidR="00C02F0C" w:rsidRPr="00313B24" w:rsidRDefault="00C02F0C" w:rsidP="00C02F0C">
            <w:pPr>
              <w:pStyle w:val="acctfourfigures"/>
              <w:tabs>
                <w:tab w:val="clear" w:pos="765"/>
                <w:tab w:val="decimal" w:pos="930"/>
              </w:tabs>
              <w:spacing w:line="240" w:lineRule="auto"/>
              <w:ind w:right="-81"/>
              <w:rPr>
                <w:b/>
                <w:bCs/>
                <w:szCs w:val="22"/>
              </w:rPr>
            </w:pPr>
            <w:r>
              <w:rPr>
                <w:szCs w:val="22"/>
              </w:rPr>
              <w:t>46,440</w:t>
            </w:r>
          </w:p>
        </w:tc>
      </w:tr>
      <w:tr w:rsidR="005E71E3" w:rsidRPr="002D3C59" w14:paraId="5E87B8E8" w14:textId="77777777" w:rsidTr="005E71E3">
        <w:trPr>
          <w:cantSplit/>
          <w:trHeight w:val="144"/>
        </w:trPr>
        <w:tc>
          <w:tcPr>
            <w:tcW w:w="3870" w:type="dxa"/>
            <w:shd w:val="clear" w:color="auto" w:fill="auto"/>
            <w:vAlign w:val="center"/>
          </w:tcPr>
          <w:p w14:paraId="08648480" w14:textId="44864367" w:rsidR="005E71E3" w:rsidRPr="006F325C" w:rsidRDefault="005E71E3" w:rsidP="00C02F0C">
            <w:pPr>
              <w:spacing w:line="240" w:lineRule="auto"/>
              <w:ind w:left="195" w:right="10" w:hanging="195"/>
              <w:rPr>
                <w:rFonts w:ascii="Times New Roman" w:hAnsi="Times New Roman" w:cs="Times New Roman"/>
                <w:sz w:val="22"/>
                <w:szCs w:val="22"/>
              </w:rPr>
            </w:pPr>
            <w:r w:rsidRPr="006F325C">
              <w:rPr>
                <w:rFonts w:ascii="Times New Roman" w:hAnsi="Times New Roman" w:cs="Times New Roman"/>
                <w:b/>
                <w:bCs/>
                <w:sz w:val="22"/>
                <w:szCs w:val="22"/>
              </w:rPr>
              <w:t>Weighted average</w:t>
            </w:r>
            <w:r>
              <w:rPr>
                <w:rFonts w:ascii="Times New Roman" w:hAnsi="Times New Roman" w:cs="Times New Roman"/>
                <w:b/>
                <w:bCs/>
                <w:sz w:val="22"/>
                <w:szCs w:val="22"/>
              </w:rPr>
              <w:t xml:space="preserve"> </w:t>
            </w:r>
            <w:r w:rsidRPr="006F325C">
              <w:rPr>
                <w:rFonts w:ascii="Times New Roman" w:hAnsi="Times New Roman" w:cs="Times New Roman"/>
                <w:b/>
                <w:bCs/>
                <w:sz w:val="22"/>
                <w:szCs w:val="22"/>
              </w:rPr>
              <w:t>number of ordinary</w:t>
            </w:r>
          </w:p>
        </w:tc>
        <w:tc>
          <w:tcPr>
            <w:tcW w:w="1260" w:type="dxa"/>
            <w:tcBorders>
              <w:top w:val="single" w:sz="4" w:space="0" w:color="auto"/>
            </w:tcBorders>
            <w:vAlign w:val="bottom"/>
          </w:tcPr>
          <w:p w14:paraId="133BC951" w14:textId="77777777" w:rsidR="005E71E3" w:rsidRDefault="005E71E3" w:rsidP="00C02F0C">
            <w:pPr>
              <w:pStyle w:val="acctfourfigures"/>
              <w:tabs>
                <w:tab w:val="clear" w:pos="765"/>
                <w:tab w:val="decimal" w:pos="1005"/>
              </w:tabs>
              <w:spacing w:line="240" w:lineRule="auto"/>
              <w:ind w:right="-81"/>
              <w:rPr>
                <w:szCs w:val="22"/>
              </w:rPr>
            </w:pPr>
          </w:p>
        </w:tc>
        <w:tc>
          <w:tcPr>
            <w:tcW w:w="180" w:type="dxa"/>
            <w:vAlign w:val="bottom"/>
          </w:tcPr>
          <w:p w14:paraId="77A6DF58" w14:textId="77777777" w:rsidR="005E71E3" w:rsidRPr="00F213FE" w:rsidRDefault="005E71E3" w:rsidP="00C02F0C">
            <w:pPr>
              <w:pStyle w:val="acctfourfigures"/>
              <w:tabs>
                <w:tab w:val="clear" w:pos="765"/>
                <w:tab w:val="decimal" w:pos="930"/>
              </w:tabs>
              <w:spacing w:line="240" w:lineRule="auto"/>
              <w:ind w:right="-81"/>
              <w:jc w:val="right"/>
              <w:rPr>
                <w:szCs w:val="22"/>
              </w:rPr>
            </w:pPr>
          </w:p>
        </w:tc>
        <w:tc>
          <w:tcPr>
            <w:tcW w:w="1170" w:type="dxa"/>
            <w:tcBorders>
              <w:top w:val="single" w:sz="4" w:space="0" w:color="auto"/>
            </w:tcBorders>
            <w:vAlign w:val="bottom"/>
          </w:tcPr>
          <w:p w14:paraId="57D338A4" w14:textId="77777777" w:rsidR="005E71E3" w:rsidRDefault="005E71E3" w:rsidP="00C02F0C">
            <w:pPr>
              <w:pStyle w:val="acctfourfigures"/>
              <w:tabs>
                <w:tab w:val="clear" w:pos="765"/>
                <w:tab w:val="decimal" w:pos="915"/>
              </w:tabs>
              <w:spacing w:line="240" w:lineRule="auto"/>
              <w:ind w:right="-81"/>
              <w:rPr>
                <w:szCs w:val="22"/>
              </w:rPr>
            </w:pPr>
          </w:p>
        </w:tc>
        <w:tc>
          <w:tcPr>
            <w:tcW w:w="182" w:type="dxa"/>
            <w:vAlign w:val="bottom"/>
          </w:tcPr>
          <w:p w14:paraId="5D30C737" w14:textId="77777777" w:rsidR="005E71E3" w:rsidRPr="00313B24" w:rsidRDefault="005E71E3" w:rsidP="00C02F0C">
            <w:pPr>
              <w:pStyle w:val="acctfourfigures"/>
              <w:tabs>
                <w:tab w:val="clear" w:pos="765"/>
                <w:tab w:val="decimal" w:pos="930"/>
              </w:tabs>
              <w:spacing w:line="240" w:lineRule="auto"/>
              <w:ind w:right="-81"/>
              <w:jc w:val="right"/>
              <w:rPr>
                <w:szCs w:val="22"/>
              </w:rPr>
            </w:pPr>
          </w:p>
        </w:tc>
        <w:tc>
          <w:tcPr>
            <w:tcW w:w="1168" w:type="dxa"/>
            <w:tcBorders>
              <w:top w:val="single" w:sz="4" w:space="0" w:color="auto"/>
            </w:tcBorders>
            <w:vAlign w:val="bottom"/>
          </w:tcPr>
          <w:p w14:paraId="33576871" w14:textId="77777777" w:rsidR="005E71E3" w:rsidRDefault="005E71E3" w:rsidP="00C02F0C">
            <w:pPr>
              <w:pStyle w:val="acctfourfigures"/>
              <w:tabs>
                <w:tab w:val="clear" w:pos="765"/>
                <w:tab w:val="decimal" w:pos="913"/>
              </w:tabs>
              <w:spacing w:line="240" w:lineRule="auto"/>
              <w:ind w:right="-81"/>
              <w:rPr>
                <w:szCs w:val="22"/>
              </w:rPr>
            </w:pPr>
          </w:p>
        </w:tc>
        <w:tc>
          <w:tcPr>
            <w:tcW w:w="184" w:type="dxa"/>
            <w:vAlign w:val="bottom"/>
          </w:tcPr>
          <w:p w14:paraId="3B4E7A43" w14:textId="77777777" w:rsidR="005E71E3" w:rsidRPr="002D3C59" w:rsidRDefault="005E71E3" w:rsidP="00C02F0C">
            <w:pPr>
              <w:pStyle w:val="acctfourfigures"/>
              <w:tabs>
                <w:tab w:val="clear" w:pos="765"/>
                <w:tab w:val="decimal" w:pos="930"/>
              </w:tabs>
              <w:spacing w:line="240" w:lineRule="auto"/>
              <w:ind w:right="-81"/>
              <w:jc w:val="center"/>
              <w:rPr>
                <w:szCs w:val="22"/>
              </w:rPr>
            </w:pPr>
          </w:p>
        </w:tc>
        <w:tc>
          <w:tcPr>
            <w:tcW w:w="1166" w:type="dxa"/>
            <w:gridSpan w:val="2"/>
            <w:tcBorders>
              <w:top w:val="single" w:sz="4" w:space="0" w:color="auto"/>
            </w:tcBorders>
            <w:vAlign w:val="bottom"/>
          </w:tcPr>
          <w:p w14:paraId="4CB5338E" w14:textId="77777777" w:rsidR="005E71E3" w:rsidRDefault="005E71E3" w:rsidP="00C02F0C">
            <w:pPr>
              <w:pStyle w:val="acctfourfigures"/>
              <w:tabs>
                <w:tab w:val="clear" w:pos="765"/>
                <w:tab w:val="decimal" w:pos="930"/>
              </w:tabs>
              <w:spacing w:line="240" w:lineRule="auto"/>
              <w:ind w:right="-81"/>
              <w:rPr>
                <w:szCs w:val="22"/>
              </w:rPr>
            </w:pPr>
          </w:p>
        </w:tc>
      </w:tr>
      <w:tr w:rsidR="005E71E3" w:rsidRPr="002D3C59" w14:paraId="222E5995" w14:textId="77777777" w:rsidTr="005E71E3">
        <w:trPr>
          <w:cantSplit/>
          <w:trHeight w:val="144"/>
        </w:trPr>
        <w:tc>
          <w:tcPr>
            <w:tcW w:w="3870" w:type="dxa"/>
            <w:shd w:val="clear" w:color="auto" w:fill="auto"/>
            <w:vAlign w:val="center"/>
          </w:tcPr>
          <w:p w14:paraId="733120E8" w14:textId="0B7E74B4" w:rsidR="005E71E3" w:rsidRPr="006F325C" w:rsidRDefault="005E71E3" w:rsidP="00C02F0C">
            <w:pPr>
              <w:spacing w:line="240" w:lineRule="auto"/>
              <w:ind w:left="195" w:right="10" w:hanging="195"/>
              <w:rPr>
                <w:rFonts w:ascii="Times New Roman" w:hAnsi="Times New Roman" w:cs="Times New Roman"/>
                <w:sz w:val="22"/>
                <w:szCs w:val="22"/>
              </w:rPr>
            </w:pPr>
            <w:r>
              <w:rPr>
                <w:rFonts w:ascii="Times New Roman" w:hAnsi="Times New Roman" w:cs="Times New Roman"/>
                <w:b/>
                <w:bCs/>
                <w:sz w:val="22"/>
                <w:szCs w:val="22"/>
              </w:rPr>
              <w:t xml:space="preserve">   </w:t>
            </w:r>
            <w:r w:rsidRPr="006F325C">
              <w:rPr>
                <w:rFonts w:ascii="Times New Roman" w:hAnsi="Times New Roman" w:cs="Times New Roman"/>
                <w:b/>
                <w:bCs/>
                <w:sz w:val="22"/>
                <w:szCs w:val="22"/>
              </w:rPr>
              <w:t>shares outstanding (basic) at</w:t>
            </w:r>
          </w:p>
        </w:tc>
        <w:tc>
          <w:tcPr>
            <w:tcW w:w="1260" w:type="dxa"/>
            <w:vAlign w:val="bottom"/>
          </w:tcPr>
          <w:p w14:paraId="3EC86695" w14:textId="77777777" w:rsidR="005E71E3" w:rsidRDefault="005E71E3" w:rsidP="00C02F0C">
            <w:pPr>
              <w:pStyle w:val="acctfourfigures"/>
              <w:tabs>
                <w:tab w:val="clear" w:pos="765"/>
                <w:tab w:val="decimal" w:pos="1005"/>
              </w:tabs>
              <w:spacing w:line="240" w:lineRule="auto"/>
              <w:ind w:right="-81"/>
              <w:rPr>
                <w:szCs w:val="22"/>
              </w:rPr>
            </w:pPr>
          </w:p>
        </w:tc>
        <w:tc>
          <w:tcPr>
            <w:tcW w:w="180" w:type="dxa"/>
            <w:vAlign w:val="bottom"/>
          </w:tcPr>
          <w:p w14:paraId="2914372D" w14:textId="77777777" w:rsidR="005E71E3" w:rsidRPr="00F213FE" w:rsidRDefault="005E71E3" w:rsidP="00C02F0C">
            <w:pPr>
              <w:pStyle w:val="acctfourfigures"/>
              <w:tabs>
                <w:tab w:val="clear" w:pos="765"/>
                <w:tab w:val="decimal" w:pos="930"/>
              </w:tabs>
              <w:spacing w:line="240" w:lineRule="auto"/>
              <w:ind w:right="-81"/>
              <w:jc w:val="right"/>
              <w:rPr>
                <w:szCs w:val="22"/>
              </w:rPr>
            </w:pPr>
          </w:p>
        </w:tc>
        <w:tc>
          <w:tcPr>
            <w:tcW w:w="1170" w:type="dxa"/>
            <w:vAlign w:val="bottom"/>
          </w:tcPr>
          <w:p w14:paraId="0795730C" w14:textId="77777777" w:rsidR="005E71E3" w:rsidRDefault="005E71E3" w:rsidP="00C02F0C">
            <w:pPr>
              <w:pStyle w:val="acctfourfigures"/>
              <w:tabs>
                <w:tab w:val="clear" w:pos="765"/>
                <w:tab w:val="decimal" w:pos="915"/>
              </w:tabs>
              <w:spacing w:line="240" w:lineRule="auto"/>
              <w:ind w:right="-81"/>
              <w:rPr>
                <w:szCs w:val="22"/>
              </w:rPr>
            </w:pPr>
          </w:p>
        </w:tc>
        <w:tc>
          <w:tcPr>
            <w:tcW w:w="182" w:type="dxa"/>
            <w:vAlign w:val="bottom"/>
          </w:tcPr>
          <w:p w14:paraId="0B6B4198" w14:textId="77777777" w:rsidR="005E71E3" w:rsidRPr="00313B24" w:rsidRDefault="005E71E3" w:rsidP="00C02F0C">
            <w:pPr>
              <w:pStyle w:val="acctfourfigures"/>
              <w:tabs>
                <w:tab w:val="clear" w:pos="765"/>
                <w:tab w:val="decimal" w:pos="930"/>
              </w:tabs>
              <w:spacing w:line="240" w:lineRule="auto"/>
              <w:ind w:right="-81"/>
              <w:jc w:val="right"/>
              <w:rPr>
                <w:szCs w:val="22"/>
              </w:rPr>
            </w:pPr>
          </w:p>
        </w:tc>
        <w:tc>
          <w:tcPr>
            <w:tcW w:w="1168" w:type="dxa"/>
            <w:vAlign w:val="bottom"/>
          </w:tcPr>
          <w:p w14:paraId="2CC01A78" w14:textId="77777777" w:rsidR="005E71E3" w:rsidRDefault="005E71E3" w:rsidP="00C02F0C">
            <w:pPr>
              <w:pStyle w:val="acctfourfigures"/>
              <w:tabs>
                <w:tab w:val="clear" w:pos="765"/>
                <w:tab w:val="decimal" w:pos="913"/>
              </w:tabs>
              <w:spacing w:line="240" w:lineRule="auto"/>
              <w:ind w:right="-81"/>
              <w:rPr>
                <w:szCs w:val="22"/>
              </w:rPr>
            </w:pPr>
          </w:p>
        </w:tc>
        <w:tc>
          <w:tcPr>
            <w:tcW w:w="184" w:type="dxa"/>
            <w:vAlign w:val="bottom"/>
          </w:tcPr>
          <w:p w14:paraId="60C4348D" w14:textId="77777777" w:rsidR="005E71E3" w:rsidRPr="002D3C59" w:rsidRDefault="005E71E3" w:rsidP="00C02F0C">
            <w:pPr>
              <w:pStyle w:val="acctfourfigures"/>
              <w:tabs>
                <w:tab w:val="clear" w:pos="765"/>
                <w:tab w:val="decimal" w:pos="930"/>
              </w:tabs>
              <w:spacing w:line="240" w:lineRule="auto"/>
              <w:ind w:right="-81"/>
              <w:jc w:val="center"/>
              <w:rPr>
                <w:szCs w:val="22"/>
              </w:rPr>
            </w:pPr>
          </w:p>
        </w:tc>
        <w:tc>
          <w:tcPr>
            <w:tcW w:w="1166" w:type="dxa"/>
            <w:gridSpan w:val="2"/>
            <w:vAlign w:val="bottom"/>
          </w:tcPr>
          <w:p w14:paraId="6220DF96" w14:textId="77777777" w:rsidR="005E71E3" w:rsidRDefault="005E71E3" w:rsidP="00C02F0C">
            <w:pPr>
              <w:pStyle w:val="acctfourfigures"/>
              <w:tabs>
                <w:tab w:val="clear" w:pos="765"/>
                <w:tab w:val="decimal" w:pos="930"/>
              </w:tabs>
              <w:spacing w:line="240" w:lineRule="auto"/>
              <w:ind w:right="-81"/>
              <w:rPr>
                <w:szCs w:val="22"/>
              </w:rPr>
            </w:pPr>
          </w:p>
        </w:tc>
      </w:tr>
      <w:tr w:rsidR="00C02F0C" w:rsidRPr="002D3C59" w14:paraId="27EE9884" w14:textId="77777777" w:rsidTr="005E71E3">
        <w:trPr>
          <w:cantSplit/>
          <w:trHeight w:val="144"/>
        </w:trPr>
        <w:tc>
          <w:tcPr>
            <w:tcW w:w="3870" w:type="dxa"/>
            <w:shd w:val="clear" w:color="auto" w:fill="auto"/>
            <w:vAlign w:val="bottom"/>
            <w:hideMark/>
          </w:tcPr>
          <w:p w14:paraId="0B82EE57" w14:textId="77777777" w:rsidR="00C02F0C" w:rsidRPr="006F325C" w:rsidRDefault="00C02F0C" w:rsidP="00C02F0C">
            <w:pPr>
              <w:spacing w:line="240" w:lineRule="auto"/>
              <w:ind w:left="195" w:right="10" w:hanging="195"/>
              <w:rPr>
                <w:rFonts w:ascii="Times New Roman" w:hAnsi="Times New Roman" w:cs="Times New Roman"/>
                <w:sz w:val="22"/>
                <w:szCs w:val="22"/>
              </w:rPr>
            </w:pPr>
            <w:r>
              <w:rPr>
                <w:rFonts w:ascii="Times New Roman" w:hAnsi="Times New Roman" w:cs="Times New Roman"/>
                <w:b/>
                <w:bCs/>
                <w:sz w:val="22"/>
                <w:szCs w:val="22"/>
              </w:rPr>
              <w:t xml:space="preserve">   </w:t>
            </w:r>
            <w:r w:rsidRPr="006F325C">
              <w:rPr>
                <w:rFonts w:ascii="Times New Roman" w:hAnsi="Times New Roman" w:cs="Times New Roman"/>
                <w:b/>
                <w:bCs/>
                <w:sz w:val="22"/>
                <w:szCs w:val="22"/>
              </w:rPr>
              <w:t>31 December</w:t>
            </w:r>
          </w:p>
        </w:tc>
        <w:tc>
          <w:tcPr>
            <w:tcW w:w="1260" w:type="dxa"/>
            <w:tcBorders>
              <w:left w:val="nil"/>
              <w:bottom w:val="double" w:sz="4" w:space="0" w:color="auto"/>
              <w:right w:val="nil"/>
            </w:tcBorders>
            <w:vAlign w:val="bottom"/>
          </w:tcPr>
          <w:p w14:paraId="38FE369B" w14:textId="00E63376" w:rsidR="00C02F0C" w:rsidRPr="00313B24" w:rsidRDefault="005E71E3" w:rsidP="00C02F0C">
            <w:pPr>
              <w:pStyle w:val="acctfourfigures"/>
              <w:tabs>
                <w:tab w:val="clear" w:pos="765"/>
                <w:tab w:val="decimal" w:pos="1005"/>
              </w:tabs>
              <w:spacing w:line="240" w:lineRule="auto"/>
              <w:ind w:right="-81"/>
              <w:rPr>
                <w:b/>
                <w:bCs/>
                <w:szCs w:val="22"/>
              </w:rPr>
            </w:pPr>
            <w:r w:rsidRPr="005E71E3">
              <w:rPr>
                <w:b/>
                <w:bCs/>
                <w:szCs w:val="22"/>
              </w:rPr>
              <w:t>2,048,255</w:t>
            </w:r>
          </w:p>
        </w:tc>
        <w:tc>
          <w:tcPr>
            <w:tcW w:w="180" w:type="dxa"/>
            <w:vAlign w:val="bottom"/>
          </w:tcPr>
          <w:p w14:paraId="0B81983A" w14:textId="77777777" w:rsidR="00C02F0C" w:rsidRPr="00313B24" w:rsidRDefault="00C02F0C" w:rsidP="00C02F0C">
            <w:pPr>
              <w:pStyle w:val="acctfourfigures"/>
              <w:tabs>
                <w:tab w:val="clear" w:pos="765"/>
                <w:tab w:val="decimal" w:pos="930"/>
              </w:tabs>
              <w:spacing w:line="240" w:lineRule="auto"/>
              <w:ind w:right="-81"/>
              <w:jc w:val="right"/>
              <w:rPr>
                <w:szCs w:val="22"/>
              </w:rPr>
            </w:pPr>
          </w:p>
        </w:tc>
        <w:tc>
          <w:tcPr>
            <w:tcW w:w="1170" w:type="dxa"/>
            <w:tcBorders>
              <w:left w:val="nil"/>
              <w:bottom w:val="double" w:sz="4" w:space="0" w:color="auto"/>
              <w:right w:val="nil"/>
            </w:tcBorders>
            <w:vAlign w:val="bottom"/>
            <w:hideMark/>
          </w:tcPr>
          <w:p w14:paraId="05B99A3A" w14:textId="30C009F4" w:rsidR="00C02F0C" w:rsidRPr="00313B24" w:rsidRDefault="00C02F0C" w:rsidP="00C02F0C">
            <w:pPr>
              <w:pStyle w:val="acctfourfigures"/>
              <w:tabs>
                <w:tab w:val="clear" w:pos="765"/>
                <w:tab w:val="decimal" w:pos="915"/>
              </w:tabs>
              <w:spacing w:line="240" w:lineRule="auto"/>
              <w:ind w:right="-81"/>
              <w:rPr>
                <w:b/>
                <w:bCs/>
                <w:szCs w:val="22"/>
              </w:rPr>
            </w:pPr>
            <w:r>
              <w:rPr>
                <w:b/>
                <w:bCs/>
                <w:szCs w:val="22"/>
              </w:rPr>
              <w:t>2,043,406</w:t>
            </w:r>
          </w:p>
        </w:tc>
        <w:tc>
          <w:tcPr>
            <w:tcW w:w="182" w:type="dxa"/>
            <w:vAlign w:val="bottom"/>
          </w:tcPr>
          <w:p w14:paraId="3C5E5C8A" w14:textId="77777777" w:rsidR="00C02F0C" w:rsidRPr="00313B24" w:rsidRDefault="00C02F0C" w:rsidP="00C02F0C">
            <w:pPr>
              <w:pStyle w:val="acctfourfigures"/>
              <w:tabs>
                <w:tab w:val="clear" w:pos="765"/>
                <w:tab w:val="decimal" w:pos="930"/>
              </w:tabs>
              <w:spacing w:line="240" w:lineRule="auto"/>
              <w:ind w:right="-81"/>
              <w:jc w:val="right"/>
              <w:rPr>
                <w:szCs w:val="22"/>
              </w:rPr>
            </w:pPr>
          </w:p>
        </w:tc>
        <w:tc>
          <w:tcPr>
            <w:tcW w:w="1168" w:type="dxa"/>
            <w:tcBorders>
              <w:left w:val="nil"/>
              <w:bottom w:val="double" w:sz="4" w:space="0" w:color="auto"/>
              <w:right w:val="nil"/>
            </w:tcBorders>
            <w:vAlign w:val="bottom"/>
          </w:tcPr>
          <w:p w14:paraId="0B110030" w14:textId="1C2CAD07" w:rsidR="00C02F0C" w:rsidRPr="00313B24" w:rsidRDefault="005E71E3" w:rsidP="00C02F0C">
            <w:pPr>
              <w:pStyle w:val="acctfourfigures"/>
              <w:tabs>
                <w:tab w:val="clear" w:pos="765"/>
                <w:tab w:val="decimal" w:pos="913"/>
              </w:tabs>
              <w:spacing w:line="240" w:lineRule="auto"/>
              <w:ind w:right="-81"/>
              <w:rPr>
                <w:b/>
                <w:bCs/>
                <w:szCs w:val="22"/>
              </w:rPr>
            </w:pPr>
            <w:r w:rsidRPr="005E71E3">
              <w:rPr>
                <w:b/>
                <w:bCs/>
                <w:szCs w:val="22"/>
              </w:rPr>
              <w:t>2,048,255</w:t>
            </w:r>
          </w:p>
        </w:tc>
        <w:tc>
          <w:tcPr>
            <w:tcW w:w="184" w:type="dxa"/>
            <w:vAlign w:val="bottom"/>
          </w:tcPr>
          <w:p w14:paraId="2640F40D" w14:textId="77777777" w:rsidR="00C02F0C" w:rsidRPr="002D3C59" w:rsidRDefault="00C02F0C" w:rsidP="00C02F0C">
            <w:pPr>
              <w:pStyle w:val="acctfourfigures"/>
              <w:tabs>
                <w:tab w:val="clear" w:pos="765"/>
                <w:tab w:val="decimal" w:pos="930"/>
              </w:tabs>
              <w:spacing w:line="240" w:lineRule="auto"/>
              <w:ind w:right="-81"/>
              <w:jc w:val="right"/>
              <w:rPr>
                <w:szCs w:val="22"/>
              </w:rPr>
            </w:pPr>
          </w:p>
        </w:tc>
        <w:tc>
          <w:tcPr>
            <w:tcW w:w="1166" w:type="dxa"/>
            <w:gridSpan w:val="2"/>
            <w:tcBorders>
              <w:left w:val="nil"/>
              <w:bottom w:val="double" w:sz="4" w:space="0" w:color="auto"/>
              <w:right w:val="nil"/>
            </w:tcBorders>
            <w:vAlign w:val="bottom"/>
            <w:hideMark/>
          </w:tcPr>
          <w:p w14:paraId="24DF5C8F" w14:textId="201FB7E5" w:rsidR="00C02F0C" w:rsidRPr="00313B24" w:rsidRDefault="00C02F0C" w:rsidP="00C02F0C">
            <w:pPr>
              <w:pStyle w:val="acctfourfigures"/>
              <w:tabs>
                <w:tab w:val="clear" w:pos="765"/>
                <w:tab w:val="decimal" w:pos="930"/>
              </w:tabs>
              <w:spacing w:line="240" w:lineRule="auto"/>
              <w:ind w:right="-81"/>
              <w:rPr>
                <w:b/>
                <w:bCs/>
                <w:szCs w:val="22"/>
              </w:rPr>
            </w:pPr>
            <w:r>
              <w:rPr>
                <w:b/>
                <w:bCs/>
                <w:szCs w:val="22"/>
              </w:rPr>
              <w:t>2,043,406</w:t>
            </w:r>
          </w:p>
        </w:tc>
      </w:tr>
      <w:tr w:rsidR="00C02F0C" w:rsidRPr="00313B24" w14:paraId="77135142" w14:textId="77777777" w:rsidTr="005E71E3">
        <w:trPr>
          <w:cantSplit/>
          <w:trHeight w:val="197"/>
        </w:trPr>
        <w:tc>
          <w:tcPr>
            <w:tcW w:w="3870" w:type="dxa"/>
            <w:vAlign w:val="bottom"/>
          </w:tcPr>
          <w:p w14:paraId="075DCD22" w14:textId="77777777" w:rsidR="00C02F0C" w:rsidRPr="00313B24" w:rsidRDefault="00C02F0C" w:rsidP="00C02F0C">
            <w:pPr>
              <w:spacing w:line="240" w:lineRule="auto"/>
              <w:ind w:right="-80"/>
              <w:rPr>
                <w:rFonts w:ascii="Times New Roman" w:hAnsi="Times New Roman" w:cs="Cordia New"/>
                <w:b/>
                <w:bCs/>
                <w:sz w:val="22"/>
                <w:szCs w:val="22"/>
              </w:rPr>
            </w:pPr>
          </w:p>
        </w:tc>
        <w:tc>
          <w:tcPr>
            <w:tcW w:w="1260" w:type="dxa"/>
            <w:tcBorders>
              <w:top w:val="double" w:sz="4" w:space="0" w:color="auto"/>
              <w:left w:val="nil"/>
              <w:bottom w:val="nil"/>
              <w:right w:val="nil"/>
            </w:tcBorders>
          </w:tcPr>
          <w:p w14:paraId="34934846" w14:textId="77777777" w:rsidR="00C02F0C" w:rsidRPr="00313B24" w:rsidRDefault="00C02F0C" w:rsidP="00C02F0C">
            <w:pPr>
              <w:pStyle w:val="acctfourfigures"/>
              <w:tabs>
                <w:tab w:val="clear" w:pos="765"/>
                <w:tab w:val="decimal" w:pos="930"/>
                <w:tab w:val="decimal" w:pos="1005"/>
              </w:tabs>
              <w:spacing w:line="240" w:lineRule="auto"/>
              <w:ind w:right="-81"/>
              <w:rPr>
                <w:b/>
                <w:bCs/>
                <w:szCs w:val="22"/>
              </w:rPr>
            </w:pPr>
          </w:p>
        </w:tc>
        <w:tc>
          <w:tcPr>
            <w:tcW w:w="180" w:type="dxa"/>
          </w:tcPr>
          <w:p w14:paraId="114884BE" w14:textId="77777777" w:rsidR="00C02F0C" w:rsidRPr="00313B24" w:rsidRDefault="00C02F0C" w:rsidP="00C02F0C">
            <w:pPr>
              <w:pStyle w:val="acctfourfigures"/>
              <w:tabs>
                <w:tab w:val="clear" w:pos="765"/>
                <w:tab w:val="decimal" w:pos="930"/>
              </w:tabs>
              <w:spacing w:line="240" w:lineRule="auto"/>
              <w:ind w:right="-81"/>
              <w:jc w:val="right"/>
              <w:rPr>
                <w:szCs w:val="22"/>
              </w:rPr>
            </w:pPr>
          </w:p>
        </w:tc>
        <w:tc>
          <w:tcPr>
            <w:tcW w:w="1170" w:type="dxa"/>
            <w:tcBorders>
              <w:top w:val="double" w:sz="4" w:space="0" w:color="auto"/>
              <w:left w:val="nil"/>
              <w:bottom w:val="nil"/>
              <w:right w:val="nil"/>
            </w:tcBorders>
          </w:tcPr>
          <w:p w14:paraId="2619224D" w14:textId="77777777" w:rsidR="00C02F0C" w:rsidRPr="00313B24" w:rsidRDefault="00C02F0C" w:rsidP="00C02F0C">
            <w:pPr>
              <w:pStyle w:val="acctfourfigures"/>
              <w:tabs>
                <w:tab w:val="clear" w:pos="765"/>
                <w:tab w:val="decimal" w:pos="915"/>
              </w:tabs>
              <w:spacing w:line="240" w:lineRule="auto"/>
              <w:ind w:right="-81"/>
              <w:rPr>
                <w:b/>
                <w:bCs/>
                <w:szCs w:val="22"/>
              </w:rPr>
            </w:pPr>
          </w:p>
        </w:tc>
        <w:tc>
          <w:tcPr>
            <w:tcW w:w="182" w:type="dxa"/>
          </w:tcPr>
          <w:p w14:paraId="2D459D12" w14:textId="77777777" w:rsidR="00C02F0C" w:rsidRPr="00313B24" w:rsidRDefault="00C02F0C" w:rsidP="00C02F0C">
            <w:pPr>
              <w:pStyle w:val="acctfourfigures"/>
              <w:tabs>
                <w:tab w:val="clear" w:pos="765"/>
                <w:tab w:val="decimal" w:pos="930"/>
              </w:tabs>
              <w:spacing w:line="240" w:lineRule="auto"/>
              <w:ind w:right="-81"/>
              <w:jc w:val="right"/>
              <w:rPr>
                <w:szCs w:val="22"/>
              </w:rPr>
            </w:pPr>
          </w:p>
        </w:tc>
        <w:tc>
          <w:tcPr>
            <w:tcW w:w="1168" w:type="dxa"/>
            <w:tcBorders>
              <w:top w:val="double" w:sz="4" w:space="0" w:color="auto"/>
              <w:left w:val="nil"/>
              <w:bottom w:val="nil"/>
              <w:right w:val="nil"/>
            </w:tcBorders>
          </w:tcPr>
          <w:p w14:paraId="62A77EBF" w14:textId="77777777" w:rsidR="00C02F0C" w:rsidRPr="00313B24" w:rsidRDefault="00C02F0C" w:rsidP="00C02F0C">
            <w:pPr>
              <w:pStyle w:val="acctfourfigures"/>
              <w:tabs>
                <w:tab w:val="clear" w:pos="765"/>
                <w:tab w:val="decimal" w:pos="913"/>
              </w:tabs>
              <w:spacing w:line="240" w:lineRule="auto"/>
              <w:ind w:right="-81"/>
              <w:jc w:val="right"/>
              <w:rPr>
                <w:b/>
                <w:bCs/>
                <w:szCs w:val="22"/>
              </w:rPr>
            </w:pPr>
          </w:p>
        </w:tc>
        <w:tc>
          <w:tcPr>
            <w:tcW w:w="184" w:type="dxa"/>
          </w:tcPr>
          <w:p w14:paraId="4EB662F7" w14:textId="77777777" w:rsidR="00C02F0C" w:rsidRPr="00313B24" w:rsidRDefault="00C02F0C" w:rsidP="00C02F0C">
            <w:pPr>
              <w:pStyle w:val="acctfourfigures"/>
              <w:tabs>
                <w:tab w:val="clear" w:pos="765"/>
                <w:tab w:val="decimal" w:pos="930"/>
              </w:tabs>
              <w:spacing w:line="240" w:lineRule="auto"/>
              <w:ind w:right="-81"/>
              <w:jc w:val="right"/>
              <w:rPr>
                <w:szCs w:val="22"/>
              </w:rPr>
            </w:pPr>
          </w:p>
        </w:tc>
        <w:tc>
          <w:tcPr>
            <w:tcW w:w="1166" w:type="dxa"/>
            <w:gridSpan w:val="2"/>
            <w:tcBorders>
              <w:top w:val="double" w:sz="4" w:space="0" w:color="auto"/>
              <w:left w:val="nil"/>
              <w:bottom w:val="nil"/>
              <w:right w:val="nil"/>
            </w:tcBorders>
          </w:tcPr>
          <w:p w14:paraId="45FF880E" w14:textId="77777777" w:rsidR="00C02F0C" w:rsidRPr="00313B24" w:rsidRDefault="00C02F0C" w:rsidP="00C02F0C">
            <w:pPr>
              <w:pStyle w:val="acctfourfigures"/>
              <w:tabs>
                <w:tab w:val="clear" w:pos="765"/>
                <w:tab w:val="decimal" w:pos="930"/>
              </w:tabs>
              <w:spacing w:line="240" w:lineRule="auto"/>
              <w:ind w:right="-81"/>
              <w:jc w:val="right"/>
              <w:rPr>
                <w:b/>
                <w:bCs/>
                <w:szCs w:val="22"/>
              </w:rPr>
            </w:pPr>
          </w:p>
        </w:tc>
      </w:tr>
      <w:tr w:rsidR="00C02F0C" w:rsidRPr="002D3C59" w14:paraId="68CB1611" w14:textId="77777777" w:rsidTr="008804E6">
        <w:trPr>
          <w:cantSplit/>
          <w:trHeight w:val="144"/>
        </w:trPr>
        <w:tc>
          <w:tcPr>
            <w:tcW w:w="3870" w:type="dxa"/>
            <w:vAlign w:val="bottom"/>
            <w:hideMark/>
          </w:tcPr>
          <w:p w14:paraId="3B213874" w14:textId="222E38C7" w:rsidR="00C02F0C" w:rsidRPr="00CC7D7E" w:rsidRDefault="00C02F0C" w:rsidP="00C02F0C">
            <w:pPr>
              <w:spacing w:line="240" w:lineRule="auto"/>
              <w:ind w:left="195" w:right="-80" w:hanging="195"/>
              <w:rPr>
                <w:rFonts w:ascii="Times New Roman" w:hAnsi="Times New Roman" w:cs="Times New Roman"/>
                <w:b/>
                <w:bCs/>
                <w:sz w:val="22"/>
                <w:szCs w:val="22"/>
              </w:rPr>
            </w:pPr>
            <w:r>
              <w:rPr>
                <w:rFonts w:ascii="Times New Roman" w:hAnsi="Times New Roman" w:cs="Times New Roman"/>
                <w:b/>
                <w:bCs/>
                <w:sz w:val="22"/>
                <w:szCs w:val="22"/>
              </w:rPr>
              <w:t>Basic e</w:t>
            </w:r>
            <w:r w:rsidRPr="00CC7D7E">
              <w:rPr>
                <w:rFonts w:ascii="Times New Roman" w:hAnsi="Times New Roman" w:cs="Times New Roman"/>
                <w:b/>
                <w:bCs/>
                <w:sz w:val="22"/>
                <w:szCs w:val="22"/>
              </w:rPr>
              <w:t xml:space="preserve">arnings per share </w:t>
            </w:r>
            <w:r w:rsidRPr="00CC7D7E">
              <w:rPr>
                <w:rFonts w:ascii="Times New Roman" w:hAnsi="Times New Roman" w:cs="Times New Roman"/>
                <w:b/>
                <w:bCs/>
                <w:i/>
                <w:iCs/>
                <w:sz w:val="22"/>
                <w:szCs w:val="22"/>
              </w:rPr>
              <w:t>(in Baht)</w:t>
            </w:r>
          </w:p>
        </w:tc>
        <w:tc>
          <w:tcPr>
            <w:tcW w:w="1260" w:type="dxa"/>
            <w:tcBorders>
              <w:top w:val="nil"/>
              <w:left w:val="nil"/>
              <w:bottom w:val="double" w:sz="4" w:space="0" w:color="auto"/>
              <w:right w:val="nil"/>
            </w:tcBorders>
            <w:vAlign w:val="bottom"/>
          </w:tcPr>
          <w:p w14:paraId="047F8E24" w14:textId="4387A805" w:rsidR="00C02F0C" w:rsidRPr="00CC7D7E" w:rsidRDefault="005E71E3" w:rsidP="00C02F0C">
            <w:pPr>
              <w:pStyle w:val="acctfourfigures"/>
              <w:tabs>
                <w:tab w:val="clear" w:pos="765"/>
                <w:tab w:val="decimal" w:pos="735"/>
              </w:tabs>
              <w:spacing w:line="240" w:lineRule="auto"/>
              <w:ind w:right="-81"/>
              <w:rPr>
                <w:b/>
                <w:bCs/>
                <w:szCs w:val="22"/>
              </w:rPr>
            </w:pPr>
            <w:r w:rsidRPr="005E71E3">
              <w:rPr>
                <w:b/>
                <w:bCs/>
                <w:szCs w:val="22"/>
              </w:rPr>
              <w:t>0.19</w:t>
            </w:r>
          </w:p>
        </w:tc>
        <w:tc>
          <w:tcPr>
            <w:tcW w:w="180" w:type="dxa"/>
            <w:vAlign w:val="bottom"/>
          </w:tcPr>
          <w:p w14:paraId="2C7C9FF2" w14:textId="77777777" w:rsidR="00C02F0C" w:rsidRPr="00CC7D7E" w:rsidRDefault="00C02F0C" w:rsidP="00C02F0C">
            <w:pPr>
              <w:pStyle w:val="acctfourfigures"/>
              <w:spacing w:line="240" w:lineRule="auto"/>
              <w:jc w:val="right"/>
              <w:rPr>
                <w:szCs w:val="22"/>
              </w:rPr>
            </w:pPr>
          </w:p>
        </w:tc>
        <w:tc>
          <w:tcPr>
            <w:tcW w:w="1170" w:type="dxa"/>
            <w:tcBorders>
              <w:top w:val="nil"/>
              <w:left w:val="nil"/>
              <w:bottom w:val="double" w:sz="4" w:space="0" w:color="auto"/>
              <w:right w:val="nil"/>
            </w:tcBorders>
            <w:vAlign w:val="bottom"/>
          </w:tcPr>
          <w:p w14:paraId="4410C87A" w14:textId="1699AF17" w:rsidR="00C02F0C" w:rsidRPr="00CC7D7E" w:rsidRDefault="00C02F0C" w:rsidP="00C02F0C">
            <w:pPr>
              <w:pStyle w:val="acctfourfigures"/>
              <w:tabs>
                <w:tab w:val="clear" w:pos="765"/>
                <w:tab w:val="decimal" w:pos="645"/>
              </w:tabs>
              <w:spacing w:line="240" w:lineRule="auto"/>
              <w:ind w:right="-80"/>
              <w:rPr>
                <w:b/>
                <w:bCs/>
                <w:szCs w:val="22"/>
              </w:rPr>
            </w:pPr>
            <w:r>
              <w:rPr>
                <w:b/>
                <w:bCs/>
                <w:szCs w:val="22"/>
              </w:rPr>
              <w:t>0.20</w:t>
            </w:r>
          </w:p>
        </w:tc>
        <w:tc>
          <w:tcPr>
            <w:tcW w:w="182" w:type="dxa"/>
            <w:vAlign w:val="bottom"/>
          </w:tcPr>
          <w:p w14:paraId="52E7C7B0" w14:textId="77777777" w:rsidR="00C02F0C" w:rsidRPr="00CC7D7E" w:rsidRDefault="00C02F0C" w:rsidP="00C02F0C">
            <w:pPr>
              <w:pStyle w:val="acctfourfigures"/>
              <w:spacing w:line="240" w:lineRule="auto"/>
              <w:jc w:val="right"/>
              <w:rPr>
                <w:szCs w:val="22"/>
              </w:rPr>
            </w:pPr>
          </w:p>
        </w:tc>
        <w:tc>
          <w:tcPr>
            <w:tcW w:w="1168" w:type="dxa"/>
            <w:tcBorders>
              <w:top w:val="nil"/>
              <w:left w:val="nil"/>
              <w:bottom w:val="double" w:sz="4" w:space="0" w:color="auto"/>
              <w:right w:val="nil"/>
            </w:tcBorders>
            <w:vAlign w:val="bottom"/>
          </w:tcPr>
          <w:p w14:paraId="20E47CD6" w14:textId="684415B5" w:rsidR="00C02F0C" w:rsidRPr="00CC7D7E" w:rsidRDefault="005E71E3" w:rsidP="00C02F0C">
            <w:pPr>
              <w:pStyle w:val="acctfourfigures"/>
              <w:tabs>
                <w:tab w:val="clear" w:pos="765"/>
                <w:tab w:val="decimal" w:pos="643"/>
              </w:tabs>
              <w:spacing w:line="240" w:lineRule="auto"/>
              <w:ind w:right="-81"/>
              <w:rPr>
                <w:b/>
                <w:bCs/>
                <w:szCs w:val="22"/>
              </w:rPr>
            </w:pPr>
            <w:r w:rsidRPr="005E71E3">
              <w:rPr>
                <w:b/>
                <w:bCs/>
                <w:szCs w:val="22"/>
              </w:rPr>
              <w:t>0.19</w:t>
            </w:r>
          </w:p>
        </w:tc>
        <w:tc>
          <w:tcPr>
            <w:tcW w:w="184" w:type="dxa"/>
            <w:vAlign w:val="bottom"/>
          </w:tcPr>
          <w:p w14:paraId="7895E5AC" w14:textId="77777777" w:rsidR="00C02F0C" w:rsidRPr="00CC7D7E" w:rsidRDefault="00C02F0C" w:rsidP="00C02F0C">
            <w:pPr>
              <w:pStyle w:val="acctfourfigures"/>
              <w:tabs>
                <w:tab w:val="decimal" w:pos="642"/>
              </w:tabs>
              <w:spacing w:line="240" w:lineRule="auto"/>
              <w:jc w:val="right"/>
              <w:rPr>
                <w:szCs w:val="22"/>
              </w:rPr>
            </w:pPr>
          </w:p>
        </w:tc>
        <w:tc>
          <w:tcPr>
            <w:tcW w:w="1166" w:type="dxa"/>
            <w:gridSpan w:val="2"/>
            <w:tcBorders>
              <w:top w:val="nil"/>
              <w:left w:val="nil"/>
              <w:bottom w:val="double" w:sz="4" w:space="0" w:color="auto"/>
              <w:right w:val="nil"/>
            </w:tcBorders>
            <w:vAlign w:val="bottom"/>
          </w:tcPr>
          <w:p w14:paraId="2998DFB6" w14:textId="26DC5ADB" w:rsidR="00C02F0C" w:rsidRPr="00CC7D7E" w:rsidRDefault="00C02F0C" w:rsidP="00C02F0C">
            <w:pPr>
              <w:pStyle w:val="acctfourfigures"/>
              <w:tabs>
                <w:tab w:val="clear" w:pos="765"/>
                <w:tab w:val="decimal" w:pos="640"/>
              </w:tabs>
              <w:spacing w:line="240" w:lineRule="auto"/>
              <w:ind w:right="-81"/>
              <w:rPr>
                <w:b/>
                <w:bCs/>
                <w:szCs w:val="22"/>
              </w:rPr>
            </w:pPr>
            <w:r>
              <w:rPr>
                <w:b/>
                <w:bCs/>
                <w:szCs w:val="22"/>
              </w:rPr>
              <w:t>0.15</w:t>
            </w:r>
          </w:p>
        </w:tc>
      </w:tr>
    </w:tbl>
    <w:p w14:paraId="521A78EB" w14:textId="4CD12542" w:rsidR="00B8440D" w:rsidRPr="00F004D3" w:rsidRDefault="00B8440D"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p w14:paraId="50CA10A4" w14:textId="77777777" w:rsidR="00F004D3" w:rsidRDefault="00F004D3" w:rsidP="006D2E63">
      <w:pPr>
        <w:pStyle w:val="Heading1"/>
        <w:keepLines/>
        <w:numPr>
          <w:ilvl w:val="0"/>
          <w:numId w:val="0"/>
        </w:numPr>
        <w:shd w:val="clear" w:color="auto" w:fill="auto"/>
        <w:ind w:left="540" w:hanging="540"/>
        <w:rPr>
          <w:rFonts w:ascii="Times New Roman" w:hAnsi="Times New Roman" w:cs="Angsana New"/>
          <w:sz w:val="24"/>
          <w:szCs w:val="24"/>
          <w:u w:val="none"/>
        </w:rPr>
      </w:pPr>
      <w:r>
        <w:rPr>
          <w:rFonts w:ascii="Times New Roman" w:hAnsi="Times New Roman" w:cs="Angsana New"/>
          <w:sz w:val="24"/>
          <w:szCs w:val="24"/>
          <w:u w:val="none"/>
        </w:rPr>
        <w:br w:type="page"/>
      </w:r>
    </w:p>
    <w:p w14:paraId="5C9DBB0B" w14:textId="47C818F2" w:rsidR="006E322D" w:rsidRPr="00466D3A" w:rsidRDefault="006E322D" w:rsidP="00F004D3">
      <w:pPr>
        <w:pStyle w:val="Heading1"/>
        <w:keepLines/>
        <w:numPr>
          <w:ilvl w:val="0"/>
          <w:numId w:val="47"/>
        </w:numPr>
        <w:shd w:val="clear" w:color="auto" w:fill="auto"/>
        <w:ind w:left="540" w:hanging="540"/>
        <w:jc w:val="thaiDistribute"/>
        <w:rPr>
          <w:rFonts w:ascii="Times New Roman" w:hAnsi="Times New Roman" w:cs="Angsana New"/>
          <w:sz w:val="24"/>
          <w:szCs w:val="24"/>
          <w:u w:val="none"/>
        </w:rPr>
      </w:pPr>
      <w:r>
        <w:rPr>
          <w:rFonts w:ascii="Times New Roman" w:hAnsi="Times New Roman" w:cs="Angsana New"/>
          <w:sz w:val="24"/>
          <w:szCs w:val="24"/>
          <w:u w:val="none"/>
        </w:rPr>
        <w:lastRenderedPageBreak/>
        <w:t>Dividend</w:t>
      </w:r>
      <w:r w:rsidRPr="007527A8">
        <w:rPr>
          <w:rFonts w:ascii="Times New Roman" w:hAnsi="Times New Roman" w:cs="Angsana New"/>
          <w:sz w:val="24"/>
          <w:szCs w:val="24"/>
          <w:u w:val="none"/>
        </w:rPr>
        <w:t>s</w:t>
      </w:r>
    </w:p>
    <w:p w14:paraId="2A1D6F83" w14:textId="77777777" w:rsidR="006E322D" w:rsidRPr="00F004D3" w:rsidRDefault="006E322D"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p w14:paraId="464BB840" w14:textId="77777777" w:rsidR="00313B24" w:rsidRPr="00313B24" w:rsidRDefault="00313B24" w:rsidP="00313B24">
      <w:pPr>
        <w:pStyle w:val="BodyText2"/>
        <w:ind w:left="540" w:right="-45"/>
        <w:rPr>
          <w:rFonts w:ascii="Times New Roman" w:hAnsi="Times New Roman"/>
          <w:sz w:val="22"/>
          <w:szCs w:val="22"/>
        </w:rPr>
      </w:pPr>
      <w:r w:rsidRPr="00313B24">
        <w:rPr>
          <w:rFonts w:ascii="Times New Roman" w:hAnsi="Times New Roman"/>
          <w:sz w:val="22"/>
          <w:szCs w:val="22"/>
        </w:rPr>
        <w:t>The shareholders of the Company have approved dividends as follows:</w:t>
      </w:r>
    </w:p>
    <w:p w14:paraId="61E849E9" w14:textId="77777777" w:rsidR="00313B24" w:rsidRPr="00F004D3" w:rsidRDefault="00313B24"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270"/>
        <w:gridCol w:w="1530"/>
        <w:gridCol w:w="270"/>
        <w:gridCol w:w="1530"/>
        <w:gridCol w:w="270"/>
        <w:gridCol w:w="1233"/>
        <w:gridCol w:w="236"/>
        <w:gridCol w:w="1504"/>
      </w:tblGrid>
      <w:tr w:rsidR="00313B24" w:rsidRPr="00313B24" w14:paraId="56ECFD9D" w14:textId="77777777" w:rsidTr="00030E34">
        <w:tc>
          <w:tcPr>
            <w:tcW w:w="2340" w:type="dxa"/>
            <w:vAlign w:val="bottom"/>
          </w:tcPr>
          <w:p w14:paraId="2768679B" w14:textId="77777777" w:rsidR="00313B24" w:rsidRPr="00030E34" w:rsidRDefault="00313B24" w:rsidP="00313B24">
            <w:pPr>
              <w:pStyle w:val="block"/>
              <w:spacing w:after="0" w:line="240" w:lineRule="auto"/>
              <w:ind w:left="0"/>
              <w:jc w:val="center"/>
              <w:rPr>
                <w:szCs w:val="22"/>
              </w:rPr>
            </w:pPr>
          </w:p>
        </w:tc>
        <w:tc>
          <w:tcPr>
            <w:tcW w:w="270" w:type="dxa"/>
          </w:tcPr>
          <w:p w14:paraId="6B5B77BA" w14:textId="77777777" w:rsidR="00313B24" w:rsidRPr="00030E34" w:rsidRDefault="00313B24" w:rsidP="00313B24">
            <w:pPr>
              <w:pStyle w:val="block"/>
              <w:spacing w:after="0" w:line="240" w:lineRule="auto"/>
              <w:ind w:left="0"/>
              <w:jc w:val="center"/>
              <w:rPr>
                <w:szCs w:val="22"/>
              </w:rPr>
            </w:pPr>
          </w:p>
        </w:tc>
        <w:tc>
          <w:tcPr>
            <w:tcW w:w="1530" w:type="dxa"/>
            <w:vAlign w:val="bottom"/>
          </w:tcPr>
          <w:p w14:paraId="2F0D1348" w14:textId="77777777" w:rsidR="00313B24" w:rsidRPr="00030E34" w:rsidRDefault="00313B24" w:rsidP="00313B24">
            <w:pPr>
              <w:pStyle w:val="block"/>
              <w:spacing w:after="0" w:line="240" w:lineRule="auto"/>
              <w:ind w:left="0"/>
              <w:jc w:val="center"/>
              <w:rPr>
                <w:szCs w:val="22"/>
              </w:rPr>
            </w:pPr>
            <w:r w:rsidRPr="00030E34">
              <w:rPr>
                <w:szCs w:val="22"/>
              </w:rPr>
              <w:t xml:space="preserve">Approval </w:t>
            </w:r>
          </w:p>
          <w:p w14:paraId="23A97C9C" w14:textId="77777777" w:rsidR="00313B24" w:rsidRPr="00030E34" w:rsidRDefault="00313B24" w:rsidP="00313B24">
            <w:pPr>
              <w:pStyle w:val="block"/>
              <w:spacing w:after="0" w:line="240" w:lineRule="auto"/>
              <w:ind w:left="0"/>
              <w:jc w:val="center"/>
              <w:rPr>
                <w:szCs w:val="22"/>
              </w:rPr>
            </w:pPr>
            <w:r w:rsidRPr="00030E34">
              <w:rPr>
                <w:szCs w:val="22"/>
              </w:rPr>
              <w:t>date</w:t>
            </w:r>
          </w:p>
        </w:tc>
        <w:tc>
          <w:tcPr>
            <w:tcW w:w="270" w:type="dxa"/>
          </w:tcPr>
          <w:p w14:paraId="381E4324" w14:textId="77777777" w:rsidR="00313B24" w:rsidRPr="00030E34" w:rsidRDefault="00313B24" w:rsidP="00313B24">
            <w:pPr>
              <w:pStyle w:val="block"/>
              <w:spacing w:after="0" w:line="240" w:lineRule="auto"/>
              <w:ind w:left="0"/>
              <w:jc w:val="center"/>
              <w:rPr>
                <w:szCs w:val="22"/>
              </w:rPr>
            </w:pPr>
          </w:p>
        </w:tc>
        <w:tc>
          <w:tcPr>
            <w:tcW w:w="1530" w:type="dxa"/>
            <w:vAlign w:val="bottom"/>
          </w:tcPr>
          <w:p w14:paraId="7C028714" w14:textId="77777777" w:rsidR="00313B24" w:rsidRPr="00030E34" w:rsidRDefault="00313B24" w:rsidP="00313B24">
            <w:pPr>
              <w:pStyle w:val="block"/>
              <w:spacing w:after="0" w:line="240" w:lineRule="auto"/>
              <w:ind w:left="0"/>
              <w:jc w:val="center"/>
              <w:rPr>
                <w:szCs w:val="22"/>
              </w:rPr>
            </w:pPr>
            <w:r w:rsidRPr="00030E34">
              <w:rPr>
                <w:szCs w:val="22"/>
              </w:rPr>
              <w:t>Payment schedule</w:t>
            </w:r>
          </w:p>
        </w:tc>
        <w:tc>
          <w:tcPr>
            <w:tcW w:w="270" w:type="dxa"/>
          </w:tcPr>
          <w:p w14:paraId="080503A7" w14:textId="77777777" w:rsidR="00313B24" w:rsidRPr="00030E34" w:rsidRDefault="00313B24" w:rsidP="00313B24">
            <w:pPr>
              <w:pStyle w:val="block"/>
              <w:spacing w:after="0" w:line="240" w:lineRule="auto"/>
              <w:ind w:left="-83" w:right="-108"/>
              <w:jc w:val="center"/>
              <w:rPr>
                <w:szCs w:val="22"/>
              </w:rPr>
            </w:pPr>
          </w:p>
        </w:tc>
        <w:tc>
          <w:tcPr>
            <w:tcW w:w="1233" w:type="dxa"/>
            <w:vAlign w:val="bottom"/>
          </w:tcPr>
          <w:p w14:paraId="4369DB09" w14:textId="77777777" w:rsidR="00313B24" w:rsidRPr="00030E34" w:rsidRDefault="00313B24" w:rsidP="00EF59BE">
            <w:pPr>
              <w:pStyle w:val="block"/>
              <w:spacing w:after="0" w:line="240" w:lineRule="auto"/>
              <w:ind w:left="-110" w:right="-108"/>
              <w:jc w:val="center"/>
              <w:rPr>
                <w:szCs w:val="22"/>
              </w:rPr>
            </w:pPr>
            <w:r w:rsidRPr="00030E34">
              <w:rPr>
                <w:szCs w:val="22"/>
              </w:rPr>
              <w:t xml:space="preserve">Dividend rate </w:t>
            </w:r>
          </w:p>
          <w:p w14:paraId="4F04B90B" w14:textId="77777777" w:rsidR="00313B24" w:rsidRPr="00030E34" w:rsidRDefault="00313B24" w:rsidP="00313B24">
            <w:pPr>
              <w:pStyle w:val="block"/>
              <w:spacing w:after="0" w:line="240" w:lineRule="auto"/>
              <w:ind w:left="-83" w:right="-108"/>
              <w:jc w:val="center"/>
              <w:rPr>
                <w:i/>
                <w:iCs/>
                <w:szCs w:val="22"/>
              </w:rPr>
            </w:pPr>
            <w:r w:rsidRPr="00030E34">
              <w:rPr>
                <w:szCs w:val="22"/>
              </w:rPr>
              <w:t>per share</w:t>
            </w:r>
            <w:r w:rsidRPr="00030E34">
              <w:rPr>
                <w:i/>
                <w:iCs/>
                <w:szCs w:val="22"/>
              </w:rPr>
              <w:t xml:space="preserve"> </w:t>
            </w:r>
          </w:p>
        </w:tc>
        <w:tc>
          <w:tcPr>
            <w:tcW w:w="236" w:type="dxa"/>
            <w:vAlign w:val="bottom"/>
          </w:tcPr>
          <w:p w14:paraId="033BAD7F" w14:textId="77777777" w:rsidR="00313B24" w:rsidRPr="00030E34" w:rsidRDefault="00313B24" w:rsidP="00313B24">
            <w:pPr>
              <w:pStyle w:val="block"/>
              <w:spacing w:after="0" w:line="240" w:lineRule="auto"/>
              <w:ind w:left="0"/>
              <w:jc w:val="center"/>
              <w:rPr>
                <w:i/>
                <w:iCs/>
                <w:szCs w:val="22"/>
              </w:rPr>
            </w:pPr>
          </w:p>
        </w:tc>
        <w:tc>
          <w:tcPr>
            <w:tcW w:w="1504" w:type="dxa"/>
            <w:vAlign w:val="bottom"/>
          </w:tcPr>
          <w:p w14:paraId="237B9417" w14:textId="77777777" w:rsidR="00313B24" w:rsidRPr="00030E34" w:rsidRDefault="00313B24" w:rsidP="00313B24">
            <w:pPr>
              <w:pStyle w:val="block"/>
              <w:spacing w:after="0" w:line="240" w:lineRule="auto"/>
              <w:ind w:left="-96" w:right="-83"/>
              <w:jc w:val="center"/>
              <w:rPr>
                <w:i/>
                <w:iCs/>
                <w:szCs w:val="22"/>
                <w:lang w:val="en-US" w:bidi="th-TH"/>
              </w:rPr>
            </w:pPr>
            <w:r w:rsidRPr="00030E34">
              <w:rPr>
                <w:szCs w:val="22"/>
                <w:lang w:val="en-US" w:bidi="th-TH"/>
              </w:rPr>
              <w:t>Amount</w:t>
            </w:r>
          </w:p>
        </w:tc>
      </w:tr>
      <w:tr w:rsidR="00313B24" w:rsidRPr="00313B24" w14:paraId="043147BC" w14:textId="77777777" w:rsidTr="00030E34">
        <w:tc>
          <w:tcPr>
            <w:tcW w:w="2340" w:type="dxa"/>
            <w:vAlign w:val="bottom"/>
          </w:tcPr>
          <w:p w14:paraId="5CCA56E9" w14:textId="77777777" w:rsidR="00313B24" w:rsidRPr="00030E34" w:rsidRDefault="00313B24" w:rsidP="00313B24">
            <w:pPr>
              <w:pStyle w:val="block"/>
              <w:spacing w:after="0" w:line="240" w:lineRule="auto"/>
              <w:ind w:left="-135" w:right="-146"/>
              <w:jc w:val="center"/>
              <w:rPr>
                <w:szCs w:val="22"/>
              </w:rPr>
            </w:pPr>
          </w:p>
        </w:tc>
        <w:tc>
          <w:tcPr>
            <w:tcW w:w="270" w:type="dxa"/>
          </w:tcPr>
          <w:p w14:paraId="5975118B" w14:textId="77777777" w:rsidR="00313B24" w:rsidRPr="00030E34" w:rsidRDefault="00313B24" w:rsidP="00313B24">
            <w:pPr>
              <w:pStyle w:val="block"/>
              <w:spacing w:after="0" w:line="240" w:lineRule="auto"/>
              <w:ind w:left="-135" w:right="-146"/>
              <w:jc w:val="center"/>
              <w:rPr>
                <w:szCs w:val="22"/>
              </w:rPr>
            </w:pPr>
          </w:p>
        </w:tc>
        <w:tc>
          <w:tcPr>
            <w:tcW w:w="1530" w:type="dxa"/>
            <w:vAlign w:val="bottom"/>
          </w:tcPr>
          <w:p w14:paraId="7B2EE6B9" w14:textId="77777777" w:rsidR="00313B24" w:rsidRPr="00030E34" w:rsidRDefault="00313B24" w:rsidP="00313B24">
            <w:pPr>
              <w:pStyle w:val="block"/>
              <w:spacing w:after="0" w:line="240" w:lineRule="auto"/>
              <w:ind w:left="-135" w:right="-146"/>
              <w:jc w:val="center"/>
              <w:rPr>
                <w:szCs w:val="22"/>
              </w:rPr>
            </w:pPr>
          </w:p>
        </w:tc>
        <w:tc>
          <w:tcPr>
            <w:tcW w:w="270" w:type="dxa"/>
          </w:tcPr>
          <w:p w14:paraId="51563041" w14:textId="77777777" w:rsidR="00313B24" w:rsidRPr="00030E34" w:rsidRDefault="00313B24" w:rsidP="00313B24">
            <w:pPr>
              <w:pStyle w:val="block"/>
              <w:spacing w:after="0" w:line="240" w:lineRule="auto"/>
              <w:ind w:left="-70" w:right="-146"/>
              <w:jc w:val="center"/>
              <w:rPr>
                <w:szCs w:val="22"/>
              </w:rPr>
            </w:pPr>
          </w:p>
        </w:tc>
        <w:tc>
          <w:tcPr>
            <w:tcW w:w="1530" w:type="dxa"/>
            <w:vAlign w:val="bottom"/>
          </w:tcPr>
          <w:p w14:paraId="728620ED" w14:textId="77777777" w:rsidR="00313B24" w:rsidRPr="00030E34" w:rsidRDefault="00313B24" w:rsidP="00313B24">
            <w:pPr>
              <w:pStyle w:val="block"/>
              <w:spacing w:after="0" w:line="240" w:lineRule="auto"/>
              <w:ind w:left="-70" w:right="-146"/>
              <w:jc w:val="center"/>
              <w:rPr>
                <w:szCs w:val="22"/>
              </w:rPr>
            </w:pPr>
          </w:p>
        </w:tc>
        <w:tc>
          <w:tcPr>
            <w:tcW w:w="270" w:type="dxa"/>
          </w:tcPr>
          <w:p w14:paraId="1EAA12D8" w14:textId="77777777" w:rsidR="00313B24" w:rsidRPr="00030E34" w:rsidRDefault="00313B24" w:rsidP="00313B24">
            <w:pPr>
              <w:pStyle w:val="block"/>
              <w:spacing w:after="0" w:line="240" w:lineRule="auto"/>
              <w:ind w:left="0"/>
              <w:jc w:val="center"/>
              <w:rPr>
                <w:i/>
                <w:iCs/>
                <w:szCs w:val="22"/>
              </w:rPr>
            </w:pPr>
          </w:p>
        </w:tc>
        <w:tc>
          <w:tcPr>
            <w:tcW w:w="1233" w:type="dxa"/>
            <w:vAlign w:val="bottom"/>
          </w:tcPr>
          <w:p w14:paraId="7DA1ADED" w14:textId="77777777" w:rsidR="00313B24" w:rsidRPr="00030E34" w:rsidRDefault="00313B24" w:rsidP="00313B24">
            <w:pPr>
              <w:pStyle w:val="block"/>
              <w:spacing w:after="0" w:line="240" w:lineRule="auto"/>
              <w:ind w:left="0"/>
              <w:jc w:val="center"/>
              <w:rPr>
                <w:szCs w:val="22"/>
              </w:rPr>
            </w:pPr>
            <w:r w:rsidRPr="00030E34">
              <w:rPr>
                <w:i/>
                <w:iCs/>
                <w:szCs w:val="22"/>
              </w:rPr>
              <w:t>(Baht)</w:t>
            </w:r>
          </w:p>
        </w:tc>
        <w:tc>
          <w:tcPr>
            <w:tcW w:w="236" w:type="dxa"/>
            <w:vAlign w:val="bottom"/>
          </w:tcPr>
          <w:p w14:paraId="3E9A458C" w14:textId="77777777" w:rsidR="00313B24" w:rsidRPr="00030E34" w:rsidRDefault="00313B24" w:rsidP="00313B24">
            <w:pPr>
              <w:pStyle w:val="block"/>
              <w:spacing w:after="0" w:line="240" w:lineRule="auto"/>
              <w:ind w:left="0"/>
              <w:jc w:val="center"/>
              <w:rPr>
                <w:szCs w:val="22"/>
              </w:rPr>
            </w:pPr>
          </w:p>
        </w:tc>
        <w:tc>
          <w:tcPr>
            <w:tcW w:w="1504" w:type="dxa"/>
            <w:vAlign w:val="bottom"/>
          </w:tcPr>
          <w:p w14:paraId="3F6AEDCA" w14:textId="77777777" w:rsidR="00313B24" w:rsidRPr="00030E34" w:rsidRDefault="00313B24" w:rsidP="00313B24">
            <w:pPr>
              <w:pStyle w:val="block"/>
              <w:spacing w:after="0" w:line="240" w:lineRule="auto"/>
              <w:ind w:left="-96" w:right="-83"/>
              <w:jc w:val="center"/>
              <w:rPr>
                <w:szCs w:val="22"/>
              </w:rPr>
            </w:pPr>
            <w:r w:rsidRPr="00030E34">
              <w:rPr>
                <w:i/>
                <w:iCs/>
                <w:szCs w:val="22"/>
              </w:rPr>
              <w:t>(in million Baht)</w:t>
            </w:r>
          </w:p>
        </w:tc>
      </w:tr>
      <w:tr w:rsidR="00313B24" w:rsidRPr="00313B24" w14:paraId="208E6D7D" w14:textId="77777777" w:rsidTr="00030E34">
        <w:tc>
          <w:tcPr>
            <w:tcW w:w="2340" w:type="dxa"/>
            <w:vAlign w:val="bottom"/>
          </w:tcPr>
          <w:p w14:paraId="7199B99B" w14:textId="6808083C" w:rsidR="00313B24" w:rsidRPr="00E51F6B" w:rsidRDefault="00834773" w:rsidP="00313B24">
            <w:pPr>
              <w:pStyle w:val="block"/>
              <w:spacing w:after="0" w:line="240" w:lineRule="auto"/>
              <w:ind w:left="0" w:right="-146"/>
              <w:rPr>
                <w:b/>
                <w:bCs/>
                <w:i/>
                <w:iCs/>
                <w:szCs w:val="22"/>
              </w:rPr>
            </w:pPr>
            <w:r w:rsidRPr="00E51F6B">
              <w:rPr>
                <w:b/>
                <w:bCs/>
                <w:i/>
                <w:iCs/>
                <w:szCs w:val="22"/>
              </w:rPr>
              <w:t>202</w:t>
            </w:r>
            <w:r w:rsidR="00C02F0C" w:rsidRPr="00E51F6B">
              <w:rPr>
                <w:b/>
                <w:bCs/>
                <w:i/>
                <w:iCs/>
                <w:szCs w:val="22"/>
              </w:rPr>
              <w:t>4</w:t>
            </w:r>
          </w:p>
        </w:tc>
        <w:tc>
          <w:tcPr>
            <w:tcW w:w="270" w:type="dxa"/>
          </w:tcPr>
          <w:p w14:paraId="317265FF" w14:textId="77777777" w:rsidR="00313B24" w:rsidRPr="00030E34" w:rsidRDefault="00313B24" w:rsidP="00313B24">
            <w:pPr>
              <w:pStyle w:val="block"/>
              <w:spacing w:after="0" w:line="240" w:lineRule="auto"/>
              <w:ind w:left="-135" w:right="-146"/>
              <w:jc w:val="center"/>
              <w:rPr>
                <w:szCs w:val="22"/>
              </w:rPr>
            </w:pPr>
          </w:p>
        </w:tc>
        <w:tc>
          <w:tcPr>
            <w:tcW w:w="1530" w:type="dxa"/>
            <w:vAlign w:val="bottom"/>
          </w:tcPr>
          <w:p w14:paraId="0CBFB6B1" w14:textId="77777777" w:rsidR="00313B24" w:rsidRPr="00030E34" w:rsidRDefault="00313B24" w:rsidP="00313B24">
            <w:pPr>
              <w:pStyle w:val="block"/>
              <w:spacing w:after="0" w:line="240" w:lineRule="auto"/>
              <w:ind w:left="-135" w:right="-146"/>
              <w:jc w:val="center"/>
              <w:rPr>
                <w:szCs w:val="22"/>
                <w:cs/>
                <w:lang w:bidi="th-TH"/>
              </w:rPr>
            </w:pPr>
          </w:p>
        </w:tc>
        <w:tc>
          <w:tcPr>
            <w:tcW w:w="270" w:type="dxa"/>
          </w:tcPr>
          <w:p w14:paraId="31D0499E" w14:textId="77777777" w:rsidR="00313B24" w:rsidRPr="00030E34" w:rsidRDefault="00313B24" w:rsidP="00313B24">
            <w:pPr>
              <w:pStyle w:val="block"/>
              <w:spacing w:after="0" w:line="240" w:lineRule="auto"/>
              <w:ind w:left="-70" w:right="-146"/>
              <w:jc w:val="center"/>
              <w:rPr>
                <w:szCs w:val="22"/>
              </w:rPr>
            </w:pPr>
          </w:p>
        </w:tc>
        <w:tc>
          <w:tcPr>
            <w:tcW w:w="1530" w:type="dxa"/>
            <w:vAlign w:val="bottom"/>
          </w:tcPr>
          <w:p w14:paraId="1EA4F769" w14:textId="77777777" w:rsidR="00313B24" w:rsidRPr="00030E34" w:rsidRDefault="00313B24" w:rsidP="00313B24">
            <w:pPr>
              <w:pStyle w:val="block"/>
              <w:spacing w:after="0" w:line="240" w:lineRule="auto"/>
              <w:ind w:left="-70" w:right="-146"/>
              <w:jc w:val="center"/>
              <w:rPr>
                <w:szCs w:val="22"/>
              </w:rPr>
            </w:pPr>
          </w:p>
        </w:tc>
        <w:tc>
          <w:tcPr>
            <w:tcW w:w="270" w:type="dxa"/>
          </w:tcPr>
          <w:p w14:paraId="39B435C9" w14:textId="77777777" w:rsidR="00313B24" w:rsidRPr="00030E34" w:rsidRDefault="00313B24" w:rsidP="00313B24">
            <w:pPr>
              <w:pStyle w:val="block"/>
              <w:spacing w:after="0" w:line="240" w:lineRule="auto"/>
              <w:ind w:left="0"/>
              <w:jc w:val="center"/>
              <w:rPr>
                <w:i/>
                <w:iCs/>
                <w:szCs w:val="22"/>
              </w:rPr>
            </w:pPr>
          </w:p>
        </w:tc>
        <w:tc>
          <w:tcPr>
            <w:tcW w:w="1233" w:type="dxa"/>
            <w:vAlign w:val="bottom"/>
          </w:tcPr>
          <w:p w14:paraId="5180342A" w14:textId="77777777" w:rsidR="00313B24" w:rsidRPr="00030E34" w:rsidRDefault="00313B24" w:rsidP="00313B24">
            <w:pPr>
              <w:pStyle w:val="block"/>
              <w:spacing w:after="0" w:line="240" w:lineRule="auto"/>
              <w:ind w:left="0"/>
              <w:jc w:val="center"/>
              <w:rPr>
                <w:i/>
                <w:iCs/>
                <w:szCs w:val="22"/>
              </w:rPr>
            </w:pPr>
          </w:p>
        </w:tc>
        <w:tc>
          <w:tcPr>
            <w:tcW w:w="236" w:type="dxa"/>
            <w:vAlign w:val="bottom"/>
          </w:tcPr>
          <w:p w14:paraId="3E5E086C" w14:textId="77777777" w:rsidR="00313B24" w:rsidRPr="00030E34" w:rsidRDefault="00313B24" w:rsidP="00313B24">
            <w:pPr>
              <w:pStyle w:val="block"/>
              <w:spacing w:after="0" w:line="240" w:lineRule="auto"/>
              <w:ind w:left="0"/>
              <w:jc w:val="center"/>
              <w:rPr>
                <w:szCs w:val="22"/>
              </w:rPr>
            </w:pPr>
          </w:p>
        </w:tc>
        <w:tc>
          <w:tcPr>
            <w:tcW w:w="1504" w:type="dxa"/>
            <w:vAlign w:val="bottom"/>
          </w:tcPr>
          <w:p w14:paraId="3875F6EB" w14:textId="77777777" w:rsidR="00313B24" w:rsidRPr="00030E34" w:rsidRDefault="00313B24" w:rsidP="00313B24">
            <w:pPr>
              <w:pStyle w:val="block"/>
              <w:spacing w:after="0" w:line="240" w:lineRule="auto"/>
              <w:ind w:left="-96" w:right="-83"/>
              <w:jc w:val="center"/>
              <w:rPr>
                <w:i/>
                <w:iCs/>
                <w:szCs w:val="22"/>
              </w:rPr>
            </w:pPr>
          </w:p>
        </w:tc>
      </w:tr>
      <w:tr w:rsidR="005E71E3" w:rsidRPr="00313B24" w14:paraId="0DB5E216" w14:textId="77777777" w:rsidTr="005E71E3">
        <w:tc>
          <w:tcPr>
            <w:tcW w:w="2340" w:type="dxa"/>
            <w:vAlign w:val="bottom"/>
          </w:tcPr>
          <w:p w14:paraId="130B1F44" w14:textId="46C9C424" w:rsidR="005E71E3" w:rsidRPr="00030E34" w:rsidRDefault="005E71E3" w:rsidP="005E71E3">
            <w:pPr>
              <w:pStyle w:val="block"/>
              <w:tabs>
                <w:tab w:val="decimal" w:pos="158"/>
              </w:tabs>
              <w:spacing w:after="0" w:line="240" w:lineRule="auto"/>
              <w:ind w:left="0" w:right="-146"/>
              <w:rPr>
                <w:szCs w:val="22"/>
              </w:rPr>
            </w:pPr>
            <w:r w:rsidRPr="00030E34">
              <w:rPr>
                <w:szCs w:val="22"/>
              </w:rPr>
              <w:t>Annual dividend of 202</w:t>
            </w:r>
            <w:r>
              <w:rPr>
                <w:szCs w:val="22"/>
              </w:rPr>
              <w:t>3</w:t>
            </w:r>
          </w:p>
        </w:tc>
        <w:tc>
          <w:tcPr>
            <w:tcW w:w="270" w:type="dxa"/>
          </w:tcPr>
          <w:p w14:paraId="2CBB38CA" w14:textId="77777777" w:rsidR="005E71E3" w:rsidRPr="00030E34" w:rsidRDefault="005E71E3" w:rsidP="005E71E3">
            <w:pPr>
              <w:pStyle w:val="block"/>
              <w:tabs>
                <w:tab w:val="decimal" w:pos="158"/>
              </w:tabs>
              <w:spacing w:after="0" w:line="240" w:lineRule="auto"/>
              <w:ind w:left="-110" w:right="-146"/>
              <w:rPr>
                <w:szCs w:val="22"/>
              </w:rPr>
            </w:pPr>
          </w:p>
        </w:tc>
        <w:tc>
          <w:tcPr>
            <w:tcW w:w="1530" w:type="dxa"/>
            <w:shd w:val="clear" w:color="auto" w:fill="auto"/>
            <w:vAlign w:val="bottom"/>
          </w:tcPr>
          <w:p w14:paraId="257E62FE" w14:textId="752A6B2D" w:rsidR="005E71E3" w:rsidRPr="00030E34" w:rsidRDefault="005E71E3" w:rsidP="005E71E3">
            <w:pPr>
              <w:pStyle w:val="block"/>
              <w:tabs>
                <w:tab w:val="decimal" w:pos="158"/>
              </w:tabs>
              <w:spacing w:after="0" w:line="240" w:lineRule="auto"/>
              <w:ind w:left="-110" w:right="-146"/>
              <w:rPr>
                <w:szCs w:val="22"/>
              </w:rPr>
            </w:pPr>
            <w:r w:rsidRPr="005E71E3">
              <w:rPr>
                <w:szCs w:val="22"/>
              </w:rPr>
              <w:t xml:space="preserve">25 </w:t>
            </w:r>
            <w:r>
              <w:rPr>
                <w:szCs w:val="22"/>
              </w:rPr>
              <w:t>April 2024</w:t>
            </w:r>
          </w:p>
        </w:tc>
        <w:tc>
          <w:tcPr>
            <w:tcW w:w="270" w:type="dxa"/>
          </w:tcPr>
          <w:p w14:paraId="7CA87A4B" w14:textId="77777777" w:rsidR="005E71E3" w:rsidRPr="00030E34" w:rsidRDefault="005E71E3" w:rsidP="005E71E3">
            <w:pPr>
              <w:pStyle w:val="block"/>
              <w:spacing w:after="0" w:line="240" w:lineRule="auto"/>
              <w:ind w:left="-70" w:right="-146"/>
              <w:jc w:val="center"/>
              <w:rPr>
                <w:szCs w:val="22"/>
              </w:rPr>
            </w:pPr>
          </w:p>
        </w:tc>
        <w:tc>
          <w:tcPr>
            <w:tcW w:w="1530" w:type="dxa"/>
            <w:vAlign w:val="bottom"/>
          </w:tcPr>
          <w:p w14:paraId="66688F26" w14:textId="11ACC8BD" w:rsidR="005E71E3" w:rsidRPr="00030E34" w:rsidRDefault="005E71E3" w:rsidP="005E71E3">
            <w:pPr>
              <w:pStyle w:val="block"/>
              <w:spacing w:after="0" w:line="240" w:lineRule="auto"/>
              <w:ind w:left="-110" w:right="-110" w:firstLine="110"/>
              <w:rPr>
                <w:szCs w:val="22"/>
              </w:rPr>
            </w:pPr>
            <w:r>
              <w:rPr>
                <w:szCs w:val="22"/>
              </w:rPr>
              <w:t>May 2024</w:t>
            </w:r>
          </w:p>
        </w:tc>
        <w:tc>
          <w:tcPr>
            <w:tcW w:w="270" w:type="dxa"/>
          </w:tcPr>
          <w:p w14:paraId="5448810A" w14:textId="77777777" w:rsidR="005E71E3" w:rsidRPr="00030E34" w:rsidRDefault="005E71E3" w:rsidP="005E71E3">
            <w:pPr>
              <w:pStyle w:val="block"/>
              <w:tabs>
                <w:tab w:val="decimal" w:pos="1883"/>
              </w:tabs>
              <w:spacing w:after="0" w:line="240" w:lineRule="auto"/>
              <w:ind w:left="-96" w:right="-83"/>
              <w:rPr>
                <w:szCs w:val="22"/>
              </w:rPr>
            </w:pPr>
          </w:p>
        </w:tc>
        <w:tc>
          <w:tcPr>
            <w:tcW w:w="1233" w:type="dxa"/>
          </w:tcPr>
          <w:p w14:paraId="7C8B4D79" w14:textId="3C52B4EC" w:rsidR="005E71E3" w:rsidRPr="00D74EC4" w:rsidRDefault="005E71E3" w:rsidP="005E71E3">
            <w:pPr>
              <w:pStyle w:val="block"/>
              <w:tabs>
                <w:tab w:val="decimal" w:pos="617"/>
              </w:tabs>
              <w:spacing w:after="0" w:line="240" w:lineRule="auto"/>
              <w:ind w:left="-101" w:right="-86"/>
              <w:rPr>
                <w:szCs w:val="22"/>
              </w:rPr>
            </w:pPr>
            <w:r w:rsidRPr="005E71E3">
              <w:rPr>
                <w:szCs w:val="22"/>
              </w:rPr>
              <w:t>0.06</w:t>
            </w:r>
          </w:p>
        </w:tc>
        <w:tc>
          <w:tcPr>
            <w:tcW w:w="236" w:type="dxa"/>
            <w:vAlign w:val="bottom"/>
          </w:tcPr>
          <w:p w14:paraId="072809EE" w14:textId="77777777" w:rsidR="005E71E3" w:rsidRPr="00030E34" w:rsidRDefault="005E71E3" w:rsidP="005E71E3">
            <w:pPr>
              <w:pStyle w:val="block"/>
              <w:spacing w:after="0" w:line="240" w:lineRule="auto"/>
              <w:ind w:left="-101"/>
              <w:rPr>
                <w:szCs w:val="22"/>
              </w:rPr>
            </w:pPr>
          </w:p>
        </w:tc>
        <w:tc>
          <w:tcPr>
            <w:tcW w:w="1504" w:type="dxa"/>
            <w:vAlign w:val="bottom"/>
          </w:tcPr>
          <w:p w14:paraId="2611A363" w14:textId="25DE0B88" w:rsidR="005E71E3" w:rsidRPr="00030E34" w:rsidRDefault="005E71E3" w:rsidP="005E71E3">
            <w:pPr>
              <w:pStyle w:val="block"/>
              <w:tabs>
                <w:tab w:val="decimal" w:pos="961"/>
              </w:tabs>
              <w:spacing w:after="0" w:line="240" w:lineRule="auto"/>
              <w:ind w:left="0" w:right="-86"/>
              <w:rPr>
                <w:szCs w:val="22"/>
              </w:rPr>
            </w:pPr>
            <w:r w:rsidRPr="005E71E3">
              <w:rPr>
                <w:szCs w:val="22"/>
              </w:rPr>
              <w:t>122.90</w:t>
            </w:r>
          </w:p>
        </w:tc>
      </w:tr>
      <w:tr w:rsidR="005E71E3" w:rsidRPr="00313B24" w14:paraId="46CA56B4" w14:textId="77777777" w:rsidTr="00260C35">
        <w:tc>
          <w:tcPr>
            <w:tcW w:w="2340" w:type="dxa"/>
            <w:vAlign w:val="bottom"/>
          </w:tcPr>
          <w:p w14:paraId="15245629" w14:textId="6DC1606B" w:rsidR="005E71E3" w:rsidRPr="00030E34" w:rsidRDefault="005E71E3" w:rsidP="005E71E3">
            <w:pPr>
              <w:pStyle w:val="block"/>
              <w:tabs>
                <w:tab w:val="decimal" w:pos="158"/>
              </w:tabs>
              <w:spacing w:after="0" w:line="240" w:lineRule="auto"/>
              <w:ind w:left="0" w:right="-146"/>
              <w:rPr>
                <w:szCs w:val="22"/>
              </w:rPr>
            </w:pPr>
            <w:r w:rsidRPr="00030E34">
              <w:rPr>
                <w:szCs w:val="22"/>
              </w:rPr>
              <w:t>Interim dividend of 202</w:t>
            </w:r>
            <w:r>
              <w:rPr>
                <w:szCs w:val="22"/>
              </w:rPr>
              <w:t>4</w:t>
            </w:r>
          </w:p>
        </w:tc>
        <w:tc>
          <w:tcPr>
            <w:tcW w:w="270" w:type="dxa"/>
          </w:tcPr>
          <w:p w14:paraId="2E0A11BA" w14:textId="77777777" w:rsidR="005E71E3" w:rsidRPr="00030E34" w:rsidRDefault="005E71E3" w:rsidP="005E71E3">
            <w:pPr>
              <w:pStyle w:val="block"/>
              <w:tabs>
                <w:tab w:val="decimal" w:pos="158"/>
              </w:tabs>
              <w:spacing w:after="0" w:line="240" w:lineRule="auto"/>
              <w:ind w:left="-135" w:right="-146"/>
              <w:rPr>
                <w:szCs w:val="22"/>
              </w:rPr>
            </w:pPr>
          </w:p>
        </w:tc>
        <w:tc>
          <w:tcPr>
            <w:tcW w:w="1530" w:type="dxa"/>
            <w:vAlign w:val="bottom"/>
          </w:tcPr>
          <w:p w14:paraId="5356D433" w14:textId="3833AE15" w:rsidR="005E71E3" w:rsidRPr="005E71E3" w:rsidRDefault="005E71E3" w:rsidP="005E71E3">
            <w:pPr>
              <w:pStyle w:val="block"/>
              <w:tabs>
                <w:tab w:val="decimal" w:pos="160"/>
              </w:tabs>
              <w:spacing w:after="0" w:line="240" w:lineRule="auto"/>
              <w:ind w:left="-110" w:right="-146"/>
              <w:rPr>
                <w:rFonts w:cs="Cordia New"/>
                <w:szCs w:val="28"/>
                <w:cs/>
                <w:lang w:bidi="th-TH"/>
              </w:rPr>
            </w:pPr>
            <w:r>
              <w:rPr>
                <w:szCs w:val="22"/>
              </w:rPr>
              <w:t>13 August 2024</w:t>
            </w:r>
          </w:p>
        </w:tc>
        <w:tc>
          <w:tcPr>
            <w:tcW w:w="270" w:type="dxa"/>
          </w:tcPr>
          <w:p w14:paraId="45179B3E" w14:textId="77777777" w:rsidR="005E71E3" w:rsidRPr="00030E34" w:rsidRDefault="005E71E3" w:rsidP="005E71E3">
            <w:pPr>
              <w:pStyle w:val="block"/>
              <w:spacing w:after="0" w:line="240" w:lineRule="auto"/>
              <w:ind w:left="-70" w:right="-146"/>
              <w:jc w:val="center"/>
              <w:rPr>
                <w:szCs w:val="22"/>
              </w:rPr>
            </w:pPr>
          </w:p>
        </w:tc>
        <w:tc>
          <w:tcPr>
            <w:tcW w:w="1530" w:type="dxa"/>
            <w:vAlign w:val="bottom"/>
          </w:tcPr>
          <w:p w14:paraId="35AB76E3" w14:textId="1ED81A94" w:rsidR="005E71E3" w:rsidRPr="005E71E3" w:rsidRDefault="005E71E3" w:rsidP="005E71E3">
            <w:pPr>
              <w:pStyle w:val="block"/>
              <w:spacing w:after="0" w:line="240" w:lineRule="auto"/>
              <w:ind w:left="-110" w:right="-110" w:firstLine="110"/>
              <w:rPr>
                <w:spacing w:val="-2"/>
                <w:szCs w:val="22"/>
                <w:lang w:val="en-US" w:bidi="th-TH"/>
              </w:rPr>
            </w:pPr>
            <w:r w:rsidRPr="005E71E3">
              <w:rPr>
                <w:spacing w:val="-2"/>
                <w:szCs w:val="22"/>
                <w:lang w:val="en-US" w:bidi="th-TH"/>
              </w:rPr>
              <w:t>September 2024</w:t>
            </w:r>
          </w:p>
        </w:tc>
        <w:tc>
          <w:tcPr>
            <w:tcW w:w="270" w:type="dxa"/>
          </w:tcPr>
          <w:p w14:paraId="0DFCA262" w14:textId="77777777" w:rsidR="005E71E3" w:rsidRPr="00030E34" w:rsidRDefault="005E71E3" w:rsidP="005E71E3">
            <w:pPr>
              <w:pStyle w:val="block"/>
              <w:tabs>
                <w:tab w:val="decimal" w:pos="1883"/>
              </w:tabs>
              <w:spacing w:after="0" w:line="240" w:lineRule="auto"/>
              <w:ind w:left="-96" w:right="-83"/>
              <w:rPr>
                <w:szCs w:val="22"/>
              </w:rPr>
            </w:pPr>
          </w:p>
        </w:tc>
        <w:tc>
          <w:tcPr>
            <w:tcW w:w="1233" w:type="dxa"/>
          </w:tcPr>
          <w:p w14:paraId="2FEE3AC1" w14:textId="5B146E8A" w:rsidR="005E71E3" w:rsidRPr="00D74EC4" w:rsidRDefault="005E71E3" w:rsidP="005E71E3">
            <w:pPr>
              <w:pStyle w:val="block"/>
              <w:tabs>
                <w:tab w:val="decimal" w:pos="617"/>
              </w:tabs>
              <w:spacing w:after="0" w:line="240" w:lineRule="auto"/>
              <w:ind w:left="-101" w:right="-86"/>
              <w:rPr>
                <w:szCs w:val="22"/>
              </w:rPr>
            </w:pPr>
            <w:r w:rsidRPr="005E71E3">
              <w:rPr>
                <w:szCs w:val="22"/>
              </w:rPr>
              <w:t>0.05</w:t>
            </w:r>
          </w:p>
        </w:tc>
        <w:tc>
          <w:tcPr>
            <w:tcW w:w="236" w:type="dxa"/>
            <w:vAlign w:val="bottom"/>
          </w:tcPr>
          <w:p w14:paraId="6150DDF2" w14:textId="77777777" w:rsidR="005E71E3" w:rsidRPr="00030E34" w:rsidRDefault="005E71E3" w:rsidP="005E71E3">
            <w:pPr>
              <w:pStyle w:val="block"/>
              <w:spacing w:after="0" w:line="240" w:lineRule="auto"/>
              <w:ind w:left="0"/>
              <w:jc w:val="center"/>
              <w:rPr>
                <w:szCs w:val="22"/>
              </w:rPr>
            </w:pPr>
          </w:p>
        </w:tc>
        <w:tc>
          <w:tcPr>
            <w:tcW w:w="1504" w:type="dxa"/>
            <w:tcBorders>
              <w:bottom w:val="single" w:sz="4" w:space="0" w:color="auto"/>
            </w:tcBorders>
          </w:tcPr>
          <w:p w14:paraId="765F72F7" w14:textId="6C9DD04A" w:rsidR="005E71E3" w:rsidRPr="00030E34" w:rsidRDefault="005E71E3" w:rsidP="005E71E3">
            <w:pPr>
              <w:pStyle w:val="block"/>
              <w:tabs>
                <w:tab w:val="decimal" w:pos="961"/>
              </w:tabs>
              <w:spacing w:after="0" w:line="240" w:lineRule="auto"/>
              <w:ind w:left="-101" w:right="-86"/>
              <w:rPr>
                <w:szCs w:val="22"/>
              </w:rPr>
            </w:pPr>
            <w:r w:rsidRPr="001372D7">
              <w:t>102.41</w:t>
            </w:r>
          </w:p>
        </w:tc>
      </w:tr>
      <w:tr w:rsidR="005E71E3" w:rsidRPr="00313B24" w14:paraId="63DCB9FD" w14:textId="77777777" w:rsidTr="00A72A96">
        <w:tc>
          <w:tcPr>
            <w:tcW w:w="2340" w:type="dxa"/>
            <w:vAlign w:val="bottom"/>
          </w:tcPr>
          <w:p w14:paraId="15AF26A9" w14:textId="77777777" w:rsidR="005E71E3" w:rsidRPr="00030E34" w:rsidRDefault="005E71E3" w:rsidP="005E71E3">
            <w:pPr>
              <w:pStyle w:val="block"/>
              <w:tabs>
                <w:tab w:val="decimal" w:pos="158"/>
              </w:tabs>
              <w:spacing w:after="0" w:line="240" w:lineRule="auto"/>
              <w:ind w:left="-135" w:right="-146"/>
              <w:rPr>
                <w:szCs w:val="22"/>
              </w:rPr>
            </w:pPr>
          </w:p>
        </w:tc>
        <w:tc>
          <w:tcPr>
            <w:tcW w:w="270" w:type="dxa"/>
          </w:tcPr>
          <w:p w14:paraId="7B6ACB80" w14:textId="77777777" w:rsidR="005E71E3" w:rsidRPr="00030E34" w:rsidRDefault="005E71E3" w:rsidP="005E71E3">
            <w:pPr>
              <w:pStyle w:val="block"/>
              <w:tabs>
                <w:tab w:val="decimal" w:pos="158"/>
              </w:tabs>
              <w:spacing w:after="0" w:line="240" w:lineRule="auto"/>
              <w:ind w:left="-135" w:right="-146"/>
              <w:rPr>
                <w:szCs w:val="22"/>
              </w:rPr>
            </w:pPr>
          </w:p>
        </w:tc>
        <w:tc>
          <w:tcPr>
            <w:tcW w:w="1530" w:type="dxa"/>
            <w:vAlign w:val="bottom"/>
          </w:tcPr>
          <w:p w14:paraId="4B0DF0D9" w14:textId="77777777" w:rsidR="005E71E3" w:rsidRPr="00030E34" w:rsidRDefault="005E71E3" w:rsidP="005E71E3">
            <w:pPr>
              <w:pStyle w:val="block"/>
              <w:tabs>
                <w:tab w:val="decimal" w:pos="158"/>
              </w:tabs>
              <w:spacing w:after="0" w:line="240" w:lineRule="auto"/>
              <w:ind w:left="-135" w:right="-146"/>
              <w:jc w:val="center"/>
              <w:rPr>
                <w:szCs w:val="22"/>
              </w:rPr>
            </w:pPr>
          </w:p>
        </w:tc>
        <w:tc>
          <w:tcPr>
            <w:tcW w:w="270" w:type="dxa"/>
          </w:tcPr>
          <w:p w14:paraId="70DD9EB4" w14:textId="77777777" w:rsidR="005E71E3" w:rsidRPr="00030E34" w:rsidRDefault="005E71E3" w:rsidP="005E71E3">
            <w:pPr>
              <w:pStyle w:val="block"/>
              <w:spacing w:after="0" w:line="240" w:lineRule="auto"/>
              <w:ind w:left="-70" w:right="-146"/>
              <w:jc w:val="center"/>
              <w:rPr>
                <w:szCs w:val="22"/>
              </w:rPr>
            </w:pPr>
          </w:p>
        </w:tc>
        <w:tc>
          <w:tcPr>
            <w:tcW w:w="1530" w:type="dxa"/>
            <w:vAlign w:val="bottom"/>
          </w:tcPr>
          <w:p w14:paraId="011E527C" w14:textId="77777777" w:rsidR="005E71E3" w:rsidRPr="00030E34" w:rsidRDefault="005E71E3" w:rsidP="005E71E3">
            <w:pPr>
              <w:pStyle w:val="block"/>
              <w:spacing w:after="0" w:line="240" w:lineRule="auto"/>
              <w:ind w:left="-70" w:right="-146"/>
              <w:rPr>
                <w:szCs w:val="22"/>
              </w:rPr>
            </w:pPr>
          </w:p>
        </w:tc>
        <w:tc>
          <w:tcPr>
            <w:tcW w:w="270" w:type="dxa"/>
          </w:tcPr>
          <w:p w14:paraId="034F1287" w14:textId="77777777" w:rsidR="005E71E3" w:rsidRPr="00030E34" w:rsidRDefault="005E71E3" w:rsidP="005E71E3">
            <w:pPr>
              <w:pStyle w:val="block"/>
              <w:tabs>
                <w:tab w:val="decimal" w:pos="1883"/>
              </w:tabs>
              <w:spacing w:after="0" w:line="240" w:lineRule="auto"/>
              <w:ind w:left="-96" w:right="-83"/>
              <w:rPr>
                <w:szCs w:val="22"/>
              </w:rPr>
            </w:pPr>
          </w:p>
        </w:tc>
        <w:tc>
          <w:tcPr>
            <w:tcW w:w="1233" w:type="dxa"/>
            <w:vAlign w:val="bottom"/>
          </w:tcPr>
          <w:p w14:paraId="0B86705B" w14:textId="77777777" w:rsidR="005E71E3" w:rsidRPr="00030E34" w:rsidRDefault="005E71E3" w:rsidP="005E71E3">
            <w:pPr>
              <w:pStyle w:val="block"/>
              <w:tabs>
                <w:tab w:val="decimal" w:pos="617"/>
                <w:tab w:val="decimal" w:pos="961"/>
              </w:tabs>
              <w:spacing w:after="0" w:line="240" w:lineRule="auto"/>
              <w:ind w:left="-101" w:right="-86"/>
              <w:rPr>
                <w:szCs w:val="22"/>
              </w:rPr>
            </w:pPr>
          </w:p>
        </w:tc>
        <w:tc>
          <w:tcPr>
            <w:tcW w:w="236" w:type="dxa"/>
            <w:vAlign w:val="bottom"/>
          </w:tcPr>
          <w:p w14:paraId="3F911196" w14:textId="77777777" w:rsidR="005E71E3" w:rsidRPr="00030E34" w:rsidRDefault="005E71E3" w:rsidP="005E71E3">
            <w:pPr>
              <w:pStyle w:val="block"/>
              <w:spacing w:after="0" w:line="240" w:lineRule="auto"/>
              <w:ind w:left="0"/>
              <w:jc w:val="center"/>
              <w:rPr>
                <w:szCs w:val="22"/>
              </w:rPr>
            </w:pPr>
          </w:p>
        </w:tc>
        <w:tc>
          <w:tcPr>
            <w:tcW w:w="1504" w:type="dxa"/>
            <w:tcBorders>
              <w:top w:val="single" w:sz="4" w:space="0" w:color="auto"/>
              <w:bottom w:val="double" w:sz="4" w:space="0" w:color="auto"/>
            </w:tcBorders>
          </w:tcPr>
          <w:p w14:paraId="3B5C6D5F" w14:textId="7F1D7B0C" w:rsidR="005E71E3" w:rsidRPr="00030E34" w:rsidRDefault="005E71E3" w:rsidP="005E71E3">
            <w:pPr>
              <w:pStyle w:val="block"/>
              <w:tabs>
                <w:tab w:val="decimal" w:pos="961"/>
              </w:tabs>
              <w:spacing w:after="0" w:line="240" w:lineRule="auto"/>
              <w:ind w:left="-101" w:right="-86"/>
              <w:rPr>
                <w:szCs w:val="22"/>
              </w:rPr>
            </w:pPr>
            <w:r w:rsidRPr="001372D7">
              <w:t>225.31</w:t>
            </w:r>
          </w:p>
        </w:tc>
      </w:tr>
      <w:tr w:rsidR="005808C4" w:rsidRPr="00313B24" w14:paraId="3D5019BC" w14:textId="77777777" w:rsidTr="00030E34">
        <w:tc>
          <w:tcPr>
            <w:tcW w:w="2340" w:type="dxa"/>
            <w:vAlign w:val="bottom"/>
          </w:tcPr>
          <w:p w14:paraId="0C33D840" w14:textId="77777777" w:rsidR="005808C4" w:rsidRPr="00030E34" w:rsidRDefault="005808C4" w:rsidP="005808C4">
            <w:pPr>
              <w:pStyle w:val="block"/>
              <w:spacing w:after="0" w:line="240" w:lineRule="auto"/>
              <w:ind w:left="0" w:right="-146"/>
              <w:rPr>
                <w:i/>
                <w:iCs/>
                <w:szCs w:val="22"/>
              </w:rPr>
            </w:pPr>
          </w:p>
        </w:tc>
        <w:tc>
          <w:tcPr>
            <w:tcW w:w="270" w:type="dxa"/>
          </w:tcPr>
          <w:p w14:paraId="3BFBCE7D" w14:textId="77777777" w:rsidR="005808C4" w:rsidRPr="00030E34" w:rsidRDefault="005808C4" w:rsidP="005808C4">
            <w:pPr>
              <w:pStyle w:val="block"/>
              <w:spacing w:after="0" w:line="240" w:lineRule="auto"/>
              <w:ind w:left="-135" w:right="-146"/>
              <w:jc w:val="center"/>
              <w:rPr>
                <w:szCs w:val="22"/>
              </w:rPr>
            </w:pPr>
          </w:p>
        </w:tc>
        <w:tc>
          <w:tcPr>
            <w:tcW w:w="1530" w:type="dxa"/>
            <w:vAlign w:val="bottom"/>
          </w:tcPr>
          <w:p w14:paraId="462D76F0" w14:textId="77777777" w:rsidR="005808C4" w:rsidRPr="00030E34" w:rsidRDefault="005808C4" w:rsidP="005808C4">
            <w:pPr>
              <w:pStyle w:val="block"/>
              <w:spacing w:after="0" w:line="240" w:lineRule="auto"/>
              <w:ind w:left="-135" w:right="-146"/>
              <w:jc w:val="center"/>
              <w:rPr>
                <w:szCs w:val="22"/>
              </w:rPr>
            </w:pPr>
          </w:p>
        </w:tc>
        <w:tc>
          <w:tcPr>
            <w:tcW w:w="270" w:type="dxa"/>
          </w:tcPr>
          <w:p w14:paraId="5938B3BF" w14:textId="77777777" w:rsidR="005808C4" w:rsidRPr="00030E34" w:rsidRDefault="005808C4" w:rsidP="005808C4">
            <w:pPr>
              <w:pStyle w:val="block"/>
              <w:spacing w:after="0" w:line="240" w:lineRule="auto"/>
              <w:ind w:left="-70" w:right="-146"/>
              <w:jc w:val="center"/>
              <w:rPr>
                <w:szCs w:val="22"/>
              </w:rPr>
            </w:pPr>
          </w:p>
        </w:tc>
        <w:tc>
          <w:tcPr>
            <w:tcW w:w="1530" w:type="dxa"/>
            <w:vAlign w:val="bottom"/>
          </w:tcPr>
          <w:p w14:paraId="6F548911" w14:textId="77777777" w:rsidR="005808C4" w:rsidRPr="00030E34" w:rsidRDefault="005808C4" w:rsidP="005808C4">
            <w:pPr>
              <w:pStyle w:val="block"/>
              <w:spacing w:after="0" w:line="240" w:lineRule="auto"/>
              <w:ind w:left="-70" w:right="-146"/>
              <w:rPr>
                <w:szCs w:val="22"/>
              </w:rPr>
            </w:pPr>
          </w:p>
        </w:tc>
        <w:tc>
          <w:tcPr>
            <w:tcW w:w="270" w:type="dxa"/>
          </w:tcPr>
          <w:p w14:paraId="191B337C" w14:textId="77777777" w:rsidR="005808C4" w:rsidRPr="00030E34" w:rsidRDefault="005808C4" w:rsidP="005808C4">
            <w:pPr>
              <w:pStyle w:val="block"/>
              <w:spacing w:after="0" w:line="240" w:lineRule="auto"/>
              <w:ind w:left="0"/>
              <w:jc w:val="center"/>
              <w:rPr>
                <w:i/>
                <w:iCs/>
                <w:szCs w:val="22"/>
              </w:rPr>
            </w:pPr>
          </w:p>
        </w:tc>
        <w:tc>
          <w:tcPr>
            <w:tcW w:w="1233" w:type="dxa"/>
            <w:vAlign w:val="bottom"/>
          </w:tcPr>
          <w:p w14:paraId="4392DB83" w14:textId="77777777" w:rsidR="005808C4" w:rsidRPr="00D74EC4" w:rsidRDefault="005808C4" w:rsidP="005808C4">
            <w:pPr>
              <w:pStyle w:val="block"/>
              <w:tabs>
                <w:tab w:val="decimal" w:pos="617"/>
                <w:tab w:val="decimal" w:pos="961"/>
              </w:tabs>
              <w:spacing w:after="0" w:line="240" w:lineRule="auto"/>
              <w:ind w:left="-101" w:right="-86"/>
              <w:rPr>
                <w:szCs w:val="22"/>
              </w:rPr>
            </w:pPr>
          </w:p>
        </w:tc>
        <w:tc>
          <w:tcPr>
            <w:tcW w:w="236" w:type="dxa"/>
            <w:vAlign w:val="bottom"/>
          </w:tcPr>
          <w:p w14:paraId="73FC04A8" w14:textId="77777777" w:rsidR="005808C4" w:rsidRPr="00030E34" w:rsidRDefault="005808C4" w:rsidP="005808C4">
            <w:pPr>
              <w:pStyle w:val="block"/>
              <w:spacing w:after="0" w:line="240" w:lineRule="auto"/>
              <w:ind w:left="0"/>
              <w:jc w:val="center"/>
              <w:rPr>
                <w:szCs w:val="22"/>
              </w:rPr>
            </w:pPr>
          </w:p>
        </w:tc>
        <w:tc>
          <w:tcPr>
            <w:tcW w:w="1504" w:type="dxa"/>
            <w:tcBorders>
              <w:top w:val="double" w:sz="4" w:space="0" w:color="auto"/>
            </w:tcBorders>
            <w:vAlign w:val="bottom"/>
          </w:tcPr>
          <w:p w14:paraId="264B9998" w14:textId="77777777" w:rsidR="005808C4" w:rsidRPr="00030E34" w:rsidRDefault="005808C4" w:rsidP="005808C4">
            <w:pPr>
              <w:pStyle w:val="block"/>
              <w:tabs>
                <w:tab w:val="decimal" w:pos="961"/>
              </w:tabs>
              <w:spacing w:after="0" w:line="240" w:lineRule="auto"/>
              <w:ind w:left="-101" w:right="-86"/>
              <w:jc w:val="center"/>
              <w:rPr>
                <w:i/>
                <w:iCs/>
                <w:szCs w:val="22"/>
              </w:rPr>
            </w:pPr>
          </w:p>
        </w:tc>
      </w:tr>
      <w:tr w:rsidR="005808C4" w:rsidRPr="00313B24" w14:paraId="74AE83EE" w14:textId="77777777" w:rsidTr="00C36EE5">
        <w:trPr>
          <w:trHeight w:val="64"/>
        </w:trPr>
        <w:tc>
          <w:tcPr>
            <w:tcW w:w="2340" w:type="dxa"/>
            <w:vAlign w:val="bottom"/>
          </w:tcPr>
          <w:p w14:paraId="25D80F01" w14:textId="6FFA6EBE" w:rsidR="005808C4" w:rsidRPr="00E51F6B" w:rsidRDefault="005808C4" w:rsidP="005808C4">
            <w:pPr>
              <w:pStyle w:val="block"/>
              <w:spacing w:after="0" w:line="240" w:lineRule="auto"/>
              <w:ind w:left="0" w:right="-146"/>
              <w:rPr>
                <w:b/>
                <w:bCs/>
                <w:i/>
                <w:iCs/>
                <w:szCs w:val="22"/>
              </w:rPr>
            </w:pPr>
            <w:r w:rsidRPr="00E51F6B">
              <w:rPr>
                <w:b/>
                <w:bCs/>
                <w:i/>
                <w:iCs/>
                <w:szCs w:val="22"/>
              </w:rPr>
              <w:t>2023</w:t>
            </w:r>
          </w:p>
        </w:tc>
        <w:tc>
          <w:tcPr>
            <w:tcW w:w="270" w:type="dxa"/>
          </w:tcPr>
          <w:p w14:paraId="6CC46902" w14:textId="77777777" w:rsidR="005808C4" w:rsidRPr="00030E34" w:rsidRDefault="005808C4" w:rsidP="005808C4">
            <w:pPr>
              <w:pStyle w:val="block"/>
              <w:spacing w:after="0" w:line="240" w:lineRule="auto"/>
              <w:ind w:left="-135" w:right="-146"/>
              <w:jc w:val="center"/>
              <w:rPr>
                <w:szCs w:val="22"/>
              </w:rPr>
            </w:pPr>
          </w:p>
        </w:tc>
        <w:tc>
          <w:tcPr>
            <w:tcW w:w="1530" w:type="dxa"/>
            <w:vAlign w:val="bottom"/>
          </w:tcPr>
          <w:p w14:paraId="45FD7527" w14:textId="77777777" w:rsidR="005808C4" w:rsidRPr="00030E34" w:rsidRDefault="005808C4" w:rsidP="005808C4">
            <w:pPr>
              <w:pStyle w:val="block"/>
              <w:spacing w:after="0" w:line="240" w:lineRule="auto"/>
              <w:ind w:left="-135" w:right="-146"/>
              <w:jc w:val="center"/>
              <w:rPr>
                <w:szCs w:val="22"/>
              </w:rPr>
            </w:pPr>
          </w:p>
        </w:tc>
        <w:tc>
          <w:tcPr>
            <w:tcW w:w="270" w:type="dxa"/>
          </w:tcPr>
          <w:p w14:paraId="278423B9" w14:textId="77777777" w:rsidR="005808C4" w:rsidRPr="00030E34" w:rsidRDefault="005808C4" w:rsidP="005808C4">
            <w:pPr>
              <w:pStyle w:val="block"/>
              <w:spacing w:after="0" w:line="240" w:lineRule="auto"/>
              <w:ind w:left="-70" w:right="-146"/>
              <w:jc w:val="center"/>
              <w:rPr>
                <w:szCs w:val="22"/>
              </w:rPr>
            </w:pPr>
          </w:p>
        </w:tc>
        <w:tc>
          <w:tcPr>
            <w:tcW w:w="1530" w:type="dxa"/>
            <w:vAlign w:val="bottom"/>
          </w:tcPr>
          <w:p w14:paraId="135B3FC9" w14:textId="77777777" w:rsidR="005808C4" w:rsidRPr="00030E34" w:rsidRDefault="005808C4" w:rsidP="005808C4">
            <w:pPr>
              <w:pStyle w:val="block"/>
              <w:spacing w:after="0" w:line="240" w:lineRule="auto"/>
              <w:ind w:left="-70" w:right="-146"/>
              <w:rPr>
                <w:szCs w:val="22"/>
              </w:rPr>
            </w:pPr>
          </w:p>
        </w:tc>
        <w:tc>
          <w:tcPr>
            <w:tcW w:w="270" w:type="dxa"/>
          </w:tcPr>
          <w:p w14:paraId="2EAAB1C0" w14:textId="77777777" w:rsidR="005808C4" w:rsidRPr="00030E34" w:rsidRDefault="005808C4" w:rsidP="005808C4">
            <w:pPr>
              <w:pStyle w:val="block"/>
              <w:spacing w:after="0" w:line="240" w:lineRule="auto"/>
              <w:ind w:left="0"/>
              <w:jc w:val="center"/>
              <w:rPr>
                <w:i/>
                <w:iCs/>
                <w:szCs w:val="22"/>
              </w:rPr>
            </w:pPr>
          </w:p>
        </w:tc>
        <w:tc>
          <w:tcPr>
            <w:tcW w:w="1233" w:type="dxa"/>
            <w:vAlign w:val="bottom"/>
          </w:tcPr>
          <w:p w14:paraId="6571E146" w14:textId="77777777" w:rsidR="005808C4" w:rsidRPr="00D74EC4" w:rsidRDefault="005808C4" w:rsidP="005808C4">
            <w:pPr>
              <w:pStyle w:val="block"/>
              <w:tabs>
                <w:tab w:val="decimal" w:pos="617"/>
                <w:tab w:val="decimal" w:pos="961"/>
              </w:tabs>
              <w:spacing w:after="0" w:line="240" w:lineRule="auto"/>
              <w:ind w:left="-101" w:right="-86"/>
              <w:rPr>
                <w:szCs w:val="22"/>
              </w:rPr>
            </w:pPr>
          </w:p>
        </w:tc>
        <w:tc>
          <w:tcPr>
            <w:tcW w:w="236" w:type="dxa"/>
            <w:vAlign w:val="bottom"/>
          </w:tcPr>
          <w:p w14:paraId="5CDC220E" w14:textId="77777777" w:rsidR="005808C4" w:rsidRPr="00030E34" w:rsidRDefault="005808C4" w:rsidP="005808C4">
            <w:pPr>
              <w:pStyle w:val="block"/>
              <w:spacing w:after="0" w:line="240" w:lineRule="auto"/>
              <w:ind w:left="0"/>
              <w:jc w:val="center"/>
              <w:rPr>
                <w:szCs w:val="22"/>
              </w:rPr>
            </w:pPr>
          </w:p>
        </w:tc>
        <w:tc>
          <w:tcPr>
            <w:tcW w:w="1504" w:type="dxa"/>
            <w:vAlign w:val="bottom"/>
          </w:tcPr>
          <w:p w14:paraId="041354F2" w14:textId="77777777" w:rsidR="005808C4" w:rsidRPr="00030E34" w:rsidRDefault="005808C4" w:rsidP="005808C4">
            <w:pPr>
              <w:pStyle w:val="block"/>
              <w:tabs>
                <w:tab w:val="decimal" w:pos="961"/>
              </w:tabs>
              <w:spacing w:after="0" w:line="240" w:lineRule="auto"/>
              <w:ind w:left="-101" w:right="-86"/>
              <w:jc w:val="center"/>
              <w:rPr>
                <w:i/>
                <w:iCs/>
                <w:szCs w:val="22"/>
              </w:rPr>
            </w:pPr>
          </w:p>
        </w:tc>
      </w:tr>
      <w:tr w:rsidR="005808C4" w:rsidRPr="00313B24" w14:paraId="72AA01F7" w14:textId="77777777" w:rsidTr="00030E34">
        <w:tc>
          <w:tcPr>
            <w:tcW w:w="2340" w:type="dxa"/>
            <w:vAlign w:val="bottom"/>
          </w:tcPr>
          <w:p w14:paraId="40ACFDBF" w14:textId="00DC0271" w:rsidR="005808C4" w:rsidRPr="00030E34" w:rsidRDefault="005808C4" w:rsidP="005808C4">
            <w:pPr>
              <w:pStyle w:val="block"/>
              <w:spacing w:after="0" w:line="240" w:lineRule="auto"/>
              <w:ind w:left="0" w:right="-146"/>
              <w:rPr>
                <w:i/>
                <w:iCs/>
                <w:szCs w:val="22"/>
              </w:rPr>
            </w:pPr>
            <w:r w:rsidRPr="00030E34">
              <w:rPr>
                <w:szCs w:val="22"/>
              </w:rPr>
              <w:t>Annual dividend of 202</w:t>
            </w:r>
            <w:r>
              <w:rPr>
                <w:szCs w:val="22"/>
              </w:rPr>
              <w:t>2</w:t>
            </w:r>
          </w:p>
        </w:tc>
        <w:tc>
          <w:tcPr>
            <w:tcW w:w="270" w:type="dxa"/>
          </w:tcPr>
          <w:p w14:paraId="478F5E2E" w14:textId="77777777" w:rsidR="005808C4" w:rsidRPr="00030E34" w:rsidRDefault="005808C4" w:rsidP="005808C4">
            <w:pPr>
              <w:pStyle w:val="block"/>
              <w:spacing w:after="0" w:line="240" w:lineRule="auto"/>
              <w:ind w:left="-135" w:right="-146"/>
              <w:jc w:val="center"/>
              <w:rPr>
                <w:szCs w:val="22"/>
              </w:rPr>
            </w:pPr>
          </w:p>
        </w:tc>
        <w:tc>
          <w:tcPr>
            <w:tcW w:w="1530" w:type="dxa"/>
            <w:vAlign w:val="bottom"/>
          </w:tcPr>
          <w:p w14:paraId="621CE3B9" w14:textId="71DB07B7" w:rsidR="005808C4" w:rsidRPr="00030E34" w:rsidRDefault="005808C4" w:rsidP="005808C4">
            <w:pPr>
              <w:pStyle w:val="block"/>
              <w:tabs>
                <w:tab w:val="decimal" w:pos="158"/>
              </w:tabs>
              <w:spacing w:after="0" w:line="240" w:lineRule="auto"/>
              <w:ind w:left="-110" w:right="-146"/>
              <w:rPr>
                <w:szCs w:val="22"/>
              </w:rPr>
            </w:pPr>
            <w:r>
              <w:rPr>
                <w:szCs w:val="22"/>
              </w:rPr>
              <w:t>25 April 2023</w:t>
            </w:r>
          </w:p>
        </w:tc>
        <w:tc>
          <w:tcPr>
            <w:tcW w:w="270" w:type="dxa"/>
          </w:tcPr>
          <w:p w14:paraId="09592852" w14:textId="77777777" w:rsidR="005808C4" w:rsidRPr="00030E34" w:rsidRDefault="005808C4" w:rsidP="005808C4">
            <w:pPr>
              <w:pStyle w:val="block"/>
              <w:spacing w:after="0" w:line="240" w:lineRule="auto"/>
              <w:ind w:left="-70" w:right="-146"/>
              <w:jc w:val="center"/>
              <w:rPr>
                <w:szCs w:val="22"/>
              </w:rPr>
            </w:pPr>
          </w:p>
        </w:tc>
        <w:tc>
          <w:tcPr>
            <w:tcW w:w="1530" w:type="dxa"/>
            <w:vAlign w:val="bottom"/>
          </w:tcPr>
          <w:p w14:paraId="3C6C8BC9" w14:textId="499066FA" w:rsidR="005808C4" w:rsidRPr="00030E34" w:rsidRDefault="005808C4" w:rsidP="005808C4">
            <w:pPr>
              <w:pStyle w:val="block"/>
              <w:spacing w:after="0" w:line="240" w:lineRule="auto"/>
              <w:ind w:left="-110" w:right="-110" w:firstLine="110"/>
              <w:rPr>
                <w:szCs w:val="22"/>
              </w:rPr>
            </w:pPr>
            <w:r>
              <w:rPr>
                <w:szCs w:val="22"/>
              </w:rPr>
              <w:t>May 2023</w:t>
            </w:r>
          </w:p>
        </w:tc>
        <w:tc>
          <w:tcPr>
            <w:tcW w:w="270" w:type="dxa"/>
          </w:tcPr>
          <w:p w14:paraId="2B3B6820" w14:textId="77777777" w:rsidR="005808C4" w:rsidRPr="00030E34" w:rsidRDefault="005808C4" w:rsidP="005808C4">
            <w:pPr>
              <w:pStyle w:val="block"/>
              <w:spacing w:after="0" w:line="240" w:lineRule="auto"/>
              <w:ind w:left="0"/>
              <w:jc w:val="center"/>
              <w:rPr>
                <w:i/>
                <w:iCs/>
                <w:szCs w:val="22"/>
              </w:rPr>
            </w:pPr>
          </w:p>
        </w:tc>
        <w:tc>
          <w:tcPr>
            <w:tcW w:w="1233" w:type="dxa"/>
            <w:vAlign w:val="bottom"/>
          </w:tcPr>
          <w:p w14:paraId="21165FC1" w14:textId="6C5D06AB" w:rsidR="005808C4" w:rsidRPr="00D74EC4" w:rsidRDefault="005808C4" w:rsidP="005808C4">
            <w:pPr>
              <w:pStyle w:val="block"/>
              <w:tabs>
                <w:tab w:val="decimal" w:pos="617"/>
              </w:tabs>
              <w:spacing w:after="0" w:line="240" w:lineRule="auto"/>
              <w:ind w:left="-101" w:right="-86"/>
              <w:rPr>
                <w:szCs w:val="22"/>
              </w:rPr>
            </w:pPr>
            <w:r>
              <w:rPr>
                <w:szCs w:val="22"/>
              </w:rPr>
              <w:t>0.05</w:t>
            </w:r>
          </w:p>
        </w:tc>
        <w:tc>
          <w:tcPr>
            <w:tcW w:w="236" w:type="dxa"/>
            <w:vAlign w:val="bottom"/>
          </w:tcPr>
          <w:p w14:paraId="72643791" w14:textId="77777777" w:rsidR="005808C4" w:rsidRPr="00030E34" w:rsidRDefault="005808C4" w:rsidP="005808C4">
            <w:pPr>
              <w:pStyle w:val="block"/>
              <w:spacing w:after="0" w:line="240" w:lineRule="auto"/>
              <w:ind w:left="0"/>
              <w:jc w:val="center"/>
              <w:rPr>
                <w:szCs w:val="22"/>
              </w:rPr>
            </w:pPr>
          </w:p>
        </w:tc>
        <w:tc>
          <w:tcPr>
            <w:tcW w:w="1504" w:type="dxa"/>
            <w:vAlign w:val="bottom"/>
          </w:tcPr>
          <w:p w14:paraId="09B4A852" w14:textId="6C87C3DE" w:rsidR="005808C4" w:rsidRPr="00030E34" w:rsidRDefault="005808C4" w:rsidP="005808C4">
            <w:pPr>
              <w:pStyle w:val="block"/>
              <w:tabs>
                <w:tab w:val="decimal" w:pos="961"/>
              </w:tabs>
              <w:spacing w:after="0" w:line="240" w:lineRule="auto"/>
              <w:ind w:left="-101" w:right="-86"/>
              <w:rPr>
                <w:i/>
                <w:iCs/>
                <w:szCs w:val="22"/>
              </w:rPr>
            </w:pPr>
            <w:r>
              <w:rPr>
                <w:szCs w:val="22"/>
              </w:rPr>
              <w:t>102.41</w:t>
            </w:r>
          </w:p>
        </w:tc>
      </w:tr>
      <w:tr w:rsidR="005808C4" w:rsidRPr="00313B24" w14:paraId="14677AB2" w14:textId="77777777" w:rsidTr="00F90487">
        <w:tc>
          <w:tcPr>
            <w:tcW w:w="2340" w:type="dxa"/>
            <w:vAlign w:val="bottom"/>
          </w:tcPr>
          <w:p w14:paraId="38FE1D2B" w14:textId="45E00052" w:rsidR="005808C4" w:rsidRPr="00030E34" w:rsidRDefault="005808C4" w:rsidP="005808C4">
            <w:pPr>
              <w:pStyle w:val="block"/>
              <w:spacing w:after="0" w:line="240" w:lineRule="auto"/>
              <w:ind w:left="0" w:right="-146"/>
              <w:rPr>
                <w:i/>
                <w:iCs/>
                <w:szCs w:val="22"/>
              </w:rPr>
            </w:pPr>
            <w:r w:rsidRPr="00030E34">
              <w:rPr>
                <w:szCs w:val="22"/>
              </w:rPr>
              <w:t>Interim dividend of 202</w:t>
            </w:r>
            <w:r>
              <w:rPr>
                <w:szCs w:val="22"/>
              </w:rPr>
              <w:t>3</w:t>
            </w:r>
          </w:p>
        </w:tc>
        <w:tc>
          <w:tcPr>
            <w:tcW w:w="270" w:type="dxa"/>
          </w:tcPr>
          <w:p w14:paraId="07B1DFC7" w14:textId="77777777" w:rsidR="005808C4" w:rsidRPr="00030E34" w:rsidRDefault="005808C4" w:rsidP="005808C4">
            <w:pPr>
              <w:pStyle w:val="block"/>
              <w:spacing w:after="0" w:line="240" w:lineRule="auto"/>
              <w:ind w:left="-135" w:right="-146"/>
              <w:jc w:val="center"/>
              <w:rPr>
                <w:szCs w:val="22"/>
              </w:rPr>
            </w:pPr>
          </w:p>
        </w:tc>
        <w:tc>
          <w:tcPr>
            <w:tcW w:w="1530" w:type="dxa"/>
            <w:vAlign w:val="bottom"/>
          </w:tcPr>
          <w:p w14:paraId="4DE29103" w14:textId="6C97BACD" w:rsidR="005808C4" w:rsidRPr="00030E34" w:rsidRDefault="005808C4" w:rsidP="005808C4">
            <w:pPr>
              <w:pStyle w:val="block"/>
              <w:tabs>
                <w:tab w:val="decimal" w:pos="158"/>
              </w:tabs>
              <w:spacing w:after="0" w:line="240" w:lineRule="auto"/>
              <w:ind w:left="-110" w:right="-146"/>
              <w:rPr>
                <w:szCs w:val="22"/>
              </w:rPr>
            </w:pPr>
            <w:r>
              <w:rPr>
                <w:szCs w:val="22"/>
              </w:rPr>
              <w:t>11 October 2023</w:t>
            </w:r>
          </w:p>
        </w:tc>
        <w:tc>
          <w:tcPr>
            <w:tcW w:w="270" w:type="dxa"/>
          </w:tcPr>
          <w:p w14:paraId="07E1F104" w14:textId="77777777" w:rsidR="005808C4" w:rsidRPr="00030E34" w:rsidRDefault="005808C4" w:rsidP="005808C4">
            <w:pPr>
              <w:pStyle w:val="block"/>
              <w:spacing w:after="0" w:line="240" w:lineRule="auto"/>
              <w:ind w:left="-70" w:right="-146"/>
              <w:jc w:val="center"/>
              <w:rPr>
                <w:szCs w:val="22"/>
              </w:rPr>
            </w:pPr>
          </w:p>
        </w:tc>
        <w:tc>
          <w:tcPr>
            <w:tcW w:w="1530" w:type="dxa"/>
            <w:vAlign w:val="bottom"/>
          </w:tcPr>
          <w:p w14:paraId="01E7E087" w14:textId="052A7C41" w:rsidR="005808C4" w:rsidRPr="00030E34" w:rsidRDefault="005808C4" w:rsidP="005808C4">
            <w:pPr>
              <w:pStyle w:val="block"/>
              <w:spacing w:after="0" w:line="240" w:lineRule="auto"/>
              <w:ind w:left="-110" w:right="-110" w:firstLine="110"/>
              <w:rPr>
                <w:szCs w:val="22"/>
              </w:rPr>
            </w:pPr>
            <w:r>
              <w:rPr>
                <w:szCs w:val="22"/>
                <w:lang w:val="en-US" w:bidi="th-TH"/>
              </w:rPr>
              <w:t>October 2023</w:t>
            </w:r>
          </w:p>
        </w:tc>
        <w:tc>
          <w:tcPr>
            <w:tcW w:w="270" w:type="dxa"/>
          </w:tcPr>
          <w:p w14:paraId="379D45C1" w14:textId="77777777" w:rsidR="005808C4" w:rsidRPr="00030E34" w:rsidRDefault="005808C4" w:rsidP="005808C4">
            <w:pPr>
              <w:pStyle w:val="block"/>
              <w:spacing w:after="0" w:line="240" w:lineRule="auto"/>
              <w:ind w:left="0"/>
              <w:jc w:val="center"/>
              <w:rPr>
                <w:i/>
                <w:iCs/>
                <w:szCs w:val="22"/>
              </w:rPr>
            </w:pPr>
          </w:p>
        </w:tc>
        <w:tc>
          <w:tcPr>
            <w:tcW w:w="1233" w:type="dxa"/>
            <w:vAlign w:val="bottom"/>
          </w:tcPr>
          <w:p w14:paraId="2789C520" w14:textId="39712FAC" w:rsidR="005808C4" w:rsidRPr="00D74EC4" w:rsidRDefault="005808C4" w:rsidP="005808C4">
            <w:pPr>
              <w:pStyle w:val="block"/>
              <w:tabs>
                <w:tab w:val="decimal" w:pos="617"/>
              </w:tabs>
              <w:spacing w:after="0" w:line="240" w:lineRule="auto"/>
              <w:ind w:left="-101" w:right="-86"/>
              <w:rPr>
                <w:szCs w:val="22"/>
              </w:rPr>
            </w:pPr>
            <w:r>
              <w:rPr>
                <w:szCs w:val="22"/>
              </w:rPr>
              <w:t>0.05</w:t>
            </w:r>
          </w:p>
        </w:tc>
        <w:tc>
          <w:tcPr>
            <w:tcW w:w="236" w:type="dxa"/>
            <w:vAlign w:val="bottom"/>
          </w:tcPr>
          <w:p w14:paraId="6B5C1618" w14:textId="77777777" w:rsidR="005808C4" w:rsidRPr="00030E34" w:rsidRDefault="005808C4" w:rsidP="005808C4">
            <w:pPr>
              <w:pStyle w:val="block"/>
              <w:spacing w:after="0" w:line="240" w:lineRule="auto"/>
              <w:ind w:left="0"/>
              <w:jc w:val="center"/>
              <w:rPr>
                <w:szCs w:val="22"/>
              </w:rPr>
            </w:pPr>
          </w:p>
        </w:tc>
        <w:tc>
          <w:tcPr>
            <w:tcW w:w="1504" w:type="dxa"/>
            <w:tcBorders>
              <w:bottom w:val="single" w:sz="4" w:space="0" w:color="auto"/>
            </w:tcBorders>
            <w:vAlign w:val="bottom"/>
          </w:tcPr>
          <w:p w14:paraId="46C87CC5" w14:textId="6C2AC313" w:rsidR="005808C4" w:rsidRPr="00030E34" w:rsidRDefault="005808C4" w:rsidP="005808C4">
            <w:pPr>
              <w:pStyle w:val="block"/>
              <w:tabs>
                <w:tab w:val="decimal" w:pos="961"/>
              </w:tabs>
              <w:spacing w:after="0" w:line="240" w:lineRule="auto"/>
              <w:ind w:left="-101" w:right="-86"/>
              <w:rPr>
                <w:i/>
                <w:iCs/>
                <w:szCs w:val="22"/>
              </w:rPr>
            </w:pPr>
            <w:r>
              <w:rPr>
                <w:szCs w:val="22"/>
              </w:rPr>
              <w:t>102.41</w:t>
            </w:r>
          </w:p>
        </w:tc>
      </w:tr>
      <w:tr w:rsidR="005808C4" w:rsidRPr="00313B24" w14:paraId="681E4955" w14:textId="77777777" w:rsidTr="00F90487">
        <w:tc>
          <w:tcPr>
            <w:tcW w:w="2340" w:type="dxa"/>
            <w:vAlign w:val="bottom"/>
          </w:tcPr>
          <w:p w14:paraId="66082E41" w14:textId="0BBED10A" w:rsidR="005808C4" w:rsidRPr="00030E34" w:rsidRDefault="005808C4" w:rsidP="005808C4">
            <w:pPr>
              <w:pStyle w:val="block"/>
              <w:tabs>
                <w:tab w:val="decimal" w:pos="158"/>
              </w:tabs>
              <w:spacing w:after="0" w:line="240" w:lineRule="auto"/>
              <w:ind w:left="0" w:right="-146"/>
              <w:rPr>
                <w:szCs w:val="22"/>
              </w:rPr>
            </w:pPr>
          </w:p>
        </w:tc>
        <w:tc>
          <w:tcPr>
            <w:tcW w:w="270" w:type="dxa"/>
          </w:tcPr>
          <w:p w14:paraId="62E369EC" w14:textId="77777777" w:rsidR="005808C4" w:rsidRPr="00030E34" w:rsidRDefault="005808C4" w:rsidP="005808C4">
            <w:pPr>
              <w:pStyle w:val="block"/>
              <w:tabs>
                <w:tab w:val="decimal" w:pos="158"/>
              </w:tabs>
              <w:spacing w:after="0" w:line="240" w:lineRule="auto"/>
              <w:ind w:left="-135" w:right="-146"/>
              <w:rPr>
                <w:szCs w:val="22"/>
              </w:rPr>
            </w:pPr>
          </w:p>
        </w:tc>
        <w:tc>
          <w:tcPr>
            <w:tcW w:w="1530" w:type="dxa"/>
            <w:vAlign w:val="bottom"/>
          </w:tcPr>
          <w:p w14:paraId="49637BAB" w14:textId="32661312" w:rsidR="005808C4" w:rsidRPr="00030E34" w:rsidRDefault="005808C4" w:rsidP="005808C4">
            <w:pPr>
              <w:pStyle w:val="block"/>
              <w:tabs>
                <w:tab w:val="decimal" w:pos="158"/>
              </w:tabs>
              <w:spacing w:after="0" w:line="240" w:lineRule="auto"/>
              <w:ind w:left="-110" w:right="-146"/>
              <w:rPr>
                <w:szCs w:val="22"/>
              </w:rPr>
            </w:pPr>
          </w:p>
        </w:tc>
        <w:tc>
          <w:tcPr>
            <w:tcW w:w="270" w:type="dxa"/>
          </w:tcPr>
          <w:p w14:paraId="088C2F68" w14:textId="77777777" w:rsidR="005808C4" w:rsidRPr="00030E34" w:rsidRDefault="005808C4" w:rsidP="005808C4">
            <w:pPr>
              <w:pStyle w:val="block"/>
              <w:spacing w:after="0" w:line="240" w:lineRule="auto"/>
              <w:ind w:left="-70" w:right="-146"/>
              <w:jc w:val="center"/>
              <w:rPr>
                <w:szCs w:val="22"/>
              </w:rPr>
            </w:pPr>
          </w:p>
        </w:tc>
        <w:tc>
          <w:tcPr>
            <w:tcW w:w="1530" w:type="dxa"/>
            <w:vAlign w:val="bottom"/>
          </w:tcPr>
          <w:p w14:paraId="05036BEC" w14:textId="10F67A5A" w:rsidR="005808C4" w:rsidRPr="00030E34" w:rsidRDefault="005808C4" w:rsidP="005808C4">
            <w:pPr>
              <w:pStyle w:val="block"/>
              <w:spacing w:after="0" w:line="240" w:lineRule="auto"/>
              <w:ind w:left="-110" w:right="-110" w:firstLine="110"/>
              <w:rPr>
                <w:szCs w:val="22"/>
              </w:rPr>
            </w:pPr>
          </w:p>
        </w:tc>
        <w:tc>
          <w:tcPr>
            <w:tcW w:w="270" w:type="dxa"/>
          </w:tcPr>
          <w:p w14:paraId="6F4FE69E" w14:textId="77777777" w:rsidR="005808C4" w:rsidRPr="00030E34" w:rsidRDefault="005808C4" w:rsidP="005808C4">
            <w:pPr>
              <w:pStyle w:val="block"/>
              <w:tabs>
                <w:tab w:val="decimal" w:pos="1883"/>
              </w:tabs>
              <w:spacing w:after="0" w:line="240" w:lineRule="auto"/>
              <w:ind w:left="-96" w:right="-83"/>
              <w:rPr>
                <w:szCs w:val="22"/>
              </w:rPr>
            </w:pPr>
          </w:p>
        </w:tc>
        <w:tc>
          <w:tcPr>
            <w:tcW w:w="1233" w:type="dxa"/>
            <w:vAlign w:val="bottom"/>
          </w:tcPr>
          <w:p w14:paraId="674F29D7" w14:textId="5AC075E2" w:rsidR="005808C4" w:rsidRPr="00030E34" w:rsidRDefault="005808C4" w:rsidP="005808C4">
            <w:pPr>
              <w:pStyle w:val="block"/>
              <w:tabs>
                <w:tab w:val="decimal" w:pos="1883"/>
              </w:tabs>
              <w:spacing w:after="0" w:line="240" w:lineRule="auto"/>
              <w:ind w:left="-96" w:right="50"/>
              <w:rPr>
                <w:szCs w:val="22"/>
                <w:lang w:val="en-US" w:bidi="th-TH"/>
              </w:rPr>
            </w:pPr>
          </w:p>
        </w:tc>
        <w:tc>
          <w:tcPr>
            <w:tcW w:w="236" w:type="dxa"/>
            <w:vAlign w:val="bottom"/>
          </w:tcPr>
          <w:p w14:paraId="6305136A" w14:textId="77777777" w:rsidR="005808C4" w:rsidRPr="00030E34" w:rsidRDefault="005808C4" w:rsidP="005808C4">
            <w:pPr>
              <w:pStyle w:val="block"/>
              <w:spacing w:after="0" w:line="240" w:lineRule="auto"/>
              <w:ind w:left="0"/>
              <w:jc w:val="center"/>
              <w:rPr>
                <w:szCs w:val="22"/>
              </w:rPr>
            </w:pPr>
          </w:p>
        </w:tc>
        <w:tc>
          <w:tcPr>
            <w:tcW w:w="1504" w:type="dxa"/>
            <w:tcBorders>
              <w:top w:val="single" w:sz="4" w:space="0" w:color="auto"/>
              <w:bottom w:val="double" w:sz="4" w:space="0" w:color="auto"/>
            </w:tcBorders>
            <w:vAlign w:val="bottom"/>
          </w:tcPr>
          <w:p w14:paraId="54C6C271" w14:textId="4564FB36" w:rsidR="005808C4" w:rsidRPr="00030E34" w:rsidRDefault="005808C4" w:rsidP="005808C4">
            <w:pPr>
              <w:pStyle w:val="block"/>
              <w:tabs>
                <w:tab w:val="decimal" w:pos="961"/>
              </w:tabs>
              <w:spacing w:after="0" w:line="240" w:lineRule="auto"/>
              <w:ind w:left="-101" w:right="-86"/>
              <w:rPr>
                <w:szCs w:val="22"/>
              </w:rPr>
            </w:pPr>
            <w:r>
              <w:rPr>
                <w:szCs w:val="22"/>
              </w:rPr>
              <w:t>204.82</w:t>
            </w:r>
          </w:p>
        </w:tc>
      </w:tr>
    </w:tbl>
    <w:p w14:paraId="6CF02B60" w14:textId="77777777" w:rsidR="006E322D" w:rsidRPr="00633741" w:rsidRDefault="006E322D" w:rsidP="006E322D">
      <w:pPr>
        <w:rPr>
          <w:rFonts w:ascii="Times New Roman" w:hAnsi="Times New Roman" w:cs="Times New Roman"/>
          <w:sz w:val="22"/>
          <w:szCs w:val="22"/>
        </w:rPr>
      </w:pPr>
    </w:p>
    <w:p w14:paraId="54BCF87C" w14:textId="77777777" w:rsidR="00F8542F" w:rsidRDefault="00F8542F" w:rsidP="00E07D19">
      <w:pPr>
        <w:pStyle w:val="Heading1"/>
        <w:keepLines/>
        <w:numPr>
          <w:ilvl w:val="0"/>
          <w:numId w:val="0"/>
        </w:numPr>
        <w:shd w:val="clear" w:color="auto" w:fill="auto"/>
        <w:ind w:left="540" w:hanging="540"/>
        <w:jc w:val="center"/>
        <w:rPr>
          <w:rFonts w:ascii="Times New Roman" w:hAnsi="Times New Roman" w:cs="Angsana New"/>
          <w:sz w:val="24"/>
          <w:szCs w:val="24"/>
          <w:u w:val="none"/>
        </w:rPr>
        <w:sectPr w:rsidR="00F8542F" w:rsidSect="00783073">
          <w:pgSz w:w="11909" w:h="16834" w:code="9"/>
          <w:pgMar w:top="691" w:right="1152" w:bottom="576" w:left="1152" w:header="720" w:footer="720" w:gutter="0"/>
          <w:cols w:space="720"/>
          <w:docGrid w:linePitch="245"/>
        </w:sectPr>
      </w:pPr>
    </w:p>
    <w:p w14:paraId="70959B90" w14:textId="7C5798B3" w:rsidR="006E322D" w:rsidRPr="00466D3A" w:rsidRDefault="006E322D" w:rsidP="002900D3">
      <w:pPr>
        <w:pStyle w:val="Heading1"/>
        <w:keepLines/>
        <w:numPr>
          <w:ilvl w:val="0"/>
          <w:numId w:val="47"/>
        </w:numPr>
        <w:shd w:val="clear" w:color="auto" w:fill="auto"/>
        <w:ind w:left="540" w:hanging="540"/>
        <w:jc w:val="thaiDistribute"/>
        <w:rPr>
          <w:rFonts w:ascii="Times New Roman" w:hAnsi="Times New Roman" w:cs="Angsana New"/>
          <w:sz w:val="24"/>
          <w:szCs w:val="24"/>
          <w:u w:val="none"/>
        </w:rPr>
      </w:pPr>
      <w:r w:rsidRPr="007527A8">
        <w:rPr>
          <w:rFonts w:ascii="Times New Roman" w:hAnsi="Times New Roman" w:cs="Angsana New"/>
          <w:sz w:val="24"/>
          <w:szCs w:val="24"/>
          <w:u w:val="none"/>
        </w:rPr>
        <w:lastRenderedPageBreak/>
        <w:tab/>
        <w:t>Financial instruments</w:t>
      </w:r>
    </w:p>
    <w:p w14:paraId="367DE072" w14:textId="77777777" w:rsidR="006E322D" w:rsidRPr="002900D3" w:rsidRDefault="006E322D" w:rsidP="006E322D">
      <w:pPr>
        <w:pStyle w:val="Caption"/>
        <w:rPr>
          <w:b/>
          <w:sz w:val="16"/>
          <w:szCs w:val="16"/>
        </w:rPr>
      </w:pPr>
    </w:p>
    <w:p w14:paraId="16183614" w14:textId="77777777" w:rsidR="00E66204" w:rsidRPr="008E0412" w:rsidRDefault="008E0412" w:rsidP="00EC5C48">
      <w:pPr>
        <w:pStyle w:val="Heading1"/>
        <w:keepLines/>
        <w:numPr>
          <w:ilvl w:val="0"/>
          <w:numId w:val="0"/>
        </w:numPr>
        <w:shd w:val="clear" w:color="auto" w:fill="auto"/>
        <w:tabs>
          <w:tab w:val="left" w:pos="1530"/>
        </w:tabs>
        <w:ind w:left="540" w:hanging="540"/>
        <w:rPr>
          <w:rFonts w:ascii="Times New Roman" w:hAnsi="Times New Roman"/>
          <w:i/>
          <w:iCs/>
          <w:sz w:val="22"/>
          <w:szCs w:val="22"/>
          <w:u w:val="none"/>
        </w:rPr>
      </w:pPr>
      <w:r w:rsidRPr="00E81D69">
        <w:rPr>
          <w:rFonts w:ascii="Times New Roman" w:hAnsi="Times New Roman"/>
          <w:i/>
          <w:iCs/>
          <w:sz w:val="22"/>
          <w:szCs w:val="22"/>
          <w:u w:val="none"/>
        </w:rPr>
        <w:t>(</w:t>
      </w:r>
      <w:r>
        <w:rPr>
          <w:rFonts w:ascii="Times New Roman" w:hAnsi="Times New Roman"/>
          <w:i/>
          <w:iCs/>
          <w:sz w:val="22"/>
          <w:szCs w:val="22"/>
          <w:u w:val="none"/>
        </w:rPr>
        <w:t>a</w:t>
      </w:r>
      <w:r w:rsidRPr="00E81D69">
        <w:rPr>
          <w:rFonts w:ascii="Times New Roman" w:hAnsi="Times New Roman"/>
          <w:i/>
          <w:iCs/>
          <w:sz w:val="22"/>
          <w:szCs w:val="22"/>
          <w:u w:val="none"/>
        </w:rPr>
        <w:t>)</w:t>
      </w:r>
      <w:r w:rsidRPr="008E0412">
        <w:rPr>
          <w:rFonts w:ascii="Times New Roman" w:hAnsi="Times New Roman"/>
          <w:i/>
          <w:iCs/>
          <w:sz w:val="22"/>
          <w:szCs w:val="22"/>
          <w:u w:val="none"/>
        </w:rPr>
        <w:tab/>
      </w:r>
      <w:r w:rsidR="00E66204" w:rsidRPr="008E0412">
        <w:rPr>
          <w:rFonts w:ascii="Times New Roman" w:hAnsi="Times New Roman"/>
          <w:i/>
          <w:iCs/>
          <w:sz w:val="22"/>
          <w:szCs w:val="22"/>
          <w:u w:val="none"/>
        </w:rPr>
        <w:t>The carrying amounts and fair values</w:t>
      </w:r>
    </w:p>
    <w:p w14:paraId="39DF6DBD" w14:textId="77777777" w:rsidR="00E66204" w:rsidRPr="002900D3" w:rsidRDefault="00E66204" w:rsidP="00E66204">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sz w:val="16"/>
          <w:szCs w:val="16"/>
        </w:rPr>
      </w:pPr>
    </w:p>
    <w:p w14:paraId="4B81C8A5" w14:textId="77777777" w:rsidR="00E66204" w:rsidRDefault="00E66204" w:rsidP="0045302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
        <w:jc w:val="both"/>
        <w:rPr>
          <w:rFonts w:cs="Cordia New"/>
          <w:szCs w:val="22"/>
        </w:rPr>
      </w:pPr>
      <w:r w:rsidRPr="00E66204">
        <w:rPr>
          <w:rFonts w:cs="Cordia New"/>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4CFB4BBD" w14:textId="77777777" w:rsidR="00255133" w:rsidRPr="002900D3" w:rsidRDefault="00255133" w:rsidP="00255133">
      <w:pPr>
        <w:rPr>
          <w:rFonts w:ascii="Times New Roman" w:hAnsi="Times New Roman" w:cs="Times New Roman"/>
          <w:sz w:val="16"/>
          <w:szCs w:val="16"/>
        </w:rPr>
      </w:pPr>
    </w:p>
    <w:tbl>
      <w:tblPr>
        <w:tblStyle w:val="TableGrid"/>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530"/>
        <w:gridCol w:w="270"/>
        <w:gridCol w:w="1350"/>
        <w:gridCol w:w="270"/>
        <w:gridCol w:w="1170"/>
        <w:gridCol w:w="270"/>
        <w:gridCol w:w="990"/>
        <w:gridCol w:w="270"/>
        <w:gridCol w:w="990"/>
        <w:gridCol w:w="270"/>
        <w:gridCol w:w="984"/>
        <w:gridCol w:w="6"/>
      </w:tblGrid>
      <w:tr w:rsidR="00E2375A" w:rsidRPr="002900D3" w14:paraId="5F537F78" w14:textId="77777777" w:rsidTr="00335AE8">
        <w:trPr>
          <w:gridAfter w:val="1"/>
          <w:wAfter w:w="6" w:type="dxa"/>
          <w:tblHeader/>
        </w:trPr>
        <w:tc>
          <w:tcPr>
            <w:tcW w:w="5670" w:type="dxa"/>
            <w:shd w:val="clear" w:color="auto" w:fill="auto"/>
          </w:tcPr>
          <w:p w14:paraId="2A4694D8" w14:textId="77777777" w:rsidR="00E2375A" w:rsidRPr="002900D3"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cs/>
              </w:rPr>
            </w:pPr>
            <w:r w:rsidRPr="002900D3">
              <w:rPr>
                <w:rFonts w:ascii="Times New Roman" w:hAnsi="Times New Roman" w:cs="Times New Roman"/>
                <w:i/>
                <w:iCs/>
                <w:color w:val="0000FF"/>
                <w:sz w:val="20"/>
                <w:szCs w:val="20"/>
                <w:cs/>
              </w:rPr>
              <w:t xml:space="preserve">   </w:t>
            </w:r>
          </w:p>
        </w:tc>
        <w:tc>
          <w:tcPr>
            <w:tcW w:w="8364" w:type="dxa"/>
            <w:gridSpan w:val="11"/>
          </w:tcPr>
          <w:p w14:paraId="7D707C0A" w14:textId="40C582EA" w:rsidR="00E2375A" w:rsidRPr="002900D3"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cs/>
              </w:rPr>
            </w:pPr>
            <w:r w:rsidRPr="002900D3">
              <w:rPr>
                <w:rFonts w:ascii="Times New Roman" w:hAnsi="Times New Roman" w:cs="Times New Roman"/>
                <w:b/>
                <w:bCs/>
                <w:sz w:val="20"/>
                <w:szCs w:val="20"/>
              </w:rPr>
              <w:t>Consolidated financial statements/Separate financial statements</w:t>
            </w:r>
          </w:p>
        </w:tc>
      </w:tr>
      <w:tr w:rsidR="00E2375A" w:rsidRPr="002900D3" w14:paraId="1D53ECAC" w14:textId="77777777" w:rsidTr="00335AE8">
        <w:trPr>
          <w:gridAfter w:val="1"/>
          <w:wAfter w:w="6" w:type="dxa"/>
          <w:tblHeader/>
        </w:trPr>
        <w:tc>
          <w:tcPr>
            <w:tcW w:w="5670" w:type="dxa"/>
            <w:shd w:val="clear" w:color="auto" w:fill="auto"/>
          </w:tcPr>
          <w:p w14:paraId="1440634D" w14:textId="77777777" w:rsidR="00E2375A" w:rsidRPr="002900D3"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cs/>
              </w:rPr>
            </w:pPr>
          </w:p>
        </w:tc>
        <w:tc>
          <w:tcPr>
            <w:tcW w:w="4590" w:type="dxa"/>
            <w:gridSpan w:val="5"/>
          </w:tcPr>
          <w:p w14:paraId="274BA269" w14:textId="564907BB" w:rsidR="00E2375A" w:rsidRPr="002900D3"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rPr>
            </w:pPr>
            <w:r w:rsidRPr="002900D3">
              <w:rPr>
                <w:rFonts w:ascii="Times New Roman" w:hAnsi="Times New Roman" w:cs="Times New Roman"/>
                <w:sz w:val="20"/>
                <w:szCs w:val="20"/>
              </w:rPr>
              <w:t>Carrying amount</w:t>
            </w:r>
          </w:p>
        </w:tc>
        <w:tc>
          <w:tcPr>
            <w:tcW w:w="270" w:type="dxa"/>
          </w:tcPr>
          <w:p w14:paraId="1BA2578F" w14:textId="77777777" w:rsidR="00E2375A" w:rsidRPr="002900D3"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3504" w:type="dxa"/>
            <w:gridSpan w:val="5"/>
          </w:tcPr>
          <w:p w14:paraId="24098C31" w14:textId="4ABA8659" w:rsidR="00E2375A" w:rsidRPr="002900D3"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900D3">
              <w:rPr>
                <w:rFonts w:ascii="Times New Roman" w:hAnsi="Times New Roman" w:cs="Times New Roman"/>
                <w:sz w:val="20"/>
                <w:szCs w:val="20"/>
              </w:rPr>
              <w:t>Fair value</w:t>
            </w:r>
          </w:p>
        </w:tc>
      </w:tr>
      <w:tr w:rsidR="00E2375A" w:rsidRPr="002900D3" w14:paraId="469DDC4D" w14:textId="77777777" w:rsidTr="00335AE8">
        <w:trPr>
          <w:tblHeader/>
        </w:trPr>
        <w:tc>
          <w:tcPr>
            <w:tcW w:w="5670" w:type="dxa"/>
            <w:shd w:val="clear" w:color="auto" w:fill="auto"/>
          </w:tcPr>
          <w:p w14:paraId="4158F7A6" w14:textId="77777777" w:rsidR="00E2375A" w:rsidRPr="002900D3"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cs/>
              </w:rPr>
            </w:pPr>
          </w:p>
        </w:tc>
        <w:tc>
          <w:tcPr>
            <w:tcW w:w="1530" w:type="dxa"/>
          </w:tcPr>
          <w:p w14:paraId="0D2178F8" w14:textId="4951F974" w:rsidR="00E2375A" w:rsidRPr="002900D3"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2900D3">
              <w:rPr>
                <w:rFonts w:ascii="Times New Roman" w:hAnsi="Times New Roman" w:cs="Times New Roman"/>
                <w:sz w:val="20"/>
                <w:szCs w:val="20"/>
              </w:rPr>
              <w:t>Financial</w:t>
            </w:r>
          </w:p>
        </w:tc>
        <w:tc>
          <w:tcPr>
            <w:tcW w:w="270" w:type="dxa"/>
          </w:tcPr>
          <w:p w14:paraId="582A7784" w14:textId="77777777" w:rsidR="00E2375A" w:rsidRPr="002900D3"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cs/>
              </w:rPr>
            </w:pPr>
          </w:p>
        </w:tc>
        <w:tc>
          <w:tcPr>
            <w:tcW w:w="1350" w:type="dxa"/>
          </w:tcPr>
          <w:p w14:paraId="7037F059" w14:textId="77777777" w:rsidR="00E2375A" w:rsidRPr="002900D3"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cs/>
              </w:rPr>
            </w:pPr>
          </w:p>
        </w:tc>
        <w:tc>
          <w:tcPr>
            <w:tcW w:w="270" w:type="dxa"/>
          </w:tcPr>
          <w:p w14:paraId="2D0C67AA" w14:textId="77777777" w:rsidR="00E2375A" w:rsidRPr="002900D3"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170" w:type="dxa"/>
          </w:tcPr>
          <w:p w14:paraId="4FF1BCCC" w14:textId="77777777" w:rsidR="00E2375A" w:rsidRPr="002900D3"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rPr>
            </w:pPr>
          </w:p>
        </w:tc>
        <w:tc>
          <w:tcPr>
            <w:tcW w:w="270" w:type="dxa"/>
          </w:tcPr>
          <w:p w14:paraId="07E4C85D" w14:textId="77777777" w:rsidR="00E2375A" w:rsidRPr="002900D3"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990" w:type="dxa"/>
          </w:tcPr>
          <w:p w14:paraId="6EE73AA0" w14:textId="77777777" w:rsidR="00E2375A" w:rsidRPr="002900D3"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70" w:type="dxa"/>
          </w:tcPr>
          <w:p w14:paraId="37C0F7B9" w14:textId="77777777" w:rsidR="00E2375A" w:rsidRPr="002900D3"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90" w:type="dxa"/>
          </w:tcPr>
          <w:p w14:paraId="00EC47C2" w14:textId="77777777" w:rsidR="00E2375A" w:rsidRPr="002900D3"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70" w:type="dxa"/>
          </w:tcPr>
          <w:p w14:paraId="03897EE6" w14:textId="77777777" w:rsidR="00E2375A" w:rsidRPr="002900D3"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90" w:type="dxa"/>
            <w:gridSpan w:val="2"/>
          </w:tcPr>
          <w:p w14:paraId="4CD5F17B" w14:textId="77777777" w:rsidR="00E2375A" w:rsidRPr="002900D3"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E2375A" w:rsidRPr="002900D3" w14:paraId="3EF46667" w14:textId="77777777" w:rsidTr="00335AE8">
        <w:trPr>
          <w:tblHeader/>
        </w:trPr>
        <w:tc>
          <w:tcPr>
            <w:tcW w:w="5670" w:type="dxa"/>
            <w:shd w:val="clear" w:color="auto" w:fill="auto"/>
          </w:tcPr>
          <w:p w14:paraId="214E17E8"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cs/>
              </w:rPr>
            </w:pPr>
          </w:p>
        </w:tc>
        <w:tc>
          <w:tcPr>
            <w:tcW w:w="1530" w:type="dxa"/>
          </w:tcPr>
          <w:p w14:paraId="4BF7D5AE"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2900D3">
              <w:rPr>
                <w:rFonts w:ascii="Times New Roman" w:hAnsi="Times New Roman" w:cs="Times New Roman"/>
                <w:sz w:val="20"/>
                <w:szCs w:val="20"/>
              </w:rPr>
              <w:t>instruments</w:t>
            </w:r>
          </w:p>
        </w:tc>
        <w:tc>
          <w:tcPr>
            <w:tcW w:w="270" w:type="dxa"/>
          </w:tcPr>
          <w:p w14:paraId="7DCD491A"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cs/>
              </w:rPr>
            </w:pPr>
          </w:p>
        </w:tc>
        <w:tc>
          <w:tcPr>
            <w:tcW w:w="1350" w:type="dxa"/>
          </w:tcPr>
          <w:p w14:paraId="477A62EE"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2900D3">
              <w:rPr>
                <w:rFonts w:ascii="Times New Roman" w:hAnsi="Times New Roman" w:cs="Times New Roman"/>
                <w:sz w:val="20"/>
                <w:szCs w:val="20"/>
              </w:rPr>
              <w:t>Financial</w:t>
            </w:r>
          </w:p>
        </w:tc>
        <w:tc>
          <w:tcPr>
            <w:tcW w:w="270" w:type="dxa"/>
          </w:tcPr>
          <w:p w14:paraId="3D32214C"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170" w:type="dxa"/>
          </w:tcPr>
          <w:p w14:paraId="47343C79"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rPr>
            </w:pPr>
          </w:p>
        </w:tc>
        <w:tc>
          <w:tcPr>
            <w:tcW w:w="270" w:type="dxa"/>
          </w:tcPr>
          <w:p w14:paraId="3A00BBF5"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990" w:type="dxa"/>
          </w:tcPr>
          <w:p w14:paraId="4853028C"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70" w:type="dxa"/>
          </w:tcPr>
          <w:p w14:paraId="33959418"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90" w:type="dxa"/>
          </w:tcPr>
          <w:p w14:paraId="0C5F3164"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70" w:type="dxa"/>
          </w:tcPr>
          <w:p w14:paraId="3AF6868C"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90" w:type="dxa"/>
            <w:gridSpan w:val="2"/>
          </w:tcPr>
          <w:p w14:paraId="1E946BB3"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E2375A" w:rsidRPr="002900D3" w14:paraId="3E0A0B88" w14:textId="77777777" w:rsidTr="00335AE8">
        <w:trPr>
          <w:tblHeader/>
        </w:trPr>
        <w:tc>
          <w:tcPr>
            <w:tcW w:w="5670" w:type="dxa"/>
            <w:shd w:val="clear" w:color="auto" w:fill="auto"/>
          </w:tcPr>
          <w:p w14:paraId="410955FC"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cs/>
              </w:rPr>
            </w:pPr>
          </w:p>
        </w:tc>
        <w:tc>
          <w:tcPr>
            <w:tcW w:w="1530" w:type="dxa"/>
          </w:tcPr>
          <w:p w14:paraId="1E3472D9"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2900D3">
              <w:rPr>
                <w:rFonts w:ascii="Times New Roman" w:hAnsi="Times New Roman" w:cs="Times New Roman"/>
                <w:sz w:val="20"/>
                <w:szCs w:val="20"/>
              </w:rPr>
              <w:t>measured at</w:t>
            </w:r>
          </w:p>
        </w:tc>
        <w:tc>
          <w:tcPr>
            <w:tcW w:w="270" w:type="dxa"/>
          </w:tcPr>
          <w:p w14:paraId="5D26C18D"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cs/>
              </w:rPr>
            </w:pPr>
          </w:p>
        </w:tc>
        <w:tc>
          <w:tcPr>
            <w:tcW w:w="1350" w:type="dxa"/>
          </w:tcPr>
          <w:p w14:paraId="32DC2C71"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2900D3">
              <w:rPr>
                <w:rFonts w:ascii="Times New Roman" w:hAnsi="Times New Roman" w:cs="Times New Roman"/>
                <w:sz w:val="20"/>
                <w:szCs w:val="20"/>
              </w:rPr>
              <w:t>instruments</w:t>
            </w:r>
          </w:p>
        </w:tc>
        <w:tc>
          <w:tcPr>
            <w:tcW w:w="270" w:type="dxa"/>
          </w:tcPr>
          <w:p w14:paraId="43A1CC4F"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170" w:type="dxa"/>
          </w:tcPr>
          <w:p w14:paraId="3127C3B3"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rPr>
            </w:pPr>
          </w:p>
        </w:tc>
        <w:tc>
          <w:tcPr>
            <w:tcW w:w="270" w:type="dxa"/>
          </w:tcPr>
          <w:p w14:paraId="5D8B6B10"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990" w:type="dxa"/>
          </w:tcPr>
          <w:p w14:paraId="7D3A8BD1"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70" w:type="dxa"/>
          </w:tcPr>
          <w:p w14:paraId="4A12D1E1"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90" w:type="dxa"/>
          </w:tcPr>
          <w:p w14:paraId="4F0A6F71"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70" w:type="dxa"/>
          </w:tcPr>
          <w:p w14:paraId="5E621F8F"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90" w:type="dxa"/>
            <w:gridSpan w:val="2"/>
          </w:tcPr>
          <w:p w14:paraId="7561A529"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E2375A" w:rsidRPr="002900D3" w14:paraId="688C7B44" w14:textId="77777777" w:rsidTr="00335AE8">
        <w:trPr>
          <w:tblHeader/>
        </w:trPr>
        <w:tc>
          <w:tcPr>
            <w:tcW w:w="5670" w:type="dxa"/>
            <w:shd w:val="clear" w:color="auto" w:fill="auto"/>
          </w:tcPr>
          <w:p w14:paraId="22694124"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cs/>
              </w:rPr>
            </w:pPr>
          </w:p>
        </w:tc>
        <w:tc>
          <w:tcPr>
            <w:tcW w:w="1530" w:type="dxa"/>
          </w:tcPr>
          <w:p w14:paraId="3AF4C8A9"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2900D3">
              <w:rPr>
                <w:rFonts w:ascii="Times New Roman" w:hAnsi="Times New Roman" w:cs="Times New Roman"/>
                <w:sz w:val="20"/>
                <w:szCs w:val="20"/>
              </w:rPr>
              <w:t>fair value</w:t>
            </w:r>
          </w:p>
        </w:tc>
        <w:tc>
          <w:tcPr>
            <w:tcW w:w="270" w:type="dxa"/>
          </w:tcPr>
          <w:p w14:paraId="5BC2D947"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cs/>
              </w:rPr>
            </w:pPr>
          </w:p>
        </w:tc>
        <w:tc>
          <w:tcPr>
            <w:tcW w:w="1350" w:type="dxa"/>
          </w:tcPr>
          <w:p w14:paraId="5D16697C"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2900D3">
              <w:rPr>
                <w:rFonts w:ascii="Times New Roman" w:hAnsi="Times New Roman" w:cs="Times New Roman"/>
                <w:sz w:val="20"/>
                <w:szCs w:val="20"/>
              </w:rPr>
              <w:t>measured at</w:t>
            </w:r>
          </w:p>
        </w:tc>
        <w:tc>
          <w:tcPr>
            <w:tcW w:w="270" w:type="dxa"/>
          </w:tcPr>
          <w:p w14:paraId="3FD99B14"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170" w:type="dxa"/>
          </w:tcPr>
          <w:p w14:paraId="1A1F30B9"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rPr>
            </w:pPr>
          </w:p>
        </w:tc>
        <w:tc>
          <w:tcPr>
            <w:tcW w:w="270" w:type="dxa"/>
          </w:tcPr>
          <w:p w14:paraId="399CF69C"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990" w:type="dxa"/>
          </w:tcPr>
          <w:p w14:paraId="1007A92E"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70" w:type="dxa"/>
          </w:tcPr>
          <w:p w14:paraId="10F1F865"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90" w:type="dxa"/>
          </w:tcPr>
          <w:p w14:paraId="2DD2F463"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70" w:type="dxa"/>
          </w:tcPr>
          <w:p w14:paraId="10F64E90"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90" w:type="dxa"/>
            <w:gridSpan w:val="2"/>
          </w:tcPr>
          <w:p w14:paraId="5430A08F"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E2375A" w:rsidRPr="002900D3" w14:paraId="7BEACA84" w14:textId="77777777" w:rsidTr="00335AE8">
        <w:trPr>
          <w:tblHeader/>
        </w:trPr>
        <w:tc>
          <w:tcPr>
            <w:tcW w:w="5670" w:type="dxa"/>
            <w:shd w:val="clear" w:color="auto" w:fill="auto"/>
          </w:tcPr>
          <w:p w14:paraId="7061E06D"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cs/>
              </w:rPr>
            </w:pPr>
          </w:p>
        </w:tc>
        <w:tc>
          <w:tcPr>
            <w:tcW w:w="1530" w:type="dxa"/>
          </w:tcPr>
          <w:p w14:paraId="75EBB80B"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2900D3">
              <w:rPr>
                <w:rFonts w:ascii="Times New Roman" w:hAnsi="Times New Roman" w:cs="Times New Roman"/>
                <w:sz w:val="20"/>
                <w:szCs w:val="20"/>
              </w:rPr>
              <w:t>through</w:t>
            </w:r>
          </w:p>
        </w:tc>
        <w:tc>
          <w:tcPr>
            <w:tcW w:w="270" w:type="dxa"/>
          </w:tcPr>
          <w:p w14:paraId="6F008756"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cs/>
              </w:rPr>
            </w:pPr>
          </w:p>
        </w:tc>
        <w:tc>
          <w:tcPr>
            <w:tcW w:w="1350" w:type="dxa"/>
          </w:tcPr>
          <w:p w14:paraId="0254EC80"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cs/>
              </w:rPr>
            </w:pPr>
            <w:r w:rsidRPr="002900D3">
              <w:rPr>
                <w:rFonts w:ascii="Times New Roman" w:hAnsi="Times New Roman" w:cs="Times New Roman"/>
                <w:sz w:val="20"/>
                <w:szCs w:val="20"/>
              </w:rPr>
              <w:t>amortised</w:t>
            </w:r>
          </w:p>
        </w:tc>
        <w:tc>
          <w:tcPr>
            <w:tcW w:w="270" w:type="dxa"/>
          </w:tcPr>
          <w:p w14:paraId="0F01A087"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170" w:type="dxa"/>
          </w:tcPr>
          <w:p w14:paraId="4C780D19"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rPr>
            </w:pPr>
          </w:p>
        </w:tc>
        <w:tc>
          <w:tcPr>
            <w:tcW w:w="270" w:type="dxa"/>
          </w:tcPr>
          <w:p w14:paraId="349B4F73"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990" w:type="dxa"/>
          </w:tcPr>
          <w:p w14:paraId="5DE3DE84"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70" w:type="dxa"/>
          </w:tcPr>
          <w:p w14:paraId="09DC6132"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90" w:type="dxa"/>
          </w:tcPr>
          <w:p w14:paraId="66897C93"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70" w:type="dxa"/>
          </w:tcPr>
          <w:p w14:paraId="437D0332"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90" w:type="dxa"/>
            <w:gridSpan w:val="2"/>
          </w:tcPr>
          <w:p w14:paraId="2DF06F4E" w14:textId="77777777" w:rsidR="00E2375A" w:rsidRPr="002900D3"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E2375A" w:rsidRPr="002900D3" w14:paraId="791214E2" w14:textId="77777777" w:rsidTr="00335AE8">
        <w:trPr>
          <w:tblHeader/>
        </w:trPr>
        <w:tc>
          <w:tcPr>
            <w:tcW w:w="5670" w:type="dxa"/>
            <w:shd w:val="clear" w:color="auto" w:fill="auto"/>
          </w:tcPr>
          <w:p w14:paraId="79681938" w14:textId="3A1944F6"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cs/>
              </w:rPr>
            </w:pPr>
          </w:p>
        </w:tc>
        <w:tc>
          <w:tcPr>
            <w:tcW w:w="1530" w:type="dxa"/>
          </w:tcPr>
          <w:p w14:paraId="299C6F82"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2900D3">
              <w:rPr>
                <w:rFonts w:ascii="Times New Roman" w:hAnsi="Times New Roman" w:cs="Times New Roman"/>
                <w:sz w:val="20"/>
                <w:szCs w:val="20"/>
              </w:rPr>
              <w:t>profit and loss</w:t>
            </w:r>
          </w:p>
        </w:tc>
        <w:tc>
          <w:tcPr>
            <w:tcW w:w="270" w:type="dxa"/>
          </w:tcPr>
          <w:p w14:paraId="716E92EF"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cs/>
              </w:rPr>
            </w:pPr>
          </w:p>
        </w:tc>
        <w:tc>
          <w:tcPr>
            <w:tcW w:w="1350" w:type="dxa"/>
          </w:tcPr>
          <w:p w14:paraId="3A07CA51"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cs/>
              </w:rPr>
            </w:pPr>
            <w:r w:rsidRPr="002900D3">
              <w:rPr>
                <w:rFonts w:ascii="Times New Roman" w:hAnsi="Times New Roman" w:cs="Times New Roman"/>
                <w:sz w:val="20"/>
                <w:szCs w:val="20"/>
              </w:rPr>
              <w:t>cost - net</w:t>
            </w:r>
          </w:p>
        </w:tc>
        <w:tc>
          <w:tcPr>
            <w:tcW w:w="270" w:type="dxa"/>
          </w:tcPr>
          <w:p w14:paraId="57E96A0E"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170" w:type="dxa"/>
          </w:tcPr>
          <w:p w14:paraId="309672C1"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rPr>
            </w:pPr>
            <w:r w:rsidRPr="002900D3">
              <w:rPr>
                <w:rFonts w:ascii="Times New Roman" w:hAnsi="Times New Roman" w:cs="Times New Roman"/>
                <w:sz w:val="20"/>
                <w:szCs w:val="20"/>
              </w:rPr>
              <w:t>Total</w:t>
            </w:r>
          </w:p>
        </w:tc>
        <w:tc>
          <w:tcPr>
            <w:tcW w:w="270" w:type="dxa"/>
          </w:tcPr>
          <w:p w14:paraId="16BD1D86"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990" w:type="dxa"/>
          </w:tcPr>
          <w:p w14:paraId="601CB98F"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900D3">
              <w:rPr>
                <w:rFonts w:ascii="Times New Roman" w:hAnsi="Times New Roman" w:cs="Times New Roman"/>
                <w:sz w:val="20"/>
                <w:szCs w:val="20"/>
              </w:rPr>
              <w:t>Level 2</w:t>
            </w:r>
          </w:p>
        </w:tc>
        <w:tc>
          <w:tcPr>
            <w:tcW w:w="270" w:type="dxa"/>
          </w:tcPr>
          <w:p w14:paraId="49078C13"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90" w:type="dxa"/>
          </w:tcPr>
          <w:p w14:paraId="419588AC"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900D3">
              <w:rPr>
                <w:rFonts w:ascii="Times New Roman" w:hAnsi="Times New Roman" w:cs="Times New Roman"/>
                <w:sz w:val="20"/>
                <w:szCs w:val="20"/>
              </w:rPr>
              <w:t>Level 3</w:t>
            </w:r>
          </w:p>
        </w:tc>
        <w:tc>
          <w:tcPr>
            <w:tcW w:w="270" w:type="dxa"/>
          </w:tcPr>
          <w:p w14:paraId="20A90B2C"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90" w:type="dxa"/>
            <w:gridSpan w:val="2"/>
          </w:tcPr>
          <w:p w14:paraId="101E64EA"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900D3">
              <w:rPr>
                <w:rFonts w:ascii="Times New Roman" w:hAnsi="Times New Roman" w:cs="Times New Roman"/>
                <w:sz w:val="20"/>
                <w:szCs w:val="20"/>
              </w:rPr>
              <w:t>Total</w:t>
            </w:r>
          </w:p>
        </w:tc>
      </w:tr>
      <w:tr w:rsidR="00E2375A" w:rsidRPr="002900D3" w14:paraId="2D6795BC" w14:textId="77777777" w:rsidTr="00335AE8">
        <w:trPr>
          <w:gridAfter w:val="1"/>
          <w:wAfter w:w="6" w:type="dxa"/>
          <w:tblHeader/>
        </w:trPr>
        <w:tc>
          <w:tcPr>
            <w:tcW w:w="5670" w:type="dxa"/>
            <w:shd w:val="clear" w:color="auto" w:fill="auto"/>
          </w:tcPr>
          <w:p w14:paraId="7A3D2369"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0"/>
                <w:szCs w:val="20"/>
              </w:rPr>
            </w:pPr>
          </w:p>
        </w:tc>
        <w:tc>
          <w:tcPr>
            <w:tcW w:w="8364" w:type="dxa"/>
            <w:gridSpan w:val="11"/>
          </w:tcPr>
          <w:p w14:paraId="6E5E2969" w14:textId="31CA5C9D"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r w:rsidRPr="002900D3">
              <w:rPr>
                <w:rFonts w:ascii="Times New Roman" w:hAnsi="Times New Roman" w:cs="Times New Roman"/>
                <w:i/>
                <w:iCs/>
                <w:sz w:val="20"/>
                <w:szCs w:val="20"/>
              </w:rPr>
              <w:t>(in thousand Baht)</w:t>
            </w:r>
          </w:p>
        </w:tc>
      </w:tr>
      <w:tr w:rsidR="00E2375A" w:rsidRPr="002900D3" w14:paraId="5B355732" w14:textId="77777777" w:rsidTr="00335AE8">
        <w:trPr>
          <w:tblHeader/>
        </w:trPr>
        <w:tc>
          <w:tcPr>
            <w:tcW w:w="5670" w:type="dxa"/>
            <w:shd w:val="clear" w:color="auto" w:fill="auto"/>
          </w:tcPr>
          <w:p w14:paraId="64B1CB7B" w14:textId="3B3C134B" w:rsidR="00E2375A" w:rsidRPr="002900D3" w:rsidRDefault="00E51F6B"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0"/>
                <w:szCs w:val="20"/>
              </w:rPr>
            </w:pPr>
            <w:r>
              <w:rPr>
                <w:rFonts w:ascii="Times New Roman" w:hAnsi="Times New Roman" w:cs="Times New Roman"/>
                <w:b/>
                <w:bCs/>
                <w:i/>
                <w:iCs/>
                <w:sz w:val="20"/>
                <w:szCs w:val="20"/>
              </w:rPr>
              <w:t xml:space="preserve">At 31 December </w:t>
            </w:r>
            <w:r w:rsidR="00E2375A" w:rsidRPr="002900D3">
              <w:rPr>
                <w:rFonts w:ascii="Times New Roman" w:hAnsi="Times New Roman" w:cs="Times New Roman"/>
                <w:b/>
                <w:bCs/>
                <w:i/>
                <w:iCs/>
                <w:sz w:val="20"/>
                <w:szCs w:val="20"/>
              </w:rPr>
              <w:t>202</w:t>
            </w:r>
            <w:r w:rsidR="00C02F0C" w:rsidRPr="002900D3">
              <w:rPr>
                <w:rFonts w:ascii="Times New Roman" w:hAnsi="Times New Roman" w:cs="Times New Roman"/>
                <w:b/>
                <w:bCs/>
                <w:i/>
                <w:iCs/>
                <w:sz w:val="20"/>
                <w:szCs w:val="20"/>
              </w:rPr>
              <w:t>4</w:t>
            </w:r>
          </w:p>
        </w:tc>
        <w:tc>
          <w:tcPr>
            <w:tcW w:w="1530" w:type="dxa"/>
          </w:tcPr>
          <w:p w14:paraId="13D80AE6"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270" w:type="dxa"/>
          </w:tcPr>
          <w:p w14:paraId="6226CB88"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cs/>
              </w:rPr>
            </w:pPr>
          </w:p>
        </w:tc>
        <w:tc>
          <w:tcPr>
            <w:tcW w:w="1350" w:type="dxa"/>
          </w:tcPr>
          <w:p w14:paraId="055B002B"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rPr>
            </w:pPr>
          </w:p>
        </w:tc>
        <w:tc>
          <w:tcPr>
            <w:tcW w:w="270" w:type="dxa"/>
          </w:tcPr>
          <w:p w14:paraId="0F222A58"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170" w:type="dxa"/>
          </w:tcPr>
          <w:p w14:paraId="2CBF38B4"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rPr>
            </w:pPr>
          </w:p>
        </w:tc>
        <w:tc>
          <w:tcPr>
            <w:tcW w:w="270" w:type="dxa"/>
          </w:tcPr>
          <w:p w14:paraId="3EEF16D9"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990" w:type="dxa"/>
          </w:tcPr>
          <w:p w14:paraId="754C6B47"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270" w:type="dxa"/>
          </w:tcPr>
          <w:p w14:paraId="0FBC8AF1"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90" w:type="dxa"/>
          </w:tcPr>
          <w:p w14:paraId="4F2AF4AD"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270" w:type="dxa"/>
          </w:tcPr>
          <w:p w14:paraId="3DF9625F"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90" w:type="dxa"/>
            <w:gridSpan w:val="2"/>
          </w:tcPr>
          <w:p w14:paraId="233FA1F7"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r>
      <w:tr w:rsidR="00E2375A" w:rsidRPr="002900D3" w14:paraId="09C1C6AF" w14:textId="77777777" w:rsidTr="00335AE8">
        <w:tc>
          <w:tcPr>
            <w:tcW w:w="5670" w:type="dxa"/>
          </w:tcPr>
          <w:p w14:paraId="75D68D14"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0"/>
                <w:szCs w:val="20"/>
              </w:rPr>
            </w:pPr>
            <w:r w:rsidRPr="002900D3">
              <w:rPr>
                <w:rFonts w:ascii="Times New Roman" w:hAnsi="Times New Roman" w:cs="Times New Roman"/>
                <w:b/>
                <w:bCs/>
                <w:i/>
                <w:iCs/>
                <w:sz w:val="20"/>
                <w:szCs w:val="20"/>
              </w:rPr>
              <w:t>Financial assets</w:t>
            </w:r>
          </w:p>
        </w:tc>
        <w:tc>
          <w:tcPr>
            <w:tcW w:w="1530" w:type="dxa"/>
          </w:tcPr>
          <w:p w14:paraId="42EF346C" w14:textId="77777777" w:rsidR="00E2375A" w:rsidRPr="002900D3" w:rsidRDefault="00E2375A"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08"/>
              <w:jc w:val="right"/>
              <w:rPr>
                <w:rFonts w:ascii="Times New Roman" w:hAnsi="Times New Roman" w:cs="Times New Roman"/>
                <w:sz w:val="20"/>
                <w:szCs w:val="20"/>
              </w:rPr>
            </w:pPr>
          </w:p>
        </w:tc>
        <w:tc>
          <w:tcPr>
            <w:tcW w:w="270" w:type="dxa"/>
          </w:tcPr>
          <w:p w14:paraId="6DBAEC52"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350" w:type="dxa"/>
          </w:tcPr>
          <w:p w14:paraId="370904DE"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270" w:type="dxa"/>
          </w:tcPr>
          <w:p w14:paraId="700C94E2"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170" w:type="dxa"/>
          </w:tcPr>
          <w:p w14:paraId="2DB892F2"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270" w:type="dxa"/>
          </w:tcPr>
          <w:p w14:paraId="1CEA16AC"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Pr>
          <w:p w14:paraId="35EA5C24"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270" w:type="dxa"/>
          </w:tcPr>
          <w:p w14:paraId="7ADD9A21"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Pr>
          <w:p w14:paraId="226EE804"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270" w:type="dxa"/>
          </w:tcPr>
          <w:p w14:paraId="13C79708"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gridSpan w:val="2"/>
          </w:tcPr>
          <w:p w14:paraId="6AF9BC82"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r>
      <w:tr w:rsidR="00E2375A" w:rsidRPr="002900D3" w14:paraId="73AEE38A" w14:textId="77777777" w:rsidTr="00335AE8">
        <w:tc>
          <w:tcPr>
            <w:tcW w:w="5670" w:type="dxa"/>
          </w:tcPr>
          <w:p w14:paraId="69EFDA00"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0"/>
                <w:szCs w:val="20"/>
              </w:rPr>
            </w:pPr>
            <w:r w:rsidRPr="002900D3">
              <w:rPr>
                <w:rFonts w:ascii="Times New Roman" w:hAnsi="Times New Roman" w:cs="Times New Roman"/>
                <w:sz w:val="20"/>
                <w:szCs w:val="20"/>
              </w:rPr>
              <w:t>Other current financial asset</w:t>
            </w:r>
          </w:p>
        </w:tc>
        <w:tc>
          <w:tcPr>
            <w:tcW w:w="1530" w:type="dxa"/>
          </w:tcPr>
          <w:p w14:paraId="318B1535" w14:textId="77777777" w:rsidR="00E2375A" w:rsidRPr="002900D3" w:rsidRDefault="00E2375A"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0"/>
                <w:szCs w:val="20"/>
              </w:rPr>
            </w:pPr>
          </w:p>
        </w:tc>
        <w:tc>
          <w:tcPr>
            <w:tcW w:w="270" w:type="dxa"/>
          </w:tcPr>
          <w:p w14:paraId="3FB9589D"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350" w:type="dxa"/>
          </w:tcPr>
          <w:p w14:paraId="44894804" w14:textId="77777777" w:rsidR="00E2375A" w:rsidRPr="002900D3" w:rsidRDefault="00E2375A"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0"/>
                <w:szCs w:val="20"/>
              </w:rPr>
            </w:pPr>
          </w:p>
        </w:tc>
        <w:tc>
          <w:tcPr>
            <w:tcW w:w="270" w:type="dxa"/>
          </w:tcPr>
          <w:p w14:paraId="619C9825"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170" w:type="dxa"/>
          </w:tcPr>
          <w:p w14:paraId="4F85A359" w14:textId="77777777" w:rsidR="00E2375A" w:rsidRPr="002900D3"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14" w:right="-108"/>
              <w:rPr>
                <w:rFonts w:ascii="Times New Roman" w:hAnsi="Times New Roman" w:cs="Times New Roman"/>
                <w:sz w:val="20"/>
                <w:szCs w:val="20"/>
              </w:rPr>
            </w:pPr>
          </w:p>
        </w:tc>
        <w:tc>
          <w:tcPr>
            <w:tcW w:w="270" w:type="dxa"/>
          </w:tcPr>
          <w:p w14:paraId="54D87A5A"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Pr>
          <w:p w14:paraId="7495D35D" w14:textId="77777777" w:rsidR="00E2375A" w:rsidRPr="002900D3"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14" w:right="-108"/>
              <w:rPr>
                <w:rFonts w:ascii="Times New Roman" w:hAnsi="Times New Roman" w:cs="Times New Roman"/>
                <w:sz w:val="20"/>
                <w:szCs w:val="20"/>
              </w:rPr>
            </w:pPr>
          </w:p>
        </w:tc>
        <w:tc>
          <w:tcPr>
            <w:tcW w:w="270" w:type="dxa"/>
          </w:tcPr>
          <w:p w14:paraId="32DA9C15"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Pr>
          <w:p w14:paraId="07A2B0DE" w14:textId="77777777" w:rsidR="00E2375A" w:rsidRPr="002900D3"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0"/>
                <w:szCs w:val="20"/>
              </w:rPr>
            </w:pPr>
          </w:p>
        </w:tc>
        <w:tc>
          <w:tcPr>
            <w:tcW w:w="270" w:type="dxa"/>
          </w:tcPr>
          <w:p w14:paraId="0767E2F5"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gridSpan w:val="2"/>
          </w:tcPr>
          <w:p w14:paraId="377A8E39" w14:textId="77777777" w:rsidR="00E2375A" w:rsidRPr="002900D3"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2"/>
              <w:rPr>
                <w:rFonts w:ascii="Times New Roman" w:hAnsi="Times New Roman" w:cs="Times New Roman"/>
                <w:sz w:val="20"/>
                <w:szCs w:val="20"/>
              </w:rPr>
            </w:pPr>
          </w:p>
        </w:tc>
      </w:tr>
      <w:tr w:rsidR="00E2375A" w:rsidRPr="002900D3" w14:paraId="79E38BA5" w14:textId="77777777" w:rsidTr="00335AE8">
        <w:tc>
          <w:tcPr>
            <w:tcW w:w="5670" w:type="dxa"/>
          </w:tcPr>
          <w:p w14:paraId="175C263D" w14:textId="0E8B7A1F" w:rsidR="00E2375A" w:rsidRPr="002900D3" w:rsidRDefault="003701FD"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0"/>
                <w:szCs w:val="20"/>
              </w:rPr>
            </w:pPr>
            <w:r w:rsidRPr="002900D3">
              <w:rPr>
                <w:rFonts w:ascii="Times New Roman" w:hAnsi="Times New Roman" w:cs="Times New Roman"/>
                <w:sz w:val="20"/>
                <w:szCs w:val="20"/>
              </w:rPr>
              <w:t>Investment in d</w:t>
            </w:r>
            <w:r w:rsidR="00E2375A" w:rsidRPr="002900D3">
              <w:rPr>
                <w:rFonts w:ascii="Times New Roman" w:hAnsi="Times New Roman" w:cs="Times New Roman"/>
                <w:sz w:val="20"/>
                <w:szCs w:val="20"/>
              </w:rPr>
              <w:t>ebt securities</w:t>
            </w:r>
          </w:p>
        </w:tc>
        <w:tc>
          <w:tcPr>
            <w:tcW w:w="1530" w:type="dxa"/>
            <w:vAlign w:val="bottom"/>
          </w:tcPr>
          <w:p w14:paraId="4533A470" w14:textId="3EAE5A7D" w:rsidR="00E2375A" w:rsidRPr="002900D3" w:rsidRDefault="00335AE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0"/>
                <w:szCs w:val="20"/>
              </w:rPr>
            </w:pPr>
            <w:r w:rsidRPr="00335AE8">
              <w:rPr>
                <w:rFonts w:ascii="Times New Roman" w:hAnsi="Times New Roman" w:cs="Times New Roman"/>
                <w:sz w:val="20"/>
                <w:szCs w:val="20"/>
              </w:rPr>
              <w:t>53,595</w:t>
            </w:r>
          </w:p>
        </w:tc>
        <w:tc>
          <w:tcPr>
            <w:tcW w:w="270" w:type="dxa"/>
          </w:tcPr>
          <w:p w14:paraId="693831F4"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350" w:type="dxa"/>
          </w:tcPr>
          <w:p w14:paraId="2BE1529B" w14:textId="6A67672C" w:rsidR="00E2375A" w:rsidRPr="002900D3" w:rsidRDefault="00335AE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0"/>
                <w:szCs w:val="20"/>
              </w:rPr>
            </w:pPr>
            <w:r w:rsidRPr="00335AE8">
              <w:rPr>
                <w:rFonts w:ascii="Times New Roman" w:hAnsi="Times New Roman" w:cs="Times New Roman"/>
                <w:sz w:val="20"/>
                <w:szCs w:val="20"/>
              </w:rPr>
              <w:t>-</w:t>
            </w:r>
          </w:p>
        </w:tc>
        <w:tc>
          <w:tcPr>
            <w:tcW w:w="270" w:type="dxa"/>
          </w:tcPr>
          <w:p w14:paraId="7E2ACC89"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1170" w:type="dxa"/>
            <w:vAlign w:val="bottom"/>
          </w:tcPr>
          <w:p w14:paraId="4AF5A7DE" w14:textId="7E0D859E" w:rsidR="00E2375A" w:rsidRPr="002900D3" w:rsidRDefault="00335AE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0"/>
                <w:szCs w:val="20"/>
              </w:rPr>
            </w:pPr>
            <w:r w:rsidRPr="00335AE8">
              <w:rPr>
                <w:rFonts w:ascii="Times New Roman" w:hAnsi="Times New Roman" w:cs="Times New Roman"/>
                <w:sz w:val="20"/>
                <w:szCs w:val="20"/>
              </w:rPr>
              <w:t>53,595</w:t>
            </w:r>
          </w:p>
        </w:tc>
        <w:tc>
          <w:tcPr>
            <w:tcW w:w="270" w:type="dxa"/>
          </w:tcPr>
          <w:p w14:paraId="4D35D27A"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57706B5F" w14:textId="3157A56C" w:rsidR="00E2375A" w:rsidRPr="002900D3" w:rsidRDefault="00335AE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0"/>
                <w:szCs w:val="20"/>
              </w:rPr>
            </w:pPr>
            <w:r w:rsidRPr="00335AE8">
              <w:rPr>
                <w:rFonts w:ascii="Times New Roman" w:hAnsi="Times New Roman" w:cs="Times New Roman"/>
                <w:sz w:val="20"/>
                <w:szCs w:val="20"/>
              </w:rPr>
              <w:t>53,595</w:t>
            </w:r>
          </w:p>
        </w:tc>
        <w:tc>
          <w:tcPr>
            <w:tcW w:w="270" w:type="dxa"/>
            <w:vAlign w:val="bottom"/>
          </w:tcPr>
          <w:p w14:paraId="0ED40D08"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7804A67F" w14:textId="41477FC1" w:rsidR="00E2375A" w:rsidRPr="002900D3" w:rsidRDefault="00335AE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0"/>
                <w:szCs w:val="20"/>
              </w:rPr>
            </w:pPr>
            <w:r w:rsidRPr="00335AE8">
              <w:rPr>
                <w:rFonts w:ascii="Times New Roman" w:hAnsi="Times New Roman" w:cs="Times New Roman"/>
                <w:sz w:val="20"/>
                <w:szCs w:val="20"/>
              </w:rPr>
              <w:t>-</w:t>
            </w:r>
          </w:p>
        </w:tc>
        <w:tc>
          <w:tcPr>
            <w:tcW w:w="270" w:type="dxa"/>
            <w:vAlign w:val="bottom"/>
          </w:tcPr>
          <w:p w14:paraId="657457FC"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gridSpan w:val="2"/>
            <w:vAlign w:val="bottom"/>
          </w:tcPr>
          <w:p w14:paraId="3B605682" w14:textId="5D70BD38" w:rsidR="00E2375A" w:rsidRPr="002900D3" w:rsidRDefault="00335AE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0"/>
                <w:szCs w:val="20"/>
              </w:rPr>
            </w:pPr>
            <w:r w:rsidRPr="00335AE8">
              <w:rPr>
                <w:rFonts w:ascii="Times New Roman" w:hAnsi="Times New Roman" w:cs="Times New Roman"/>
                <w:sz w:val="20"/>
                <w:szCs w:val="20"/>
              </w:rPr>
              <w:t>53,595</w:t>
            </w:r>
          </w:p>
        </w:tc>
      </w:tr>
      <w:tr w:rsidR="002900D3" w:rsidRPr="002900D3" w14:paraId="4CCBD088" w14:textId="77777777" w:rsidTr="00335AE8">
        <w:tc>
          <w:tcPr>
            <w:tcW w:w="5670" w:type="dxa"/>
          </w:tcPr>
          <w:p w14:paraId="1B232CEC" w14:textId="370541B8" w:rsidR="002900D3" w:rsidRPr="002900D3"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0"/>
                <w:szCs w:val="20"/>
              </w:rPr>
            </w:pPr>
            <w:r w:rsidRPr="002900D3">
              <w:rPr>
                <w:rFonts w:ascii="Times New Roman" w:hAnsi="Times New Roman" w:cs="Times New Roman"/>
                <w:sz w:val="20"/>
                <w:szCs w:val="20"/>
              </w:rPr>
              <w:t>Other non-current financial asset</w:t>
            </w:r>
          </w:p>
        </w:tc>
        <w:tc>
          <w:tcPr>
            <w:tcW w:w="1530" w:type="dxa"/>
            <w:vAlign w:val="bottom"/>
          </w:tcPr>
          <w:p w14:paraId="2F7F1B00" w14:textId="77777777" w:rsidR="002900D3" w:rsidRPr="002900D3"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0"/>
                <w:szCs w:val="20"/>
              </w:rPr>
            </w:pPr>
          </w:p>
        </w:tc>
        <w:tc>
          <w:tcPr>
            <w:tcW w:w="270" w:type="dxa"/>
          </w:tcPr>
          <w:p w14:paraId="3A3B8A7E" w14:textId="77777777" w:rsidR="002900D3" w:rsidRPr="002900D3"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350" w:type="dxa"/>
          </w:tcPr>
          <w:p w14:paraId="193CE628" w14:textId="77777777" w:rsidR="002900D3" w:rsidRPr="002900D3"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0"/>
                <w:szCs w:val="20"/>
              </w:rPr>
            </w:pPr>
          </w:p>
        </w:tc>
        <w:tc>
          <w:tcPr>
            <w:tcW w:w="270" w:type="dxa"/>
          </w:tcPr>
          <w:p w14:paraId="505652F7" w14:textId="77777777" w:rsidR="002900D3" w:rsidRPr="002900D3"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1170" w:type="dxa"/>
            <w:vAlign w:val="bottom"/>
          </w:tcPr>
          <w:p w14:paraId="1AB99DAE" w14:textId="77777777" w:rsidR="002900D3" w:rsidRPr="002900D3" w:rsidRDefault="002900D3"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0"/>
                <w:szCs w:val="20"/>
              </w:rPr>
            </w:pPr>
          </w:p>
        </w:tc>
        <w:tc>
          <w:tcPr>
            <w:tcW w:w="270" w:type="dxa"/>
          </w:tcPr>
          <w:p w14:paraId="5DE2EEC8" w14:textId="77777777" w:rsidR="002900D3" w:rsidRPr="002900D3"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65EF4EF0" w14:textId="77777777" w:rsidR="002900D3" w:rsidRPr="002900D3" w:rsidRDefault="002900D3"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0"/>
                <w:szCs w:val="20"/>
              </w:rPr>
            </w:pPr>
          </w:p>
        </w:tc>
        <w:tc>
          <w:tcPr>
            <w:tcW w:w="270" w:type="dxa"/>
            <w:vAlign w:val="bottom"/>
          </w:tcPr>
          <w:p w14:paraId="28B436B0" w14:textId="77777777" w:rsidR="002900D3" w:rsidRPr="002900D3"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24A2CE30" w14:textId="77777777" w:rsidR="002900D3" w:rsidRPr="002900D3" w:rsidRDefault="002900D3"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0"/>
                <w:szCs w:val="20"/>
              </w:rPr>
            </w:pPr>
          </w:p>
        </w:tc>
        <w:tc>
          <w:tcPr>
            <w:tcW w:w="270" w:type="dxa"/>
            <w:vAlign w:val="bottom"/>
          </w:tcPr>
          <w:p w14:paraId="14CCCF85" w14:textId="77777777" w:rsidR="002900D3" w:rsidRPr="002900D3"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gridSpan w:val="2"/>
            <w:vAlign w:val="bottom"/>
          </w:tcPr>
          <w:p w14:paraId="1041F11E" w14:textId="77777777" w:rsidR="002900D3" w:rsidRPr="002900D3" w:rsidRDefault="002900D3"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0"/>
                <w:szCs w:val="20"/>
              </w:rPr>
            </w:pPr>
          </w:p>
        </w:tc>
      </w:tr>
      <w:tr w:rsidR="002900D3" w:rsidRPr="002900D3" w14:paraId="0DF3220A" w14:textId="77777777" w:rsidTr="00335AE8">
        <w:tc>
          <w:tcPr>
            <w:tcW w:w="5670" w:type="dxa"/>
          </w:tcPr>
          <w:p w14:paraId="753D8BCE" w14:textId="5FB6FFB7" w:rsidR="002900D3" w:rsidRPr="002900D3"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0"/>
                <w:szCs w:val="20"/>
              </w:rPr>
            </w:pPr>
            <w:r w:rsidRPr="002900D3">
              <w:rPr>
                <w:rFonts w:ascii="Times New Roman" w:hAnsi="Times New Roman" w:cs="Times New Roman"/>
                <w:sz w:val="20"/>
                <w:szCs w:val="20"/>
              </w:rPr>
              <w:t>Investment in debentures</w:t>
            </w:r>
          </w:p>
        </w:tc>
        <w:tc>
          <w:tcPr>
            <w:tcW w:w="1530" w:type="dxa"/>
            <w:vAlign w:val="bottom"/>
          </w:tcPr>
          <w:p w14:paraId="55294EFA" w14:textId="7F45A851" w:rsidR="002900D3" w:rsidRPr="002900D3" w:rsidRDefault="00335AE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0"/>
                <w:szCs w:val="20"/>
              </w:rPr>
            </w:pPr>
            <w:r w:rsidRPr="00335AE8">
              <w:rPr>
                <w:rFonts w:ascii="Times New Roman" w:hAnsi="Times New Roman" w:cs="Times New Roman"/>
                <w:sz w:val="20"/>
                <w:szCs w:val="20"/>
              </w:rPr>
              <w:t>49,138</w:t>
            </w:r>
          </w:p>
        </w:tc>
        <w:tc>
          <w:tcPr>
            <w:tcW w:w="270" w:type="dxa"/>
          </w:tcPr>
          <w:p w14:paraId="2CC7B173" w14:textId="77777777" w:rsidR="002900D3" w:rsidRPr="002900D3"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350" w:type="dxa"/>
          </w:tcPr>
          <w:p w14:paraId="03EF6073" w14:textId="650984A5" w:rsidR="002900D3" w:rsidRPr="002900D3" w:rsidRDefault="00335AE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0"/>
                <w:szCs w:val="20"/>
              </w:rPr>
            </w:pPr>
            <w:r w:rsidRPr="00335AE8">
              <w:rPr>
                <w:rFonts w:ascii="Times New Roman" w:hAnsi="Times New Roman" w:cs="Times New Roman"/>
                <w:sz w:val="20"/>
                <w:szCs w:val="20"/>
              </w:rPr>
              <w:t>-</w:t>
            </w:r>
          </w:p>
        </w:tc>
        <w:tc>
          <w:tcPr>
            <w:tcW w:w="270" w:type="dxa"/>
          </w:tcPr>
          <w:p w14:paraId="1153BCD3" w14:textId="77777777" w:rsidR="002900D3" w:rsidRPr="002900D3"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1170" w:type="dxa"/>
            <w:vAlign w:val="bottom"/>
          </w:tcPr>
          <w:p w14:paraId="547FA219" w14:textId="1396A349" w:rsidR="002900D3" w:rsidRPr="002900D3" w:rsidRDefault="00335AE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0"/>
                <w:szCs w:val="20"/>
              </w:rPr>
            </w:pPr>
            <w:r w:rsidRPr="00335AE8">
              <w:rPr>
                <w:rFonts w:ascii="Times New Roman" w:hAnsi="Times New Roman" w:cs="Times New Roman"/>
                <w:sz w:val="20"/>
                <w:szCs w:val="20"/>
              </w:rPr>
              <w:t>49,138</w:t>
            </w:r>
          </w:p>
        </w:tc>
        <w:tc>
          <w:tcPr>
            <w:tcW w:w="270" w:type="dxa"/>
          </w:tcPr>
          <w:p w14:paraId="3F7A82CE" w14:textId="77777777" w:rsidR="002900D3" w:rsidRPr="002900D3"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59F8FDFD" w14:textId="417247D4" w:rsidR="002900D3" w:rsidRPr="002900D3" w:rsidRDefault="00335AE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0"/>
                <w:szCs w:val="20"/>
              </w:rPr>
            </w:pPr>
            <w:r w:rsidRPr="00335AE8">
              <w:rPr>
                <w:rFonts w:ascii="Times New Roman" w:hAnsi="Times New Roman" w:cs="Times New Roman"/>
                <w:sz w:val="20"/>
                <w:szCs w:val="20"/>
              </w:rPr>
              <w:t>49,138</w:t>
            </w:r>
          </w:p>
        </w:tc>
        <w:tc>
          <w:tcPr>
            <w:tcW w:w="270" w:type="dxa"/>
            <w:vAlign w:val="bottom"/>
          </w:tcPr>
          <w:p w14:paraId="4034B4FE" w14:textId="77777777" w:rsidR="002900D3" w:rsidRPr="002900D3"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41104532" w14:textId="3A156B99" w:rsidR="002900D3" w:rsidRPr="002900D3" w:rsidRDefault="00335AE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0"/>
                <w:szCs w:val="20"/>
              </w:rPr>
            </w:pPr>
            <w:r w:rsidRPr="00335AE8">
              <w:rPr>
                <w:rFonts w:ascii="Times New Roman" w:hAnsi="Times New Roman" w:cs="Times New Roman"/>
                <w:sz w:val="20"/>
                <w:szCs w:val="20"/>
              </w:rPr>
              <w:t>-</w:t>
            </w:r>
          </w:p>
        </w:tc>
        <w:tc>
          <w:tcPr>
            <w:tcW w:w="270" w:type="dxa"/>
            <w:vAlign w:val="bottom"/>
          </w:tcPr>
          <w:p w14:paraId="283B6F99" w14:textId="77777777" w:rsidR="002900D3" w:rsidRPr="002900D3"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gridSpan w:val="2"/>
            <w:vAlign w:val="bottom"/>
          </w:tcPr>
          <w:p w14:paraId="0B3511A8" w14:textId="7D72B824" w:rsidR="002900D3" w:rsidRPr="002900D3" w:rsidRDefault="00335AE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0"/>
                <w:szCs w:val="20"/>
              </w:rPr>
            </w:pPr>
            <w:r w:rsidRPr="00335AE8">
              <w:rPr>
                <w:rFonts w:ascii="Times New Roman" w:hAnsi="Times New Roman" w:cs="Times New Roman"/>
                <w:sz w:val="20"/>
                <w:szCs w:val="20"/>
              </w:rPr>
              <w:t>49,138</w:t>
            </w:r>
          </w:p>
        </w:tc>
      </w:tr>
      <w:tr w:rsidR="00E2375A" w:rsidRPr="002900D3" w14:paraId="6C7998C8" w14:textId="77777777" w:rsidTr="00335AE8">
        <w:tc>
          <w:tcPr>
            <w:tcW w:w="5670" w:type="dxa"/>
          </w:tcPr>
          <w:p w14:paraId="297131A7" w14:textId="77777777" w:rsidR="00E2375A" w:rsidRPr="002900D3" w:rsidRDefault="00E2375A" w:rsidP="0021038A">
            <w:pPr>
              <w:rPr>
                <w:rFonts w:ascii="Times New Roman" w:hAnsi="Times New Roman" w:cs="Times New Roman"/>
                <w:sz w:val="20"/>
                <w:szCs w:val="20"/>
                <w:cs/>
              </w:rPr>
            </w:pPr>
          </w:p>
        </w:tc>
        <w:tc>
          <w:tcPr>
            <w:tcW w:w="1530" w:type="dxa"/>
            <w:vAlign w:val="bottom"/>
          </w:tcPr>
          <w:p w14:paraId="768A9F1E" w14:textId="77777777" w:rsidR="00E2375A" w:rsidRPr="002900D3" w:rsidRDefault="00E2375A"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0"/>
                <w:szCs w:val="20"/>
              </w:rPr>
            </w:pPr>
          </w:p>
        </w:tc>
        <w:tc>
          <w:tcPr>
            <w:tcW w:w="270" w:type="dxa"/>
          </w:tcPr>
          <w:p w14:paraId="3F073EBB" w14:textId="77777777" w:rsidR="00E2375A" w:rsidRPr="002900D3" w:rsidRDefault="00E2375A" w:rsidP="0021038A">
            <w:pPr>
              <w:jc w:val="right"/>
              <w:rPr>
                <w:rFonts w:ascii="Times New Roman" w:hAnsi="Times New Roman" w:cs="Times New Roman"/>
                <w:sz w:val="20"/>
                <w:szCs w:val="20"/>
              </w:rPr>
            </w:pPr>
          </w:p>
        </w:tc>
        <w:tc>
          <w:tcPr>
            <w:tcW w:w="1350" w:type="dxa"/>
          </w:tcPr>
          <w:p w14:paraId="13FE5717" w14:textId="77777777" w:rsidR="00E2375A" w:rsidRPr="002900D3" w:rsidRDefault="00E2375A"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0"/>
                <w:szCs w:val="20"/>
              </w:rPr>
            </w:pPr>
          </w:p>
        </w:tc>
        <w:tc>
          <w:tcPr>
            <w:tcW w:w="270" w:type="dxa"/>
          </w:tcPr>
          <w:p w14:paraId="1F5FC7F4" w14:textId="77777777" w:rsidR="00E2375A" w:rsidRPr="002900D3" w:rsidRDefault="00E2375A" w:rsidP="0021038A">
            <w:pPr>
              <w:tabs>
                <w:tab w:val="decimal" w:pos="1338"/>
              </w:tabs>
              <w:ind w:right="-86"/>
              <w:rPr>
                <w:rFonts w:ascii="Times New Roman" w:hAnsi="Times New Roman" w:cs="Times New Roman"/>
                <w:sz w:val="20"/>
                <w:szCs w:val="20"/>
              </w:rPr>
            </w:pPr>
          </w:p>
        </w:tc>
        <w:tc>
          <w:tcPr>
            <w:tcW w:w="1170" w:type="dxa"/>
            <w:vAlign w:val="bottom"/>
          </w:tcPr>
          <w:p w14:paraId="388690C4" w14:textId="77777777" w:rsidR="00E2375A" w:rsidRPr="002900D3"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14" w:right="-108"/>
              <w:rPr>
                <w:rFonts w:ascii="Times New Roman" w:hAnsi="Times New Roman" w:cs="Times New Roman"/>
                <w:sz w:val="20"/>
                <w:szCs w:val="20"/>
              </w:rPr>
            </w:pPr>
          </w:p>
        </w:tc>
        <w:tc>
          <w:tcPr>
            <w:tcW w:w="270" w:type="dxa"/>
          </w:tcPr>
          <w:p w14:paraId="1D6C80BA" w14:textId="77777777" w:rsidR="00E2375A" w:rsidRPr="002900D3" w:rsidRDefault="00E2375A" w:rsidP="0021038A">
            <w:pPr>
              <w:tabs>
                <w:tab w:val="decimal" w:pos="1338"/>
              </w:tabs>
              <w:ind w:right="-86"/>
              <w:rPr>
                <w:rFonts w:ascii="Times New Roman" w:hAnsi="Times New Roman" w:cs="Times New Roman"/>
                <w:sz w:val="20"/>
                <w:szCs w:val="20"/>
              </w:rPr>
            </w:pPr>
          </w:p>
        </w:tc>
        <w:tc>
          <w:tcPr>
            <w:tcW w:w="990" w:type="dxa"/>
            <w:vAlign w:val="bottom"/>
          </w:tcPr>
          <w:p w14:paraId="3E56BA4F" w14:textId="77777777" w:rsidR="00E2375A" w:rsidRPr="002900D3"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14" w:right="-108"/>
              <w:rPr>
                <w:rFonts w:ascii="Times New Roman" w:hAnsi="Times New Roman" w:cs="Times New Roman"/>
                <w:sz w:val="20"/>
                <w:szCs w:val="20"/>
              </w:rPr>
            </w:pPr>
          </w:p>
        </w:tc>
        <w:tc>
          <w:tcPr>
            <w:tcW w:w="270" w:type="dxa"/>
            <w:vAlign w:val="bottom"/>
          </w:tcPr>
          <w:p w14:paraId="20363BB9" w14:textId="77777777" w:rsidR="00E2375A" w:rsidRPr="002900D3" w:rsidRDefault="00E2375A" w:rsidP="0021038A">
            <w:pPr>
              <w:tabs>
                <w:tab w:val="decimal" w:pos="1338"/>
              </w:tabs>
              <w:ind w:right="-86"/>
              <w:rPr>
                <w:rFonts w:ascii="Times New Roman" w:hAnsi="Times New Roman" w:cs="Times New Roman"/>
                <w:sz w:val="20"/>
                <w:szCs w:val="20"/>
              </w:rPr>
            </w:pPr>
          </w:p>
        </w:tc>
        <w:tc>
          <w:tcPr>
            <w:tcW w:w="990" w:type="dxa"/>
            <w:vAlign w:val="bottom"/>
          </w:tcPr>
          <w:p w14:paraId="5B9DE592" w14:textId="77777777" w:rsidR="00E2375A" w:rsidRPr="002900D3"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0"/>
                <w:szCs w:val="20"/>
              </w:rPr>
            </w:pPr>
          </w:p>
        </w:tc>
        <w:tc>
          <w:tcPr>
            <w:tcW w:w="270" w:type="dxa"/>
            <w:vAlign w:val="bottom"/>
          </w:tcPr>
          <w:p w14:paraId="537D092D" w14:textId="77777777" w:rsidR="00E2375A" w:rsidRPr="002900D3" w:rsidRDefault="00E2375A" w:rsidP="0021038A">
            <w:pPr>
              <w:tabs>
                <w:tab w:val="decimal" w:pos="1338"/>
              </w:tabs>
              <w:ind w:right="-86"/>
              <w:rPr>
                <w:rFonts w:ascii="Times New Roman" w:hAnsi="Times New Roman" w:cs="Times New Roman"/>
                <w:sz w:val="20"/>
                <w:szCs w:val="20"/>
              </w:rPr>
            </w:pPr>
          </w:p>
        </w:tc>
        <w:tc>
          <w:tcPr>
            <w:tcW w:w="990" w:type="dxa"/>
            <w:gridSpan w:val="2"/>
            <w:vAlign w:val="bottom"/>
          </w:tcPr>
          <w:p w14:paraId="7ED5D5D7" w14:textId="77777777" w:rsidR="00E2375A" w:rsidRPr="002900D3"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2"/>
              <w:rPr>
                <w:rFonts w:ascii="Times New Roman" w:hAnsi="Times New Roman" w:cs="Times New Roman"/>
                <w:sz w:val="20"/>
                <w:szCs w:val="20"/>
              </w:rPr>
            </w:pPr>
          </w:p>
        </w:tc>
      </w:tr>
      <w:tr w:rsidR="00E2375A" w:rsidRPr="002900D3" w14:paraId="121D54B8" w14:textId="77777777" w:rsidTr="00335AE8">
        <w:tc>
          <w:tcPr>
            <w:tcW w:w="5670" w:type="dxa"/>
          </w:tcPr>
          <w:p w14:paraId="0FE71E48"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0"/>
                <w:szCs w:val="20"/>
                <w:cs/>
              </w:rPr>
            </w:pPr>
            <w:r w:rsidRPr="002900D3">
              <w:rPr>
                <w:rFonts w:ascii="Times New Roman" w:hAnsi="Times New Roman" w:cs="Times New Roman"/>
                <w:b/>
                <w:bCs/>
                <w:i/>
                <w:iCs/>
                <w:sz w:val="20"/>
                <w:szCs w:val="20"/>
              </w:rPr>
              <w:t>Financial liabilities</w:t>
            </w:r>
          </w:p>
        </w:tc>
        <w:tc>
          <w:tcPr>
            <w:tcW w:w="1530" w:type="dxa"/>
            <w:vAlign w:val="bottom"/>
          </w:tcPr>
          <w:p w14:paraId="308159BE" w14:textId="77777777" w:rsidR="00E2375A" w:rsidRPr="002900D3" w:rsidRDefault="00E2375A"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0"/>
                <w:szCs w:val="20"/>
              </w:rPr>
            </w:pPr>
          </w:p>
        </w:tc>
        <w:tc>
          <w:tcPr>
            <w:tcW w:w="270" w:type="dxa"/>
          </w:tcPr>
          <w:p w14:paraId="6D5CA098"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350" w:type="dxa"/>
          </w:tcPr>
          <w:p w14:paraId="1589C781" w14:textId="77777777" w:rsidR="00E2375A" w:rsidRPr="002900D3" w:rsidRDefault="00E2375A"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0"/>
                <w:szCs w:val="20"/>
              </w:rPr>
            </w:pPr>
          </w:p>
        </w:tc>
        <w:tc>
          <w:tcPr>
            <w:tcW w:w="270" w:type="dxa"/>
          </w:tcPr>
          <w:p w14:paraId="61B76312"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1170" w:type="dxa"/>
            <w:vAlign w:val="bottom"/>
          </w:tcPr>
          <w:p w14:paraId="5360A71E" w14:textId="77777777" w:rsidR="00E2375A" w:rsidRPr="002900D3"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14" w:right="-108"/>
              <w:rPr>
                <w:rFonts w:ascii="Times New Roman" w:hAnsi="Times New Roman" w:cs="Times New Roman"/>
                <w:sz w:val="20"/>
                <w:szCs w:val="20"/>
              </w:rPr>
            </w:pPr>
          </w:p>
        </w:tc>
        <w:tc>
          <w:tcPr>
            <w:tcW w:w="270" w:type="dxa"/>
          </w:tcPr>
          <w:p w14:paraId="3DF81439"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154CE2FA" w14:textId="77777777" w:rsidR="00E2375A" w:rsidRPr="002900D3"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0"/>
                <w:szCs w:val="20"/>
              </w:rPr>
            </w:pPr>
          </w:p>
        </w:tc>
        <w:tc>
          <w:tcPr>
            <w:tcW w:w="270" w:type="dxa"/>
            <w:vAlign w:val="bottom"/>
          </w:tcPr>
          <w:p w14:paraId="41AC5C0C"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0C54204A" w14:textId="77777777" w:rsidR="00E2375A" w:rsidRPr="002900D3"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0"/>
                <w:szCs w:val="20"/>
              </w:rPr>
            </w:pPr>
          </w:p>
        </w:tc>
        <w:tc>
          <w:tcPr>
            <w:tcW w:w="270" w:type="dxa"/>
            <w:vAlign w:val="bottom"/>
          </w:tcPr>
          <w:p w14:paraId="126767E4"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gridSpan w:val="2"/>
            <w:vAlign w:val="bottom"/>
          </w:tcPr>
          <w:p w14:paraId="2409415D" w14:textId="77777777" w:rsidR="00E2375A" w:rsidRPr="002900D3"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0"/>
                <w:szCs w:val="20"/>
              </w:rPr>
            </w:pPr>
          </w:p>
        </w:tc>
      </w:tr>
      <w:tr w:rsidR="00E2375A" w:rsidRPr="002900D3" w14:paraId="2AA6AD56" w14:textId="77777777" w:rsidTr="00335AE8">
        <w:tc>
          <w:tcPr>
            <w:tcW w:w="5670" w:type="dxa"/>
          </w:tcPr>
          <w:p w14:paraId="0A47D8B6" w14:textId="77777777" w:rsidR="00E2375A" w:rsidRPr="002900D3" w:rsidRDefault="00E2375A" w:rsidP="002177C4">
            <w:pPr>
              <w:spacing w:line="240" w:lineRule="auto"/>
              <w:ind w:left="180" w:hanging="180"/>
              <w:rPr>
                <w:rFonts w:ascii="Times New Roman" w:hAnsi="Times New Roman" w:cs="Times New Roman"/>
                <w:sz w:val="20"/>
                <w:szCs w:val="20"/>
                <w:cs/>
              </w:rPr>
            </w:pPr>
            <w:r w:rsidRPr="002900D3">
              <w:rPr>
                <w:rFonts w:ascii="Times New Roman" w:hAnsi="Times New Roman" w:cs="Times New Roman"/>
                <w:sz w:val="20"/>
                <w:szCs w:val="20"/>
              </w:rPr>
              <w:t>Long-term loan from financial institution</w:t>
            </w:r>
          </w:p>
        </w:tc>
        <w:tc>
          <w:tcPr>
            <w:tcW w:w="1530" w:type="dxa"/>
            <w:vAlign w:val="bottom"/>
          </w:tcPr>
          <w:p w14:paraId="015164A2" w14:textId="6A06A905" w:rsidR="00E2375A" w:rsidRPr="002900D3" w:rsidRDefault="00335AE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0"/>
                <w:szCs w:val="20"/>
              </w:rPr>
            </w:pPr>
            <w:r w:rsidRPr="00335AE8">
              <w:rPr>
                <w:rFonts w:ascii="Times New Roman" w:hAnsi="Times New Roman" w:cs="Times New Roman"/>
                <w:sz w:val="20"/>
                <w:szCs w:val="20"/>
              </w:rPr>
              <w:t>-</w:t>
            </w:r>
          </w:p>
        </w:tc>
        <w:tc>
          <w:tcPr>
            <w:tcW w:w="270" w:type="dxa"/>
          </w:tcPr>
          <w:p w14:paraId="2A8E5C44"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350" w:type="dxa"/>
          </w:tcPr>
          <w:p w14:paraId="32766623" w14:textId="395A34B5" w:rsidR="00E2375A" w:rsidRPr="002900D3" w:rsidRDefault="00335AE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0"/>
                <w:szCs w:val="20"/>
              </w:rPr>
            </w:pPr>
            <w:r w:rsidRPr="00335AE8">
              <w:rPr>
                <w:rFonts w:ascii="Times New Roman" w:hAnsi="Times New Roman" w:cs="Times New Roman"/>
                <w:sz w:val="20"/>
                <w:szCs w:val="20"/>
              </w:rPr>
              <w:t>128,103</w:t>
            </w:r>
          </w:p>
        </w:tc>
        <w:tc>
          <w:tcPr>
            <w:tcW w:w="270" w:type="dxa"/>
          </w:tcPr>
          <w:p w14:paraId="03390BFF"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1170" w:type="dxa"/>
            <w:vAlign w:val="bottom"/>
          </w:tcPr>
          <w:p w14:paraId="3E8DE51B" w14:textId="45496E8B" w:rsidR="00E2375A" w:rsidRPr="002900D3" w:rsidRDefault="00335AE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0"/>
                <w:szCs w:val="20"/>
              </w:rPr>
            </w:pPr>
            <w:r w:rsidRPr="00335AE8">
              <w:rPr>
                <w:rFonts w:ascii="Times New Roman" w:hAnsi="Times New Roman" w:cs="Times New Roman"/>
                <w:sz w:val="20"/>
                <w:szCs w:val="20"/>
              </w:rPr>
              <w:t>128,103</w:t>
            </w:r>
          </w:p>
        </w:tc>
        <w:tc>
          <w:tcPr>
            <w:tcW w:w="270" w:type="dxa"/>
          </w:tcPr>
          <w:p w14:paraId="649B0620"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59CB0F9F" w14:textId="6B9CFACC" w:rsidR="00E2375A" w:rsidRPr="002900D3" w:rsidRDefault="00335AE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0"/>
                <w:szCs w:val="20"/>
              </w:rPr>
            </w:pPr>
            <w:r w:rsidRPr="00335AE8">
              <w:rPr>
                <w:rFonts w:ascii="Times New Roman" w:hAnsi="Times New Roman" w:cs="Times New Roman"/>
                <w:sz w:val="20"/>
                <w:szCs w:val="20"/>
              </w:rPr>
              <w:t>-</w:t>
            </w:r>
          </w:p>
        </w:tc>
        <w:tc>
          <w:tcPr>
            <w:tcW w:w="270" w:type="dxa"/>
            <w:vAlign w:val="bottom"/>
          </w:tcPr>
          <w:p w14:paraId="5E231B81"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03E30E6A" w14:textId="5EB898C6" w:rsidR="00E2375A" w:rsidRPr="002900D3" w:rsidRDefault="002715C2"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0"/>
                <w:szCs w:val="20"/>
              </w:rPr>
            </w:pPr>
            <w:r w:rsidRPr="002715C2">
              <w:rPr>
                <w:rFonts w:ascii="Times New Roman" w:hAnsi="Times New Roman" w:cs="Times New Roman"/>
                <w:sz w:val="20"/>
                <w:szCs w:val="20"/>
              </w:rPr>
              <w:t>112,123</w:t>
            </w:r>
          </w:p>
        </w:tc>
        <w:tc>
          <w:tcPr>
            <w:tcW w:w="270" w:type="dxa"/>
            <w:vAlign w:val="bottom"/>
          </w:tcPr>
          <w:p w14:paraId="38ACB739" w14:textId="77777777" w:rsidR="00E2375A" w:rsidRPr="002900D3"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gridSpan w:val="2"/>
            <w:vAlign w:val="bottom"/>
          </w:tcPr>
          <w:p w14:paraId="54FDE0D2" w14:textId="7BE207F6" w:rsidR="00E2375A" w:rsidRPr="002900D3" w:rsidRDefault="002715C2"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0"/>
                <w:szCs w:val="20"/>
              </w:rPr>
            </w:pPr>
            <w:r w:rsidRPr="002715C2">
              <w:rPr>
                <w:rFonts w:ascii="Times New Roman" w:hAnsi="Times New Roman" w:cs="Times New Roman"/>
                <w:sz w:val="20"/>
                <w:szCs w:val="20"/>
              </w:rPr>
              <w:t>112,123</w:t>
            </w:r>
          </w:p>
        </w:tc>
      </w:tr>
    </w:tbl>
    <w:p w14:paraId="575475F0" w14:textId="77777777" w:rsidR="003D2580" w:rsidRPr="002900D3" w:rsidRDefault="003D2580" w:rsidP="00255133">
      <w:pPr>
        <w:rPr>
          <w:rFonts w:ascii="Times New Roman" w:hAnsi="Times New Roman" w:cs="Times New Roman"/>
          <w:sz w:val="16"/>
          <w:szCs w:val="16"/>
        </w:rPr>
      </w:pPr>
    </w:p>
    <w:tbl>
      <w:tblPr>
        <w:tblStyle w:val="TableGrid"/>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530"/>
        <w:gridCol w:w="270"/>
        <w:gridCol w:w="1350"/>
        <w:gridCol w:w="270"/>
        <w:gridCol w:w="1170"/>
        <w:gridCol w:w="270"/>
        <w:gridCol w:w="990"/>
        <w:gridCol w:w="270"/>
        <w:gridCol w:w="990"/>
        <w:gridCol w:w="270"/>
        <w:gridCol w:w="990"/>
      </w:tblGrid>
      <w:tr w:rsidR="00C02F0C" w:rsidRPr="002900D3" w14:paraId="4228FFF8" w14:textId="77777777" w:rsidTr="00335AE8">
        <w:trPr>
          <w:tblHeader/>
        </w:trPr>
        <w:tc>
          <w:tcPr>
            <w:tcW w:w="5670" w:type="dxa"/>
            <w:shd w:val="clear" w:color="auto" w:fill="auto"/>
          </w:tcPr>
          <w:p w14:paraId="7EEB6CD1" w14:textId="4663ED03" w:rsidR="00C02F0C" w:rsidRPr="002900D3" w:rsidRDefault="00E51F6B"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0"/>
                <w:szCs w:val="20"/>
              </w:rPr>
            </w:pPr>
            <w:r>
              <w:rPr>
                <w:rFonts w:ascii="Times New Roman" w:hAnsi="Times New Roman" w:cs="Times New Roman"/>
                <w:b/>
                <w:bCs/>
                <w:i/>
                <w:iCs/>
                <w:sz w:val="20"/>
                <w:szCs w:val="20"/>
              </w:rPr>
              <w:t xml:space="preserve">At 31 December </w:t>
            </w:r>
            <w:r w:rsidR="00C02F0C" w:rsidRPr="002900D3">
              <w:rPr>
                <w:rFonts w:ascii="Times New Roman" w:hAnsi="Times New Roman" w:cs="Times New Roman"/>
                <w:b/>
                <w:bCs/>
                <w:i/>
                <w:iCs/>
                <w:sz w:val="20"/>
                <w:szCs w:val="20"/>
              </w:rPr>
              <w:t>2023</w:t>
            </w:r>
          </w:p>
        </w:tc>
        <w:tc>
          <w:tcPr>
            <w:tcW w:w="1530" w:type="dxa"/>
          </w:tcPr>
          <w:p w14:paraId="28BA9A0B"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270" w:type="dxa"/>
          </w:tcPr>
          <w:p w14:paraId="19B46540"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cs/>
              </w:rPr>
            </w:pPr>
          </w:p>
        </w:tc>
        <w:tc>
          <w:tcPr>
            <w:tcW w:w="1350" w:type="dxa"/>
          </w:tcPr>
          <w:p w14:paraId="389D0624" w14:textId="77777777" w:rsidR="00C02F0C" w:rsidRPr="002900D3" w:rsidRDefault="00C02F0C"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0"/>
                <w:szCs w:val="20"/>
              </w:rPr>
            </w:pPr>
          </w:p>
        </w:tc>
        <w:tc>
          <w:tcPr>
            <w:tcW w:w="270" w:type="dxa"/>
          </w:tcPr>
          <w:p w14:paraId="7B016E43"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170" w:type="dxa"/>
          </w:tcPr>
          <w:p w14:paraId="00F002B8"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0"/>
                <w:szCs w:val="20"/>
              </w:rPr>
            </w:pPr>
          </w:p>
        </w:tc>
        <w:tc>
          <w:tcPr>
            <w:tcW w:w="270" w:type="dxa"/>
          </w:tcPr>
          <w:p w14:paraId="12A5026C"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990" w:type="dxa"/>
          </w:tcPr>
          <w:p w14:paraId="5F5A97D7" w14:textId="7777777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14" w:right="-108"/>
              <w:rPr>
                <w:rFonts w:ascii="Times New Roman" w:hAnsi="Times New Roman" w:cs="Times New Roman"/>
                <w:sz w:val="20"/>
                <w:szCs w:val="20"/>
              </w:rPr>
            </w:pPr>
          </w:p>
        </w:tc>
        <w:tc>
          <w:tcPr>
            <w:tcW w:w="270" w:type="dxa"/>
          </w:tcPr>
          <w:p w14:paraId="317FF7B3"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90" w:type="dxa"/>
          </w:tcPr>
          <w:p w14:paraId="154E4F11" w14:textId="7777777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0"/>
                <w:szCs w:val="20"/>
              </w:rPr>
            </w:pPr>
          </w:p>
        </w:tc>
        <w:tc>
          <w:tcPr>
            <w:tcW w:w="270" w:type="dxa"/>
          </w:tcPr>
          <w:p w14:paraId="783C0C20"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90" w:type="dxa"/>
          </w:tcPr>
          <w:p w14:paraId="32AA165F" w14:textId="7777777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2"/>
              <w:rPr>
                <w:rFonts w:ascii="Times New Roman" w:hAnsi="Times New Roman" w:cs="Times New Roman"/>
                <w:sz w:val="20"/>
                <w:szCs w:val="20"/>
              </w:rPr>
            </w:pPr>
          </w:p>
        </w:tc>
      </w:tr>
      <w:tr w:rsidR="00C02F0C" w:rsidRPr="002900D3" w14:paraId="1DFE824E" w14:textId="77777777" w:rsidTr="00335AE8">
        <w:tc>
          <w:tcPr>
            <w:tcW w:w="5670" w:type="dxa"/>
          </w:tcPr>
          <w:p w14:paraId="39F0B58B" w14:textId="457C382E"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0"/>
                <w:szCs w:val="20"/>
              </w:rPr>
            </w:pPr>
            <w:r w:rsidRPr="002900D3">
              <w:rPr>
                <w:rFonts w:ascii="Times New Roman" w:hAnsi="Times New Roman" w:cs="Times New Roman"/>
                <w:b/>
                <w:bCs/>
                <w:i/>
                <w:iCs/>
                <w:sz w:val="20"/>
                <w:szCs w:val="20"/>
              </w:rPr>
              <w:t>Financial assets</w:t>
            </w:r>
          </w:p>
        </w:tc>
        <w:tc>
          <w:tcPr>
            <w:tcW w:w="1530" w:type="dxa"/>
          </w:tcPr>
          <w:p w14:paraId="62717747" w14:textId="77777777" w:rsidR="00C02F0C" w:rsidRPr="002900D3" w:rsidRDefault="00C02F0C"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0"/>
                <w:szCs w:val="20"/>
              </w:rPr>
            </w:pPr>
          </w:p>
        </w:tc>
        <w:tc>
          <w:tcPr>
            <w:tcW w:w="270" w:type="dxa"/>
          </w:tcPr>
          <w:p w14:paraId="35F9BA35"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350" w:type="dxa"/>
          </w:tcPr>
          <w:p w14:paraId="48694DCF" w14:textId="77777777" w:rsidR="00C02F0C" w:rsidRPr="002900D3" w:rsidRDefault="00C02F0C"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0"/>
                <w:szCs w:val="20"/>
              </w:rPr>
            </w:pPr>
          </w:p>
        </w:tc>
        <w:tc>
          <w:tcPr>
            <w:tcW w:w="270" w:type="dxa"/>
          </w:tcPr>
          <w:p w14:paraId="0ADACDC7"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170" w:type="dxa"/>
          </w:tcPr>
          <w:p w14:paraId="0714FB07" w14:textId="7777777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0"/>
                <w:szCs w:val="20"/>
              </w:rPr>
            </w:pPr>
          </w:p>
        </w:tc>
        <w:tc>
          <w:tcPr>
            <w:tcW w:w="270" w:type="dxa"/>
          </w:tcPr>
          <w:p w14:paraId="4AEEE3B4"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Pr>
          <w:p w14:paraId="49A25804" w14:textId="7777777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14" w:right="-108"/>
              <w:rPr>
                <w:rFonts w:ascii="Times New Roman" w:hAnsi="Times New Roman" w:cs="Times New Roman"/>
                <w:sz w:val="20"/>
                <w:szCs w:val="20"/>
              </w:rPr>
            </w:pPr>
          </w:p>
        </w:tc>
        <w:tc>
          <w:tcPr>
            <w:tcW w:w="270" w:type="dxa"/>
          </w:tcPr>
          <w:p w14:paraId="7417734E"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Pr>
          <w:p w14:paraId="42AF8015" w14:textId="7777777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0"/>
                <w:szCs w:val="20"/>
              </w:rPr>
            </w:pPr>
          </w:p>
        </w:tc>
        <w:tc>
          <w:tcPr>
            <w:tcW w:w="270" w:type="dxa"/>
          </w:tcPr>
          <w:p w14:paraId="61D16C22"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Pr>
          <w:p w14:paraId="3A2E51A2" w14:textId="7777777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2"/>
              <w:rPr>
                <w:rFonts w:ascii="Times New Roman" w:hAnsi="Times New Roman" w:cs="Times New Roman"/>
                <w:sz w:val="20"/>
                <w:szCs w:val="20"/>
              </w:rPr>
            </w:pPr>
          </w:p>
        </w:tc>
      </w:tr>
      <w:tr w:rsidR="00C02F0C" w:rsidRPr="002900D3" w14:paraId="619BBD3B" w14:textId="77777777" w:rsidTr="00335AE8">
        <w:tc>
          <w:tcPr>
            <w:tcW w:w="5670" w:type="dxa"/>
          </w:tcPr>
          <w:p w14:paraId="47D9A4A1" w14:textId="6AE93653"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0"/>
                <w:szCs w:val="20"/>
              </w:rPr>
            </w:pPr>
            <w:r w:rsidRPr="002900D3">
              <w:rPr>
                <w:rFonts w:ascii="Times New Roman" w:hAnsi="Times New Roman" w:cs="Times New Roman"/>
                <w:sz w:val="20"/>
                <w:szCs w:val="20"/>
              </w:rPr>
              <w:t>Other current financial asset</w:t>
            </w:r>
          </w:p>
        </w:tc>
        <w:tc>
          <w:tcPr>
            <w:tcW w:w="1530" w:type="dxa"/>
          </w:tcPr>
          <w:p w14:paraId="038D9A78" w14:textId="77777777" w:rsidR="00C02F0C" w:rsidRPr="002900D3" w:rsidRDefault="00C02F0C"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0"/>
                <w:szCs w:val="20"/>
              </w:rPr>
            </w:pPr>
          </w:p>
        </w:tc>
        <w:tc>
          <w:tcPr>
            <w:tcW w:w="270" w:type="dxa"/>
          </w:tcPr>
          <w:p w14:paraId="6A6BA93C"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350" w:type="dxa"/>
          </w:tcPr>
          <w:p w14:paraId="3F48531D" w14:textId="77777777" w:rsidR="00C02F0C" w:rsidRPr="002900D3" w:rsidRDefault="00C02F0C"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0"/>
                <w:szCs w:val="20"/>
              </w:rPr>
            </w:pPr>
          </w:p>
        </w:tc>
        <w:tc>
          <w:tcPr>
            <w:tcW w:w="270" w:type="dxa"/>
          </w:tcPr>
          <w:p w14:paraId="54A96417"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170" w:type="dxa"/>
          </w:tcPr>
          <w:p w14:paraId="0171970F" w14:textId="7777777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0"/>
                <w:szCs w:val="20"/>
              </w:rPr>
            </w:pPr>
          </w:p>
        </w:tc>
        <w:tc>
          <w:tcPr>
            <w:tcW w:w="270" w:type="dxa"/>
          </w:tcPr>
          <w:p w14:paraId="7DBCBF9C"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Pr>
          <w:p w14:paraId="4D0FC779" w14:textId="7777777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14" w:right="-108"/>
              <w:rPr>
                <w:rFonts w:ascii="Times New Roman" w:hAnsi="Times New Roman" w:cs="Times New Roman"/>
                <w:sz w:val="20"/>
                <w:szCs w:val="20"/>
              </w:rPr>
            </w:pPr>
          </w:p>
        </w:tc>
        <w:tc>
          <w:tcPr>
            <w:tcW w:w="270" w:type="dxa"/>
          </w:tcPr>
          <w:p w14:paraId="71643F73"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Pr>
          <w:p w14:paraId="2DE31E75" w14:textId="7777777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0"/>
                <w:szCs w:val="20"/>
              </w:rPr>
            </w:pPr>
          </w:p>
        </w:tc>
        <w:tc>
          <w:tcPr>
            <w:tcW w:w="270" w:type="dxa"/>
          </w:tcPr>
          <w:p w14:paraId="7D1435C2"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Pr>
          <w:p w14:paraId="0B5F49B8" w14:textId="7777777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2"/>
              <w:rPr>
                <w:rFonts w:ascii="Times New Roman" w:hAnsi="Times New Roman" w:cs="Times New Roman"/>
                <w:sz w:val="20"/>
                <w:szCs w:val="20"/>
              </w:rPr>
            </w:pPr>
          </w:p>
        </w:tc>
      </w:tr>
      <w:tr w:rsidR="00C02F0C" w:rsidRPr="002900D3" w14:paraId="563FD506" w14:textId="77777777" w:rsidTr="00335AE8">
        <w:tc>
          <w:tcPr>
            <w:tcW w:w="5670" w:type="dxa"/>
          </w:tcPr>
          <w:p w14:paraId="2EB772C7" w14:textId="1F11ABEA"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0"/>
                <w:szCs w:val="20"/>
              </w:rPr>
            </w:pPr>
            <w:r w:rsidRPr="002900D3">
              <w:rPr>
                <w:rFonts w:ascii="Times New Roman" w:hAnsi="Times New Roman" w:cs="Times New Roman"/>
                <w:sz w:val="20"/>
                <w:szCs w:val="20"/>
              </w:rPr>
              <w:t>Investment in debt securities</w:t>
            </w:r>
          </w:p>
        </w:tc>
        <w:tc>
          <w:tcPr>
            <w:tcW w:w="1530" w:type="dxa"/>
            <w:vAlign w:val="bottom"/>
          </w:tcPr>
          <w:p w14:paraId="4EBAF6D0" w14:textId="1B89D15D" w:rsidR="00C02F0C" w:rsidRPr="002900D3" w:rsidRDefault="00C02F0C"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0"/>
                <w:szCs w:val="20"/>
              </w:rPr>
            </w:pPr>
            <w:r w:rsidRPr="002900D3">
              <w:rPr>
                <w:rFonts w:ascii="Times New Roman" w:hAnsi="Times New Roman" w:cs="Times New Roman"/>
                <w:sz w:val="20"/>
                <w:szCs w:val="20"/>
              </w:rPr>
              <w:t>1,273</w:t>
            </w:r>
          </w:p>
        </w:tc>
        <w:tc>
          <w:tcPr>
            <w:tcW w:w="270" w:type="dxa"/>
          </w:tcPr>
          <w:p w14:paraId="759B5E14"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350" w:type="dxa"/>
          </w:tcPr>
          <w:p w14:paraId="64752145" w14:textId="3B461070" w:rsidR="00C02F0C" w:rsidRPr="002900D3" w:rsidRDefault="00335AE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0"/>
                <w:szCs w:val="20"/>
              </w:rPr>
            </w:pPr>
            <w:r w:rsidRPr="00335AE8">
              <w:rPr>
                <w:rFonts w:ascii="Times New Roman" w:hAnsi="Times New Roman" w:cs="Times New Roman"/>
                <w:sz w:val="20"/>
                <w:szCs w:val="20"/>
              </w:rPr>
              <w:t>-</w:t>
            </w:r>
          </w:p>
        </w:tc>
        <w:tc>
          <w:tcPr>
            <w:tcW w:w="270" w:type="dxa"/>
          </w:tcPr>
          <w:p w14:paraId="7C8A4594"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1170" w:type="dxa"/>
            <w:vAlign w:val="bottom"/>
          </w:tcPr>
          <w:p w14:paraId="5F9C4616" w14:textId="60D543B6"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0"/>
                <w:szCs w:val="20"/>
              </w:rPr>
            </w:pPr>
            <w:r w:rsidRPr="002900D3">
              <w:rPr>
                <w:rFonts w:ascii="Times New Roman" w:hAnsi="Times New Roman" w:cs="Times New Roman"/>
                <w:sz w:val="20"/>
                <w:szCs w:val="20"/>
              </w:rPr>
              <w:t>1,273</w:t>
            </w:r>
          </w:p>
        </w:tc>
        <w:tc>
          <w:tcPr>
            <w:tcW w:w="270" w:type="dxa"/>
          </w:tcPr>
          <w:p w14:paraId="093995A2"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012E20F3" w14:textId="63E2CB33"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0"/>
                <w:szCs w:val="20"/>
              </w:rPr>
            </w:pPr>
            <w:r w:rsidRPr="002900D3">
              <w:rPr>
                <w:rFonts w:ascii="Times New Roman" w:hAnsi="Times New Roman" w:cs="Times New Roman"/>
                <w:sz w:val="20"/>
                <w:szCs w:val="20"/>
              </w:rPr>
              <w:t>1,273</w:t>
            </w:r>
          </w:p>
        </w:tc>
        <w:tc>
          <w:tcPr>
            <w:tcW w:w="270" w:type="dxa"/>
            <w:vAlign w:val="bottom"/>
          </w:tcPr>
          <w:p w14:paraId="61B2CD7C"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23820BA1" w14:textId="5280DF29"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0"/>
                <w:szCs w:val="20"/>
              </w:rPr>
            </w:pPr>
            <w:r w:rsidRPr="002900D3">
              <w:rPr>
                <w:rFonts w:ascii="Times New Roman" w:hAnsi="Times New Roman" w:cs="Times New Roman"/>
                <w:sz w:val="20"/>
                <w:szCs w:val="20"/>
              </w:rPr>
              <w:t>-</w:t>
            </w:r>
          </w:p>
        </w:tc>
        <w:tc>
          <w:tcPr>
            <w:tcW w:w="270" w:type="dxa"/>
            <w:vAlign w:val="bottom"/>
          </w:tcPr>
          <w:p w14:paraId="4F04EEE9"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0B4E4F2B" w14:textId="0E142C4D"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0"/>
                <w:szCs w:val="20"/>
              </w:rPr>
            </w:pPr>
            <w:r w:rsidRPr="002900D3">
              <w:rPr>
                <w:rFonts w:ascii="Times New Roman" w:hAnsi="Times New Roman" w:cs="Times New Roman"/>
                <w:sz w:val="20"/>
                <w:szCs w:val="20"/>
              </w:rPr>
              <w:t>1,273</w:t>
            </w:r>
          </w:p>
        </w:tc>
      </w:tr>
      <w:tr w:rsidR="00C02F0C" w:rsidRPr="002900D3" w14:paraId="5B487403" w14:textId="77777777" w:rsidTr="00335AE8">
        <w:tc>
          <w:tcPr>
            <w:tcW w:w="5670" w:type="dxa"/>
          </w:tcPr>
          <w:p w14:paraId="7DCF5E8C" w14:textId="36F44823" w:rsidR="00C02F0C" w:rsidRPr="002900D3" w:rsidRDefault="00C02F0C"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0"/>
                <w:szCs w:val="20"/>
              </w:rPr>
            </w:pPr>
            <w:r w:rsidRPr="002900D3">
              <w:rPr>
                <w:rFonts w:ascii="Times New Roman" w:hAnsi="Times New Roman" w:cs="Times New Roman"/>
                <w:sz w:val="20"/>
                <w:szCs w:val="20"/>
              </w:rPr>
              <w:t>Other non-current financial asset</w:t>
            </w:r>
          </w:p>
        </w:tc>
        <w:tc>
          <w:tcPr>
            <w:tcW w:w="1530" w:type="dxa"/>
            <w:vAlign w:val="bottom"/>
          </w:tcPr>
          <w:p w14:paraId="176B2D6D" w14:textId="77777777" w:rsidR="00C02F0C" w:rsidRPr="002900D3" w:rsidRDefault="00C02F0C"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0"/>
                <w:szCs w:val="20"/>
              </w:rPr>
            </w:pPr>
          </w:p>
        </w:tc>
        <w:tc>
          <w:tcPr>
            <w:tcW w:w="270" w:type="dxa"/>
          </w:tcPr>
          <w:p w14:paraId="05BA7F26"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350" w:type="dxa"/>
          </w:tcPr>
          <w:p w14:paraId="5EAC9265" w14:textId="77777777" w:rsidR="00C02F0C" w:rsidRPr="002900D3" w:rsidRDefault="00C02F0C"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0"/>
                <w:szCs w:val="20"/>
              </w:rPr>
            </w:pPr>
          </w:p>
        </w:tc>
        <w:tc>
          <w:tcPr>
            <w:tcW w:w="270" w:type="dxa"/>
          </w:tcPr>
          <w:p w14:paraId="1D79125F"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1170" w:type="dxa"/>
            <w:vAlign w:val="bottom"/>
          </w:tcPr>
          <w:p w14:paraId="48C28CA5" w14:textId="7777777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0"/>
                <w:szCs w:val="20"/>
              </w:rPr>
            </w:pPr>
          </w:p>
        </w:tc>
        <w:tc>
          <w:tcPr>
            <w:tcW w:w="270" w:type="dxa"/>
          </w:tcPr>
          <w:p w14:paraId="6A9A7061"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41D61C4B" w14:textId="7777777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0"/>
                <w:szCs w:val="20"/>
              </w:rPr>
            </w:pPr>
          </w:p>
        </w:tc>
        <w:tc>
          <w:tcPr>
            <w:tcW w:w="270" w:type="dxa"/>
            <w:vAlign w:val="bottom"/>
          </w:tcPr>
          <w:p w14:paraId="4E084808"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2EC02C21" w14:textId="7777777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0"/>
                <w:szCs w:val="20"/>
              </w:rPr>
            </w:pPr>
          </w:p>
        </w:tc>
        <w:tc>
          <w:tcPr>
            <w:tcW w:w="270" w:type="dxa"/>
            <w:vAlign w:val="bottom"/>
          </w:tcPr>
          <w:p w14:paraId="1D69C3EF"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7D8E6869" w14:textId="7777777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0"/>
                <w:szCs w:val="20"/>
              </w:rPr>
            </w:pPr>
          </w:p>
        </w:tc>
      </w:tr>
      <w:tr w:rsidR="00C02F0C" w:rsidRPr="002900D3" w14:paraId="2F44BDFA" w14:textId="77777777" w:rsidTr="00335AE8">
        <w:tc>
          <w:tcPr>
            <w:tcW w:w="5670" w:type="dxa"/>
          </w:tcPr>
          <w:p w14:paraId="176B5BC3" w14:textId="5480291A"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0"/>
                <w:szCs w:val="20"/>
              </w:rPr>
            </w:pPr>
            <w:r w:rsidRPr="002900D3">
              <w:rPr>
                <w:rFonts w:ascii="Times New Roman" w:hAnsi="Times New Roman" w:cs="Times New Roman"/>
                <w:sz w:val="20"/>
                <w:szCs w:val="20"/>
              </w:rPr>
              <w:t>Investment in debentures</w:t>
            </w:r>
          </w:p>
        </w:tc>
        <w:tc>
          <w:tcPr>
            <w:tcW w:w="1530" w:type="dxa"/>
            <w:vAlign w:val="bottom"/>
          </w:tcPr>
          <w:p w14:paraId="0CABF70C" w14:textId="53B5A1BC" w:rsidR="00C02F0C" w:rsidRPr="002900D3" w:rsidRDefault="00C02F0C"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0"/>
                <w:szCs w:val="20"/>
              </w:rPr>
            </w:pPr>
            <w:r w:rsidRPr="002900D3">
              <w:rPr>
                <w:rFonts w:ascii="Times New Roman" w:hAnsi="Times New Roman" w:cs="Times New Roman"/>
                <w:sz w:val="20"/>
                <w:szCs w:val="20"/>
              </w:rPr>
              <w:t>47,956</w:t>
            </w:r>
          </w:p>
        </w:tc>
        <w:tc>
          <w:tcPr>
            <w:tcW w:w="270" w:type="dxa"/>
          </w:tcPr>
          <w:p w14:paraId="3C314B78"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350" w:type="dxa"/>
          </w:tcPr>
          <w:p w14:paraId="4A2918B4" w14:textId="7A0A9A96" w:rsidR="00C02F0C" w:rsidRPr="002900D3" w:rsidRDefault="00C02F0C"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0"/>
                <w:szCs w:val="20"/>
              </w:rPr>
            </w:pPr>
            <w:r w:rsidRPr="002900D3">
              <w:rPr>
                <w:rFonts w:ascii="Times New Roman" w:hAnsi="Times New Roman" w:cs="Times New Roman"/>
                <w:sz w:val="20"/>
                <w:szCs w:val="20"/>
              </w:rPr>
              <w:t>-</w:t>
            </w:r>
          </w:p>
        </w:tc>
        <w:tc>
          <w:tcPr>
            <w:tcW w:w="270" w:type="dxa"/>
          </w:tcPr>
          <w:p w14:paraId="25A590A0"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1170" w:type="dxa"/>
            <w:vAlign w:val="bottom"/>
          </w:tcPr>
          <w:p w14:paraId="5BAA1ECB" w14:textId="03D95EE9"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0"/>
                <w:szCs w:val="20"/>
              </w:rPr>
            </w:pPr>
            <w:r w:rsidRPr="002900D3">
              <w:rPr>
                <w:rFonts w:ascii="Times New Roman" w:hAnsi="Times New Roman" w:cs="Times New Roman"/>
                <w:sz w:val="20"/>
                <w:szCs w:val="20"/>
              </w:rPr>
              <w:t>47,956</w:t>
            </w:r>
          </w:p>
        </w:tc>
        <w:tc>
          <w:tcPr>
            <w:tcW w:w="270" w:type="dxa"/>
          </w:tcPr>
          <w:p w14:paraId="286C3554"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5A469A5A" w14:textId="451AD235"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0"/>
                <w:szCs w:val="20"/>
              </w:rPr>
            </w:pPr>
            <w:r w:rsidRPr="002900D3">
              <w:rPr>
                <w:rFonts w:ascii="Times New Roman" w:hAnsi="Times New Roman" w:cs="Times New Roman"/>
                <w:sz w:val="20"/>
                <w:szCs w:val="20"/>
              </w:rPr>
              <w:t>47,956</w:t>
            </w:r>
          </w:p>
        </w:tc>
        <w:tc>
          <w:tcPr>
            <w:tcW w:w="270" w:type="dxa"/>
            <w:vAlign w:val="bottom"/>
          </w:tcPr>
          <w:p w14:paraId="619C496F"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43B9FFE4" w14:textId="30FF129F"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0"/>
                <w:szCs w:val="20"/>
              </w:rPr>
            </w:pPr>
            <w:r w:rsidRPr="002900D3">
              <w:rPr>
                <w:rFonts w:ascii="Times New Roman" w:hAnsi="Times New Roman" w:cs="Times New Roman"/>
                <w:sz w:val="20"/>
                <w:szCs w:val="20"/>
              </w:rPr>
              <w:t>-</w:t>
            </w:r>
          </w:p>
        </w:tc>
        <w:tc>
          <w:tcPr>
            <w:tcW w:w="270" w:type="dxa"/>
            <w:vAlign w:val="bottom"/>
          </w:tcPr>
          <w:p w14:paraId="519A9C21"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336470B6" w14:textId="447A2FA9"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0"/>
                <w:szCs w:val="20"/>
              </w:rPr>
            </w:pPr>
            <w:r w:rsidRPr="002900D3">
              <w:rPr>
                <w:rFonts w:ascii="Times New Roman" w:hAnsi="Times New Roman" w:cs="Times New Roman"/>
                <w:sz w:val="20"/>
                <w:szCs w:val="20"/>
              </w:rPr>
              <w:t>47,956</w:t>
            </w:r>
          </w:p>
        </w:tc>
      </w:tr>
      <w:tr w:rsidR="00C02F0C" w:rsidRPr="002900D3" w14:paraId="49F06048" w14:textId="77777777" w:rsidTr="00335AE8">
        <w:tc>
          <w:tcPr>
            <w:tcW w:w="5670" w:type="dxa"/>
          </w:tcPr>
          <w:p w14:paraId="69DC2E0E" w14:textId="06C6C0C1"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0"/>
                <w:szCs w:val="20"/>
                <w:cs/>
              </w:rPr>
            </w:pPr>
          </w:p>
        </w:tc>
        <w:tc>
          <w:tcPr>
            <w:tcW w:w="1530" w:type="dxa"/>
          </w:tcPr>
          <w:p w14:paraId="3EDFB7FC" w14:textId="77777777" w:rsidR="00C02F0C" w:rsidRPr="002900D3" w:rsidRDefault="00C02F0C"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0"/>
                <w:szCs w:val="20"/>
              </w:rPr>
            </w:pPr>
          </w:p>
        </w:tc>
        <w:tc>
          <w:tcPr>
            <w:tcW w:w="270" w:type="dxa"/>
          </w:tcPr>
          <w:p w14:paraId="27A223C7"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350" w:type="dxa"/>
          </w:tcPr>
          <w:p w14:paraId="12434BFB" w14:textId="77777777" w:rsidR="00C02F0C" w:rsidRPr="002900D3" w:rsidRDefault="00C02F0C"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0"/>
                <w:szCs w:val="20"/>
              </w:rPr>
            </w:pPr>
          </w:p>
        </w:tc>
        <w:tc>
          <w:tcPr>
            <w:tcW w:w="270" w:type="dxa"/>
          </w:tcPr>
          <w:p w14:paraId="3AC6A8FC"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1170" w:type="dxa"/>
          </w:tcPr>
          <w:p w14:paraId="724DAC5A" w14:textId="7777777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0"/>
                <w:szCs w:val="20"/>
              </w:rPr>
            </w:pPr>
          </w:p>
        </w:tc>
        <w:tc>
          <w:tcPr>
            <w:tcW w:w="270" w:type="dxa"/>
          </w:tcPr>
          <w:p w14:paraId="28D9EC9C"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tcPr>
          <w:p w14:paraId="4B56F683" w14:textId="7777777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0"/>
                <w:szCs w:val="20"/>
              </w:rPr>
            </w:pPr>
          </w:p>
        </w:tc>
        <w:tc>
          <w:tcPr>
            <w:tcW w:w="270" w:type="dxa"/>
          </w:tcPr>
          <w:p w14:paraId="623BD143"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tcPr>
          <w:p w14:paraId="2BD7D0BB" w14:textId="7777777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0"/>
                <w:szCs w:val="20"/>
              </w:rPr>
            </w:pPr>
          </w:p>
        </w:tc>
        <w:tc>
          <w:tcPr>
            <w:tcW w:w="270" w:type="dxa"/>
          </w:tcPr>
          <w:p w14:paraId="116F6429"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tcPr>
          <w:p w14:paraId="796244A5" w14:textId="7777777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0"/>
                <w:szCs w:val="20"/>
              </w:rPr>
            </w:pPr>
          </w:p>
        </w:tc>
      </w:tr>
      <w:tr w:rsidR="00CC1D58" w:rsidRPr="002900D3" w14:paraId="00A5EC1A" w14:textId="77777777" w:rsidTr="00335AE8">
        <w:tc>
          <w:tcPr>
            <w:tcW w:w="5670" w:type="dxa"/>
          </w:tcPr>
          <w:p w14:paraId="25AA8B31" w14:textId="77777777" w:rsidR="00CC1D58" w:rsidRPr="002900D3"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0"/>
                <w:szCs w:val="20"/>
                <w:cs/>
              </w:rPr>
            </w:pPr>
            <w:r w:rsidRPr="002900D3">
              <w:rPr>
                <w:rFonts w:ascii="Times New Roman" w:hAnsi="Times New Roman" w:cs="Times New Roman"/>
                <w:b/>
                <w:bCs/>
                <w:i/>
                <w:iCs/>
                <w:sz w:val="20"/>
                <w:szCs w:val="20"/>
              </w:rPr>
              <w:t>Financial liabilities</w:t>
            </w:r>
          </w:p>
        </w:tc>
        <w:tc>
          <w:tcPr>
            <w:tcW w:w="1530" w:type="dxa"/>
            <w:vAlign w:val="bottom"/>
          </w:tcPr>
          <w:p w14:paraId="1AAA92E5" w14:textId="77777777" w:rsidR="00CC1D58" w:rsidRPr="002900D3" w:rsidRDefault="00CC1D5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0"/>
                <w:szCs w:val="20"/>
              </w:rPr>
            </w:pPr>
          </w:p>
        </w:tc>
        <w:tc>
          <w:tcPr>
            <w:tcW w:w="270" w:type="dxa"/>
          </w:tcPr>
          <w:p w14:paraId="1CD22898" w14:textId="77777777" w:rsidR="00CC1D58" w:rsidRPr="002900D3"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350" w:type="dxa"/>
          </w:tcPr>
          <w:p w14:paraId="456C1B0C" w14:textId="77777777" w:rsidR="00CC1D58" w:rsidRPr="002900D3" w:rsidRDefault="00CC1D5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0"/>
                <w:szCs w:val="20"/>
              </w:rPr>
            </w:pPr>
          </w:p>
        </w:tc>
        <w:tc>
          <w:tcPr>
            <w:tcW w:w="270" w:type="dxa"/>
          </w:tcPr>
          <w:p w14:paraId="5F566E4E" w14:textId="77777777" w:rsidR="00CC1D58" w:rsidRPr="002900D3"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1170" w:type="dxa"/>
            <w:vAlign w:val="bottom"/>
          </w:tcPr>
          <w:p w14:paraId="11D2831A" w14:textId="77777777" w:rsidR="00CC1D58" w:rsidRPr="002900D3" w:rsidRDefault="00CC1D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0"/>
                <w:szCs w:val="20"/>
              </w:rPr>
            </w:pPr>
          </w:p>
        </w:tc>
        <w:tc>
          <w:tcPr>
            <w:tcW w:w="270" w:type="dxa"/>
          </w:tcPr>
          <w:p w14:paraId="53FC2AFA" w14:textId="77777777" w:rsidR="00CC1D58" w:rsidRPr="002900D3"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0C098AF2" w14:textId="77777777" w:rsidR="00CC1D58" w:rsidRPr="002900D3" w:rsidRDefault="00CC1D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0"/>
                <w:szCs w:val="20"/>
              </w:rPr>
            </w:pPr>
          </w:p>
        </w:tc>
        <w:tc>
          <w:tcPr>
            <w:tcW w:w="270" w:type="dxa"/>
            <w:vAlign w:val="bottom"/>
          </w:tcPr>
          <w:p w14:paraId="65241C63" w14:textId="77777777" w:rsidR="00CC1D58" w:rsidRPr="002900D3"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3561DDD4" w14:textId="77777777" w:rsidR="00CC1D58" w:rsidRPr="002900D3" w:rsidRDefault="00CC1D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0"/>
                <w:szCs w:val="20"/>
              </w:rPr>
            </w:pPr>
          </w:p>
        </w:tc>
        <w:tc>
          <w:tcPr>
            <w:tcW w:w="270" w:type="dxa"/>
            <w:vAlign w:val="bottom"/>
          </w:tcPr>
          <w:p w14:paraId="0687DC05" w14:textId="77777777" w:rsidR="00CC1D58" w:rsidRPr="002900D3" w:rsidRDefault="00CC1D58" w:rsidP="00CC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251062AA" w14:textId="77777777" w:rsidR="00CC1D58" w:rsidRPr="002900D3" w:rsidRDefault="00CC1D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0"/>
                <w:szCs w:val="20"/>
              </w:rPr>
            </w:pPr>
          </w:p>
        </w:tc>
      </w:tr>
      <w:tr w:rsidR="00C02F0C" w:rsidRPr="002900D3" w14:paraId="00ED5236" w14:textId="77777777" w:rsidTr="00335AE8">
        <w:tc>
          <w:tcPr>
            <w:tcW w:w="5670" w:type="dxa"/>
          </w:tcPr>
          <w:p w14:paraId="785F5AD6" w14:textId="77777777" w:rsidR="00C02F0C" w:rsidRPr="002900D3" w:rsidRDefault="00C02F0C" w:rsidP="00C02F0C">
            <w:pPr>
              <w:spacing w:line="240" w:lineRule="auto"/>
              <w:ind w:left="180" w:hanging="180"/>
              <w:rPr>
                <w:rFonts w:ascii="Times New Roman" w:hAnsi="Times New Roman" w:cs="Times New Roman"/>
                <w:sz w:val="20"/>
                <w:szCs w:val="20"/>
                <w:cs/>
              </w:rPr>
            </w:pPr>
            <w:r w:rsidRPr="002900D3">
              <w:rPr>
                <w:rFonts w:ascii="Times New Roman" w:hAnsi="Times New Roman" w:cs="Times New Roman"/>
                <w:sz w:val="20"/>
                <w:szCs w:val="20"/>
              </w:rPr>
              <w:t>Long-term loan from financial institution</w:t>
            </w:r>
          </w:p>
        </w:tc>
        <w:tc>
          <w:tcPr>
            <w:tcW w:w="1530" w:type="dxa"/>
            <w:vAlign w:val="bottom"/>
          </w:tcPr>
          <w:p w14:paraId="7D2CC930" w14:textId="73B5B857" w:rsidR="00C02F0C" w:rsidRPr="002900D3" w:rsidRDefault="00C02F0C"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0"/>
                <w:szCs w:val="20"/>
              </w:rPr>
            </w:pPr>
            <w:r w:rsidRPr="002900D3">
              <w:rPr>
                <w:rFonts w:ascii="Times New Roman" w:hAnsi="Times New Roman" w:cs="Times New Roman"/>
                <w:sz w:val="20"/>
                <w:szCs w:val="20"/>
              </w:rPr>
              <w:t>-</w:t>
            </w:r>
          </w:p>
        </w:tc>
        <w:tc>
          <w:tcPr>
            <w:tcW w:w="270" w:type="dxa"/>
          </w:tcPr>
          <w:p w14:paraId="3A2F2F26"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350" w:type="dxa"/>
          </w:tcPr>
          <w:p w14:paraId="3F309042" w14:textId="50B6ADFD" w:rsidR="00C02F0C" w:rsidRPr="002900D3" w:rsidRDefault="00C02F0C"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0"/>
                <w:szCs w:val="20"/>
              </w:rPr>
            </w:pPr>
            <w:r w:rsidRPr="002900D3">
              <w:rPr>
                <w:rFonts w:ascii="Times New Roman" w:hAnsi="Times New Roman" w:cs="Times New Roman"/>
                <w:sz w:val="20"/>
                <w:szCs w:val="20"/>
              </w:rPr>
              <w:t>164,089</w:t>
            </w:r>
          </w:p>
        </w:tc>
        <w:tc>
          <w:tcPr>
            <w:tcW w:w="270" w:type="dxa"/>
          </w:tcPr>
          <w:p w14:paraId="451B0A72"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1170" w:type="dxa"/>
            <w:vAlign w:val="bottom"/>
          </w:tcPr>
          <w:p w14:paraId="396C826B" w14:textId="3C17D66A"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0"/>
                <w:szCs w:val="20"/>
              </w:rPr>
            </w:pPr>
            <w:r w:rsidRPr="002900D3">
              <w:rPr>
                <w:rFonts w:ascii="Times New Roman" w:hAnsi="Times New Roman" w:cs="Times New Roman"/>
                <w:sz w:val="20"/>
                <w:szCs w:val="20"/>
              </w:rPr>
              <w:t>164,089</w:t>
            </w:r>
          </w:p>
        </w:tc>
        <w:tc>
          <w:tcPr>
            <w:tcW w:w="270" w:type="dxa"/>
          </w:tcPr>
          <w:p w14:paraId="12D415E5"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6D58AF8E" w14:textId="2B104F88"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0"/>
                <w:szCs w:val="20"/>
              </w:rPr>
            </w:pPr>
            <w:r w:rsidRPr="002900D3">
              <w:rPr>
                <w:rFonts w:ascii="Times New Roman" w:hAnsi="Times New Roman" w:cs="Times New Roman"/>
                <w:sz w:val="20"/>
                <w:szCs w:val="20"/>
              </w:rPr>
              <w:t>-</w:t>
            </w:r>
          </w:p>
        </w:tc>
        <w:tc>
          <w:tcPr>
            <w:tcW w:w="270" w:type="dxa"/>
            <w:vAlign w:val="bottom"/>
          </w:tcPr>
          <w:p w14:paraId="7E53D1B8"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70A178DA" w14:textId="2BF567A2"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0"/>
                <w:szCs w:val="20"/>
              </w:rPr>
            </w:pPr>
            <w:r w:rsidRPr="002900D3">
              <w:rPr>
                <w:rFonts w:ascii="Times New Roman" w:hAnsi="Times New Roman" w:cs="Times New Roman"/>
                <w:sz w:val="20"/>
                <w:szCs w:val="20"/>
              </w:rPr>
              <w:t>138,636</w:t>
            </w:r>
          </w:p>
        </w:tc>
        <w:tc>
          <w:tcPr>
            <w:tcW w:w="270" w:type="dxa"/>
            <w:vAlign w:val="bottom"/>
          </w:tcPr>
          <w:p w14:paraId="7DA62A85" w14:textId="77777777" w:rsidR="00C02F0C" w:rsidRPr="002900D3"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6ABA1CBC" w14:textId="04A11107" w:rsidR="00C02F0C" w:rsidRPr="002900D3" w:rsidRDefault="00C02F0C"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0"/>
                <w:szCs w:val="20"/>
              </w:rPr>
            </w:pPr>
            <w:r w:rsidRPr="002900D3">
              <w:rPr>
                <w:rFonts w:ascii="Times New Roman" w:hAnsi="Times New Roman" w:cs="Times New Roman"/>
                <w:sz w:val="20"/>
                <w:szCs w:val="20"/>
              </w:rPr>
              <w:t>138,636</w:t>
            </w:r>
          </w:p>
        </w:tc>
      </w:tr>
    </w:tbl>
    <w:p w14:paraId="58CD1374" w14:textId="77777777" w:rsidR="00F8542F" w:rsidRPr="0021038A" w:rsidRDefault="00F8542F"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rPr>
        <w:sectPr w:rsidR="00F8542F" w:rsidRPr="0021038A" w:rsidSect="00783073">
          <w:headerReference w:type="default" r:id="rId18"/>
          <w:pgSz w:w="16834" w:h="11909" w:orient="landscape" w:code="9"/>
          <w:pgMar w:top="691" w:right="1152" w:bottom="576" w:left="1152" w:header="720" w:footer="720" w:gutter="0"/>
          <w:cols w:space="720"/>
          <w:docGrid w:linePitch="245"/>
        </w:sectPr>
      </w:pPr>
    </w:p>
    <w:p w14:paraId="06FB2B87" w14:textId="182DC92F" w:rsidR="005C5F96" w:rsidRPr="005C5F96" w:rsidRDefault="005C5F96" w:rsidP="0045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5C5F96">
        <w:rPr>
          <w:rFonts w:ascii="Times New Roman" w:hAnsi="Times New Roman" w:cs="Times New Roman"/>
          <w:sz w:val="22"/>
          <w:szCs w:val="22"/>
          <w:lang w:val="en-GB" w:bidi="ar-SA"/>
        </w:rPr>
        <w:lastRenderedPageBreak/>
        <w:t xml:space="preserve">The following tables present valuation technique of financial instruments measured at fair value </w:t>
      </w:r>
      <w:r>
        <w:rPr>
          <w:rFonts w:ascii="Times New Roman" w:hAnsi="Times New Roman" w:cs="Times New Roman"/>
          <w:sz w:val="22"/>
          <w:szCs w:val="22"/>
          <w:lang w:val="en-GB" w:bidi="ar-SA"/>
        </w:rPr>
        <w:br/>
      </w:r>
      <w:r w:rsidRPr="005C5F96">
        <w:rPr>
          <w:rFonts w:ascii="Times New Roman" w:hAnsi="Times New Roman" w:cs="Times New Roman"/>
          <w:sz w:val="22"/>
          <w:szCs w:val="22"/>
          <w:lang w:val="en-GB" w:bidi="ar-SA"/>
        </w:rPr>
        <w:t>in the statements of financial position:</w:t>
      </w:r>
    </w:p>
    <w:p w14:paraId="74278448" w14:textId="77777777" w:rsidR="00F02935" w:rsidRDefault="00F02935"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090" w:type="dxa"/>
        <w:tblInd w:w="450" w:type="dxa"/>
        <w:tblLook w:val="04A0" w:firstRow="1" w:lastRow="0" w:firstColumn="1" w:lastColumn="0" w:noHBand="0" w:noVBand="1"/>
      </w:tblPr>
      <w:tblGrid>
        <w:gridCol w:w="3960"/>
        <w:gridCol w:w="360"/>
        <w:gridCol w:w="4770"/>
      </w:tblGrid>
      <w:tr w:rsidR="008E4EED" w:rsidRPr="008E4EED" w14:paraId="0EA5E594" w14:textId="77777777" w:rsidTr="00BD418A">
        <w:trPr>
          <w:tblHeader/>
        </w:trPr>
        <w:tc>
          <w:tcPr>
            <w:tcW w:w="3960" w:type="dxa"/>
            <w:shd w:val="clear" w:color="auto" w:fill="auto"/>
          </w:tcPr>
          <w:p w14:paraId="2B0AC3AE" w14:textId="77777777" w:rsidR="008E4EED" w:rsidRPr="00EE076D" w:rsidRDefault="008E4EED" w:rsidP="008E4EED">
            <w:pPr>
              <w:pStyle w:val="block"/>
              <w:spacing w:after="0" w:line="240" w:lineRule="atLeast"/>
              <w:ind w:left="50" w:right="-19"/>
              <w:jc w:val="center"/>
              <w:rPr>
                <w:rFonts w:ascii="Angsana New" w:hAnsi="Angsana New"/>
                <w:b/>
                <w:bCs/>
                <w:szCs w:val="22"/>
                <w:cs/>
                <w:lang w:bidi="th-TH"/>
              </w:rPr>
            </w:pPr>
            <w:r w:rsidRPr="00EE076D">
              <w:rPr>
                <w:b/>
                <w:bCs/>
                <w:szCs w:val="22"/>
                <w:lang w:bidi="th-TH"/>
              </w:rPr>
              <w:t>Type</w:t>
            </w:r>
          </w:p>
        </w:tc>
        <w:tc>
          <w:tcPr>
            <w:tcW w:w="360" w:type="dxa"/>
            <w:shd w:val="clear" w:color="auto" w:fill="auto"/>
          </w:tcPr>
          <w:p w14:paraId="5701B80F" w14:textId="77777777" w:rsidR="008E4EED" w:rsidRPr="00EE076D" w:rsidRDefault="008E4EED" w:rsidP="00BD02A3">
            <w:pPr>
              <w:pStyle w:val="block"/>
              <w:spacing w:after="0" w:line="240" w:lineRule="atLeast"/>
              <w:ind w:left="0" w:right="-7"/>
              <w:jc w:val="both"/>
              <w:rPr>
                <w:rFonts w:ascii="Angsana New" w:hAnsi="Angsana New"/>
                <w:szCs w:val="22"/>
                <w:lang w:bidi="th-TH"/>
              </w:rPr>
            </w:pPr>
          </w:p>
        </w:tc>
        <w:tc>
          <w:tcPr>
            <w:tcW w:w="4770" w:type="dxa"/>
            <w:shd w:val="clear" w:color="auto" w:fill="auto"/>
          </w:tcPr>
          <w:p w14:paraId="77FF0D15" w14:textId="77777777" w:rsidR="008E4EED" w:rsidRPr="00EE076D" w:rsidRDefault="008E4EED" w:rsidP="008E4EED">
            <w:pPr>
              <w:pStyle w:val="block"/>
              <w:spacing w:after="0" w:line="240" w:lineRule="atLeast"/>
              <w:ind w:left="0" w:right="-25"/>
              <w:jc w:val="center"/>
              <w:rPr>
                <w:rFonts w:ascii="Angsana New" w:hAnsi="Angsana New"/>
                <w:b/>
                <w:bCs/>
                <w:szCs w:val="22"/>
                <w:cs/>
                <w:lang w:bidi="th-TH"/>
              </w:rPr>
            </w:pPr>
            <w:r w:rsidRPr="00EE076D">
              <w:rPr>
                <w:b/>
                <w:bCs/>
                <w:szCs w:val="22"/>
                <w:lang w:bidi="th-TH"/>
              </w:rPr>
              <w:t>Valuation technique</w:t>
            </w:r>
          </w:p>
        </w:tc>
      </w:tr>
      <w:tr w:rsidR="008E4EED" w:rsidRPr="008E4EED" w14:paraId="675EF514" w14:textId="77777777" w:rsidTr="00BD418A">
        <w:tc>
          <w:tcPr>
            <w:tcW w:w="3960" w:type="dxa"/>
            <w:shd w:val="clear" w:color="auto" w:fill="auto"/>
          </w:tcPr>
          <w:p w14:paraId="0D65177D" w14:textId="205F01F5" w:rsidR="008E4EED" w:rsidRPr="00EC658E" w:rsidRDefault="00BC3217" w:rsidP="00A255DC">
            <w:pPr>
              <w:pStyle w:val="block"/>
              <w:spacing w:after="0" w:line="240" w:lineRule="auto"/>
              <w:ind w:left="162" w:right="-7" w:hanging="162"/>
              <w:rPr>
                <w:szCs w:val="22"/>
                <w:cs/>
              </w:rPr>
            </w:pPr>
            <w:r w:rsidRPr="00EE076D">
              <w:rPr>
                <w:szCs w:val="22"/>
              </w:rPr>
              <w:t>Investments measured at FVTPL</w:t>
            </w:r>
          </w:p>
        </w:tc>
        <w:tc>
          <w:tcPr>
            <w:tcW w:w="360" w:type="dxa"/>
            <w:shd w:val="clear" w:color="auto" w:fill="auto"/>
          </w:tcPr>
          <w:p w14:paraId="7A42DD24" w14:textId="77777777" w:rsidR="008E4EED" w:rsidRPr="00EE076D" w:rsidRDefault="008E4EED" w:rsidP="00BD02A3">
            <w:pPr>
              <w:pStyle w:val="block"/>
              <w:spacing w:after="0" w:line="240" w:lineRule="atLeast"/>
              <w:ind w:left="0" w:right="-7"/>
              <w:jc w:val="both"/>
              <w:rPr>
                <w:rFonts w:ascii="Angsana New" w:hAnsi="Angsana New"/>
                <w:szCs w:val="22"/>
                <w:lang w:bidi="th-TH"/>
              </w:rPr>
            </w:pPr>
          </w:p>
        </w:tc>
        <w:tc>
          <w:tcPr>
            <w:tcW w:w="4770" w:type="dxa"/>
            <w:shd w:val="clear" w:color="auto" w:fill="auto"/>
          </w:tcPr>
          <w:p w14:paraId="722A99E6" w14:textId="1998AA98" w:rsidR="008E4EED" w:rsidRPr="00EE076D" w:rsidRDefault="000A03E8" w:rsidP="00BD02A3">
            <w:pPr>
              <w:pStyle w:val="block"/>
              <w:spacing w:after="0" w:line="240" w:lineRule="atLeast"/>
              <w:ind w:left="0" w:right="-108"/>
              <w:jc w:val="thaiDistribute"/>
              <w:rPr>
                <w:rFonts w:ascii="Angsana New" w:hAnsi="Angsana New"/>
                <w:szCs w:val="22"/>
                <w:cs/>
                <w:lang w:val="en-US" w:bidi="th-TH"/>
              </w:rPr>
            </w:pPr>
            <w:r w:rsidRPr="00BD418A">
              <w:rPr>
                <w:szCs w:val="22"/>
                <w:lang w:val="en-US" w:bidi="th-TH"/>
              </w:rPr>
              <w:t xml:space="preserve">The net asset value as at the reporting date and </w:t>
            </w:r>
            <w:r w:rsidR="00BD418A">
              <w:rPr>
                <w:szCs w:val="22"/>
                <w:lang w:val="en-US" w:bidi="th-TH"/>
              </w:rPr>
              <w:br/>
            </w:r>
            <w:r w:rsidRPr="00BD418A">
              <w:rPr>
                <w:szCs w:val="22"/>
                <w:lang w:val="en-US" w:bidi="th-TH"/>
              </w:rPr>
              <w:t>market comparison technique.</w:t>
            </w:r>
          </w:p>
        </w:tc>
      </w:tr>
    </w:tbl>
    <w:p w14:paraId="40ECE917" w14:textId="77777777" w:rsidR="008E4EED" w:rsidRDefault="008E4EED"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47543E4" w14:textId="2F8BD203" w:rsidR="005C5F96" w:rsidRPr="005C5F96" w:rsidRDefault="005C5F96" w:rsidP="00453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lang w:val="en-GB" w:bidi="ar-SA"/>
        </w:rPr>
      </w:pPr>
      <w:r w:rsidRPr="005C5F96">
        <w:rPr>
          <w:rFonts w:ascii="Times New Roman" w:hAnsi="Times New Roman" w:cs="Times New Roman"/>
          <w:sz w:val="22"/>
          <w:szCs w:val="22"/>
        </w:rPr>
        <w:t xml:space="preserve">The fair value of financial liabilities measured at amortised costs are calculated by discounted </w:t>
      </w:r>
      <w:r>
        <w:rPr>
          <w:rFonts w:ascii="Times New Roman" w:hAnsi="Times New Roman" w:cs="Times New Roman"/>
          <w:sz w:val="22"/>
          <w:szCs w:val="22"/>
        </w:rPr>
        <w:br/>
      </w:r>
      <w:r w:rsidRPr="005C5F96">
        <w:rPr>
          <w:rFonts w:ascii="Times New Roman" w:hAnsi="Times New Roman" w:cs="Times New Roman"/>
          <w:sz w:val="22"/>
          <w:szCs w:val="22"/>
        </w:rPr>
        <w:t>cash flows technique.</w:t>
      </w:r>
    </w:p>
    <w:p w14:paraId="7FA3EC3D" w14:textId="77777777" w:rsidR="001A4F03" w:rsidRDefault="001A4F03"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EAACB15" w14:textId="77777777" w:rsidR="008E0412" w:rsidRPr="008E0412" w:rsidRDefault="008E0412" w:rsidP="00EC5C48">
      <w:pPr>
        <w:pStyle w:val="Heading1"/>
        <w:keepLines/>
        <w:numPr>
          <w:ilvl w:val="0"/>
          <w:numId w:val="0"/>
        </w:numPr>
        <w:shd w:val="clear" w:color="auto" w:fill="auto"/>
        <w:tabs>
          <w:tab w:val="left" w:pos="990"/>
        </w:tabs>
        <w:ind w:left="540" w:hanging="540"/>
        <w:rPr>
          <w:rFonts w:ascii="Times New Roman" w:hAnsi="Times New Roman"/>
          <w:i/>
          <w:iCs/>
          <w:sz w:val="22"/>
          <w:szCs w:val="22"/>
          <w:u w:val="none"/>
        </w:rPr>
      </w:pPr>
      <w:r w:rsidRPr="00E81D69">
        <w:rPr>
          <w:rFonts w:ascii="Times New Roman" w:hAnsi="Times New Roman"/>
          <w:i/>
          <w:iCs/>
          <w:sz w:val="22"/>
          <w:szCs w:val="22"/>
          <w:u w:val="none"/>
        </w:rPr>
        <w:t>(</w:t>
      </w:r>
      <w:r w:rsidR="00FA63FF">
        <w:rPr>
          <w:rFonts w:ascii="Times New Roman" w:hAnsi="Times New Roman"/>
          <w:i/>
          <w:iCs/>
          <w:sz w:val="22"/>
          <w:szCs w:val="22"/>
          <w:u w:val="none"/>
        </w:rPr>
        <w:t>b</w:t>
      </w:r>
      <w:r w:rsidRPr="00E81D69">
        <w:rPr>
          <w:rFonts w:ascii="Times New Roman" w:hAnsi="Times New Roman"/>
          <w:i/>
          <w:iCs/>
          <w:sz w:val="22"/>
          <w:szCs w:val="22"/>
          <w:u w:val="none"/>
        </w:rPr>
        <w:t>)</w:t>
      </w:r>
      <w:r w:rsidR="00417422" w:rsidRPr="008E0412">
        <w:rPr>
          <w:rFonts w:ascii="Times New Roman" w:hAnsi="Times New Roman"/>
          <w:i/>
          <w:iCs/>
          <w:sz w:val="22"/>
          <w:szCs w:val="22"/>
          <w:u w:val="none"/>
        </w:rPr>
        <w:tab/>
        <w:t>Financial risk management policies</w:t>
      </w:r>
    </w:p>
    <w:p w14:paraId="093DC644" w14:textId="77777777" w:rsidR="008E0412" w:rsidRDefault="008E0412"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1EBC5D1" w14:textId="77777777" w:rsidR="00417422" w:rsidRDefault="00417422"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417422">
        <w:rPr>
          <w:rFonts w:ascii="Times New Roman" w:hAnsi="Times New Roman" w:cs="Times New Roman"/>
          <w:b/>
          <w:bCs/>
          <w:i/>
          <w:iCs/>
          <w:sz w:val="22"/>
          <w:szCs w:val="22"/>
        </w:rPr>
        <w:t>Risk management framework</w:t>
      </w:r>
    </w:p>
    <w:p w14:paraId="6D10B5B8" w14:textId="77777777" w:rsidR="00417422" w:rsidRDefault="00417422"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5184908" w14:textId="0A642BD0" w:rsidR="00417422" w:rsidRDefault="0041742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17422">
        <w:rPr>
          <w:rFonts w:ascii="Times New Roman" w:hAnsi="Times New Roman" w:cs="Times New Roman"/>
          <w:sz w:val="22"/>
          <w:szCs w:val="22"/>
        </w:rPr>
        <w:t xml:space="preserve">The </w:t>
      </w:r>
      <w:r w:rsidR="00C703A0">
        <w:rPr>
          <w:rFonts w:ascii="Times New Roman" w:hAnsi="Times New Roman" w:cs="Times New Roman"/>
          <w:sz w:val="22"/>
          <w:szCs w:val="22"/>
        </w:rPr>
        <w:t>Group</w:t>
      </w:r>
      <w:r w:rsidRPr="00417422">
        <w:rPr>
          <w:rFonts w:ascii="Times New Roman" w:hAnsi="Times New Roman" w:cs="Times New Roman"/>
          <w:sz w:val="22"/>
          <w:szCs w:val="22"/>
        </w:rPr>
        <w:t xml:space="preserve">’s board of directors has overall responsibility for the establishment and oversight of the </w:t>
      </w:r>
      <w:r w:rsidR="00C703A0">
        <w:rPr>
          <w:rFonts w:ascii="Times New Roman" w:hAnsi="Times New Roman" w:cs="Times New Roman"/>
          <w:sz w:val="22"/>
          <w:szCs w:val="22"/>
        </w:rPr>
        <w:t>Group</w:t>
      </w:r>
      <w:r w:rsidRPr="00417422">
        <w:rPr>
          <w:rFonts w:ascii="Times New Roman" w:hAnsi="Times New Roman" w:cs="Times New Roman"/>
          <w:sz w:val="22"/>
          <w:szCs w:val="22"/>
        </w:rPr>
        <w:t xml:space="preserve">’s risk management framework. The board of directors has established the risk management committee, which is responsible for developing and monitoring the </w:t>
      </w:r>
      <w:r w:rsidR="00734A43">
        <w:rPr>
          <w:rFonts w:ascii="Times New Roman" w:hAnsi="Times New Roman" w:cs="Times New Roman"/>
          <w:sz w:val="22"/>
          <w:szCs w:val="22"/>
        </w:rPr>
        <w:t>Group</w:t>
      </w:r>
      <w:r w:rsidRPr="00417422">
        <w:rPr>
          <w:rFonts w:ascii="Times New Roman" w:hAnsi="Times New Roman" w:cs="Times New Roman"/>
          <w:sz w:val="22"/>
          <w:szCs w:val="22"/>
        </w:rPr>
        <w:t>’s risk management policies. The committee reports regularly to the board of directors on its activities.</w:t>
      </w:r>
    </w:p>
    <w:p w14:paraId="7FB6950A" w14:textId="77777777" w:rsidR="00417422" w:rsidRDefault="0041742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80985F" w14:textId="1C4DB5D1" w:rsidR="00417422" w:rsidRDefault="00133AC6"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133AC6">
        <w:rPr>
          <w:rFonts w:ascii="Times New Roman" w:hAnsi="Times New Roman" w:cs="Times New Roman"/>
          <w:sz w:val="22"/>
          <w:szCs w:val="22"/>
        </w:rPr>
        <w:t xml:space="preserve">The </w:t>
      </w:r>
      <w:r w:rsidR="00431066">
        <w:rPr>
          <w:rFonts w:ascii="Times New Roman" w:hAnsi="Times New Roman" w:cs="Times New Roman"/>
          <w:sz w:val="22"/>
          <w:szCs w:val="22"/>
        </w:rPr>
        <w:t>Group</w:t>
      </w:r>
      <w:r w:rsidRPr="00133AC6">
        <w:rPr>
          <w:rFonts w:ascii="Times New Roman" w:hAnsi="Times New Roman" w:cs="Times New Roman"/>
          <w:sz w:val="22"/>
          <w:szCs w:val="22"/>
        </w:rPr>
        <w:t xml:space="preserve">’s risk management policies are established to identify and analyse the risks faced by the </w:t>
      </w:r>
      <w:r w:rsidR="00431066">
        <w:rPr>
          <w:rFonts w:ascii="Times New Roman" w:hAnsi="Times New Roman" w:cs="Times New Roman"/>
          <w:sz w:val="22"/>
          <w:szCs w:val="22"/>
        </w:rPr>
        <w:t>Group</w:t>
      </w:r>
      <w:r w:rsidRPr="00133AC6">
        <w:rPr>
          <w:rFonts w:ascii="Times New Roman" w:hAnsi="Times New Roman" w:cs="Times New Roman"/>
          <w:sz w:val="22"/>
          <w:szCs w:val="22"/>
        </w:rPr>
        <w:t xml:space="preserve">, to set appropriate risk limits and controls and to monitor risks and adherence to limits. Risk management policies and systems are reviewed regularly to reflect changes in market conditions and the </w:t>
      </w:r>
      <w:r w:rsidR="00431066">
        <w:rPr>
          <w:rFonts w:ascii="Times New Roman" w:hAnsi="Times New Roman" w:cs="Times New Roman"/>
          <w:sz w:val="22"/>
          <w:szCs w:val="22"/>
        </w:rPr>
        <w:t>Group</w:t>
      </w:r>
      <w:r w:rsidRPr="00133AC6">
        <w:rPr>
          <w:rFonts w:ascii="Times New Roman" w:hAnsi="Times New Roman" w:cs="Times New Roman"/>
          <w:sz w:val="22"/>
          <w:szCs w:val="22"/>
        </w:rPr>
        <w:t>’s activities. The</w:t>
      </w:r>
      <w:r>
        <w:rPr>
          <w:rFonts w:ascii="Times New Roman" w:hAnsi="Times New Roman" w:cs="Times New Roman"/>
          <w:sz w:val="22"/>
          <w:szCs w:val="22"/>
        </w:rPr>
        <w:t xml:space="preserve"> </w:t>
      </w:r>
      <w:r w:rsidR="00431066">
        <w:rPr>
          <w:rFonts w:ascii="Times New Roman" w:hAnsi="Times New Roman" w:cs="Times New Roman"/>
          <w:sz w:val="22"/>
          <w:szCs w:val="22"/>
        </w:rPr>
        <w:t>Group</w:t>
      </w:r>
      <w:r w:rsidRPr="00133AC6">
        <w:rPr>
          <w:rFonts w:ascii="Times New Roman" w:hAnsi="Times New Roman" w:cs="Times New Roman"/>
          <w:sz w:val="22"/>
          <w:szCs w:val="22"/>
        </w:rPr>
        <w:t>, through its training and management standards and procedures, aims to maintain a disciplined and constructive control environment in which all employees understand their roles and obligations.</w:t>
      </w:r>
    </w:p>
    <w:p w14:paraId="5262322D" w14:textId="77777777" w:rsidR="008E0412" w:rsidRDefault="008E041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C2BD4FF" w14:textId="543F23DE" w:rsidR="008E0412" w:rsidRDefault="008E0412" w:rsidP="0041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E0412">
        <w:rPr>
          <w:rFonts w:ascii="Times New Roman" w:hAnsi="Times New Roman" w:cs="Times New Roman"/>
          <w:sz w:val="22"/>
          <w:szCs w:val="22"/>
        </w:rPr>
        <w:t xml:space="preserve">The </w:t>
      </w:r>
      <w:r w:rsidR="008E0E91">
        <w:rPr>
          <w:rFonts w:ascii="Times New Roman" w:hAnsi="Times New Roman" w:cs="Times New Roman"/>
          <w:sz w:val="22"/>
          <w:szCs w:val="22"/>
        </w:rPr>
        <w:t>Group</w:t>
      </w:r>
      <w:r w:rsidRPr="008E0412">
        <w:rPr>
          <w:rFonts w:ascii="Times New Roman" w:hAnsi="Times New Roman" w:cs="Times New Roman"/>
          <w:sz w:val="22"/>
          <w:szCs w:val="22"/>
        </w:rPr>
        <w:t xml:space="preserve"> audit committee oversees how management monitors compliance with the </w:t>
      </w:r>
      <w:r w:rsidR="002B5CC3">
        <w:rPr>
          <w:rFonts w:ascii="Times New Roman" w:hAnsi="Times New Roman" w:cs="Times New Roman"/>
          <w:sz w:val="22"/>
          <w:szCs w:val="22"/>
        </w:rPr>
        <w:t>Group</w:t>
      </w:r>
      <w:r w:rsidRPr="008E0412">
        <w:rPr>
          <w:rFonts w:ascii="Times New Roman" w:hAnsi="Times New Roman" w:cs="Times New Roman"/>
          <w:sz w:val="22"/>
          <w:szCs w:val="22"/>
        </w:rPr>
        <w:t>’s</w:t>
      </w:r>
      <w:r>
        <w:rPr>
          <w:rFonts w:ascii="Times New Roman" w:hAnsi="Times New Roman" w:cs="Times New Roman"/>
          <w:sz w:val="22"/>
          <w:szCs w:val="22"/>
        </w:rPr>
        <w:t xml:space="preserve"> </w:t>
      </w:r>
      <w:r w:rsidRPr="008E0412">
        <w:rPr>
          <w:rFonts w:ascii="Times New Roman" w:hAnsi="Times New Roman" w:cs="Times New Roman"/>
          <w:sz w:val="22"/>
          <w:szCs w:val="22"/>
        </w:rPr>
        <w:t xml:space="preserve">risk management policies and procedures, and reviews the adequacy of the risk management framework in relation to the risks faced by the </w:t>
      </w:r>
      <w:r w:rsidR="00466FA4">
        <w:rPr>
          <w:rFonts w:ascii="Times New Roman" w:hAnsi="Times New Roman" w:cs="Times New Roman"/>
          <w:sz w:val="22"/>
          <w:szCs w:val="22"/>
        </w:rPr>
        <w:t>Group</w:t>
      </w:r>
      <w:r w:rsidRPr="008E0412">
        <w:rPr>
          <w:rFonts w:ascii="Times New Roman" w:hAnsi="Times New Roman" w:cs="Times New Roman"/>
          <w:sz w:val="22"/>
          <w:szCs w:val="22"/>
        </w:rPr>
        <w:t xml:space="preserve">. The </w:t>
      </w:r>
      <w:r w:rsidR="00631270">
        <w:rPr>
          <w:rFonts w:ascii="Times New Roman" w:hAnsi="Times New Roman" w:cs="Times New Roman"/>
          <w:sz w:val="22"/>
          <w:szCs w:val="22"/>
        </w:rPr>
        <w:t>Group</w:t>
      </w:r>
      <w:r w:rsidRPr="008E0412">
        <w:rPr>
          <w:rFonts w:ascii="Times New Roman" w:hAnsi="Times New Roman" w:cs="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5896FCA6" w14:textId="1935370A" w:rsidR="007D1E02" w:rsidRDefault="007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367471E" w14:textId="77777777" w:rsidR="00694C32" w:rsidRPr="00694C32" w:rsidRDefault="00694C32" w:rsidP="008D5C6E">
      <w:pPr>
        <w:pStyle w:val="Heading1"/>
        <w:keepLines/>
        <w:numPr>
          <w:ilvl w:val="0"/>
          <w:numId w:val="0"/>
        </w:numPr>
        <w:shd w:val="clear" w:color="auto" w:fill="auto"/>
        <w:ind w:left="1080" w:hanging="540"/>
        <w:rPr>
          <w:rFonts w:ascii="Times New Roman" w:hAnsi="Times New Roman"/>
          <w:sz w:val="22"/>
          <w:szCs w:val="22"/>
          <w:u w:val="none"/>
        </w:rPr>
      </w:pPr>
      <w:r w:rsidRPr="00E81D69">
        <w:rPr>
          <w:rFonts w:ascii="Times New Roman" w:hAnsi="Times New Roman"/>
          <w:i/>
          <w:iCs/>
          <w:sz w:val="22"/>
          <w:szCs w:val="22"/>
          <w:u w:val="none"/>
        </w:rPr>
        <w:t>(</w:t>
      </w:r>
      <w:r w:rsidR="00FA63FF">
        <w:rPr>
          <w:rFonts w:ascii="Times New Roman" w:hAnsi="Times New Roman"/>
          <w:i/>
          <w:iCs/>
          <w:sz w:val="22"/>
          <w:szCs w:val="22"/>
          <w:u w:val="none"/>
        </w:rPr>
        <w:t>b</w:t>
      </w:r>
      <w:r>
        <w:rPr>
          <w:rFonts w:ascii="Times New Roman" w:hAnsi="Times New Roman"/>
          <w:i/>
          <w:iCs/>
          <w:sz w:val="22"/>
          <w:szCs w:val="22"/>
          <w:u w:val="none"/>
        </w:rPr>
        <w:t>.1</w:t>
      </w:r>
      <w:r w:rsidR="0069738C">
        <w:rPr>
          <w:rFonts w:ascii="Times New Roman" w:hAnsi="Times New Roman"/>
          <w:i/>
          <w:iCs/>
          <w:sz w:val="22"/>
          <w:szCs w:val="22"/>
          <w:u w:val="none"/>
        </w:rPr>
        <w:t xml:space="preserve">) </w:t>
      </w:r>
      <w:r w:rsidRPr="00694C32">
        <w:rPr>
          <w:rFonts w:ascii="Times New Roman" w:hAnsi="Times New Roman"/>
          <w:i/>
          <w:iCs/>
          <w:sz w:val="22"/>
          <w:szCs w:val="22"/>
          <w:u w:val="none"/>
        </w:rPr>
        <w:t>Credit risk</w:t>
      </w:r>
    </w:p>
    <w:p w14:paraId="1C20296F" w14:textId="77777777" w:rsidR="00694C32" w:rsidRDefault="00694C32" w:rsidP="0069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E25182" w14:textId="7CCE4B64" w:rsidR="00694C32" w:rsidRDefault="00694C32" w:rsidP="0069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94C32">
        <w:rPr>
          <w:rFonts w:ascii="Times New Roman" w:hAnsi="Times New Roman" w:cs="Times New Roman"/>
          <w:sz w:val="22"/>
          <w:szCs w:val="22"/>
        </w:rPr>
        <w:t xml:space="preserve">Credit risk is the risk of financial loss to the </w:t>
      </w:r>
      <w:r w:rsidR="002250C4">
        <w:rPr>
          <w:rFonts w:ascii="Times New Roman" w:hAnsi="Times New Roman" w:cs="Times New Roman"/>
          <w:sz w:val="22"/>
          <w:szCs w:val="22"/>
        </w:rPr>
        <w:t>Group</w:t>
      </w:r>
      <w:r w:rsidRPr="00694C32">
        <w:rPr>
          <w:rFonts w:ascii="Times New Roman" w:hAnsi="Times New Roman" w:cs="Times New Roman"/>
          <w:sz w:val="22"/>
          <w:szCs w:val="22"/>
        </w:rPr>
        <w:t xml:space="preserve"> if a customer or counterparty to a financial instrument fails to meet its contractual obligations, and arises principally from the </w:t>
      </w:r>
      <w:r w:rsidR="00D14BD1">
        <w:rPr>
          <w:rFonts w:ascii="Times New Roman" w:hAnsi="Times New Roman" w:cs="Times New Roman"/>
          <w:sz w:val="22"/>
          <w:szCs w:val="22"/>
        </w:rPr>
        <w:t>Group</w:t>
      </w:r>
      <w:r w:rsidRPr="00694C32">
        <w:rPr>
          <w:rFonts w:ascii="Times New Roman" w:hAnsi="Times New Roman" w:cs="Times New Roman"/>
          <w:sz w:val="22"/>
          <w:szCs w:val="22"/>
        </w:rPr>
        <w:t>’s receivables from customers</w:t>
      </w:r>
      <w:r w:rsidR="0069738C">
        <w:rPr>
          <w:rFonts w:ascii="Times New Roman" w:hAnsi="Times New Roman" w:cs="Times New Roman"/>
          <w:sz w:val="22"/>
          <w:szCs w:val="22"/>
        </w:rPr>
        <w:t>.</w:t>
      </w:r>
    </w:p>
    <w:p w14:paraId="3D5D94F6" w14:textId="77777777" w:rsidR="0069738C" w:rsidRDefault="0069738C" w:rsidP="0069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4A2865B4" w14:textId="0283110A" w:rsidR="0069738C" w:rsidRDefault="0069738C" w:rsidP="0069738C">
      <w:pPr>
        <w:pStyle w:val="Heading1"/>
        <w:keepLines/>
        <w:numPr>
          <w:ilvl w:val="0"/>
          <w:numId w:val="0"/>
        </w:numPr>
        <w:shd w:val="clear" w:color="auto" w:fill="auto"/>
        <w:ind w:left="1620" w:hanging="630"/>
        <w:rPr>
          <w:rFonts w:ascii="Times New Roman" w:hAnsi="Times New Roman"/>
          <w:b w:val="0"/>
          <w:bCs w:val="0"/>
          <w:sz w:val="22"/>
          <w:szCs w:val="22"/>
          <w:u w:val="none"/>
        </w:rPr>
      </w:pPr>
      <w:r w:rsidRPr="0069738C">
        <w:rPr>
          <w:rFonts w:ascii="Times New Roman" w:hAnsi="Times New Roman"/>
          <w:b w:val="0"/>
          <w:bCs w:val="0"/>
          <w:sz w:val="22"/>
          <w:szCs w:val="22"/>
          <w:u w:val="none"/>
        </w:rPr>
        <w:t>(</w:t>
      </w:r>
      <w:r w:rsidR="00FA63FF">
        <w:rPr>
          <w:rFonts w:ascii="Times New Roman" w:hAnsi="Times New Roman"/>
          <w:b w:val="0"/>
          <w:bCs w:val="0"/>
          <w:sz w:val="22"/>
          <w:szCs w:val="22"/>
          <w:u w:val="none"/>
        </w:rPr>
        <w:t>b</w:t>
      </w:r>
      <w:r w:rsidRPr="0069738C">
        <w:rPr>
          <w:rFonts w:ascii="Times New Roman" w:hAnsi="Times New Roman"/>
          <w:b w:val="0"/>
          <w:bCs w:val="0"/>
          <w:sz w:val="22"/>
          <w:szCs w:val="22"/>
          <w:u w:val="none"/>
        </w:rPr>
        <w:t>.1.1) Trade accounts receivable</w:t>
      </w:r>
    </w:p>
    <w:p w14:paraId="0AD2770C" w14:textId="77777777" w:rsidR="0069738C" w:rsidRPr="005C386F" w:rsidRDefault="0069738C"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hanging="1620"/>
        <w:rPr>
          <w:sz w:val="22"/>
          <w:szCs w:val="22"/>
        </w:rPr>
      </w:pPr>
    </w:p>
    <w:p w14:paraId="472DB3DE" w14:textId="32B7CB36" w:rsidR="0069738C" w:rsidRDefault="0069738C"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69738C">
        <w:rPr>
          <w:rFonts w:ascii="Times New Roman" w:hAnsi="Times New Roman" w:cs="Times New Roman"/>
          <w:sz w:val="22"/>
          <w:szCs w:val="22"/>
        </w:rPr>
        <w:t xml:space="preserve">The </w:t>
      </w:r>
      <w:r w:rsidR="003C48C7">
        <w:rPr>
          <w:rFonts w:ascii="Times New Roman" w:hAnsi="Times New Roman" w:cs="Times New Roman"/>
          <w:sz w:val="22"/>
          <w:szCs w:val="22"/>
        </w:rPr>
        <w:t>Group</w:t>
      </w:r>
      <w:r w:rsidRPr="0069738C">
        <w:rPr>
          <w:rFonts w:ascii="Times New Roman" w:hAnsi="Times New Roman" w:cs="Times New Roman"/>
          <w:sz w:val="22"/>
          <w:szCs w:val="22"/>
        </w:rPr>
        <w:t xml:space="preserve">’s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3F5A2171" w14:textId="77777777" w:rsidR="0028200E" w:rsidRPr="005C386F" w:rsidRDefault="0028200E"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7FC1C510" w14:textId="1AC3F595" w:rsidR="0069738C" w:rsidRDefault="0069738C"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69738C">
        <w:rPr>
          <w:rFonts w:ascii="Times New Roman" w:hAnsi="Times New Roman" w:cs="Times New Roman"/>
          <w:sz w:val="22"/>
          <w:szCs w:val="22"/>
        </w:rPr>
        <w:t xml:space="preserve">The </w:t>
      </w:r>
      <w:r w:rsidR="00143097">
        <w:rPr>
          <w:rFonts w:ascii="Times New Roman" w:hAnsi="Times New Roman" w:cs="Times New Roman"/>
          <w:sz w:val="22"/>
          <w:szCs w:val="22"/>
        </w:rPr>
        <w:t>Group</w:t>
      </w:r>
      <w:r w:rsidRPr="0069738C">
        <w:rPr>
          <w:rFonts w:ascii="Times New Roman" w:hAnsi="Times New Roman" w:cs="Times New Roman"/>
          <w:sz w:val="22"/>
          <w:szCs w:val="22"/>
        </w:rPr>
        <w:t xml:space="preserve"> has established a credit policy under which each new customer is analysed individually for creditworthiness before the </w:t>
      </w:r>
      <w:r w:rsidR="00143097">
        <w:rPr>
          <w:rFonts w:ascii="Times New Roman" w:hAnsi="Times New Roman" w:cs="Times New Roman"/>
          <w:sz w:val="22"/>
          <w:szCs w:val="22"/>
        </w:rPr>
        <w:t>Group</w:t>
      </w:r>
      <w:r w:rsidRPr="0069738C">
        <w:rPr>
          <w:rFonts w:ascii="Times New Roman" w:hAnsi="Times New Roman" w:cs="Times New Roman"/>
          <w:sz w:val="22"/>
          <w:szCs w:val="22"/>
        </w:rPr>
        <w:t xml:space="preserve">’s </w:t>
      </w:r>
      <w:r w:rsidR="00143097">
        <w:rPr>
          <w:rFonts w:ascii="Times New Roman" w:hAnsi="Times New Roman" w:cs="Times New Roman"/>
          <w:sz w:val="22"/>
          <w:szCs w:val="22"/>
        </w:rPr>
        <w:t>commercial terms</w:t>
      </w:r>
      <w:r w:rsidRPr="0069738C">
        <w:rPr>
          <w:rFonts w:ascii="Times New Roman" w:hAnsi="Times New Roman" w:cs="Times New Roman"/>
          <w:sz w:val="22"/>
          <w:szCs w:val="22"/>
        </w:rPr>
        <w:t xml:space="preserve"> and conditions are offered. The </w:t>
      </w:r>
      <w:r w:rsidR="0006611A">
        <w:rPr>
          <w:rFonts w:ascii="Times New Roman" w:hAnsi="Times New Roman" w:cs="Times New Roman"/>
          <w:sz w:val="22"/>
          <w:szCs w:val="22"/>
        </w:rPr>
        <w:t>Group</w:t>
      </w:r>
      <w:r w:rsidRPr="0069738C">
        <w:rPr>
          <w:rFonts w:ascii="Times New Roman" w:hAnsi="Times New Roman" w:cs="Times New Roman"/>
          <w:sz w:val="22"/>
          <w:szCs w:val="22"/>
        </w:rPr>
        <w:t xml:space="preserve">’s review </w:t>
      </w:r>
      <w:r w:rsidR="0091256A">
        <w:rPr>
          <w:rFonts w:ascii="Times New Roman" w:hAnsi="Times New Roman" w:cs="Times New Roman"/>
          <w:sz w:val="22"/>
          <w:szCs w:val="22"/>
        </w:rPr>
        <w:t>s</w:t>
      </w:r>
      <w:r w:rsidRPr="0069738C">
        <w:rPr>
          <w:rFonts w:ascii="Times New Roman" w:hAnsi="Times New Roman" w:cs="Times New Roman"/>
          <w:sz w:val="22"/>
          <w:szCs w:val="22"/>
        </w:rPr>
        <w:t xml:space="preserve">ale limits are established for each customer and </w:t>
      </w:r>
      <w:r w:rsidRPr="00607F41">
        <w:rPr>
          <w:rFonts w:ascii="Times New Roman" w:hAnsi="Times New Roman" w:cs="Times New Roman"/>
          <w:spacing w:val="-2"/>
          <w:sz w:val="22"/>
          <w:szCs w:val="22"/>
        </w:rPr>
        <w:t xml:space="preserve">reviewed </w:t>
      </w:r>
      <w:r w:rsidR="00BA16F3" w:rsidRPr="00607F41">
        <w:rPr>
          <w:rFonts w:ascii="Times New Roman" w:hAnsi="Times New Roman"/>
          <w:spacing w:val="-2"/>
          <w:sz w:val="22"/>
          <w:szCs w:val="28"/>
        </w:rPr>
        <w:t>consistent</w:t>
      </w:r>
      <w:r w:rsidRPr="00607F41">
        <w:rPr>
          <w:rFonts w:ascii="Times New Roman" w:hAnsi="Times New Roman" w:cs="Times New Roman"/>
          <w:spacing w:val="-2"/>
          <w:sz w:val="22"/>
          <w:szCs w:val="22"/>
        </w:rPr>
        <w:t xml:space="preserve">ly. Any sales exceeding those limits require approval from </w:t>
      </w:r>
      <w:r w:rsidR="00F558CA" w:rsidRPr="00607F41">
        <w:rPr>
          <w:rFonts w:ascii="Times New Roman" w:hAnsi="Times New Roman" w:cs="Times New Roman"/>
          <w:spacing w:val="-2"/>
          <w:sz w:val="22"/>
          <w:szCs w:val="22"/>
        </w:rPr>
        <w:t>President</w:t>
      </w:r>
      <w:r w:rsidR="00F558CA">
        <w:rPr>
          <w:rFonts w:ascii="Times New Roman" w:hAnsi="Times New Roman" w:cs="Times New Roman"/>
          <w:sz w:val="22"/>
          <w:szCs w:val="22"/>
        </w:rPr>
        <w:t xml:space="preserve"> of Finance and Accounting Department and </w:t>
      </w:r>
      <w:r w:rsidR="00F558CA">
        <w:rPr>
          <w:rFonts w:ascii="Times New Roman" w:hAnsi="Times New Roman"/>
          <w:sz w:val="22"/>
          <w:szCs w:val="28"/>
        </w:rPr>
        <w:t>Deputy Managing Director</w:t>
      </w:r>
      <w:r w:rsidRPr="0069738C">
        <w:rPr>
          <w:rFonts w:ascii="Times New Roman" w:hAnsi="Times New Roman" w:cs="Times New Roman"/>
          <w:sz w:val="22"/>
          <w:szCs w:val="22"/>
        </w:rPr>
        <w:t>.</w:t>
      </w:r>
    </w:p>
    <w:p w14:paraId="71C12E7A" w14:textId="77777777" w:rsidR="00A96201" w:rsidRDefault="00A9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027B42C" w14:textId="788E2CE2" w:rsidR="00511085" w:rsidRDefault="00511085"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511085">
        <w:rPr>
          <w:rFonts w:ascii="Times New Roman" w:hAnsi="Times New Roman" w:cs="Times New Roman"/>
          <w:sz w:val="22"/>
          <w:szCs w:val="22"/>
        </w:rPr>
        <w:lastRenderedPageBreak/>
        <w:t>The</w:t>
      </w:r>
      <w:r>
        <w:rPr>
          <w:rFonts w:ascii="Times New Roman" w:hAnsi="Times New Roman" w:cs="Times New Roman"/>
          <w:sz w:val="22"/>
          <w:szCs w:val="22"/>
        </w:rPr>
        <w:t xml:space="preserve"> </w:t>
      </w:r>
      <w:r w:rsidR="00C71257">
        <w:rPr>
          <w:rFonts w:ascii="Times New Roman" w:hAnsi="Times New Roman" w:cs="Times New Roman"/>
          <w:sz w:val="22"/>
          <w:szCs w:val="22"/>
        </w:rPr>
        <w:t>Group</w:t>
      </w:r>
      <w:r w:rsidRPr="00511085">
        <w:rPr>
          <w:rFonts w:ascii="Times New Roman" w:hAnsi="Times New Roman" w:cs="Times New Roman"/>
          <w:sz w:val="22"/>
          <w:szCs w:val="22"/>
        </w:rPr>
        <w:t xml:space="preserve"> limits its exposure to credit risk from trade accounts receivable by establishing a maximum payment period of </w:t>
      </w:r>
      <w:r w:rsidR="00B86976">
        <w:rPr>
          <w:rFonts w:ascii="Times New Roman" w:hAnsi="Times New Roman" w:cs="Times New Roman"/>
          <w:sz w:val="22"/>
          <w:szCs w:val="22"/>
        </w:rPr>
        <w:t>30 days</w:t>
      </w:r>
      <w:r w:rsidRPr="00511085">
        <w:rPr>
          <w:rFonts w:ascii="Times New Roman" w:hAnsi="Times New Roman" w:cs="Times New Roman"/>
          <w:sz w:val="22"/>
          <w:szCs w:val="22"/>
        </w:rPr>
        <w:t>.</w:t>
      </w:r>
      <w:r w:rsidR="00A96201">
        <w:rPr>
          <w:rFonts w:ascii="Times New Roman" w:hAnsi="Times New Roman" w:cs="Times New Roman"/>
          <w:sz w:val="22"/>
          <w:szCs w:val="22"/>
        </w:rPr>
        <w:t xml:space="preserve"> </w:t>
      </w:r>
      <w:r w:rsidR="00A96201" w:rsidRPr="00A96201">
        <w:rPr>
          <w:rFonts w:ascii="Times New Roman" w:hAnsi="Times New Roman" w:cs="Times New Roman"/>
          <w:sz w:val="22"/>
          <w:szCs w:val="22"/>
        </w:rPr>
        <w:t>Outstanding trade receivables are regularly monitored by the Group. An impairment analysis is performed by the Group at each reporting date. The provision rates of expected credit loss are based on days past due for individual trade receivables</w:t>
      </w:r>
      <w:r w:rsidR="00A96201">
        <w:rPr>
          <w:rFonts w:ascii="Times New Roman" w:hAnsi="Times New Roman" w:cs="Times New Roman"/>
          <w:sz w:val="22"/>
          <w:szCs w:val="22"/>
        </w:rPr>
        <w:t xml:space="preserve"> </w:t>
      </w:r>
      <w:r w:rsidR="00A96201" w:rsidRPr="00A96201">
        <w:rPr>
          <w:rFonts w:ascii="Times New Roman" w:hAnsi="Times New Roman" w:cs="Times New Roman"/>
          <w:sz w:val="22"/>
          <w:szCs w:val="22"/>
        </w:rPr>
        <w:t>to reflect differences between economic conditions in the past, current conditions and the Group’s view of economic conditions over the expected lives of the receivables.</w:t>
      </w:r>
    </w:p>
    <w:p w14:paraId="5E37A6B1" w14:textId="77777777" w:rsidR="00511085" w:rsidRDefault="00511085"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3CF30951" w14:textId="0E5A405A" w:rsidR="001D1AF4" w:rsidRDefault="00A96201"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A96201">
        <w:rPr>
          <w:rFonts w:ascii="Times New Roman" w:hAnsi="Times New Roman" w:cs="Times New Roman"/>
          <w:sz w:val="22"/>
          <w:szCs w:val="22"/>
        </w:rPr>
        <w:t xml:space="preserve">Information relevant to trade accounts receivables </w:t>
      </w:r>
      <w:r w:rsidR="00870B06">
        <w:rPr>
          <w:rFonts w:ascii="Times New Roman" w:hAnsi="Times New Roman" w:cs="Times New Roman"/>
          <w:sz w:val="22"/>
          <w:szCs w:val="22"/>
        </w:rPr>
        <w:t>is</w:t>
      </w:r>
      <w:r w:rsidRPr="00A96201">
        <w:rPr>
          <w:rFonts w:ascii="Times New Roman" w:hAnsi="Times New Roman" w:cs="Times New Roman"/>
          <w:sz w:val="22"/>
          <w:szCs w:val="22"/>
        </w:rPr>
        <w:t xml:space="preserve"> disclosed in note </w:t>
      </w:r>
      <w:r w:rsidR="00F32F8C">
        <w:rPr>
          <w:rFonts w:ascii="Times New Roman" w:hAnsi="Times New Roman"/>
          <w:sz w:val="22"/>
          <w:szCs w:val="28"/>
        </w:rPr>
        <w:t>7</w:t>
      </w:r>
      <w:r>
        <w:rPr>
          <w:rFonts w:ascii="Times New Roman" w:hAnsi="Times New Roman" w:cs="Times New Roman"/>
          <w:sz w:val="22"/>
          <w:szCs w:val="22"/>
        </w:rPr>
        <w:t xml:space="preserve"> to the financial statements</w:t>
      </w:r>
      <w:r w:rsidRPr="00A96201">
        <w:rPr>
          <w:rFonts w:ascii="Times New Roman" w:hAnsi="Times New Roman" w:cs="Times New Roman"/>
          <w:sz w:val="22"/>
          <w:szCs w:val="22"/>
        </w:rPr>
        <w:t>.</w:t>
      </w:r>
    </w:p>
    <w:p w14:paraId="553A0C79" w14:textId="77777777" w:rsidR="0005764A" w:rsidRDefault="0005764A"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2EFD5BEB" w14:textId="77777777" w:rsidR="0015555D" w:rsidRDefault="0015555D" w:rsidP="0015555D">
      <w:pPr>
        <w:pStyle w:val="Heading1"/>
        <w:keepLines/>
        <w:numPr>
          <w:ilvl w:val="0"/>
          <w:numId w:val="0"/>
        </w:numPr>
        <w:shd w:val="clear" w:color="auto" w:fill="auto"/>
        <w:ind w:left="1620" w:hanging="630"/>
        <w:rPr>
          <w:rFonts w:ascii="Times New Roman" w:hAnsi="Times New Roman"/>
          <w:b w:val="0"/>
          <w:bCs w:val="0"/>
          <w:sz w:val="22"/>
          <w:szCs w:val="22"/>
          <w:u w:val="none"/>
        </w:rPr>
      </w:pPr>
      <w:r w:rsidRPr="0069738C">
        <w:rPr>
          <w:rFonts w:ascii="Times New Roman" w:hAnsi="Times New Roman"/>
          <w:b w:val="0"/>
          <w:bCs w:val="0"/>
          <w:sz w:val="22"/>
          <w:szCs w:val="22"/>
          <w:u w:val="none"/>
        </w:rPr>
        <w:t>(</w:t>
      </w:r>
      <w:r w:rsidR="00FA63FF">
        <w:rPr>
          <w:rFonts w:ascii="Times New Roman" w:hAnsi="Times New Roman"/>
          <w:b w:val="0"/>
          <w:bCs w:val="0"/>
          <w:sz w:val="22"/>
          <w:szCs w:val="22"/>
          <w:u w:val="none"/>
        </w:rPr>
        <w:t>b</w:t>
      </w:r>
      <w:r w:rsidRPr="0069738C">
        <w:rPr>
          <w:rFonts w:ascii="Times New Roman" w:hAnsi="Times New Roman"/>
          <w:b w:val="0"/>
          <w:bCs w:val="0"/>
          <w:sz w:val="22"/>
          <w:szCs w:val="22"/>
          <w:u w:val="none"/>
        </w:rPr>
        <w:t>.1.</w:t>
      </w:r>
      <w:r>
        <w:rPr>
          <w:rFonts w:ascii="Times New Roman" w:hAnsi="Times New Roman"/>
          <w:b w:val="0"/>
          <w:bCs w:val="0"/>
          <w:sz w:val="22"/>
          <w:szCs w:val="22"/>
          <w:u w:val="none"/>
        </w:rPr>
        <w:t>2</w:t>
      </w:r>
      <w:r w:rsidRPr="0069738C">
        <w:rPr>
          <w:rFonts w:ascii="Times New Roman" w:hAnsi="Times New Roman"/>
          <w:b w:val="0"/>
          <w:bCs w:val="0"/>
          <w:sz w:val="22"/>
          <w:szCs w:val="22"/>
          <w:u w:val="none"/>
        </w:rPr>
        <w:t xml:space="preserve">) </w:t>
      </w:r>
      <w:r w:rsidRPr="0015555D">
        <w:rPr>
          <w:rFonts w:ascii="Times New Roman" w:hAnsi="Times New Roman"/>
          <w:b w:val="0"/>
          <w:bCs w:val="0"/>
          <w:sz w:val="22"/>
          <w:szCs w:val="22"/>
          <w:u w:val="none"/>
        </w:rPr>
        <w:t>Cash and cash equivalent</w:t>
      </w:r>
      <w:r w:rsidR="00D12FAE">
        <w:rPr>
          <w:rFonts w:ascii="Times New Roman" w:hAnsi="Times New Roman"/>
          <w:b w:val="0"/>
          <w:bCs w:val="0"/>
          <w:sz w:val="22"/>
          <w:szCs w:val="22"/>
          <w:u w:val="none"/>
        </w:rPr>
        <w:t>s</w:t>
      </w:r>
    </w:p>
    <w:p w14:paraId="48BC17AB" w14:textId="77777777" w:rsid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72E4D808" w14:textId="40AD18CE" w:rsid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3B5538">
        <w:rPr>
          <w:rFonts w:ascii="Times New Roman" w:hAnsi="Times New Roman" w:cs="Times New Roman"/>
          <w:sz w:val="22"/>
          <w:szCs w:val="22"/>
        </w:rPr>
        <w:t xml:space="preserve">The </w:t>
      </w:r>
      <w:r w:rsidR="00FA489A">
        <w:rPr>
          <w:rFonts w:ascii="Times New Roman" w:hAnsi="Times New Roman" w:cs="Times New Roman"/>
          <w:sz w:val="22"/>
          <w:szCs w:val="22"/>
        </w:rPr>
        <w:t>Group</w:t>
      </w:r>
      <w:r w:rsidRPr="003B5538">
        <w:rPr>
          <w:rFonts w:ascii="Times New Roman" w:hAnsi="Times New Roman" w:cs="Times New Roman"/>
          <w:sz w:val="22"/>
          <w:szCs w:val="22"/>
        </w:rPr>
        <w:t xml:space="preserve">’s exposure to credit risk arising from cash and cash </w:t>
      </w:r>
      <w:r w:rsidR="00F141FA">
        <w:rPr>
          <w:rFonts w:ascii="Times New Roman" w:hAnsi="Times New Roman" w:cs="Times New Roman"/>
          <w:sz w:val="22"/>
          <w:szCs w:val="22"/>
        </w:rPr>
        <w:t xml:space="preserve">equivalents </w:t>
      </w:r>
      <w:r w:rsidRPr="003B5538">
        <w:rPr>
          <w:rFonts w:ascii="Times New Roman" w:hAnsi="Times New Roman" w:cs="Times New Roman"/>
          <w:sz w:val="22"/>
          <w:szCs w:val="22"/>
        </w:rPr>
        <w:t xml:space="preserve">is limited because the counterparties are banks and financial institutions which the </w:t>
      </w:r>
      <w:r w:rsidR="008013C4">
        <w:rPr>
          <w:rFonts w:ascii="Times New Roman" w:hAnsi="Times New Roman" w:cs="Times New Roman"/>
          <w:sz w:val="22"/>
          <w:szCs w:val="22"/>
        </w:rPr>
        <w:t>Group</w:t>
      </w:r>
      <w:r w:rsidRPr="003B5538">
        <w:rPr>
          <w:rFonts w:ascii="Times New Roman" w:hAnsi="Times New Roman" w:cs="Times New Roman"/>
          <w:sz w:val="22"/>
          <w:szCs w:val="22"/>
        </w:rPr>
        <w:t xml:space="preserve"> considers to have low credit risk.</w:t>
      </w:r>
    </w:p>
    <w:p w14:paraId="50408DBC" w14:textId="4C08A20B" w:rsidR="003B5538" w:rsidRDefault="003B5538" w:rsidP="0015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78A559D" w14:textId="77777777" w:rsidR="003B5538" w:rsidRDefault="003B5538" w:rsidP="003B5538">
      <w:pPr>
        <w:pStyle w:val="Heading1"/>
        <w:keepLines/>
        <w:numPr>
          <w:ilvl w:val="0"/>
          <w:numId w:val="0"/>
        </w:numPr>
        <w:shd w:val="clear" w:color="auto" w:fill="auto"/>
        <w:ind w:left="990" w:hanging="450"/>
        <w:rPr>
          <w:rFonts w:ascii="Times New Roman" w:hAnsi="Times New Roman"/>
          <w:i/>
          <w:iCs/>
          <w:sz w:val="22"/>
          <w:szCs w:val="22"/>
          <w:u w:val="none"/>
        </w:rPr>
      </w:pPr>
      <w:r w:rsidRPr="00E81D69">
        <w:rPr>
          <w:rFonts w:ascii="Times New Roman" w:hAnsi="Times New Roman"/>
          <w:i/>
          <w:iCs/>
          <w:sz w:val="22"/>
          <w:szCs w:val="22"/>
          <w:u w:val="none"/>
        </w:rPr>
        <w:t>(</w:t>
      </w:r>
      <w:r w:rsidR="00FA63FF">
        <w:rPr>
          <w:rFonts w:ascii="Times New Roman" w:hAnsi="Times New Roman"/>
          <w:i/>
          <w:iCs/>
          <w:sz w:val="22"/>
          <w:szCs w:val="22"/>
          <w:u w:val="none"/>
        </w:rPr>
        <w:t>b</w:t>
      </w:r>
      <w:r>
        <w:rPr>
          <w:rFonts w:ascii="Times New Roman" w:hAnsi="Times New Roman"/>
          <w:i/>
          <w:iCs/>
          <w:sz w:val="22"/>
          <w:szCs w:val="22"/>
          <w:u w:val="none"/>
        </w:rPr>
        <w:t xml:space="preserve">.2) </w:t>
      </w:r>
      <w:r w:rsidRPr="003B5538">
        <w:rPr>
          <w:rFonts w:ascii="Times New Roman" w:hAnsi="Times New Roman"/>
          <w:i/>
          <w:iCs/>
          <w:sz w:val="22"/>
          <w:szCs w:val="22"/>
          <w:u w:val="none"/>
        </w:rPr>
        <w:t>Liquidity risk</w:t>
      </w:r>
    </w:p>
    <w:p w14:paraId="71034C96" w14:textId="77777777" w:rsidR="003B5538" w:rsidRPr="005C386F"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sz w:val="22"/>
          <w:szCs w:val="22"/>
        </w:rPr>
      </w:pPr>
    </w:p>
    <w:p w14:paraId="269E0D8E" w14:textId="02DC824E" w:rsid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3B5538">
        <w:rPr>
          <w:rFonts w:ascii="Times New Roman" w:hAnsi="Times New Roman" w:cs="Times New Roman"/>
          <w:sz w:val="22"/>
          <w:szCs w:val="22"/>
        </w:rPr>
        <w:t xml:space="preserve">The </w:t>
      </w:r>
      <w:r w:rsidR="00D91C4E">
        <w:rPr>
          <w:rFonts w:ascii="Times New Roman" w:hAnsi="Times New Roman" w:cs="Times New Roman"/>
          <w:sz w:val="22"/>
          <w:szCs w:val="22"/>
        </w:rPr>
        <w:t>Group</w:t>
      </w:r>
      <w:r w:rsidRPr="003B5538">
        <w:rPr>
          <w:rFonts w:ascii="Times New Roman" w:hAnsi="Times New Roman" w:cs="Times New Roman"/>
          <w:sz w:val="22"/>
          <w:szCs w:val="22"/>
        </w:rPr>
        <w:t xml:space="preserve"> monitors its liquidity risk and maintains a level of cash and cash equivalents deemed adequate by management to finance the </w:t>
      </w:r>
      <w:r w:rsidR="00D91C4E">
        <w:rPr>
          <w:rFonts w:ascii="Times New Roman" w:hAnsi="Times New Roman" w:cs="Times New Roman"/>
          <w:sz w:val="22"/>
          <w:szCs w:val="22"/>
        </w:rPr>
        <w:t>Group</w:t>
      </w:r>
      <w:r w:rsidRPr="003B5538">
        <w:rPr>
          <w:rFonts w:ascii="Times New Roman" w:hAnsi="Times New Roman" w:cs="Times New Roman"/>
          <w:sz w:val="22"/>
          <w:szCs w:val="22"/>
        </w:rPr>
        <w:t>’s operations and to mitigate the effects of fluctuations in cash flows</w:t>
      </w:r>
      <w:r>
        <w:rPr>
          <w:rFonts w:ascii="Times New Roman" w:hAnsi="Times New Roman" w:cs="Times New Roman"/>
          <w:sz w:val="22"/>
          <w:szCs w:val="22"/>
        </w:rPr>
        <w:t>.</w:t>
      </w:r>
    </w:p>
    <w:p w14:paraId="187ACC31" w14:textId="77777777" w:rsidR="00E5018B" w:rsidRDefault="00E5018B"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39F831D8" w14:textId="13BD4FA6" w:rsidR="00E5018B" w:rsidRDefault="00E5018B"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E5018B">
        <w:rPr>
          <w:rFonts w:ascii="Times New Roman" w:hAnsi="Times New Roman" w:cs="Times New Roman"/>
          <w:sz w:val="22"/>
          <w:szCs w:val="22"/>
        </w:rPr>
        <w:t xml:space="preserve">The following table </w:t>
      </w:r>
      <w:r w:rsidR="000414F9">
        <w:rPr>
          <w:rFonts w:ascii="Times New Roman" w:hAnsi="Times New Roman" w:cs="Times New Roman"/>
          <w:sz w:val="22"/>
          <w:szCs w:val="22"/>
        </w:rPr>
        <w:t>shows</w:t>
      </w:r>
      <w:r w:rsidRPr="00E5018B">
        <w:rPr>
          <w:rFonts w:ascii="Times New Roman" w:hAnsi="Times New Roman" w:cs="Times New Roman"/>
          <w:sz w:val="22"/>
          <w:szCs w:val="22"/>
        </w:rPr>
        <w:t xml:space="preserve"> the remaining contractual maturities of financial liabilities at the reporting date.</w:t>
      </w:r>
      <w:r>
        <w:rPr>
          <w:rFonts w:ascii="Times New Roman" w:hAnsi="Times New Roman" w:cs="Times New Roman"/>
          <w:sz w:val="22"/>
          <w:szCs w:val="22"/>
        </w:rPr>
        <w:t xml:space="preserve"> </w:t>
      </w:r>
      <w:r w:rsidRPr="00E5018B">
        <w:rPr>
          <w:rFonts w:ascii="Times New Roman" w:hAnsi="Times New Roman" w:cs="Times New Roman"/>
          <w:sz w:val="22"/>
          <w:szCs w:val="22"/>
        </w:rPr>
        <w:t>The amounts are gross and undiscounted and include contractual interest payments and exclude the impact of netting agreements.</w:t>
      </w:r>
    </w:p>
    <w:p w14:paraId="57486011" w14:textId="0E9A6197" w:rsidR="00D91C4E" w:rsidRDefault="00D91C4E"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tbl>
      <w:tblPr>
        <w:tblpPr w:leftFromText="180" w:rightFromText="180" w:vertAnchor="text" w:horzAnchor="margin" w:tblpX="900" w:tblpY="2"/>
        <w:tblW w:w="8739"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1080"/>
        <w:gridCol w:w="180"/>
        <w:gridCol w:w="990"/>
        <w:gridCol w:w="180"/>
        <w:gridCol w:w="999"/>
      </w:tblGrid>
      <w:tr w:rsidR="00890DA0" w:rsidRPr="00B7145C" w14:paraId="6BF539C9" w14:textId="77777777" w:rsidTr="00890DA0">
        <w:trPr>
          <w:trHeight w:val="288"/>
        </w:trPr>
        <w:tc>
          <w:tcPr>
            <w:tcW w:w="2880" w:type="dxa"/>
            <w:shd w:val="clear" w:color="auto" w:fill="auto"/>
            <w:vAlign w:val="bottom"/>
          </w:tcPr>
          <w:p w14:paraId="11251470"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2E1EBAE9" w14:textId="5E0E3C4E" w:rsidR="00890DA0" w:rsidRPr="00890DA0" w:rsidRDefault="00890DA0" w:rsidP="00AE390D">
            <w:pPr>
              <w:pStyle w:val="acctfourfigures"/>
              <w:tabs>
                <w:tab w:val="clear" w:pos="765"/>
              </w:tabs>
              <w:spacing w:line="240" w:lineRule="atLeast"/>
              <w:ind w:left="-79" w:right="-79"/>
              <w:jc w:val="center"/>
              <w:rPr>
                <w:b/>
                <w:bCs/>
                <w:szCs w:val="22"/>
                <w:lang w:bidi="th-TH"/>
              </w:rPr>
            </w:pPr>
            <w:r w:rsidRPr="00890DA0">
              <w:rPr>
                <w:b/>
                <w:bCs/>
                <w:szCs w:val="22"/>
                <w:lang w:bidi="th-TH"/>
              </w:rPr>
              <w:t>Consolidated financial statements</w:t>
            </w:r>
          </w:p>
        </w:tc>
      </w:tr>
      <w:tr w:rsidR="00890DA0" w:rsidRPr="00B7145C" w14:paraId="08D78EA2" w14:textId="77777777" w:rsidTr="00890DA0">
        <w:trPr>
          <w:trHeight w:val="288"/>
        </w:trPr>
        <w:tc>
          <w:tcPr>
            <w:tcW w:w="2880" w:type="dxa"/>
            <w:shd w:val="clear" w:color="auto" w:fill="auto"/>
            <w:vAlign w:val="bottom"/>
          </w:tcPr>
          <w:p w14:paraId="40E98E8F"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5B0ED4CC" w14:textId="77777777" w:rsidR="00890DA0" w:rsidRPr="00B7145C" w:rsidRDefault="00890DA0" w:rsidP="00AE390D">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63066F92"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668148ED" w14:textId="61441B08" w:rsidR="00890DA0" w:rsidRPr="00B7145C" w:rsidRDefault="00890DA0" w:rsidP="00AE390D">
            <w:pPr>
              <w:pStyle w:val="acctfourfigures"/>
              <w:tabs>
                <w:tab w:val="clear" w:pos="765"/>
              </w:tabs>
              <w:spacing w:line="240" w:lineRule="atLeast"/>
              <w:ind w:left="-79" w:right="-79"/>
              <w:jc w:val="center"/>
              <w:rPr>
                <w:szCs w:val="22"/>
                <w:lang w:bidi="th-TH"/>
              </w:rPr>
            </w:pPr>
            <w:r>
              <w:rPr>
                <w:szCs w:val="22"/>
                <w:lang w:bidi="th-TH"/>
              </w:rPr>
              <w:t>Contractual cash flows</w:t>
            </w:r>
          </w:p>
        </w:tc>
      </w:tr>
      <w:tr w:rsidR="00890DA0" w:rsidRPr="00B7145C" w14:paraId="351A1A9D" w14:textId="77777777" w:rsidTr="00CC7D7E">
        <w:trPr>
          <w:trHeight w:val="288"/>
        </w:trPr>
        <w:tc>
          <w:tcPr>
            <w:tcW w:w="2880" w:type="dxa"/>
            <w:shd w:val="clear" w:color="auto" w:fill="auto"/>
            <w:vAlign w:val="bottom"/>
          </w:tcPr>
          <w:p w14:paraId="2FE1E2AF" w14:textId="36029CB1"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r w:rsidRPr="00B7145C">
              <w:rPr>
                <w:rFonts w:ascii="Times New Roman" w:hAnsi="Times New Roman" w:cs="Times New Roman"/>
                <w:b/>
                <w:bCs/>
                <w:i/>
                <w:iCs/>
                <w:sz w:val="22"/>
                <w:szCs w:val="22"/>
              </w:rPr>
              <w:t>At 31 Decembe</w:t>
            </w:r>
            <w:r>
              <w:rPr>
                <w:rFonts w:ascii="Times New Roman" w:hAnsi="Times New Roman" w:cs="Times New Roman"/>
                <w:b/>
                <w:bCs/>
                <w:i/>
                <w:iCs/>
                <w:sz w:val="22"/>
                <w:szCs w:val="22"/>
              </w:rPr>
              <w:t>r</w:t>
            </w:r>
          </w:p>
        </w:tc>
        <w:tc>
          <w:tcPr>
            <w:tcW w:w="1080" w:type="dxa"/>
            <w:shd w:val="clear" w:color="auto" w:fill="auto"/>
            <w:vAlign w:val="bottom"/>
          </w:tcPr>
          <w:p w14:paraId="07C22D1E" w14:textId="77777777" w:rsidR="00890DA0" w:rsidRPr="00B7145C" w:rsidRDefault="00890DA0" w:rsidP="00AE390D">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0" w:type="dxa"/>
            <w:shd w:val="clear" w:color="auto" w:fill="auto"/>
            <w:vAlign w:val="bottom"/>
          </w:tcPr>
          <w:p w14:paraId="3F498DB3"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03CDCF8B" w14:textId="77777777" w:rsidR="00890DA0" w:rsidRPr="00B7145C" w:rsidRDefault="00890DA0" w:rsidP="00AE390D">
            <w:pPr>
              <w:pStyle w:val="acctfourfigures"/>
              <w:tabs>
                <w:tab w:val="clear" w:pos="765"/>
              </w:tabs>
              <w:ind w:left="-79" w:right="-79"/>
              <w:jc w:val="center"/>
              <w:rPr>
                <w:szCs w:val="22"/>
                <w:lang w:bidi="th-TH"/>
              </w:rPr>
            </w:pPr>
            <w:r w:rsidRPr="00B7145C">
              <w:rPr>
                <w:szCs w:val="22"/>
                <w:lang w:bidi="th-TH"/>
              </w:rPr>
              <w:t>1 year</w:t>
            </w:r>
          </w:p>
          <w:p w14:paraId="099FADDD" w14:textId="77777777" w:rsidR="00890DA0" w:rsidRPr="00B7145C" w:rsidRDefault="00890DA0" w:rsidP="00AE390D">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shd w:val="clear" w:color="auto" w:fill="auto"/>
            <w:vAlign w:val="bottom"/>
          </w:tcPr>
          <w:p w14:paraId="4DDDAAC3"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47C249F9" w14:textId="77777777" w:rsidR="00890DA0" w:rsidRPr="00CC7D7E" w:rsidRDefault="00890DA0" w:rsidP="00AE390D">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More than </w:t>
            </w:r>
          </w:p>
          <w:p w14:paraId="63E12CE5" w14:textId="13A24E91" w:rsidR="00890DA0" w:rsidRPr="00CC7D7E" w:rsidRDefault="008E4B22" w:rsidP="00AE390D">
            <w:pPr>
              <w:pStyle w:val="acctfourfigures"/>
              <w:tabs>
                <w:tab w:val="clear" w:pos="765"/>
              </w:tabs>
              <w:spacing w:line="240" w:lineRule="atLeast"/>
              <w:ind w:left="-79" w:right="-79"/>
              <w:jc w:val="center"/>
              <w:rPr>
                <w:szCs w:val="22"/>
                <w:lang w:val="en-US" w:bidi="th-TH"/>
              </w:rPr>
            </w:pPr>
            <w:r w:rsidRPr="00CC7D7E">
              <w:rPr>
                <w:szCs w:val="22"/>
                <w:lang w:val="en-US" w:bidi="th-TH"/>
              </w:rPr>
              <w:t>1</w:t>
            </w:r>
            <w:r w:rsidR="00890DA0" w:rsidRPr="00CC7D7E">
              <w:rPr>
                <w:szCs w:val="22"/>
                <w:lang w:val="en-US" w:bidi="th-TH"/>
              </w:rPr>
              <w:t xml:space="preserve"> year but less than </w:t>
            </w:r>
          </w:p>
          <w:p w14:paraId="50843F9B" w14:textId="77777777" w:rsidR="00890DA0" w:rsidRPr="00B7145C" w:rsidRDefault="00890DA0" w:rsidP="00AE390D">
            <w:pPr>
              <w:pStyle w:val="acctfourfigures"/>
              <w:tabs>
                <w:tab w:val="clear" w:pos="765"/>
              </w:tabs>
              <w:spacing w:line="240" w:lineRule="atLeast"/>
              <w:ind w:left="-79" w:right="-79"/>
              <w:jc w:val="center"/>
              <w:rPr>
                <w:szCs w:val="22"/>
                <w:cs/>
                <w:lang w:val="en-US" w:bidi="th-TH"/>
              </w:rPr>
            </w:pPr>
            <w:r w:rsidRPr="00CC7D7E">
              <w:rPr>
                <w:szCs w:val="22"/>
                <w:lang w:val="en-US" w:bidi="th-TH"/>
              </w:rPr>
              <w:t>5 years</w:t>
            </w:r>
          </w:p>
        </w:tc>
        <w:tc>
          <w:tcPr>
            <w:tcW w:w="180" w:type="dxa"/>
            <w:vAlign w:val="bottom"/>
          </w:tcPr>
          <w:p w14:paraId="7C890528" w14:textId="77777777" w:rsidR="00890DA0" w:rsidRPr="00B7145C" w:rsidRDefault="00890DA0" w:rsidP="00AE390D">
            <w:pPr>
              <w:pStyle w:val="acctfourfigures"/>
              <w:tabs>
                <w:tab w:val="clear" w:pos="765"/>
                <w:tab w:val="decimal" w:pos="371"/>
              </w:tabs>
              <w:spacing w:line="240" w:lineRule="atLeast"/>
              <w:ind w:left="-79" w:right="-79"/>
              <w:jc w:val="center"/>
              <w:rPr>
                <w:szCs w:val="22"/>
                <w:cs/>
                <w:lang w:bidi="th-TH"/>
              </w:rPr>
            </w:pPr>
          </w:p>
        </w:tc>
        <w:tc>
          <w:tcPr>
            <w:tcW w:w="990" w:type="dxa"/>
            <w:shd w:val="clear" w:color="auto" w:fill="auto"/>
            <w:vAlign w:val="bottom"/>
          </w:tcPr>
          <w:p w14:paraId="2F97C64B" w14:textId="77777777" w:rsidR="00890DA0" w:rsidRPr="00B7145C" w:rsidRDefault="00890DA0" w:rsidP="00AE390D">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shd w:val="clear" w:color="auto" w:fill="auto"/>
            <w:vAlign w:val="bottom"/>
          </w:tcPr>
          <w:p w14:paraId="6C9F0156"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999" w:type="dxa"/>
            <w:shd w:val="clear" w:color="auto" w:fill="auto"/>
            <w:vAlign w:val="bottom"/>
          </w:tcPr>
          <w:p w14:paraId="2B033522" w14:textId="77777777" w:rsidR="00890DA0" w:rsidRPr="00B7145C" w:rsidRDefault="00890DA0" w:rsidP="00AE390D">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9F11FD" w:rsidRPr="00B7145C" w14:paraId="261DBD2B" w14:textId="77777777" w:rsidTr="00F90487">
        <w:trPr>
          <w:trHeight w:val="288"/>
        </w:trPr>
        <w:tc>
          <w:tcPr>
            <w:tcW w:w="2880" w:type="dxa"/>
            <w:shd w:val="clear" w:color="auto" w:fill="auto"/>
            <w:vAlign w:val="bottom"/>
          </w:tcPr>
          <w:p w14:paraId="3D7AFFFC" w14:textId="77777777" w:rsidR="009F11FD" w:rsidRPr="00B7145C" w:rsidRDefault="009F11FD"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060C6F7D" w14:textId="32836410" w:rsidR="009F11FD" w:rsidRPr="00890DA0" w:rsidRDefault="009F11FD" w:rsidP="00AE390D">
            <w:pPr>
              <w:pStyle w:val="acctfourfigures"/>
              <w:tabs>
                <w:tab w:val="clear" w:pos="765"/>
              </w:tabs>
              <w:spacing w:line="240" w:lineRule="atLeast"/>
              <w:ind w:left="-79" w:right="-79"/>
              <w:jc w:val="center"/>
              <w:rPr>
                <w:i/>
                <w:iCs/>
                <w:szCs w:val="22"/>
                <w:lang w:bidi="th-TH"/>
              </w:rPr>
            </w:pPr>
            <w:r w:rsidRPr="00890DA0">
              <w:rPr>
                <w:i/>
                <w:iCs/>
                <w:szCs w:val="22"/>
                <w:lang w:bidi="th-TH"/>
              </w:rPr>
              <w:t>(in thousand Baht)</w:t>
            </w:r>
          </w:p>
        </w:tc>
      </w:tr>
      <w:tr w:rsidR="00890DA0" w:rsidRPr="00B7145C" w14:paraId="2AECDB0D" w14:textId="77777777" w:rsidTr="00890DA0">
        <w:trPr>
          <w:trHeight w:val="288"/>
        </w:trPr>
        <w:tc>
          <w:tcPr>
            <w:tcW w:w="2880" w:type="dxa"/>
            <w:shd w:val="clear" w:color="auto" w:fill="auto"/>
            <w:vAlign w:val="bottom"/>
          </w:tcPr>
          <w:p w14:paraId="2376D4FD" w14:textId="186AA8A5"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202</w:t>
            </w:r>
            <w:r w:rsidR="00C02F0C">
              <w:rPr>
                <w:rFonts w:ascii="Times New Roman" w:hAnsi="Times New Roman" w:cs="Times New Roman"/>
                <w:b/>
                <w:bCs/>
                <w:i/>
                <w:iCs/>
                <w:sz w:val="22"/>
                <w:szCs w:val="22"/>
              </w:rPr>
              <w:t>4</w:t>
            </w:r>
          </w:p>
        </w:tc>
        <w:tc>
          <w:tcPr>
            <w:tcW w:w="1080" w:type="dxa"/>
            <w:shd w:val="clear" w:color="auto" w:fill="auto"/>
            <w:vAlign w:val="bottom"/>
          </w:tcPr>
          <w:p w14:paraId="20D5C50E" w14:textId="77777777" w:rsidR="00890DA0" w:rsidRPr="00B7145C" w:rsidRDefault="00890DA0" w:rsidP="00AE390D">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43F56714"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38803E90" w14:textId="77777777" w:rsidR="00890DA0" w:rsidRPr="00890DA0" w:rsidRDefault="00890DA0" w:rsidP="00AE390D">
            <w:pPr>
              <w:pStyle w:val="acctfourfigures"/>
              <w:tabs>
                <w:tab w:val="clear" w:pos="765"/>
              </w:tabs>
              <w:spacing w:line="240" w:lineRule="atLeast"/>
              <w:ind w:left="-79" w:right="-79"/>
              <w:jc w:val="center"/>
              <w:rPr>
                <w:i/>
                <w:iCs/>
                <w:szCs w:val="22"/>
                <w:lang w:bidi="th-TH"/>
              </w:rPr>
            </w:pPr>
          </w:p>
        </w:tc>
      </w:tr>
      <w:tr w:rsidR="00890DA0" w:rsidRPr="00B7145C" w14:paraId="4378D7E1" w14:textId="77777777" w:rsidTr="00890DA0">
        <w:trPr>
          <w:cantSplit/>
        </w:trPr>
        <w:tc>
          <w:tcPr>
            <w:tcW w:w="2880" w:type="dxa"/>
            <w:shd w:val="clear" w:color="auto" w:fill="auto"/>
          </w:tcPr>
          <w:p w14:paraId="1DDCDFAC" w14:textId="1240E267" w:rsidR="00890DA0" w:rsidRPr="00B7145C" w:rsidRDefault="00890DA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Non-derivative</w:t>
            </w:r>
          </w:p>
        </w:tc>
        <w:tc>
          <w:tcPr>
            <w:tcW w:w="1080" w:type="dxa"/>
            <w:shd w:val="clear" w:color="auto" w:fill="auto"/>
          </w:tcPr>
          <w:p w14:paraId="3D7D9C0E" w14:textId="77777777" w:rsidR="00890DA0" w:rsidRPr="00B7145C" w:rsidRDefault="00890DA0" w:rsidP="00AE390D">
            <w:pPr>
              <w:pStyle w:val="acctfourfigures"/>
              <w:tabs>
                <w:tab w:val="clear" w:pos="765"/>
              </w:tabs>
              <w:spacing w:line="240" w:lineRule="atLeast"/>
              <w:ind w:right="101"/>
              <w:jc w:val="center"/>
              <w:rPr>
                <w:szCs w:val="22"/>
              </w:rPr>
            </w:pPr>
          </w:p>
        </w:tc>
        <w:tc>
          <w:tcPr>
            <w:tcW w:w="180" w:type="dxa"/>
            <w:shd w:val="clear" w:color="auto" w:fill="auto"/>
          </w:tcPr>
          <w:p w14:paraId="16D8A55F" w14:textId="77777777" w:rsidR="00890DA0" w:rsidRPr="00B7145C" w:rsidRDefault="00890DA0" w:rsidP="00AE390D">
            <w:pPr>
              <w:pStyle w:val="acctfourfigures"/>
              <w:spacing w:line="240" w:lineRule="atLeast"/>
              <w:rPr>
                <w:szCs w:val="22"/>
              </w:rPr>
            </w:pPr>
          </w:p>
        </w:tc>
        <w:tc>
          <w:tcPr>
            <w:tcW w:w="990" w:type="dxa"/>
            <w:shd w:val="clear" w:color="auto" w:fill="auto"/>
          </w:tcPr>
          <w:p w14:paraId="104CF0A7" w14:textId="77777777" w:rsidR="00890DA0" w:rsidRPr="00B7145C" w:rsidRDefault="00890DA0" w:rsidP="00AE390D">
            <w:pPr>
              <w:pStyle w:val="acctfourfigures"/>
              <w:tabs>
                <w:tab w:val="clear" w:pos="765"/>
              </w:tabs>
              <w:spacing w:line="240" w:lineRule="atLeast"/>
              <w:ind w:right="101"/>
              <w:jc w:val="right"/>
              <w:rPr>
                <w:b/>
                <w:bCs/>
                <w:szCs w:val="22"/>
              </w:rPr>
            </w:pPr>
          </w:p>
        </w:tc>
        <w:tc>
          <w:tcPr>
            <w:tcW w:w="180" w:type="dxa"/>
            <w:shd w:val="clear" w:color="auto" w:fill="auto"/>
          </w:tcPr>
          <w:p w14:paraId="72B8E08D" w14:textId="77777777" w:rsidR="00890DA0" w:rsidRPr="00B7145C" w:rsidRDefault="00890DA0" w:rsidP="00AE390D">
            <w:pPr>
              <w:pStyle w:val="acctfourfigures"/>
              <w:tabs>
                <w:tab w:val="decimal" w:pos="911"/>
              </w:tabs>
              <w:spacing w:line="240" w:lineRule="atLeast"/>
              <w:ind w:right="-169"/>
              <w:rPr>
                <w:b/>
                <w:bCs/>
                <w:szCs w:val="22"/>
              </w:rPr>
            </w:pPr>
          </w:p>
        </w:tc>
        <w:tc>
          <w:tcPr>
            <w:tcW w:w="1080" w:type="dxa"/>
          </w:tcPr>
          <w:p w14:paraId="1D135C1D" w14:textId="77777777" w:rsidR="00890DA0" w:rsidRPr="00B7145C" w:rsidRDefault="00890DA0" w:rsidP="00AE390D">
            <w:pPr>
              <w:pStyle w:val="acctfourfigures"/>
              <w:tabs>
                <w:tab w:val="decimal" w:pos="911"/>
              </w:tabs>
              <w:spacing w:line="240" w:lineRule="atLeast"/>
              <w:ind w:right="-169"/>
              <w:jc w:val="center"/>
              <w:rPr>
                <w:b/>
                <w:bCs/>
                <w:szCs w:val="22"/>
              </w:rPr>
            </w:pPr>
          </w:p>
        </w:tc>
        <w:tc>
          <w:tcPr>
            <w:tcW w:w="180" w:type="dxa"/>
          </w:tcPr>
          <w:p w14:paraId="0AC17E75" w14:textId="77777777" w:rsidR="00890DA0" w:rsidRPr="00B7145C" w:rsidRDefault="00890DA0" w:rsidP="00AE390D">
            <w:pPr>
              <w:pStyle w:val="acctfourfigures"/>
              <w:tabs>
                <w:tab w:val="decimal" w:pos="911"/>
              </w:tabs>
              <w:spacing w:line="240" w:lineRule="atLeast"/>
              <w:ind w:right="-169"/>
              <w:jc w:val="center"/>
              <w:rPr>
                <w:b/>
                <w:bCs/>
                <w:szCs w:val="22"/>
              </w:rPr>
            </w:pPr>
          </w:p>
        </w:tc>
        <w:tc>
          <w:tcPr>
            <w:tcW w:w="990" w:type="dxa"/>
            <w:shd w:val="clear" w:color="auto" w:fill="auto"/>
          </w:tcPr>
          <w:p w14:paraId="3C1D11A4" w14:textId="77777777" w:rsidR="00890DA0" w:rsidRPr="00B7145C" w:rsidRDefault="00890DA0" w:rsidP="00AE390D">
            <w:pPr>
              <w:pStyle w:val="acctfourfigures"/>
              <w:tabs>
                <w:tab w:val="decimal" w:pos="911"/>
              </w:tabs>
              <w:spacing w:line="240" w:lineRule="atLeast"/>
              <w:ind w:right="-169"/>
              <w:jc w:val="center"/>
              <w:rPr>
                <w:b/>
                <w:bCs/>
                <w:szCs w:val="22"/>
              </w:rPr>
            </w:pPr>
          </w:p>
        </w:tc>
        <w:tc>
          <w:tcPr>
            <w:tcW w:w="180" w:type="dxa"/>
            <w:shd w:val="clear" w:color="auto" w:fill="auto"/>
          </w:tcPr>
          <w:p w14:paraId="423A90D4" w14:textId="77777777" w:rsidR="00890DA0" w:rsidRPr="00B7145C" w:rsidRDefault="00890DA0" w:rsidP="00AE390D">
            <w:pPr>
              <w:pStyle w:val="acctfourfigures"/>
              <w:tabs>
                <w:tab w:val="decimal" w:pos="911"/>
              </w:tabs>
              <w:spacing w:line="240" w:lineRule="atLeast"/>
              <w:ind w:right="-169"/>
              <w:rPr>
                <w:b/>
                <w:bCs/>
                <w:szCs w:val="22"/>
              </w:rPr>
            </w:pPr>
          </w:p>
        </w:tc>
        <w:tc>
          <w:tcPr>
            <w:tcW w:w="999" w:type="dxa"/>
            <w:shd w:val="clear" w:color="auto" w:fill="auto"/>
          </w:tcPr>
          <w:p w14:paraId="5BD2DD18" w14:textId="77777777" w:rsidR="00890DA0" w:rsidRPr="00B7145C" w:rsidRDefault="00890DA0" w:rsidP="00AE390D">
            <w:pPr>
              <w:pStyle w:val="acctfourfigures"/>
              <w:tabs>
                <w:tab w:val="clear" w:pos="765"/>
                <w:tab w:val="decimal" w:pos="742"/>
              </w:tabs>
              <w:spacing w:line="240" w:lineRule="atLeast"/>
              <w:ind w:right="-169"/>
              <w:rPr>
                <w:b/>
                <w:bCs/>
                <w:szCs w:val="22"/>
              </w:rPr>
            </w:pPr>
          </w:p>
        </w:tc>
      </w:tr>
      <w:tr w:rsidR="00D76400" w:rsidRPr="00B7145C" w14:paraId="1517FB4C" w14:textId="77777777" w:rsidTr="00890DA0">
        <w:trPr>
          <w:cantSplit/>
        </w:trPr>
        <w:tc>
          <w:tcPr>
            <w:tcW w:w="2880" w:type="dxa"/>
            <w:shd w:val="clear" w:color="auto" w:fill="auto"/>
          </w:tcPr>
          <w:p w14:paraId="0BE7D1B8" w14:textId="127CA7B7" w:rsidR="00D76400" w:rsidRDefault="00D7640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 xml:space="preserve">    f</w:t>
            </w:r>
            <w:r w:rsidRPr="00B7145C">
              <w:rPr>
                <w:rFonts w:ascii="Times New Roman" w:hAnsi="Times New Roman" w:cs="Times New Roman"/>
                <w:b/>
                <w:bCs/>
                <w:i/>
                <w:iCs/>
                <w:sz w:val="22"/>
                <w:szCs w:val="22"/>
              </w:rPr>
              <w:t>inancial Liabilities</w:t>
            </w:r>
          </w:p>
        </w:tc>
        <w:tc>
          <w:tcPr>
            <w:tcW w:w="1080" w:type="dxa"/>
            <w:shd w:val="clear" w:color="auto" w:fill="auto"/>
          </w:tcPr>
          <w:p w14:paraId="5765393D" w14:textId="77777777" w:rsidR="00D76400" w:rsidRPr="00B7145C" w:rsidRDefault="00D76400" w:rsidP="00AE390D">
            <w:pPr>
              <w:pStyle w:val="acctfourfigures"/>
              <w:tabs>
                <w:tab w:val="clear" w:pos="765"/>
              </w:tabs>
              <w:spacing w:line="240" w:lineRule="atLeast"/>
              <w:ind w:right="101"/>
              <w:jc w:val="center"/>
              <w:rPr>
                <w:szCs w:val="22"/>
              </w:rPr>
            </w:pPr>
          </w:p>
        </w:tc>
        <w:tc>
          <w:tcPr>
            <w:tcW w:w="180" w:type="dxa"/>
            <w:shd w:val="clear" w:color="auto" w:fill="auto"/>
          </w:tcPr>
          <w:p w14:paraId="6151B83E" w14:textId="77777777" w:rsidR="00D76400" w:rsidRPr="00B7145C" w:rsidRDefault="00D76400" w:rsidP="00AE390D">
            <w:pPr>
              <w:pStyle w:val="acctfourfigures"/>
              <w:spacing w:line="240" w:lineRule="atLeast"/>
              <w:rPr>
                <w:szCs w:val="22"/>
              </w:rPr>
            </w:pPr>
          </w:p>
        </w:tc>
        <w:tc>
          <w:tcPr>
            <w:tcW w:w="990" w:type="dxa"/>
            <w:shd w:val="clear" w:color="auto" w:fill="auto"/>
          </w:tcPr>
          <w:p w14:paraId="17160F9F" w14:textId="77777777" w:rsidR="00D76400" w:rsidRPr="00B7145C" w:rsidRDefault="00D76400" w:rsidP="00AE390D">
            <w:pPr>
              <w:pStyle w:val="acctfourfigures"/>
              <w:tabs>
                <w:tab w:val="clear" w:pos="765"/>
              </w:tabs>
              <w:spacing w:line="240" w:lineRule="atLeast"/>
              <w:ind w:right="101"/>
              <w:jc w:val="right"/>
              <w:rPr>
                <w:b/>
                <w:bCs/>
                <w:szCs w:val="22"/>
              </w:rPr>
            </w:pPr>
          </w:p>
        </w:tc>
        <w:tc>
          <w:tcPr>
            <w:tcW w:w="180" w:type="dxa"/>
            <w:shd w:val="clear" w:color="auto" w:fill="auto"/>
          </w:tcPr>
          <w:p w14:paraId="44620C38" w14:textId="77777777" w:rsidR="00D76400" w:rsidRPr="00B7145C" w:rsidRDefault="00D76400" w:rsidP="00AE390D">
            <w:pPr>
              <w:pStyle w:val="acctfourfigures"/>
              <w:tabs>
                <w:tab w:val="decimal" w:pos="911"/>
              </w:tabs>
              <w:spacing w:line="240" w:lineRule="atLeast"/>
              <w:ind w:right="-169"/>
              <w:rPr>
                <w:b/>
                <w:bCs/>
                <w:szCs w:val="22"/>
              </w:rPr>
            </w:pPr>
          </w:p>
        </w:tc>
        <w:tc>
          <w:tcPr>
            <w:tcW w:w="1080" w:type="dxa"/>
          </w:tcPr>
          <w:p w14:paraId="007BA8CC" w14:textId="77777777" w:rsidR="00D76400" w:rsidRPr="00B7145C" w:rsidRDefault="00D76400" w:rsidP="00AE390D">
            <w:pPr>
              <w:pStyle w:val="acctfourfigures"/>
              <w:tabs>
                <w:tab w:val="decimal" w:pos="911"/>
              </w:tabs>
              <w:spacing w:line="240" w:lineRule="atLeast"/>
              <w:ind w:right="-169"/>
              <w:jc w:val="center"/>
              <w:rPr>
                <w:b/>
                <w:bCs/>
                <w:szCs w:val="22"/>
              </w:rPr>
            </w:pPr>
          </w:p>
        </w:tc>
        <w:tc>
          <w:tcPr>
            <w:tcW w:w="180" w:type="dxa"/>
          </w:tcPr>
          <w:p w14:paraId="23075588" w14:textId="77777777" w:rsidR="00D76400" w:rsidRPr="00B7145C" w:rsidRDefault="00D76400" w:rsidP="00AE390D">
            <w:pPr>
              <w:pStyle w:val="acctfourfigures"/>
              <w:tabs>
                <w:tab w:val="decimal" w:pos="911"/>
              </w:tabs>
              <w:spacing w:line="240" w:lineRule="atLeast"/>
              <w:ind w:right="-169"/>
              <w:jc w:val="center"/>
              <w:rPr>
                <w:b/>
                <w:bCs/>
                <w:szCs w:val="22"/>
              </w:rPr>
            </w:pPr>
          </w:p>
        </w:tc>
        <w:tc>
          <w:tcPr>
            <w:tcW w:w="990" w:type="dxa"/>
            <w:shd w:val="clear" w:color="auto" w:fill="auto"/>
          </w:tcPr>
          <w:p w14:paraId="6B68F774" w14:textId="77777777" w:rsidR="00D76400" w:rsidRPr="00B7145C" w:rsidRDefault="00D76400" w:rsidP="00AE390D">
            <w:pPr>
              <w:pStyle w:val="acctfourfigures"/>
              <w:tabs>
                <w:tab w:val="decimal" w:pos="911"/>
              </w:tabs>
              <w:spacing w:line="240" w:lineRule="atLeast"/>
              <w:ind w:right="-169"/>
              <w:jc w:val="center"/>
              <w:rPr>
                <w:b/>
                <w:bCs/>
                <w:szCs w:val="22"/>
              </w:rPr>
            </w:pPr>
          </w:p>
        </w:tc>
        <w:tc>
          <w:tcPr>
            <w:tcW w:w="180" w:type="dxa"/>
            <w:shd w:val="clear" w:color="auto" w:fill="auto"/>
          </w:tcPr>
          <w:p w14:paraId="34EA198F" w14:textId="77777777" w:rsidR="00D76400" w:rsidRPr="00B7145C" w:rsidRDefault="00D76400" w:rsidP="00AE390D">
            <w:pPr>
              <w:pStyle w:val="acctfourfigures"/>
              <w:tabs>
                <w:tab w:val="decimal" w:pos="911"/>
              </w:tabs>
              <w:spacing w:line="240" w:lineRule="atLeast"/>
              <w:ind w:right="-169"/>
              <w:rPr>
                <w:b/>
                <w:bCs/>
                <w:szCs w:val="22"/>
              </w:rPr>
            </w:pPr>
          </w:p>
        </w:tc>
        <w:tc>
          <w:tcPr>
            <w:tcW w:w="999" w:type="dxa"/>
            <w:shd w:val="clear" w:color="auto" w:fill="auto"/>
          </w:tcPr>
          <w:p w14:paraId="13E36149" w14:textId="77777777" w:rsidR="00D76400" w:rsidRPr="00B7145C" w:rsidRDefault="00D76400" w:rsidP="00AE390D">
            <w:pPr>
              <w:pStyle w:val="acctfourfigures"/>
              <w:tabs>
                <w:tab w:val="clear" w:pos="765"/>
                <w:tab w:val="decimal" w:pos="742"/>
              </w:tabs>
              <w:spacing w:line="240" w:lineRule="atLeast"/>
              <w:ind w:right="-169"/>
              <w:rPr>
                <w:b/>
                <w:bCs/>
                <w:szCs w:val="22"/>
              </w:rPr>
            </w:pPr>
          </w:p>
        </w:tc>
      </w:tr>
      <w:tr w:rsidR="00D76400" w:rsidRPr="00B7145C" w14:paraId="1229FC07" w14:textId="77777777" w:rsidTr="00890DA0">
        <w:trPr>
          <w:cantSplit/>
        </w:trPr>
        <w:tc>
          <w:tcPr>
            <w:tcW w:w="2880" w:type="dxa"/>
            <w:shd w:val="clear" w:color="auto" w:fill="auto"/>
          </w:tcPr>
          <w:p w14:paraId="69FAF34F" w14:textId="77777777" w:rsidR="00D76400" w:rsidRPr="00B7145C"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Trade accounts payable</w:t>
            </w:r>
          </w:p>
        </w:tc>
        <w:tc>
          <w:tcPr>
            <w:tcW w:w="1080" w:type="dxa"/>
            <w:shd w:val="clear" w:color="auto" w:fill="auto"/>
          </w:tcPr>
          <w:p w14:paraId="5B54FF08" w14:textId="0F71FB5D" w:rsidR="00D76400" w:rsidRPr="00B7145C" w:rsidRDefault="00D76400" w:rsidP="00D76400">
            <w:pPr>
              <w:pStyle w:val="acctfourfigures"/>
              <w:tabs>
                <w:tab w:val="clear" w:pos="765"/>
                <w:tab w:val="decimal" w:pos="825"/>
              </w:tabs>
              <w:spacing w:line="240" w:lineRule="atLeast"/>
              <w:ind w:right="-82"/>
              <w:rPr>
                <w:szCs w:val="22"/>
              </w:rPr>
            </w:pPr>
            <w:r w:rsidRPr="00A13EC6">
              <w:t>17,410</w:t>
            </w:r>
          </w:p>
        </w:tc>
        <w:tc>
          <w:tcPr>
            <w:tcW w:w="180" w:type="dxa"/>
            <w:shd w:val="clear" w:color="auto" w:fill="auto"/>
          </w:tcPr>
          <w:p w14:paraId="66C8ADDF" w14:textId="77777777" w:rsidR="00D76400" w:rsidRPr="00B7145C" w:rsidRDefault="00D76400" w:rsidP="00D76400">
            <w:pPr>
              <w:pStyle w:val="acctfourfigures"/>
              <w:spacing w:line="240" w:lineRule="atLeast"/>
              <w:rPr>
                <w:szCs w:val="22"/>
              </w:rPr>
            </w:pPr>
          </w:p>
        </w:tc>
        <w:tc>
          <w:tcPr>
            <w:tcW w:w="990" w:type="dxa"/>
            <w:shd w:val="clear" w:color="auto" w:fill="auto"/>
          </w:tcPr>
          <w:p w14:paraId="3BC3274B" w14:textId="73C605E1" w:rsidR="00D76400" w:rsidRPr="00B7145C" w:rsidRDefault="00D76400" w:rsidP="00D76400">
            <w:pPr>
              <w:pStyle w:val="acctfourfigures"/>
              <w:tabs>
                <w:tab w:val="clear" w:pos="765"/>
                <w:tab w:val="decimal" w:pos="733"/>
              </w:tabs>
              <w:spacing w:line="240" w:lineRule="atLeast"/>
              <w:ind w:right="-82"/>
              <w:rPr>
                <w:szCs w:val="22"/>
              </w:rPr>
            </w:pPr>
            <w:r w:rsidRPr="00A13EC6">
              <w:t>17,410</w:t>
            </w:r>
          </w:p>
        </w:tc>
        <w:tc>
          <w:tcPr>
            <w:tcW w:w="180" w:type="dxa"/>
            <w:shd w:val="clear" w:color="auto" w:fill="auto"/>
          </w:tcPr>
          <w:p w14:paraId="48C73592"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470C642B" w14:textId="3CCEFF43" w:rsidR="00D76400" w:rsidRPr="00B7145C" w:rsidRDefault="00D76400" w:rsidP="00D76400">
            <w:pPr>
              <w:pStyle w:val="acctfourfigures"/>
              <w:tabs>
                <w:tab w:val="clear" w:pos="765"/>
                <w:tab w:val="decimal" w:pos="821"/>
              </w:tabs>
              <w:spacing w:line="240" w:lineRule="atLeast"/>
              <w:ind w:right="-169"/>
              <w:rPr>
                <w:szCs w:val="22"/>
              </w:rPr>
            </w:pPr>
            <w:r w:rsidRPr="00A13EC6">
              <w:t>-</w:t>
            </w:r>
          </w:p>
        </w:tc>
        <w:tc>
          <w:tcPr>
            <w:tcW w:w="180" w:type="dxa"/>
          </w:tcPr>
          <w:p w14:paraId="416B9E09"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shd w:val="clear" w:color="auto" w:fill="auto"/>
          </w:tcPr>
          <w:p w14:paraId="589AA5FF" w14:textId="2978E7B9" w:rsidR="00D76400" w:rsidRPr="00B7145C" w:rsidRDefault="00D76400" w:rsidP="00D76400">
            <w:pPr>
              <w:pStyle w:val="acctfourfigures"/>
              <w:tabs>
                <w:tab w:val="clear" w:pos="765"/>
                <w:tab w:val="decimal" w:pos="731"/>
              </w:tabs>
              <w:spacing w:line="240" w:lineRule="atLeast"/>
              <w:ind w:right="-169"/>
              <w:rPr>
                <w:szCs w:val="22"/>
              </w:rPr>
            </w:pPr>
            <w:r w:rsidRPr="00A13EC6">
              <w:t>-</w:t>
            </w:r>
          </w:p>
        </w:tc>
        <w:tc>
          <w:tcPr>
            <w:tcW w:w="180" w:type="dxa"/>
            <w:shd w:val="clear" w:color="auto" w:fill="auto"/>
          </w:tcPr>
          <w:p w14:paraId="3FDF029A" w14:textId="77777777" w:rsidR="00D76400" w:rsidRPr="00B7145C" w:rsidRDefault="00D76400" w:rsidP="00D76400">
            <w:pPr>
              <w:pStyle w:val="acctfourfigures"/>
              <w:tabs>
                <w:tab w:val="decimal" w:pos="732"/>
              </w:tabs>
              <w:spacing w:line="240" w:lineRule="atLeast"/>
              <w:ind w:right="-169"/>
              <w:rPr>
                <w:szCs w:val="22"/>
              </w:rPr>
            </w:pPr>
          </w:p>
        </w:tc>
        <w:tc>
          <w:tcPr>
            <w:tcW w:w="999" w:type="dxa"/>
            <w:shd w:val="clear" w:color="auto" w:fill="auto"/>
          </w:tcPr>
          <w:p w14:paraId="6973950D" w14:textId="25CC5570" w:rsidR="00D76400" w:rsidRPr="00B7145C" w:rsidRDefault="00D76400" w:rsidP="00D76400">
            <w:pPr>
              <w:pStyle w:val="acctfourfigures"/>
              <w:tabs>
                <w:tab w:val="clear" w:pos="765"/>
                <w:tab w:val="decimal" w:pos="730"/>
              </w:tabs>
              <w:spacing w:line="240" w:lineRule="atLeast"/>
              <w:ind w:right="-169"/>
              <w:rPr>
                <w:szCs w:val="22"/>
              </w:rPr>
            </w:pPr>
            <w:r w:rsidRPr="00A13EC6">
              <w:t>17,410</w:t>
            </w:r>
          </w:p>
        </w:tc>
      </w:tr>
      <w:tr w:rsidR="00D76400" w:rsidRPr="00B7145C" w14:paraId="06E2F309" w14:textId="77777777" w:rsidTr="00890DA0">
        <w:trPr>
          <w:cantSplit/>
        </w:trPr>
        <w:tc>
          <w:tcPr>
            <w:tcW w:w="2880" w:type="dxa"/>
            <w:shd w:val="clear" w:color="auto" w:fill="auto"/>
          </w:tcPr>
          <w:p w14:paraId="6FB64606" w14:textId="77777777" w:rsidR="00D76400"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1080" w:type="dxa"/>
            <w:shd w:val="clear" w:color="auto" w:fill="auto"/>
          </w:tcPr>
          <w:p w14:paraId="3EA937D6" w14:textId="48836461" w:rsidR="00D76400" w:rsidRPr="00B7145C" w:rsidRDefault="00D76400" w:rsidP="00D76400">
            <w:pPr>
              <w:pStyle w:val="acctfourfigures"/>
              <w:tabs>
                <w:tab w:val="clear" w:pos="765"/>
                <w:tab w:val="decimal" w:pos="825"/>
              </w:tabs>
              <w:spacing w:line="240" w:lineRule="atLeast"/>
              <w:ind w:right="-82"/>
              <w:rPr>
                <w:szCs w:val="22"/>
              </w:rPr>
            </w:pPr>
            <w:r w:rsidRPr="00A13EC6">
              <w:t>56,646</w:t>
            </w:r>
          </w:p>
        </w:tc>
        <w:tc>
          <w:tcPr>
            <w:tcW w:w="180" w:type="dxa"/>
            <w:shd w:val="clear" w:color="auto" w:fill="auto"/>
          </w:tcPr>
          <w:p w14:paraId="7CCFD6B1" w14:textId="77777777" w:rsidR="00D76400" w:rsidRPr="00B7145C" w:rsidRDefault="00D76400" w:rsidP="00D76400">
            <w:pPr>
              <w:pStyle w:val="acctfourfigures"/>
              <w:spacing w:line="240" w:lineRule="atLeast"/>
              <w:rPr>
                <w:szCs w:val="22"/>
              </w:rPr>
            </w:pPr>
          </w:p>
        </w:tc>
        <w:tc>
          <w:tcPr>
            <w:tcW w:w="990" w:type="dxa"/>
            <w:shd w:val="clear" w:color="auto" w:fill="auto"/>
          </w:tcPr>
          <w:p w14:paraId="4C6C4F38" w14:textId="0EF79FDB" w:rsidR="00D76400" w:rsidRPr="00B7145C" w:rsidRDefault="00D76400" w:rsidP="00D76400">
            <w:pPr>
              <w:pStyle w:val="acctfourfigures"/>
              <w:tabs>
                <w:tab w:val="clear" w:pos="765"/>
                <w:tab w:val="decimal" w:pos="733"/>
              </w:tabs>
              <w:spacing w:line="240" w:lineRule="atLeast"/>
              <w:ind w:right="-82"/>
              <w:rPr>
                <w:szCs w:val="22"/>
              </w:rPr>
            </w:pPr>
            <w:r w:rsidRPr="00A13EC6">
              <w:t>56,646</w:t>
            </w:r>
          </w:p>
        </w:tc>
        <w:tc>
          <w:tcPr>
            <w:tcW w:w="180" w:type="dxa"/>
            <w:shd w:val="clear" w:color="auto" w:fill="auto"/>
          </w:tcPr>
          <w:p w14:paraId="7227E830"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375ED0EE" w14:textId="71322FC3" w:rsidR="00D76400" w:rsidRPr="00B7145C" w:rsidRDefault="00D76400" w:rsidP="00D76400">
            <w:pPr>
              <w:pStyle w:val="acctfourfigures"/>
              <w:tabs>
                <w:tab w:val="clear" w:pos="765"/>
                <w:tab w:val="decimal" w:pos="821"/>
              </w:tabs>
              <w:spacing w:line="240" w:lineRule="atLeast"/>
              <w:ind w:right="-169"/>
              <w:rPr>
                <w:szCs w:val="22"/>
              </w:rPr>
            </w:pPr>
            <w:r w:rsidRPr="00A13EC6">
              <w:t>-</w:t>
            </w:r>
          </w:p>
        </w:tc>
        <w:tc>
          <w:tcPr>
            <w:tcW w:w="180" w:type="dxa"/>
          </w:tcPr>
          <w:p w14:paraId="4B820C65"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shd w:val="clear" w:color="auto" w:fill="auto"/>
          </w:tcPr>
          <w:p w14:paraId="57225D40" w14:textId="3AA1E301" w:rsidR="00D76400" w:rsidRPr="00B7145C" w:rsidRDefault="00D76400" w:rsidP="00D76400">
            <w:pPr>
              <w:pStyle w:val="acctfourfigures"/>
              <w:tabs>
                <w:tab w:val="clear" w:pos="765"/>
                <w:tab w:val="decimal" w:pos="731"/>
              </w:tabs>
              <w:spacing w:line="240" w:lineRule="atLeast"/>
              <w:ind w:right="-169"/>
              <w:rPr>
                <w:szCs w:val="22"/>
              </w:rPr>
            </w:pPr>
            <w:r w:rsidRPr="00A13EC6">
              <w:t>-</w:t>
            </w:r>
          </w:p>
        </w:tc>
        <w:tc>
          <w:tcPr>
            <w:tcW w:w="180" w:type="dxa"/>
            <w:shd w:val="clear" w:color="auto" w:fill="auto"/>
          </w:tcPr>
          <w:p w14:paraId="5C6042EE" w14:textId="77777777" w:rsidR="00D76400" w:rsidRPr="00B7145C" w:rsidRDefault="00D76400" w:rsidP="00D76400">
            <w:pPr>
              <w:pStyle w:val="acctfourfigures"/>
              <w:tabs>
                <w:tab w:val="decimal" w:pos="732"/>
              </w:tabs>
              <w:spacing w:line="240" w:lineRule="atLeast"/>
              <w:ind w:right="-169"/>
              <w:rPr>
                <w:szCs w:val="22"/>
              </w:rPr>
            </w:pPr>
          </w:p>
        </w:tc>
        <w:tc>
          <w:tcPr>
            <w:tcW w:w="999" w:type="dxa"/>
            <w:shd w:val="clear" w:color="auto" w:fill="auto"/>
          </w:tcPr>
          <w:p w14:paraId="73F486C4" w14:textId="469CC1C7" w:rsidR="00D76400" w:rsidRPr="00B7145C" w:rsidRDefault="00D76400" w:rsidP="00D76400">
            <w:pPr>
              <w:pStyle w:val="acctfourfigures"/>
              <w:tabs>
                <w:tab w:val="clear" w:pos="765"/>
                <w:tab w:val="decimal" w:pos="730"/>
              </w:tabs>
              <w:spacing w:line="240" w:lineRule="atLeast"/>
              <w:ind w:right="-169"/>
              <w:rPr>
                <w:szCs w:val="22"/>
              </w:rPr>
            </w:pPr>
            <w:r w:rsidRPr="00A13EC6">
              <w:t>56,646</w:t>
            </w:r>
          </w:p>
        </w:tc>
      </w:tr>
      <w:tr w:rsidR="005F2318" w:rsidRPr="00B7145C" w14:paraId="3073E6C5" w14:textId="77777777" w:rsidTr="00890DA0">
        <w:trPr>
          <w:cantSplit/>
        </w:trPr>
        <w:tc>
          <w:tcPr>
            <w:tcW w:w="2880" w:type="dxa"/>
            <w:shd w:val="clear" w:color="auto" w:fill="auto"/>
          </w:tcPr>
          <w:p w14:paraId="4B924E0D" w14:textId="77777777" w:rsidR="005F2318" w:rsidRDefault="005F2318" w:rsidP="005F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Payable on purchase</w:t>
            </w:r>
          </w:p>
        </w:tc>
        <w:tc>
          <w:tcPr>
            <w:tcW w:w="1080" w:type="dxa"/>
            <w:shd w:val="clear" w:color="auto" w:fill="auto"/>
          </w:tcPr>
          <w:p w14:paraId="46C921E3" w14:textId="3AD7575D" w:rsidR="005F2318" w:rsidRPr="00B7145C" w:rsidRDefault="005F2318" w:rsidP="005F2318">
            <w:pPr>
              <w:pStyle w:val="acctfourfigures"/>
              <w:tabs>
                <w:tab w:val="clear" w:pos="765"/>
                <w:tab w:val="decimal" w:pos="825"/>
              </w:tabs>
              <w:spacing w:line="240" w:lineRule="atLeast"/>
              <w:ind w:right="-82"/>
              <w:rPr>
                <w:szCs w:val="22"/>
              </w:rPr>
            </w:pPr>
          </w:p>
        </w:tc>
        <w:tc>
          <w:tcPr>
            <w:tcW w:w="180" w:type="dxa"/>
            <w:shd w:val="clear" w:color="auto" w:fill="auto"/>
          </w:tcPr>
          <w:p w14:paraId="2D25E126" w14:textId="77777777" w:rsidR="005F2318" w:rsidRPr="00B7145C" w:rsidRDefault="005F2318" w:rsidP="005F2318">
            <w:pPr>
              <w:pStyle w:val="acctfourfigures"/>
              <w:spacing w:line="240" w:lineRule="atLeast"/>
              <w:rPr>
                <w:szCs w:val="22"/>
              </w:rPr>
            </w:pPr>
          </w:p>
        </w:tc>
        <w:tc>
          <w:tcPr>
            <w:tcW w:w="990" w:type="dxa"/>
            <w:shd w:val="clear" w:color="auto" w:fill="auto"/>
          </w:tcPr>
          <w:p w14:paraId="213B46EC" w14:textId="28E02AD1" w:rsidR="005F2318" w:rsidRPr="00B7145C" w:rsidRDefault="005F2318" w:rsidP="005F2318">
            <w:pPr>
              <w:pStyle w:val="acctfourfigures"/>
              <w:tabs>
                <w:tab w:val="clear" w:pos="765"/>
                <w:tab w:val="decimal" w:pos="733"/>
              </w:tabs>
              <w:spacing w:line="240" w:lineRule="atLeast"/>
              <w:ind w:right="-82"/>
              <w:rPr>
                <w:szCs w:val="22"/>
              </w:rPr>
            </w:pPr>
          </w:p>
        </w:tc>
        <w:tc>
          <w:tcPr>
            <w:tcW w:w="180" w:type="dxa"/>
            <w:shd w:val="clear" w:color="auto" w:fill="auto"/>
          </w:tcPr>
          <w:p w14:paraId="7A1C9696" w14:textId="77777777" w:rsidR="005F2318" w:rsidRPr="00B7145C" w:rsidRDefault="005F2318" w:rsidP="005F2318">
            <w:pPr>
              <w:pStyle w:val="acctfourfigures"/>
              <w:tabs>
                <w:tab w:val="decimal" w:pos="911"/>
              </w:tabs>
              <w:spacing w:line="240" w:lineRule="atLeast"/>
              <w:ind w:right="-169"/>
              <w:rPr>
                <w:szCs w:val="22"/>
              </w:rPr>
            </w:pPr>
          </w:p>
        </w:tc>
        <w:tc>
          <w:tcPr>
            <w:tcW w:w="1080" w:type="dxa"/>
          </w:tcPr>
          <w:p w14:paraId="62A766A8" w14:textId="48BD7FE4" w:rsidR="005F2318" w:rsidRPr="00B7145C" w:rsidRDefault="005F2318" w:rsidP="005F2318">
            <w:pPr>
              <w:pStyle w:val="acctfourfigures"/>
              <w:tabs>
                <w:tab w:val="clear" w:pos="765"/>
                <w:tab w:val="decimal" w:pos="821"/>
              </w:tabs>
              <w:spacing w:line="240" w:lineRule="atLeast"/>
              <w:ind w:right="-169"/>
              <w:rPr>
                <w:szCs w:val="22"/>
              </w:rPr>
            </w:pPr>
          </w:p>
        </w:tc>
        <w:tc>
          <w:tcPr>
            <w:tcW w:w="180" w:type="dxa"/>
          </w:tcPr>
          <w:p w14:paraId="4B1A32B1" w14:textId="77777777" w:rsidR="005F2318" w:rsidRPr="00B7145C" w:rsidRDefault="005F2318" w:rsidP="005F2318">
            <w:pPr>
              <w:pStyle w:val="acctfourfigures"/>
              <w:tabs>
                <w:tab w:val="clear" w:pos="765"/>
                <w:tab w:val="decimal" w:pos="821"/>
              </w:tabs>
              <w:spacing w:line="240" w:lineRule="atLeast"/>
              <w:ind w:right="-169"/>
              <w:rPr>
                <w:szCs w:val="22"/>
              </w:rPr>
            </w:pPr>
          </w:p>
        </w:tc>
        <w:tc>
          <w:tcPr>
            <w:tcW w:w="990" w:type="dxa"/>
            <w:shd w:val="clear" w:color="auto" w:fill="auto"/>
          </w:tcPr>
          <w:p w14:paraId="47178D36" w14:textId="7C684F77" w:rsidR="005F2318" w:rsidRPr="00B7145C" w:rsidRDefault="005F2318" w:rsidP="005F2318">
            <w:pPr>
              <w:pStyle w:val="acctfourfigures"/>
              <w:tabs>
                <w:tab w:val="clear" w:pos="765"/>
                <w:tab w:val="decimal" w:pos="731"/>
              </w:tabs>
              <w:spacing w:line="240" w:lineRule="atLeast"/>
              <w:ind w:right="-169"/>
              <w:rPr>
                <w:szCs w:val="22"/>
              </w:rPr>
            </w:pPr>
          </w:p>
        </w:tc>
        <w:tc>
          <w:tcPr>
            <w:tcW w:w="180" w:type="dxa"/>
            <w:shd w:val="clear" w:color="auto" w:fill="auto"/>
          </w:tcPr>
          <w:p w14:paraId="6D913372" w14:textId="77777777" w:rsidR="005F2318" w:rsidRPr="00B7145C" w:rsidRDefault="005F2318" w:rsidP="005F2318">
            <w:pPr>
              <w:pStyle w:val="acctfourfigures"/>
              <w:tabs>
                <w:tab w:val="decimal" w:pos="732"/>
              </w:tabs>
              <w:spacing w:line="240" w:lineRule="atLeast"/>
              <w:ind w:right="-169"/>
              <w:rPr>
                <w:szCs w:val="22"/>
              </w:rPr>
            </w:pPr>
          </w:p>
        </w:tc>
        <w:tc>
          <w:tcPr>
            <w:tcW w:w="999" w:type="dxa"/>
            <w:shd w:val="clear" w:color="auto" w:fill="auto"/>
          </w:tcPr>
          <w:p w14:paraId="766F8CA7" w14:textId="06C2DB6B" w:rsidR="005F2318" w:rsidRPr="00B7145C" w:rsidRDefault="005F2318" w:rsidP="005F2318">
            <w:pPr>
              <w:pStyle w:val="acctfourfigures"/>
              <w:tabs>
                <w:tab w:val="clear" w:pos="765"/>
                <w:tab w:val="decimal" w:pos="730"/>
              </w:tabs>
              <w:spacing w:line="240" w:lineRule="atLeast"/>
              <w:ind w:right="-169"/>
              <w:rPr>
                <w:szCs w:val="22"/>
              </w:rPr>
            </w:pPr>
          </w:p>
        </w:tc>
      </w:tr>
      <w:tr w:rsidR="00D76400" w:rsidRPr="00B7145C" w14:paraId="25A2F589" w14:textId="77777777" w:rsidTr="00890DA0">
        <w:trPr>
          <w:cantSplit/>
        </w:trPr>
        <w:tc>
          <w:tcPr>
            <w:tcW w:w="2880" w:type="dxa"/>
            <w:shd w:val="clear" w:color="auto" w:fill="auto"/>
          </w:tcPr>
          <w:p w14:paraId="6968D008" w14:textId="77777777" w:rsidR="00D76400"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Pr>
                <w:rFonts w:ascii="Times New Roman" w:hAnsi="Times New Roman" w:cs="Times New Roman"/>
                <w:sz w:val="22"/>
                <w:szCs w:val="22"/>
              </w:rPr>
              <w:t>of equipment</w:t>
            </w:r>
          </w:p>
        </w:tc>
        <w:tc>
          <w:tcPr>
            <w:tcW w:w="1080" w:type="dxa"/>
            <w:shd w:val="clear" w:color="auto" w:fill="auto"/>
          </w:tcPr>
          <w:p w14:paraId="7501B325" w14:textId="1ECB6579" w:rsidR="00D76400" w:rsidRPr="00B7145C" w:rsidRDefault="00D76400" w:rsidP="00D76400">
            <w:pPr>
              <w:pStyle w:val="acctfourfigures"/>
              <w:tabs>
                <w:tab w:val="clear" w:pos="765"/>
                <w:tab w:val="decimal" w:pos="825"/>
              </w:tabs>
              <w:spacing w:line="240" w:lineRule="atLeast"/>
              <w:ind w:right="-82"/>
              <w:rPr>
                <w:szCs w:val="22"/>
              </w:rPr>
            </w:pPr>
            <w:r w:rsidRPr="003D3E58">
              <w:t>3,083</w:t>
            </w:r>
          </w:p>
        </w:tc>
        <w:tc>
          <w:tcPr>
            <w:tcW w:w="180" w:type="dxa"/>
            <w:shd w:val="clear" w:color="auto" w:fill="auto"/>
          </w:tcPr>
          <w:p w14:paraId="5D429663" w14:textId="77777777" w:rsidR="00D76400" w:rsidRPr="00B7145C" w:rsidRDefault="00D76400" w:rsidP="00D76400">
            <w:pPr>
              <w:pStyle w:val="acctfourfigures"/>
              <w:spacing w:line="240" w:lineRule="atLeast"/>
              <w:rPr>
                <w:szCs w:val="22"/>
              </w:rPr>
            </w:pPr>
          </w:p>
        </w:tc>
        <w:tc>
          <w:tcPr>
            <w:tcW w:w="990" w:type="dxa"/>
            <w:shd w:val="clear" w:color="auto" w:fill="auto"/>
          </w:tcPr>
          <w:p w14:paraId="5E904F38" w14:textId="7C00A1C7" w:rsidR="00D76400" w:rsidRPr="00B7145C" w:rsidRDefault="00D76400" w:rsidP="00D76400">
            <w:pPr>
              <w:pStyle w:val="acctfourfigures"/>
              <w:tabs>
                <w:tab w:val="clear" w:pos="765"/>
                <w:tab w:val="decimal" w:pos="733"/>
              </w:tabs>
              <w:spacing w:line="240" w:lineRule="atLeast"/>
              <w:ind w:right="-82"/>
              <w:rPr>
                <w:szCs w:val="22"/>
              </w:rPr>
            </w:pPr>
            <w:r w:rsidRPr="003D3E58">
              <w:t>3,083</w:t>
            </w:r>
          </w:p>
        </w:tc>
        <w:tc>
          <w:tcPr>
            <w:tcW w:w="180" w:type="dxa"/>
            <w:shd w:val="clear" w:color="auto" w:fill="auto"/>
          </w:tcPr>
          <w:p w14:paraId="613C0FD4"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536ECC73" w14:textId="3F4B52CB" w:rsidR="00D76400" w:rsidRPr="00B7145C" w:rsidRDefault="00D76400" w:rsidP="00D76400">
            <w:pPr>
              <w:pStyle w:val="acctfourfigures"/>
              <w:tabs>
                <w:tab w:val="clear" w:pos="765"/>
                <w:tab w:val="decimal" w:pos="821"/>
              </w:tabs>
              <w:spacing w:line="240" w:lineRule="atLeast"/>
              <w:ind w:right="-169"/>
              <w:rPr>
                <w:szCs w:val="22"/>
              </w:rPr>
            </w:pPr>
            <w:r w:rsidRPr="003D3E58">
              <w:t>-</w:t>
            </w:r>
          </w:p>
        </w:tc>
        <w:tc>
          <w:tcPr>
            <w:tcW w:w="180" w:type="dxa"/>
          </w:tcPr>
          <w:p w14:paraId="5CA63510"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shd w:val="clear" w:color="auto" w:fill="auto"/>
          </w:tcPr>
          <w:p w14:paraId="6F4E861E" w14:textId="47B40731" w:rsidR="00D76400" w:rsidRPr="00B7145C" w:rsidRDefault="00D76400" w:rsidP="00D76400">
            <w:pPr>
              <w:pStyle w:val="acctfourfigures"/>
              <w:tabs>
                <w:tab w:val="clear" w:pos="765"/>
                <w:tab w:val="decimal" w:pos="731"/>
              </w:tabs>
              <w:spacing w:line="240" w:lineRule="atLeast"/>
              <w:ind w:right="-169"/>
              <w:rPr>
                <w:szCs w:val="22"/>
              </w:rPr>
            </w:pPr>
            <w:r w:rsidRPr="003D3E58">
              <w:t>-</w:t>
            </w:r>
          </w:p>
        </w:tc>
        <w:tc>
          <w:tcPr>
            <w:tcW w:w="180" w:type="dxa"/>
            <w:shd w:val="clear" w:color="auto" w:fill="auto"/>
          </w:tcPr>
          <w:p w14:paraId="327C2EE6" w14:textId="77777777" w:rsidR="00D76400" w:rsidRPr="00B7145C" w:rsidRDefault="00D76400" w:rsidP="00D76400">
            <w:pPr>
              <w:pStyle w:val="acctfourfigures"/>
              <w:tabs>
                <w:tab w:val="decimal" w:pos="732"/>
              </w:tabs>
              <w:spacing w:line="240" w:lineRule="atLeast"/>
              <w:ind w:right="-169"/>
              <w:rPr>
                <w:szCs w:val="22"/>
              </w:rPr>
            </w:pPr>
          </w:p>
        </w:tc>
        <w:tc>
          <w:tcPr>
            <w:tcW w:w="999" w:type="dxa"/>
            <w:shd w:val="clear" w:color="auto" w:fill="auto"/>
          </w:tcPr>
          <w:p w14:paraId="61200D16" w14:textId="6084CDA6" w:rsidR="00D76400" w:rsidRPr="00B7145C" w:rsidRDefault="00D76400" w:rsidP="00D76400">
            <w:pPr>
              <w:pStyle w:val="acctfourfigures"/>
              <w:tabs>
                <w:tab w:val="clear" w:pos="765"/>
                <w:tab w:val="decimal" w:pos="730"/>
              </w:tabs>
              <w:spacing w:line="240" w:lineRule="atLeast"/>
              <w:ind w:right="-169"/>
              <w:rPr>
                <w:szCs w:val="22"/>
              </w:rPr>
            </w:pPr>
            <w:r w:rsidRPr="003D3E58">
              <w:t>3,083</w:t>
            </w:r>
          </w:p>
        </w:tc>
      </w:tr>
      <w:tr w:rsidR="000414F9" w:rsidRPr="00B7145C" w14:paraId="00DBBF65" w14:textId="77777777" w:rsidTr="00F95EB3">
        <w:trPr>
          <w:cantSplit/>
        </w:trPr>
        <w:tc>
          <w:tcPr>
            <w:tcW w:w="2880" w:type="dxa"/>
            <w:shd w:val="clear" w:color="auto" w:fill="auto"/>
          </w:tcPr>
          <w:p w14:paraId="77B25BDD" w14:textId="3DD59B3A" w:rsidR="000414F9" w:rsidRPr="00B7145C" w:rsidRDefault="000414F9" w:rsidP="0004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cs/>
              </w:rPr>
            </w:pPr>
            <w:r w:rsidRPr="00B7145C">
              <w:rPr>
                <w:rFonts w:ascii="Times New Roman" w:hAnsi="Times New Roman" w:cs="Times New Roman"/>
                <w:sz w:val="22"/>
                <w:szCs w:val="22"/>
              </w:rPr>
              <w:t xml:space="preserve">Long-term loan from financial </w:t>
            </w:r>
          </w:p>
        </w:tc>
        <w:tc>
          <w:tcPr>
            <w:tcW w:w="1080" w:type="dxa"/>
            <w:shd w:val="clear" w:color="auto" w:fill="auto"/>
            <w:vAlign w:val="bottom"/>
          </w:tcPr>
          <w:p w14:paraId="5D53EB32" w14:textId="61D334C6" w:rsidR="00E517EB" w:rsidRPr="00F95EB3" w:rsidRDefault="00E517EB" w:rsidP="002C7E0F">
            <w:pPr>
              <w:pStyle w:val="acctfourfigures"/>
              <w:tabs>
                <w:tab w:val="clear" w:pos="765"/>
                <w:tab w:val="decimal" w:pos="825"/>
              </w:tabs>
              <w:spacing w:line="240" w:lineRule="atLeast"/>
              <w:ind w:right="-82"/>
              <w:rPr>
                <w:rFonts w:cs="Cordia New"/>
                <w:szCs w:val="28"/>
                <w:lang w:bidi="th-TH"/>
              </w:rPr>
            </w:pPr>
          </w:p>
        </w:tc>
        <w:tc>
          <w:tcPr>
            <w:tcW w:w="180" w:type="dxa"/>
            <w:shd w:val="clear" w:color="auto" w:fill="auto"/>
            <w:vAlign w:val="bottom"/>
          </w:tcPr>
          <w:p w14:paraId="7772D665" w14:textId="77777777" w:rsidR="000414F9" w:rsidRPr="00B7145C" w:rsidRDefault="000414F9" w:rsidP="00F95EB3">
            <w:pPr>
              <w:pStyle w:val="acctfourfigures"/>
              <w:spacing w:line="240" w:lineRule="atLeast"/>
              <w:rPr>
                <w:szCs w:val="22"/>
              </w:rPr>
            </w:pPr>
          </w:p>
        </w:tc>
        <w:tc>
          <w:tcPr>
            <w:tcW w:w="990" w:type="dxa"/>
            <w:shd w:val="clear" w:color="auto" w:fill="auto"/>
            <w:vAlign w:val="bottom"/>
          </w:tcPr>
          <w:p w14:paraId="5C0049EC" w14:textId="2FAB8327" w:rsidR="00E517EB" w:rsidRPr="00B7145C" w:rsidRDefault="00E517EB" w:rsidP="00F95EB3">
            <w:pPr>
              <w:pStyle w:val="acctfourfigures"/>
              <w:tabs>
                <w:tab w:val="clear" w:pos="765"/>
                <w:tab w:val="decimal" w:pos="733"/>
              </w:tabs>
              <w:spacing w:line="240" w:lineRule="atLeast"/>
              <w:ind w:right="-82"/>
              <w:rPr>
                <w:szCs w:val="22"/>
              </w:rPr>
            </w:pPr>
          </w:p>
        </w:tc>
        <w:tc>
          <w:tcPr>
            <w:tcW w:w="180" w:type="dxa"/>
            <w:shd w:val="clear" w:color="auto" w:fill="auto"/>
            <w:vAlign w:val="bottom"/>
          </w:tcPr>
          <w:p w14:paraId="1220BB74" w14:textId="77777777" w:rsidR="000414F9" w:rsidRPr="00B7145C" w:rsidRDefault="000414F9" w:rsidP="00F95EB3">
            <w:pPr>
              <w:pStyle w:val="acctfourfigures"/>
              <w:tabs>
                <w:tab w:val="decimal" w:pos="911"/>
              </w:tabs>
              <w:spacing w:line="240" w:lineRule="atLeast"/>
              <w:ind w:right="-169"/>
              <w:rPr>
                <w:szCs w:val="22"/>
              </w:rPr>
            </w:pPr>
          </w:p>
        </w:tc>
        <w:tc>
          <w:tcPr>
            <w:tcW w:w="1080" w:type="dxa"/>
            <w:vAlign w:val="bottom"/>
          </w:tcPr>
          <w:p w14:paraId="7112917F" w14:textId="55F19344" w:rsidR="00E517EB" w:rsidRPr="00B7145C" w:rsidRDefault="00E517EB" w:rsidP="00F95EB3">
            <w:pPr>
              <w:pStyle w:val="acctfourfigures"/>
              <w:tabs>
                <w:tab w:val="clear" w:pos="765"/>
                <w:tab w:val="decimal" w:pos="821"/>
              </w:tabs>
              <w:spacing w:line="240" w:lineRule="atLeast"/>
              <w:ind w:right="-169"/>
              <w:rPr>
                <w:szCs w:val="22"/>
              </w:rPr>
            </w:pPr>
          </w:p>
        </w:tc>
        <w:tc>
          <w:tcPr>
            <w:tcW w:w="180" w:type="dxa"/>
            <w:vAlign w:val="bottom"/>
          </w:tcPr>
          <w:p w14:paraId="7064A048" w14:textId="77777777" w:rsidR="000414F9" w:rsidRPr="00B7145C" w:rsidRDefault="000414F9" w:rsidP="00F95EB3">
            <w:pPr>
              <w:pStyle w:val="acctfourfigures"/>
              <w:tabs>
                <w:tab w:val="clear" w:pos="765"/>
                <w:tab w:val="decimal" w:pos="821"/>
              </w:tabs>
              <w:spacing w:line="240" w:lineRule="atLeast"/>
              <w:ind w:right="-169"/>
              <w:rPr>
                <w:szCs w:val="22"/>
              </w:rPr>
            </w:pPr>
          </w:p>
        </w:tc>
        <w:tc>
          <w:tcPr>
            <w:tcW w:w="990" w:type="dxa"/>
            <w:shd w:val="clear" w:color="auto" w:fill="auto"/>
            <w:vAlign w:val="bottom"/>
          </w:tcPr>
          <w:p w14:paraId="626CADB8" w14:textId="61214F71" w:rsidR="00E517EB" w:rsidRPr="00B7145C" w:rsidRDefault="00E517EB" w:rsidP="002C7E0F">
            <w:pPr>
              <w:pStyle w:val="acctfourfigures"/>
              <w:tabs>
                <w:tab w:val="clear" w:pos="765"/>
                <w:tab w:val="decimal" w:pos="731"/>
              </w:tabs>
              <w:spacing w:line="240" w:lineRule="atLeast"/>
              <w:ind w:right="-169"/>
              <w:rPr>
                <w:szCs w:val="22"/>
              </w:rPr>
            </w:pPr>
          </w:p>
        </w:tc>
        <w:tc>
          <w:tcPr>
            <w:tcW w:w="180" w:type="dxa"/>
            <w:shd w:val="clear" w:color="auto" w:fill="auto"/>
            <w:vAlign w:val="bottom"/>
          </w:tcPr>
          <w:p w14:paraId="7E5168F8" w14:textId="77777777" w:rsidR="000414F9" w:rsidRPr="00B7145C" w:rsidRDefault="000414F9" w:rsidP="00F95EB3">
            <w:pPr>
              <w:pStyle w:val="acctfourfigures"/>
              <w:tabs>
                <w:tab w:val="decimal" w:pos="911"/>
              </w:tabs>
              <w:spacing w:line="240" w:lineRule="atLeast"/>
              <w:ind w:right="-169"/>
              <w:rPr>
                <w:szCs w:val="22"/>
              </w:rPr>
            </w:pPr>
          </w:p>
        </w:tc>
        <w:tc>
          <w:tcPr>
            <w:tcW w:w="999" w:type="dxa"/>
            <w:shd w:val="clear" w:color="auto" w:fill="auto"/>
            <w:vAlign w:val="bottom"/>
          </w:tcPr>
          <w:p w14:paraId="503448DA" w14:textId="596DB764" w:rsidR="00E517EB" w:rsidRPr="00B7145C" w:rsidRDefault="00E517EB" w:rsidP="00F563AF">
            <w:pPr>
              <w:pStyle w:val="acctfourfigures"/>
              <w:tabs>
                <w:tab w:val="clear" w:pos="765"/>
                <w:tab w:val="decimal" w:pos="730"/>
              </w:tabs>
              <w:spacing w:line="240" w:lineRule="atLeast"/>
              <w:ind w:right="-169"/>
              <w:rPr>
                <w:szCs w:val="22"/>
              </w:rPr>
            </w:pPr>
          </w:p>
        </w:tc>
      </w:tr>
      <w:tr w:rsidR="00D76400" w:rsidRPr="00B7145C" w14:paraId="048FD85E" w14:textId="77777777" w:rsidTr="004353E6">
        <w:trPr>
          <w:cantSplit/>
        </w:trPr>
        <w:tc>
          <w:tcPr>
            <w:tcW w:w="2880" w:type="dxa"/>
            <w:shd w:val="clear" w:color="auto" w:fill="auto"/>
          </w:tcPr>
          <w:p w14:paraId="38DE52DB" w14:textId="2DA7BF20" w:rsidR="00D76400" w:rsidRPr="00B7145C"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rPr>
                <w:rFonts w:ascii="Times New Roman" w:hAnsi="Times New Roman" w:cs="Times New Roman"/>
                <w:sz w:val="22"/>
                <w:szCs w:val="22"/>
              </w:rPr>
            </w:pPr>
            <w:r w:rsidRPr="00B7145C">
              <w:rPr>
                <w:rFonts w:ascii="Times New Roman" w:hAnsi="Times New Roman" w:cs="Times New Roman"/>
                <w:sz w:val="22"/>
                <w:szCs w:val="22"/>
              </w:rPr>
              <w:t>institution</w:t>
            </w:r>
          </w:p>
        </w:tc>
        <w:tc>
          <w:tcPr>
            <w:tcW w:w="1080" w:type="dxa"/>
            <w:shd w:val="clear" w:color="auto" w:fill="auto"/>
          </w:tcPr>
          <w:p w14:paraId="441D6537" w14:textId="5105C68C" w:rsidR="00D76400" w:rsidRPr="00F95EB3" w:rsidRDefault="00D76400" w:rsidP="00D76400">
            <w:pPr>
              <w:pStyle w:val="acctfourfigures"/>
              <w:tabs>
                <w:tab w:val="clear" w:pos="765"/>
                <w:tab w:val="decimal" w:pos="825"/>
              </w:tabs>
              <w:spacing w:line="240" w:lineRule="atLeast"/>
              <w:ind w:right="-82"/>
              <w:rPr>
                <w:rFonts w:cs="Cordia New"/>
                <w:szCs w:val="28"/>
                <w:lang w:bidi="th-TH"/>
              </w:rPr>
            </w:pPr>
            <w:r w:rsidRPr="001D1690">
              <w:t>128,103</w:t>
            </w:r>
          </w:p>
        </w:tc>
        <w:tc>
          <w:tcPr>
            <w:tcW w:w="180" w:type="dxa"/>
            <w:shd w:val="clear" w:color="auto" w:fill="auto"/>
          </w:tcPr>
          <w:p w14:paraId="36C0B7A9" w14:textId="77777777" w:rsidR="00D76400" w:rsidRPr="00B7145C" w:rsidRDefault="00D76400" w:rsidP="00D76400">
            <w:pPr>
              <w:pStyle w:val="acctfourfigures"/>
              <w:spacing w:line="240" w:lineRule="atLeast"/>
              <w:rPr>
                <w:szCs w:val="22"/>
              </w:rPr>
            </w:pPr>
          </w:p>
        </w:tc>
        <w:tc>
          <w:tcPr>
            <w:tcW w:w="990" w:type="dxa"/>
            <w:shd w:val="clear" w:color="auto" w:fill="auto"/>
          </w:tcPr>
          <w:p w14:paraId="1A52AF94" w14:textId="172FD83C" w:rsidR="00D76400" w:rsidRPr="00B7145C" w:rsidRDefault="00D76400" w:rsidP="00D76400">
            <w:pPr>
              <w:pStyle w:val="acctfourfigures"/>
              <w:tabs>
                <w:tab w:val="clear" w:pos="765"/>
                <w:tab w:val="decimal" w:pos="733"/>
              </w:tabs>
              <w:spacing w:line="240" w:lineRule="atLeast"/>
              <w:ind w:right="-82"/>
              <w:rPr>
                <w:szCs w:val="22"/>
              </w:rPr>
            </w:pPr>
            <w:r w:rsidRPr="001D1690">
              <w:t>36,000</w:t>
            </w:r>
          </w:p>
        </w:tc>
        <w:tc>
          <w:tcPr>
            <w:tcW w:w="180" w:type="dxa"/>
            <w:shd w:val="clear" w:color="auto" w:fill="auto"/>
          </w:tcPr>
          <w:p w14:paraId="71268ACB"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6EA77944" w14:textId="2CFC4FD5" w:rsidR="00D76400" w:rsidRPr="00B7145C" w:rsidRDefault="002715C2" w:rsidP="00D76400">
            <w:pPr>
              <w:pStyle w:val="acctfourfigures"/>
              <w:tabs>
                <w:tab w:val="clear" w:pos="765"/>
                <w:tab w:val="decimal" w:pos="821"/>
              </w:tabs>
              <w:spacing w:line="240" w:lineRule="atLeast"/>
              <w:ind w:right="-169"/>
              <w:rPr>
                <w:szCs w:val="22"/>
              </w:rPr>
            </w:pPr>
            <w:r w:rsidRPr="002715C2">
              <w:t>92,127</w:t>
            </w:r>
          </w:p>
        </w:tc>
        <w:tc>
          <w:tcPr>
            <w:tcW w:w="180" w:type="dxa"/>
          </w:tcPr>
          <w:p w14:paraId="29E418B8"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shd w:val="clear" w:color="auto" w:fill="auto"/>
          </w:tcPr>
          <w:p w14:paraId="2E951DCA" w14:textId="74F4BA0A" w:rsidR="00D76400" w:rsidRPr="00B7145C" w:rsidRDefault="00D76400" w:rsidP="00D76400">
            <w:pPr>
              <w:pStyle w:val="acctfourfigures"/>
              <w:tabs>
                <w:tab w:val="clear" w:pos="765"/>
                <w:tab w:val="decimal" w:pos="731"/>
              </w:tabs>
              <w:spacing w:line="240" w:lineRule="atLeast"/>
              <w:ind w:right="-169"/>
              <w:rPr>
                <w:szCs w:val="22"/>
              </w:rPr>
            </w:pPr>
            <w:r w:rsidRPr="001D1690">
              <w:t>-</w:t>
            </w:r>
          </w:p>
        </w:tc>
        <w:tc>
          <w:tcPr>
            <w:tcW w:w="180" w:type="dxa"/>
            <w:shd w:val="clear" w:color="auto" w:fill="auto"/>
          </w:tcPr>
          <w:p w14:paraId="29A4AB25" w14:textId="77777777" w:rsidR="00D76400" w:rsidRPr="00B7145C" w:rsidRDefault="00D76400" w:rsidP="00D76400">
            <w:pPr>
              <w:pStyle w:val="acctfourfigures"/>
              <w:tabs>
                <w:tab w:val="decimal" w:pos="911"/>
              </w:tabs>
              <w:spacing w:line="240" w:lineRule="atLeast"/>
              <w:ind w:right="-169"/>
              <w:rPr>
                <w:szCs w:val="22"/>
              </w:rPr>
            </w:pPr>
          </w:p>
        </w:tc>
        <w:tc>
          <w:tcPr>
            <w:tcW w:w="999" w:type="dxa"/>
            <w:shd w:val="clear" w:color="auto" w:fill="auto"/>
          </w:tcPr>
          <w:p w14:paraId="2D467F56" w14:textId="33437DC1" w:rsidR="00D76400" w:rsidRPr="00B7145C" w:rsidRDefault="002715C2" w:rsidP="00D76400">
            <w:pPr>
              <w:pStyle w:val="acctfourfigures"/>
              <w:tabs>
                <w:tab w:val="clear" w:pos="765"/>
                <w:tab w:val="decimal" w:pos="730"/>
              </w:tabs>
              <w:spacing w:line="240" w:lineRule="atLeast"/>
              <w:ind w:right="-169"/>
              <w:rPr>
                <w:szCs w:val="22"/>
              </w:rPr>
            </w:pPr>
            <w:r w:rsidRPr="002715C2">
              <w:t>128,127</w:t>
            </w:r>
          </w:p>
        </w:tc>
      </w:tr>
      <w:tr w:rsidR="00D76400" w:rsidRPr="00B7145C" w14:paraId="5ED87359" w14:textId="77777777" w:rsidTr="00890DA0">
        <w:trPr>
          <w:cantSplit/>
        </w:trPr>
        <w:tc>
          <w:tcPr>
            <w:tcW w:w="2880" w:type="dxa"/>
            <w:shd w:val="clear" w:color="auto" w:fill="auto"/>
          </w:tcPr>
          <w:p w14:paraId="094A4443" w14:textId="77777777" w:rsidR="00D76400" w:rsidRPr="00B7145C"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1080" w:type="dxa"/>
            <w:shd w:val="clear" w:color="auto" w:fill="auto"/>
          </w:tcPr>
          <w:p w14:paraId="01296528" w14:textId="3E65E79C" w:rsidR="00D76400" w:rsidRPr="00B7145C" w:rsidRDefault="00D76400" w:rsidP="00D76400">
            <w:pPr>
              <w:pStyle w:val="acctfourfigures"/>
              <w:tabs>
                <w:tab w:val="clear" w:pos="765"/>
                <w:tab w:val="decimal" w:pos="825"/>
              </w:tabs>
              <w:spacing w:line="240" w:lineRule="atLeast"/>
              <w:ind w:right="-82"/>
              <w:rPr>
                <w:szCs w:val="22"/>
              </w:rPr>
            </w:pPr>
            <w:r w:rsidRPr="001D1690">
              <w:t>8,148</w:t>
            </w:r>
          </w:p>
        </w:tc>
        <w:tc>
          <w:tcPr>
            <w:tcW w:w="180" w:type="dxa"/>
            <w:shd w:val="clear" w:color="auto" w:fill="auto"/>
          </w:tcPr>
          <w:p w14:paraId="2C1A71F5" w14:textId="77777777" w:rsidR="00D76400" w:rsidRPr="00B7145C" w:rsidRDefault="00D76400" w:rsidP="00D76400">
            <w:pPr>
              <w:pStyle w:val="acctfourfigures"/>
              <w:spacing w:line="240" w:lineRule="atLeast"/>
              <w:rPr>
                <w:szCs w:val="22"/>
              </w:rPr>
            </w:pPr>
          </w:p>
        </w:tc>
        <w:tc>
          <w:tcPr>
            <w:tcW w:w="990" w:type="dxa"/>
            <w:shd w:val="clear" w:color="auto" w:fill="auto"/>
          </w:tcPr>
          <w:p w14:paraId="0D928B9A" w14:textId="6B5E99A8" w:rsidR="00D76400" w:rsidRPr="00B7145C" w:rsidRDefault="00D76400" w:rsidP="00D76400">
            <w:pPr>
              <w:pStyle w:val="acctfourfigures"/>
              <w:tabs>
                <w:tab w:val="clear" w:pos="765"/>
                <w:tab w:val="decimal" w:pos="733"/>
              </w:tabs>
              <w:spacing w:line="240" w:lineRule="atLeast"/>
              <w:ind w:right="-82"/>
              <w:rPr>
                <w:szCs w:val="22"/>
              </w:rPr>
            </w:pPr>
            <w:r w:rsidRPr="001D1690">
              <w:t>3,442</w:t>
            </w:r>
          </w:p>
        </w:tc>
        <w:tc>
          <w:tcPr>
            <w:tcW w:w="180" w:type="dxa"/>
            <w:shd w:val="clear" w:color="auto" w:fill="auto"/>
          </w:tcPr>
          <w:p w14:paraId="4A025422"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05CE50D2" w14:textId="6925FFDC" w:rsidR="00D76400" w:rsidRPr="00B7145C" w:rsidRDefault="00D76400" w:rsidP="00D76400">
            <w:pPr>
              <w:pStyle w:val="acctfourfigures"/>
              <w:tabs>
                <w:tab w:val="clear" w:pos="765"/>
                <w:tab w:val="decimal" w:pos="821"/>
              </w:tabs>
              <w:spacing w:line="240" w:lineRule="atLeast"/>
              <w:ind w:right="-169"/>
              <w:rPr>
                <w:szCs w:val="22"/>
              </w:rPr>
            </w:pPr>
            <w:r w:rsidRPr="001D1690">
              <w:t>2,670</w:t>
            </w:r>
          </w:p>
        </w:tc>
        <w:tc>
          <w:tcPr>
            <w:tcW w:w="180" w:type="dxa"/>
          </w:tcPr>
          <w:p w14:paraId="56FF3565"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shd w:val="clear" w:color="auto" w:fill="auto"/>
          </w:tcPr>
          <w:p w14:paraId="17B04ADF" w14:textId="2693BB81" w:rsidR="00D76400" w:rsidRPr="00B7145C" w:rsidRDefault="00D76400" w:rsidP="00D76400">
            <w:pPr>
              <w:pStyle w:val="acctfourfigures"/>
              <w:tabs>
                <w:tab w:val="clear" w:pos="765"/>
                <w:tab w:val="decimal" w:pos="731"/>
              </w:tabs>
              <w:spacing w:line="240" w:lineRule="atLeast"/>
              <w:ind w:right="-169"/>
              <w:rPr>
                <w:szCs w:val="22"/>
              </w:rPr>
            </w:pPr>
            <w:r w:rsidRPr="001D1690">
              <w:t>2,495</w:t>
            </w:r>
          </w:p>
        </w:tc>
        <w:tc>
          <w:tcPr>
            <w:tcW w:w="180" w:type="dxa"/>
            <w:shd w:val="clear" w:color="auto" w:fill="auto"/>
          </w:tcPr>
          <w:p w14:paraId="6135050E" w14:textId="77777777" w:rsidR="00D76400" w:rsidRPr="00B7145C" w:rsidRDefault="00D76400" w:rsidP="00D76400">
            <w:pPr>
              <w:pStyle w:val="acctfourfigures"/>
              <w:tabs>
                <w:tab w:val="decimal" w:pos="911"/>
              </w:tabs>
              <w:spacing w:line="240" w:lineRule="atLeast"/>
              <w:ind w:right="-169"/>
              <w:rPr>
                <w:szCs w:val="22"/>
              </w:rPr>
            </w:pPr>
          </w:p>
        </w:tc>
        <w:tc>
          <w:tcPr>
            <w:tcW w:w="999" w:type="dxa"/>
            <w:shd w:val="clear" w:color="auto" w:fill="auto"/>
          </w:tcPr>
          <w:p w14:paraId="4A0FE531" w14:textId="181EC917" w:rsidR="00D76400" w:rsidRPr="00B7145C" w:rsidRDefault="00D76400" w:rsidP="00D76400">
            <w:pPr>
              <w:pStyle w:val="acctfourfigures"/>
              <w:tabs>
                <w:tab w:val="clear" w:pos="765"/>
                <w:tab w:val="decimal" w:pos="730"/>
              </w:tabs>
              <w:spacing w:line="240" w:lineRule="atLeast"/>
              <w:ind w:right="-169"/>
              <w:rPr>
                <w:szCs w:val="22"/>
              </w:rPr>
            </w:pPr>
            <w:r w:rsidRPr="001D1690">
              <w:t>8,607</w:t>
            </w:r>
          </w:p>
        </w:tc>
      </w:tr>
      <w:tr w:rsidR="00D76400" w:rsidRPr="00CC7D7E" w14:paraId="086EB464" w14:textId="77777777" w:rsidTr="008E4B22">
        <w:trPr>
          <w:cantSplit/>
        </w:trPr>
        <w:tc>
          <w:tcPr>
            <w:tcW w:w="2880" w:type="dxa"/>
            <w:shd w:val="clear" w:color="auto" w:fill="auto"/>
          </w:tcPr>
          <w:p w14:paraId="30CE0269" w14:textId="77777777" w:rsidR="00D76400" w:rsidRPr="00B7145C"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1080" w:type="dxa"/>
            <w:tcBorders>
              <w:bottom w:val="single" w:sz="4" w:space="0" w:color="auto"/>
            </w:tcBorders>
            <w:shd w:val="clear" w:color="auto" w:fill="auto"/>
          </w:tcPr>
          <w:p w14:paraId="6A3F5141" w14:textId="7746FCFA" w:rsidR="00D76400" w:rsidRPr="00CC7D7E" w:rsidRDefault="00D76400" w:rsidP="00D76400">
            <w:pPr>
              <w:pStyle w:val="acctfourfigures"/>
              <w:tabs>
                <w:tab w:val="clear" w:pos="765"/>
                <w:tab w:val="decimal" w:pos="825"/>
              </w:tabs>
              <w:spacing w:line="240" w:lineRule="atLeast"/>
              <w:ind w:right="-82"/>
              <w:rPr>
                <w:szCs w:val="22"/>
              </w:rPr>
            </w:pPr>
            <w:r w:rsidRPr="001D1690">
              <w:t>13,014</w:t>
            </w:r>
          </w:p>
        </w:tc>
        <w:tc>
          <w:tcPr>
            <w:tcW w:w="180" w:type="dxa"/>
            <w:shd w:val="clear" w:color="auto" w:fill="auto"/>
          </w:tcPr>
          <w:p w14:paraId="1A1D2606" w14:textId="77777777" w:rsidR="00D76400" w:rsidRPr="00CC7D7E" w:rsidRDefault="00D76400" w:rsidP="00D76400">
            <w:pPr>
              <w:pStyle w:val="acctfourfigures"/>
              <w:spacing w:line="240" w:lineRule="atLeast"/>
              <w:rPr>
                <w:szCs w:val="22"/>
              </w:rPr>
            </w:pPr>
          </w:p>
        </w:tc>
        <w:tc>
          <w:tcPr>
            <w:tcW w:w="990" w:type="dxa"/>
            <w:shd w:val="clear" w:color="auto" w:fill="auto"/>
          </w:tcPr>
          <w:p w14:paraId="6B486DDF" w14:textId="0E673CD3" w:rsidR="00D76400" w:rsidRPr="00CC7D7E" w:rsidRDefault="00D76400" w:rsidP="00D76400">
            <w:pPr>
              <w:pStyle w:val="acctfourfigures"/>
              <w:tabs>
                <w:tab w:val="clear" w:pos="765"/>
                <w:tab w:val="decimal" w:pos="733"/>
              </w:tabs>
              <w:spacing w:line="240" w:lineRule="atLeast"/>
              <w:ind w:right="-82"/>
              <w:rPr>
                <w:szCs w:val="22"/>
              </w:rPr>
            </w:pPr>
            <w:r w:rsidRPr="001D1690">
              <w:t>10,866</w:t>
            </w:r>
          </w:p>
        </w:tc>
        <w:tc>
          <w:tcPr>
            <w:tcW w:w="180" w:type="dxa"/>
            <w:shd w:val="clear" w:color="auto" w:fill="auto"/>
          </w:tcPr>
          <w:p w14:paraId="54ABFEF8" w14:textId="77777777" w:rsidR="00D76400" w:rsidRPr="00CC7D7E" w:rsidRDefault="00D76400" w:rsidP="00D76400">
            <w:pPr>
              <w:pStyle w:val="acctfourfigures"/>
              <w:tabs>
                <w:tab w:val="decimal" w:pos="911"/>
              </w:tabs>
              <w:spacing w:line="240" w:lineRule="atLeast"/>
              <w:ind w:right="-169"/>
              <w:rPr>
                <w:szCs w:val="22"/>
              </w:rPr>
            </w:pPr>
          </w:p>
        </w:tc>
        <w:tc>
          <w:tcPr>
            <w:tcW w:w="1080" w:type="dxa"/>
            <w:shd w:val="clear" w:color="auto" w:fill="auto"/>
          </w:tcPr>
          <w:p w14:paraId="7591C45E" w14:textId="597520DD" w:rsidR="00D76400" w:rsidRPr="00CC7D7E" w:rsidRDefault="00D76400" w:rsidP="00D76400">
            <w:pPr>
              <w:pStyle w:val="acctfourfigures"/>
              <w:tabs>
                <w:tab w:val="clear" w:pos="765"/>
                <w:tab w:val="decimal" w:pos="821"/>
              </w:tabs>
              <w:spacing w:line="240" w:lineRule="atLeast"/>
              <w:ind w:right="-169"/>
              <w:rPr>
                <w:szCs w:val="22"/>
              </w:rPr>
            </w:pPr>
            <w:r w:rsidRPr="001D1690">
              <w:t>2,148</w:t>
            </w:r>
          </w:p>
        </w:tc>
        <w:tc>
          <w:tcPr>
            <w:tcW w:w="180" w:type="dxa"/>
            <w:shd w:val="clear" w:color="auto" w:fill="auto"/>
          </w:tcPr>
          <w:p w14:paraId="74274CF8" w14:textId="77777777" w:rsidR="00D76400" w:rsidRPr="00CC7D7E" w:rsidRDefault="00D76400" w:rsidP="00D76400">
            <w:pPr>
              <w:pStyle w:val="acctfourfigures"/>
              <w:tabs>
                <w:tab w:val="clear" w:pos="765"/>
                <w:tab w:val="decimal" w:pos="821"/>
              </w:tabs>
              <w:spacing w:line="240" w:lineRule="atLeast"/>
              <w:ind w:right="-169"/>
              <w:rPr>
                <w:szCs w:val="22"/>
              </w:rPr>
            </w:pPr>
          </w:p>
        </w:tc>
        <w:tc>
          <w:tcPr>
            <w:tcW w:w="990" w:type="dxa"/>
            <w:shd w:val="clear" w:color="auto" w:fill="auto"/>
          </w:tcPr>
          <w:p w14:paraId="22C0CBFE" w14:textId="6718E808" w:rsidR="00D76400" w:rsidRPr="00CC7D7E" w:rsidRDefault="00D76400" w:rsidP="00D76400">
            <w:pPr>
              <w:pStyle w:val="acctfourfigures"/>
              <w:tabs>
                <w:tab w:val="clear" w:pos="765"/>
                <w:tab w:val="decimal" w:pos="731"/>
              </w:tabs>
              <w:spacing w:line="240" w:lineRule="atLeast"/>
              <w:ind w:right="-169"/>
              <w:rPr>
                <w:szCs w:val="22"/>
              </w:rPr>
            </w:pPr>
            <w:r w:rsidRPr="001D1690">
              <w:t>-</w:t>
            </w:r>
          </w:p>
        </w:tc>
        <w:tc>
          <w:tcPr>
            <w:tcW w:w="180" w:type="dxa"/>
            <w:shd w:val="clear" w:color="auto" w:fill="auto"/>
          </w:tcPr>
          <w:p w14:paraId="595E9987" w14:textId="77777777" w:rsidR="00D76400" w:rsidRPr="00CC7D7E" w:rsidRDefault="00D76400" w:rsidP="00D76400">
            <w:pPr>
              <w:pStyle w:val="acctfourfigures"/>
              <w:tabs>
                <w:tab w:val="decimal" w:pos="911"/>
              </w:tabs>
              <w:spacing w:line="240" w:lineRule="atLeast"/>
              <w:ind w:right="-169"/>
              <w:rPr>
                <w:szCs w:val="22"/>
              </w:rPr>
            </w:pPr>
          </w:p>
        </w:tc>
        <w:tc>
          <w:tcPr>
            <w:tcW w:w="999" w:type="dxa"/>
            <w:shd w:val="clear" w:color="auto" w:fill="auto"/>
          </w:tcPr>
          <w:p w14:paraId="1D34AA1C" w14:textId="7520DB31" w:rsidR="00D76400" w:rsidRPr="00CC7D7E" w:rsidRDefault="00D76400" w:rsidP="00D76400">
            <w:pPr>
              <w:pStyle w:val="acctfourfigures"/>
              <w:tabs>
                <w:tab w:val="clear" w:pos="765"/>
                <w:tab w:val="decimal" w:pos="730"/>
              </w:tabs>
              <w:spacing w:line="240" w:lineRule="atLeast"/>
              <w:ind w:right="-169"/>
              <w:rPr>
                <w:szCs w:val="22"/>
              </w:rPr>
            </w:pPr>
            <w:r w:rsidRPr="001D1690">
              <w:t>13,014</w:t>
            </w:r>
          </w:p>
        </w:tc>
      </w:tr>
      <w:tr w:rsidR="00D76400" w:rsidRPr="00B7145C" w14:paraId="5EDE057E" w14:textId="77777777" w:rsidTr="00890DA0">
        <w:trPr>
          <w:cantSplit/>
        </w:trPr>
        <w:tc>
          <w:tcPr>
            <w:tcW w:w="2880" w:type="dxa"/>
            <w:shd w:val="clear" w:color="auto" w:fill="auto"/>
          </w:tcPr>
          <w:p w14:paraId="1A0B06FE" w14:textId="77777777" w:rsidR="00D76400" w:rsidRPr="00B7145C"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p>
        </w:tc>
        <w:tc>
          <w:tcPr>
            <w:tcW w:w="1080" w:type="dxa"/>
            <w:tcBorders>
              <w:top w:val="single" w:sz="4" w:space="0" w:color="auto"/>
              <w:bottom w:val="double" w:sz="4" w:space="0" w:color="auto"/>
            </w:tcBorders>
            <w:shd w:val="clear" w:color="auto" w:fill="auto"/>
          </w:tcPr>
          <w:p w14:paraId="34180DA0" w14:textId="1121C3F6" w:rsidR="00D76400" w:rsidRPr="00D76400" w:rsidRDefault="00D76400" w:rsidP="00D76400">
            <w:pPr>
              <w:pStyle w:val="acctfourfigures"/>
              <w:tabs>
                <w:tab w:val="clear" w:pos="765"/>
                <w:tab w:val="decimal" w:pos="825"/>
              </w:tabs>
              <w:spacing w:line="240" w:lineRule="atLeast"/>
              <w:ind w:right="-82"/>
              <w:rPr>
                <w:b/>
                <w:bCs/>
                <w:szCs w:val="22"/>
              </w:rPr>
            </w:pPr>
            <w:r w:rsidRPr="00D76400">
              <w:rPr>
                <w:b/>
                <w:bCs/>
              </w:rPr>
              <w:t>226,404</w:t>
            </w:r>
          </w:p>
        </w:tc>
        <w:tc>
          <w:tcPr>
            <w:tcW w:w="180" w:type="dxa"/>
            <w:shd w:val="clear" w:color="auto" w:fill="auto"/>
          </w:tcPr>
          <w:p w14:paraId="19CF7451" w14:textId="77777777" w:rsidR="00D76400" w:rsidRPr="00D76400" w:rsidRDefault="00D76400" w:rsidP="00D76400">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46ADFBF3" w14:textId="37A55D02" w:rsidR="00D76400" w:rsidRPr="00D76400" w:rsidRDefault="00D76400" w:rsidP="00D76400">
            <w:pPr>
              <w:pStyle w:val="acctfourfigures"/>
              <w:tabs>
                <w:tab w:val="clear" w:pos="765"/>
                <w:tab w:val="decimal" w:pos="733"/>
              </w:tabs>
              <w:spacing w:line="240" w:lineRule="atLeast"/>
              <w:ind w:right="-82"/>
              <w:rPr>
                <w:b/>
                <w:bCs/>
                <w:szCs w:val="22"/>
              </w:rPr>
            </w:pPr>
            <w:r w:rsidRPr="00D76400">
              <w:rPr>
                <w:b/>
                <w:bCs/>
              </w:rPr>
              <w:t>127,447</w:t>
            </w:r>
          </w:p>
        </w:tc>
        <w:tc>
          <w:tcPr>
            <w:tcW w:w="180" w:type="dxa"/>
            <w:shd w:val="clear" w:color="auto" w:fill="auto"/>
          </w:tcPr>
          <w:p w14:paraId="1BA77FC8" w14:textId="77777777" w:rsidR="00D76400" w:rsidRPr="00D76400" w:rsidRDefault="00D76400" w:rsidP="00D76400">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tcPr>
          <w:p w14:paraId="297CDD75" w14:textId="4B2112C8" w:rsidR="00D76400" w:rsidRPr="00D76400" w:rsidRDefault="002715C2" w:rsidP="00D76400">
            <w:pPr>
              <w:pStyle w:val="acctfourfigures"/>
              <w:tabs>
                <w:tab w:val="clear" w:pos="765"/>
                <w:tab w:val="decimal" w:pos="821"/>
              </w:tabs>
              <w:spacing w:line="240" w:lineRule="atLeast"/>
              <w:ind w:right="-169"/>
              <w:rPr>
                <w:b/>
                <w:bCs/>
                <w:szCs w:val="22"/>
              </w:rPr>
            </w:pPr>
            <w:r w:rsidRPr="002715C2">
              <w:rPr>
                <w:b/>
                <w:bCs/>
              </w:rPr>
              <w:t>96,945</w:t>
            </w:r>
          </w:p>
        </w:tc>
        <w:tc>
          <w:tcPr>
            <w:tcW w:w="180" w:type="dxa"/>
          </w:tcPr>
          <w:p w14:paraId="364889A0" w14:textId="77777777" w:rsidR="00D76400" w:rsidRPr="00D76400" w:rsidRDefault="00D76400" w:rsidP="00D76400">
            <w:pPr>
              <w:pStyle w:val="acctfourfigures"/>
              <w:tabs>
                <w:tab w:val="clear" w:pos="765"/>
                <w:tab w:val="decimal" w:pos="82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17D49AD7" w14:textId="0A3C9D2D" w:rsidR="00D76400" w:rsidRPr="00D76400" w:rsidRDefault="00D76400" w:rsidP="00D76400">
            <w:pPr>
              <w:pStyle w:val="acctfourfigures"/>
              <w:tabs>
                <w:tab w:val="clear" w:pos="765"/>
                <w:tab w:val="decimal" w:pos="731"/>
              </w:tabs>
              <w:spacing w:line="240" w:lineRule="atLeast"/>
              <w:ind w:right="-169"/>
              <w:rPr>
                <w:b/>
                <w:bCs/>
                <w:szCs w:val="22"/>
              </w:rPr>
            </w:pPr>
            <w:r w:rsidRPr="00D76400">
              <w:rPr>
                <w:b/>
                <w:bCs/>
              </w:rPr>
              <w:t>2,495</w:t>
            </w:r>
          </w:p>
        </w:tc>
        <w:tc>
          <w:tcPr>
            <w:tcW w:w="180" w:type="dxa"/>
            <w:shd w:val="clear" w:color="auto" w:fill="auto"/>
          </w:tcPr>
          <w:p w14:paraId="5244EA2B" w14:textId="77777777" w:rsidR="00D76400" w:rsidRPr="00D76400" w:rsidRDefault="00D76400" w:rsidP="00D76400">
            <w:pPr>
              <w:pStyle w:val="acctfourfigures"/>
              <w:tabs>
                <w:tab w:val="decimal" w:pos="911"/>
              </w:tabs>
              <w:spacing w:line="240" w:lineRule="atLeast"/>
              <w:ind w:right="-169"/>
              <w:rPr>
                <w:b/>
                <w:bCs/>
                <w:szCs w:val="22"/>
              </w:rPr>
            </w:pPr>
          </w:p>
        </w:tc>
        <w:tc>
          <w:tcPr>
            <w:tcW w:w="999" w:type="dxa"/>
            <w:tcBorders>
              <w:top w:val="single" w:sz="4" w:space="0" w:color="auto"/>
              <w:bottom w:val="double" w:sz="4" w:space="0" w:color="auto"/>
            </w:tcBorders>
            <w:shd w:val="clear" w:color="auto" w:fill="auto"/>
          </w:tcPr>
          <w:p w14:paraId="38D85913" w14:textId="4CFE894C" w:rsidR="00D76400" w:rsidRPr="00D76400" w:rsidRDefault="002715C2" w:rsidP="00D76400">
            <w:pPr>
              <w:pStyle w:val="acctfourfigures"/>
              <w:tabs>
                <w:tab w:val="clear" w:pos="765"/>
                <w:tab w:val="decimal" w:pos="730"/>
              </w:tabs>
              <w:spacing w:line="240" w:lineRule="atLeast"/>
              <w:ind w:right="-169"/>
              <w:rPr>
                <w:b/>
                <w:bCs/>
                <w:szCs w:val="22"/>
              </w:rPr>
            </w:pPr>
            <w:r w:rsidRPr="002715C2">
              <w:rPr>
                <w:b/>
                <w:bCs/>
              </w:rPr>
              <w:t>226,887</w:t>
            </w:r>
          </w:p>
        </w:tc>
      </w:tr>
    </w:tbl>
    <w:p w14:paraId="36C89AA6" w14:textId="32C57AE8" w:rsidR="001D6F8A" w:rsidRDefault="001D6F8A"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5D08D286" w14:textId="77777777" w:rsidR="001D6F8A" w:rsidRDefault="001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8739" w:type="dxa"/>
        <w:tblInd w:w="900"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1080"/>
        <w:gridCol w:w="180"/>
        <w:gridCol w:w="990"/>
        <w:gridCol w:w="180"/>
        <w:gridCol w:w="999"/>
      </w:tblGrid>
      <w:tr w:rsidR="008A4B40" w:rsidRPr="00B7145C" w14:paraId="2DA774B3" w14:textId="77777777" w:rsidTr="001B6EB9">
        <w:trPr>
          <w:trHeight w:val="288"/>
        </w:trPr>
        <w:tc>
          <w:tcPr>
            <w:tcW w:w="2880" w:type="dxa"/>
            <w:shd w:val="clear" w:color="auto" w:fill="auto"/>
            <w:vAlign w:val="bottom"/>
          </w:tcPr>
          <w:p w14:paraId="70D5BC61"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52A8B7FE" w14:textId="260E69D6" w:rsidR="008A4B40" w:rsidRPr="00890DA0" w:rsidRDefault="008A4B40" w:rsidP="001B6EB9">
            <w:pPr>
              <w:pStyle w:val="acctfourfigures"/>
              <w:tabs>
                <w:tab w:val="clear" w:pos="765"/>
              </w:tabs>
              <w:spacing w:line="240" w:lineRule="atLeast"/>
              <w:ind w:left="-79" w:right="-79"/>
              <w:jc w:val="center"/>
              <w:rPr>
                <w:b/>
                <w:bCs/>
                <w:szCs w:val="22"/>
                <w:lang w:bidi="th-TH"/>
              </w:rPr>
            </w:pPr>
            <w:r>
              <w:rPr>
                <w:b/>
                <w:bCs/>
                <w:szCs w:val="22"/>
                <w:lang w:bidi="th-TH"/>
              </w:rPr>
              <w:t xml:space="preserve">Separate </w:t>
            </w:r>
            <w:r w:rsidRPr="00890DA0">
              <w:rPr>
                <w:b/>
                <w:bCs/>
                <w:szCs w:val="22"/>
                <w:lang w:bidi="th-TH"/>
              </w:rPr>
              <w:t>financial statements</w:t>
            </w:r>
          </w:p>
        </w:tc>
      </w:tr>
      <w:tr w:rsidR="008A4B40" w:rsidRPr="00B7145C" w14:paraId="79623964" w14:textId="77777777" w:rsidTr="001B6EB9">
        <w:trPr>
          <w:trHeight w:val="288"/>
        </w:trPr>
        <w:tc>
          <w:tcPr>
            <w:tcW w:w="2880" w:type="dxa"/>
            <w:shd w:val="clear" w:color="auto" w:fill="auto"/>
            <w:vAlign w:val="bottom"/>
          </w:tcPr>
          <w:p w14:paraId="0C34C050"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5EC262E6" w14:textId="77777777" w:rsidR="008A4B40" w:rsidRPr="00B7145C" w:rsidRDefault="008A4B40" w:rsidP="001B6EB9">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62590757"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0C7B8321" w14:textId="77777777" w:rsidR="008A4B40" w:rsidRPr="00B7145C" w:rsidRDefault="008A4B40" w:rsidP="001B6EB9">
            <w:pPr>
              <w:pStyle w:val="acctfourfigures"/>
              <w:tabs>
                <w:tab w:val="clear" w:pos="765"/>
              </w:tabs>
              <w:spacing w:line="240" w:lineRule="atLeast"/>
              <w:ind w:left="-79" w:right="-79"/>
              <w:jc w:val="center"/>
              <w:rPr>
                <w:szCs w:val="22"/>
                <w:lang w:bidi="th-TH"/>
              </w:rPr>
            </w:pPr>
            <w:r>
              <w:rPr>
                <w:szCs w:val="22"/>
                <w:lang w:bidi="th-TH"/>
              </w:rPr>
              <w:t>Contractual cash flows</w:t>
            </w:r>
          </w:p>
        </w:tc>
      </w:tr>
      <w:tr w:rsidR="008A4B40" w:rsidRPr="00B7145C" w14:paraId="6B5CDDB4" w14:textId="77777777" w:rsidTr="001B6EB9">
        <w:trPr>
          <w:trHeight w:val="288"/>
        </w:trPr>
        <w:tc>
          <w:tcPr>
            <w:tcW w:w="2880" w:type="dxa"/>
            <w:shd w:val="clear" w:color="auto" w:fill="auto"/>
            <w:vAlign w:val="bottom"/>
          </w:tcPr>
          <w:p w14:paraId="48409834"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r w:rsidRPr="00B7145C">
              <w:rPr>
                <w:rFonts w:ascii="Times New Roman" w:hAnsi="Times New Roman" w:cs="Times New Roman"/>
                <w:b/>
                <w:bCs/>
                <w:i/>
                <w:iCs/>
                <w:sz w:val="22"/>
                <w:szCs w:val="22"/>
              </w:rPr>
              <w:t>At 31 Decembe</w:t>
            </w:r>
            <w:r>
              <w:rPr>
                <w:rFonts w:ascii="Times New Roman" w:hAnsi="Times New Roman" w:cs="Times New Roman"/>
                <w:b/>
                <w:bCs/>
                <w:i/>
                <w:iCs/>
                <w:sz w:val="22"/>
                <w:szCs w:val="22"/>
              </w:rPr>
              <w:t>r</w:t>
            </w:r>
          </w:p>
        </w:tc>
        <w:tc>
          <w:tcPr>
            <w:tcW w:w="1080" w:type="dxa"/>
            <w:shd w:val="clear" w:color="auto" w:fill="auto"/>
            <w:vAlign w:val="bottom"/>
          </w:tcPr>
          <w:p w14:paraId="711BEBDD" w14:textId="77777777" w:rsidR="008A4B40" w:rsidRPr="00B7145C" w:rsidRDefault="008A4B40" w:rsidP="001B6EB9">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0" w:type="dxa"/>
            <w:shd w:val="clear" w:color="auto" w:fill="auto"/>
            <w:vAlign w:val="bottom"/>
          </w:tcPr>
          <w:p w14:paraId="5734697B"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10BF789D" w14:textId="77777777" w:rsidR="008A4B40" w:rsidRPr="00B7145C" w:rsidRDefault="008A4B40" w:rsidP="001B6EB9">
            <w:pPr>
              <w:pStyle w:val="acctfourfigures"/>
              <w:tabs>
                <w:tab w:val="clear" w:pos="765"/>
              </w:tabs>
              <w:ind w:left="-79" w:right="-79"/>
              <w:jc w:val="center"/>
              <w:rPr>
                <w:szCs w:val="22"/>
                <w:lang w:bidi="th-TH"/>
              </w:rPr>
            </w:pPr>
            <w:r w:rsidRPr="00B7145C">
              <w:rPr>
                <w:szCs w:val="22"/>
                <w:lang w:bidi="th-TH"/>
              </w:rPr>
              <w:t>1 year</w:t>
            </w:r>
          </w:p>
          <w:p w14:paraId="1C82EC37" w14:textId="77777777" w:rsidR="008A4B40" w:rsidRPr="00B7145C" w:rsidRDefault="008A4B40" w:rsidP="001B6EB9">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shd w:val="clear" w:color="auto" w:fill="auto"/>
            <w:vAlign w:val="bottom"/>
          </w:tcPr>
          <w:p w14:paraId="65ACB0E7"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2D0B6D3A" w14:textId="77777777" w:rsidR="008A4B40" w:rsidRPr="00CC7D7E" w:rsidRDefault="008A4B40" w:rsidP="001B6EB9">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More than </w:t>
            </w:r>
          </w:p>
          <w:p w14:paraId="2A6A25B6" w14:textId="77777777" w:rsidR="008A4B40" w:rsidRPr="00CC7D7E" w:rsidRDefault="008A4B40" w:rsidP="001B6EB9">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1 year but less than </w:t>
            </w:r>
          </w:p>
          <w:p w14:paraId="45357036" w14:textId="77777777" w:rsidR="008A4B40" w:rsidRPr="00B7145C" w:rsidRDefault="008A4B40" w:rsidP="001B6EB9">
            <w:pPr>
              <w:pStyle w:val="acctfourfigures"/>
              <w:tabs>
                <w:tab w:val="clear" w:pos="765"/>
              </w:tabs>
              <w:spacing w:line="240" w:lineRule="atLeast"/>
              <w:ind w:left="-79" w:right="-79"/>
              <w:jc w:val="center"/>
              <w:rPr>
                <w:szCs w:val="22"/>
                <w:cs/>
                <w:lang w:val="en-US" w:bidi="th-TH"/>
              </w:rPr>
            </w:pPr>
            <w:r w:rsidRPr="00CC7D7E">
              <w:rPr>
                <w:szCs w:val="22"/>
                <w:lang w:val="en-US" w:bidi="th-TH"/>
              </w:rPr>
              <w:t>5 years</w:t>
            </w:r>
          </w:p>
        </w:tc>
        <w:tc>
          <w:tcPr>
            <w:tcW w:w="180" w:type="dxa"/>
            <w:vAlign w:val="bottom"/>
          </w:tcPr>
          <w:p w14:paraId="2E1EB131" w14:textId="77777777" w:rsidR="008A4B40" w:rsidRPr="00B7145C" w:rsidRDefault="008A4B40" w:rsidP="001B6EB9">
            <w:pPr>
              <w:pStyle w:val="acctfourfigures"/>
              <w:tabs>
                <w:tab w:val="clear" w:pos="765"/>
                <w:tab w:val="decimal" w:pos="371"/>
              </w:tabs>
              <w:spacing w:line="240" w:lineRule="atLeast"/>
              <w:ind w:left="-79" w:right="-79"/>
              <w:jc w:val="center"/>
              <w:rPr>
                <w:szCs w:val="22"/>
                <w:cs/>
                <w:lang w:bidi="th-TH"/>
              </w:rPr>
            </w:pPr>
          </w:p>
        </w:tc>
        <w:tc>
          <w:tcPr>
            <w:tcW w:w="990" w:type="dxa"/>
            <w:shd w:val="clear" w:color="auto" w:fill="auto"/>
            <w:vAlign w:val="bottom"/>
          </w:tcPr>
          <w:p w14:paraId="6A807C04" w14:textId="77777777" w:rsidR="008A4B40" w:rsidRPr="00B7145C" w:rsidRDefault="008A4B40" w:rsidP="001B6EB9">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shd w:val="clear" w:color="auto" w:fill="auto"/>
            <w:vAlign w:val="bottom"/>
          </w:tcPr>
          <w:p w14:paraId="5E228FC6"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999" w:type="dxa"/>
            <w:shd w:val="clear" w:color="auto" w:fill="auto"/>
            <w:vAlign w:val="bottom"/>
          </w:tcPr>
          <w:p w14:paraId="6EF29577" w14:textId="77777777" w:rsidR="008A4B40" w:rsidRPr="00B7145C" w:rsidRDefault="008A4B40" w:rsidP="001B6EB9">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8A4B40" w:rsidRPr="00B7145C" w14:paraId="6BF28636" w14:textId="77777777" w:rsidTr="001B6EB9">
        <w:trPr>
          <w:trHeight w:val="288"/>
        </w:trPr>
        <w:tc>
          <w:tcPr>
            <w:tcW w:w="2880" w:type="dxa"/>
            <w:shd w:val="clear" w:color="auto" w:fill="auto"/>
            <w:vAlign w:val="bottom"/>
          </w:tcPr>
          <w:p w14:paraId="64B23CBF"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24D15D0E" w14:textId="77777777" w:rsidR="008A4B40" w:rsidRPr="00B7145C" w:rsidRDefault="008A4B40" w:rsidP="001B6EB9">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0EEBAA9F"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01FD42A6" w14:textId="77777777" w:rsidR="008A4B40" w:rsidRPr="00890DA0" w:rsidRDefault="008A4B40" w:rsidP="001B6EB9">
            <w:pPr>
              <w:pStyle w:val="acctfourfigures"/>
              <w:tabs>
                <w:tab w:val="clear" w:pos="765"/>
              </w:tabs>
              <w:spacing w:line="240" w:lineRule="atLeast"/>
              <w:ind w:left="-79" w:right="-79"/>
              <w:jc w:val="center"/>
              <w:rPr>
                <w:i/>
                <w:iCs/>
                <w:szCs w:val="22"/>
                <w:lang w:bidi="th-TH"/>
              </w:rPr>
            </w:pPr>
            <w:r w:rsidRPr="00890DA0">
              <w:rPr>
                <w:i/>
                <w:iCs/>
                <w:szCs w:val="22"/>
                <w:lang w:bidi="th-TH"/>
              </w:rPr>
              <w:t>(in thousand Baht)</w:t>
            </w:r>
          </w:p>
        </w:tc>
      </w:tr>
      <w:tr w:rsidR="008A4B40" w:rsidRPr="00B7145C" w14:paraId="7723DFDB" w14:textId="77777777" w:rsidTr="001B6EB9">
        <w:trPr>
          <w:trHeight w:val="288"/>
        </w:trPr>
        <w:tc>
          <w:tcPr>
            <w:tcW w:w="2880" w:type="dxa"/>
            <w:shd w:val="clear" w:color="auto" w:fill="auto"/>
            <w:vAlign w:val="bottom"/>
          </w:tcPr>
          <w:p w14:paraId="5213B064" w14:textId="627B5395"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202</w:t>
            </w:r>
            <w:r w:rsidR="00C02F0C">
              <w:rPr>
                <w:rFonts w:ascii="Times New Roman" w:hAnsi="Times New Roman" w:cs="Times New Roman"/>
                <w:b/>
                <w:bCs/>
                <w:i/>
                <w:iCs/>
                <w:sz w:val="22"/>
                <w:szCs w:val="22"/>
              </w:rPr>
              <w:t>4</w:t>
            </w:r>
          </w:p>
        </w:tc>
        <w:tc>
          <w:tcPr>
            <w:tcW w:w="1080" w:type="dxa"/>
            <w:shd w:val="clear" w:color="auto" w:fill="auto"/>
            <w:vAlign w:val="bottom"/>
          </w:tcPr>
          <w:p w14:paraId="5862D6F3" w14:textId="77777777" w:rsidR="008A4B40" w:rsidRPr="00B7145C" w:rsidRDefault="008A4B40" w:rsidP="001B6EB9">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62DD1452"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56618B25" w14:textId="77777777" w:rsidR="008A4B40" w:rsidRPr="00890DA0" w:rsidRDefault="008A4B40" w:rsidP="001B6EB9">
            <w:pPr>
              <w:pStyle w:val="acctfourfigures"/>
              <w:tabs>
                <w:tab w:val="clear" w:pos="765"/>
              </w:tabs>
              <w:spacing w:line="240" w:lineRule="atLeast"/>
              <w:ind w:left="-79" w:right="-79"/>
              <w:jc w:val="center"/>
              <w:rPr>
                <w:i/>
                <w:iCs/>
                <w:szCs w:val="22"/>
                <w:lang w:bidi="th-TH"/>
              </w:rPr>
            </w:pPr>
          </w:p>
        </w:tc>
      </w:tr>
      <w:tr w:rsidR="008A4B40" w:rsidRPr="00B7145C" w14:paraId="6B8451E2" w14:textId="77777777" w:rsidTr="001B6EB9">
        <w:tc>
          <w:tcPr>
            <w:tcW w:w="2880" w:type="dxa"/>
            <w:shd w:val="clear" w:color="auto" w:fill="auto"/>
          </w:tcPr>
          <w:p w14:paraId="300989EF" w14:textId="24D0B855" w:rsidR="008A4B40" w:rsidRPr="00B7145C" w:rsidRDefault="008A4B4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Non-derivative</w:t>
            </w:r>
          </w:p>
        </w:tc>
        <w:tc>
          <w:tcPr>
            <w:tcW w:w="1080" w:type="dxa"/>
            <w:shd w:val="clear" w:color="auto" w:fill="auto"/>
          </w:tcPr>
          <w:p w14:paraId="78FD54E9" w14:textId="77777777" w:rsidR="008A4B40" w:rsidRPr="00B7145C" w:rsidRDefault="008A4B40" w:rsidP="001B6EB9">
            <w:pPr>
              <w:pStyle w:val="acctfourfigures"/>
              <w:tabs>
                <w:tab w:val="clear" w:pos="765"/>
              </w:tabs>
              <w:spacing w:line="240" w:lineRule="atLeast"/>
              <w:ind w:right="101"/>
              <w:jc w:val="center"/>
              <w:rPr>
                <w:szCs w:val="22"/>
              </w:rPr>
            </w:pPr>
          </w:p>
        </w:tc>
        <w:tc>
          <w:tcPr>
            <w:tcW w:w="180" w:type="dxa"/>
            <w:shd w:val="clear" w:color="auto" w:fill="auto"/>
          </w:tcPr>
          <w:p w14:paraId="29AF6C9A" w14:textId="77777777" w:rsidR="008A4B40" w:rsidRPr="00B7145C" w:rsidRDefault="008A4B40" w:rsidP="001B6EB9">
            <w:pPr>
              <w:pStyle w:val="acctfourfigures"/>
              <w:spacing w:line="240" w:lineRule="atLeast"/>
              <w:rPr>
                <w:szCs w:val="22"/>
              </w:rPr>
            </w:pPr>
          </w:p>
        </w:tc>
        <w:tc>
          <w:tcPr>
            <w:tcW w:w="990" w:type="dxa"/>
            <w:shd w:val="clear" w:color="auto" w:fill="auto"/>
          </w:tcPr>
          <w:p w14:paraId="49E61075" w14:textId="77777777" w:rsidR="008A4B40" w:rsidRPr="00B7145C" w:rsidRDefault="008A4B40" w:rsidP="001B6EB9">
            <w:pPr>
              <w:pStyle w:val="acctfourfigures"/>
              <w:tabs>
                <w:tab w:val="clear" w:pos="765"/>
              </w:tabs>
              <w:spacing w:line="240" w:lineRule="atLeast"/>
              <w:ind w:right="101"/>
              <w:jc w:val="right"/>
              <w:rPr>
                <w:b/>
                <w:bCs/>
                <w:szCs w:val="22"/>
              </w:rPr>
            </w:pPr>
          </w:p>
        </w:tc>
        <w:tc>
          <w:tcPr>
            <w:tcW w:w="180" w:type="dxa"/>
            <w:shd w:val="clear" w:color="auto" w:fill="auto"/>
          </w:tcPr>
          <w:p w14:paraId="1A124168" w14:textId="77777777" w:rsidR="008A4B40" w:rsidRPr="00B7145C" w:rsidRDefault="008A4B40" w:rsidP="001B6EB9">
            <w:pPr>
              <w:pStyle w:val="acctfourfigures"/>
              <w:tabs>
                <w:tab w:val="decimal" w:pos="911"/>
              </w:tabs>
              <w:spacing w:line="240" w:lineRule="atLeast"/>
              <w:ind w:right="-169"/>
              <w:rPr>
                <w:b/>
                <w:bCs/>
                <w:szCs w:val="22"/>
              </w:rPr>
            </w:pPr>
          </w:p>
        </w:tc>
        <w:tc>
          <w:tcPr>
            <w:tcW w:w="1080" w:type="dxa"/>
          </w:tcPr>
          <w:p w14:paraId="4963F1A5" w14:textId="77777777" w:rsidR="008A4B40" w:rsidRPr="00B7145C" w:rsidRDefault="008A4B40" w:rsidP="001B6EB9">
            <w:pPr>
              <w:pStyle w:val="acctfourfigures"/>
              <w:tabs>
                <w:tab w:val="decimal" w:pos="911"/>
              </w:tabs>
              <w:spacing w:line="240" w:lineRule="atLeast"/>
              <w:ind w:right="-169"/>
              <w:jc w:val="center"/>
              <w:rPr>
                <w:b/>
                <w:bCs/>
                <w:szCs w:val="22"/>
              </w:rPr>
            </w:pPr>
          </w:p>
        </w:tc>
        <w:tc>
          <w:tcPr>
            <w:tcW w:w="180" w:type="dxa"/>
          </w:tcPr>
          <w:p w14:paraId="1A3A2FFE" w14:textId="77777777" w:rsidR="008A4B40" w:rsidRPr="00B7145C" w:rsidRDefault="008A4B40" w:rsidP="001B6EB9">
            <w:pPr>
              <w:pStyle w:val="acctfourfigures"/>
              <w:tabs>
                <w:tab w:val="decimal" w:pos="911"/>
              </w:tabs>
              <w:spacing w:line="240" w:lineRule="atLeast"/>
              <w:ind w:right="-169"/>
              <w:jc w:val="center"/>
              <w:rPr>
                <w:b/>
                <w:bCs/>
                <w:szCs w:val="22"/>
              </w:rPr>
            </w:pPr>
          </w:p>
        </w:tc>
        <w:tc>
          <w:tcPr>
            <w:tcW w:w="990" w:type="dxa"/>
            <w:shd w:val="clear" w:color="auto" w:fill="auto"/>
          </w:tcPr>
          <w:p w14:paraId="454FF013" w14:textId="77777777" w:rsidR="008A4B40" w:rsidRPr="00B7145C" w:rsidRDefault="008A4B40" w:rsidP="001B6EB9">
            <w:pPr>
              <w:pStyle w:val="acctfourfigures"/>
              <w:tabs>
                <w:tab w:val="decimal" w:pos="911"/>
              </w:tabs>
              <w:spacing w:line="240" w:lineRule="atLeast"/>
              <w:ind w:right="-169"/>
              <w:jc w:val="center"/>
              <w:rPr>
                <w:b/>
                <w:bCs/>
                <w:szCs w:val="22"/>
              </w:rPr>
            </w:pPr>
          </w:p>
        </w:tc>
        <w:tc>
          <w:tcPr>
            <w:tcW w:w="180" w:type="dxa"/>
            <w:shd w:val="clear" w:color="auto" w:fill="auto"/>
          </w:tcPr>
          <w:p w14:paraId="26B9E9B6" w14:textId="77777777" w:rsidR="008A4B40" w:rsidRPr="00B7145C" w:rsidRDefault="008A4B40" w:rsidP="001B6EB9">
            <w:pPr>
              <w:pStyle w:val="acctfourfigures"/>
              <w:tabs>
                <w:tab w:val="decimal" w:pos="911"/>
              </w:tabs>
              <w:spacing w:line="240" w:lineRule="atLeast"/>
              <w:ind w:right="-169"/>
              <w:rPr>
                <w:b/>
                <w:bCs/>
                <w:szCs w:val="22"/>
              </w:rPr>
            </w:pPr>
          </w:p>
        </w:tc>
        <w:tc>
          <w:tcPr>
            <w:tcW w:w="999" w:type="dxa"/>
            <w:shd w:val="clear" w:color="auto" w:fill="auto"/>
          </w:tcPr>
          <w:p w14:paraId="4547B8AB" w14:textId="77777777" w:rsidR="008A4B40" w:rsidRPr="00B7145C" w:rsidRDefault="008A4B40" w:rsidP="001B6EB9">
            <w:pPr>
              <w:pStyle w:val="acctfourfigures"/>
              <w:tabs>
                <w:tab w:val="clear" w:pos="765"/>
                <w:tab w:val="decimal" w:pos="742"/>
              </w:tabs>
              <w:spacing w:line="240" w:lineRule="atLeast"/>
              <w:ind w:right="-169"/>
              <w:rPr>
                <w:b/>
                <w:bCs/>
                <w:szCs w:val="22"/>
              </w:rPr>
            </w:pPr>
          </w:p>
        </w:tc>
      </w:tr>
      <w:tr w:rsidR="00D76400" w:rsidRPr="00B7145C" w14:paraId="3E38C2FC" w14:textId="77777777" w:rsidTr="001B6EB9">
        <w:tc>
          <w:tcPr>
            <w:tcW w:w="2880" w:type="dxa"/>
            <w:shd w:val="clear" w:color="auto" w:fill="auto"/>
          </w:tcPr>
          <w:p w14:paraId="616F96D7" w14:textId="7F9422C3" w:rsidR="00D76400" w:rsidRDefault="00D7640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 xml:space="preserve">    f</w:t>
            </w:r>
            <w:r w:rsidRPr="00B7145C">
              <w:rPr>
                <w:rFonts w:ascii="Times New Roman" w:hAnsi="Times New Roman" w:cs="Times New Roman"/>
                <w:b/>
                <w:bCs/>
                <w:i/>
                <w:iCs/>
                <w:sz w:val="22"/>
                <w:szCs w:val="22"/>
              </w:rPr>
              <w:t>inancial Liabilities</w:t>
            </w:r>
          </w:p>
        </w:tc>
        <w:tc>
          <w:tcPr>
            <w:tcW w:w="1080" w:type="dxa"/>
            <w:shd w:val="clear" w:color="auto" w:fill="auto"/>
          </w:tcPr>
          <w:p w14:paraId="10FAAA3F" w14:textId="77777777" w:rsidR="00D76400" w:rsidRPr="00B7145C" w:rsidRDefault="00D76400" w:rsidP="001B6EB9">
            <w:pPr>
              <w:pStyle w:val="acctfourfigures"/>
              <w:tabs>
                <w:tab w:val="clear" w:pos="765"/>
              </w:tabs>
              <w:spacing w:line="240" w:lineRule="atLeast"/>
              <w:ind w:right="101"/>
              <w:jc w:val="center"/>
              <w:rPr>
                <w:szCs w:val="22"/>
              </w:rPr>
            </w:pPr>
          </w:p>
        </w:tc>
        <w:tc>
          <w:tcPr>
            <w:tcW w:w="180" w:type="dxa"/>
            <w:shd w:val="clear" w:color="auto" w:fill="auto"/>
          </w:tcPr>
          <w:p w14:paraId="7B61FB30" w14:textId="77777777" w:rsidR="00D76400" w:rsidRPr="00B7145C" w:rsidRDefault="00D76400" w:rsidP="001B6EB9">
            <w:pPr>
              <w:pStyle w:val="acctfourfigures"/>
              <w:spacing w:line="240" w:lineRule="atLeast"/>
              <w:rPr>
                <w:szCs w:val="22"/>
              </w:rPr>
            </w:pPr>
          </w:p>
        </w:tc>
        <w:tc>
          <w:tcPr>
            <w:tcW w:w="990" w:type="dxa"/>
            <w:shd w:val="clear" w:color="auto" w:fill="auto"/>
          </w:tcPr>
          <w:p w14:paraId="78EE6B80" w14:textId="77777777" w:rsidR="00D76400" w:rsidRPr="00B7145C" w:rsidRDefault="00D76400" w:rsidP="001B6EB9">
            <w:pPr>
              <w:pStyle w:val="acctfourfigures"/>
              <w:tabs>
                <w:tab w:val="clear" w:pos="765"/>
              </w:tabs>
              <w:spacing w:line="240" w:lineRule="atLeast"/>
              <w:ind w:right="101"/>
              <w:jc w:val="right"/>
              <w:rPr>
                <w:b/>
                <w:bCs/>
                <w:szCs w:val="22"/>
              </w:rPr>
            </w:pPr>
          </w:p>
        </w:tc>
        <w:tc>
          <w:tcPr>
            <w:tcW w:w="180" w:type="dxa"/>
            <w:shd w:val="clear" w:color="auto" w:fill="auto"/>
          </w:tcPr>
          <w:p w14:paraId="6D9F127F" w14:textId="77777777" w:rsidR="00D76400" w:rsidRPr="00B7145C" w:rsidRDefault="00D76400" w:rsidP="001B6EB9">
            <w:pPr>
              <w:pStyle w:val="acctfourfigures"/>
              <w:tabs>
                <w:tab w:val="decimal" w:pos="911"/>
              </w:tabs>
              <w:spacing w:line="240" w:lineRule="atLeast"/>
              <w:ind w:right="-169"/>
              <w:rPr>
                <w:b/>
                <w:bCs/>
                <w:szCs w:val="22"/>
              </w:rPr>
            </w:pPr>
          </w:p>
        </w:tc>
        <w:tc>
          <w:tcPr>
            <w:tcW w:w="1080" w:type="dxa"/>
          </w:tcPr>
          <w:p w14:paraId="0A957BDD" w14:textId="77777777" w:rsidR="00D76400" w:rsidRPr="00B7145C" w:rsidRDefault="00D76400" w:rsidP="001B6EB9">
            <w:pPr>
              <w:pStyle w:val="acctfourfigures"/>
              <w:tabs>
                <w:tab w:val="decimal" w:pos="911"/>
              </w:tabs>
              <w:spacing w:line="240" w:lineRule="atLeast"/>
              <w:ind w:right="-169"/>
              <w:jc w:val="center"/>
              <w:rPr>
                <w:b/>
                <w:bCs/>
                <w:szCs w:val="22"/>
              </w:rPr>
            </w:pPr>
          </w:p>
        </w:tc>
        <w:tc>
          <w:tcPr>
            <w:tcW w:w="180" w:type="dxa"/>
          </w:tcPr>
          <w:p w14:paraId="23BD8C27" w14:textId="77777777" w:rsidR="00D76400" w:rsidRPr="00B7145C" w:rsidRDefault="00D76400" w:rsidP="001B6EB9">
            <w:pPr>
              <w:pStyle w:val="acctfourfigures"/>
              <w:tabs>
                <w:tab w:val="decimal" w:pos="911"/>
              </w:tabs>
              <w:spacing w:line="240" w:lineRule="atLeast"/>
              <w:ind w:right="-169"/>
              <w:jc w:val="center"/>
              <w:rPr>
                <w:b/>
                <w:bCs/>
                <w:szCs w:val="22"/>
              </w:rPr>
            </w:pPr>
          </w:p>
        </w:tc>
        <w:tc>
          <w:tcPr>
            <w:tcW w:w="990" w:type="dxa"/>
            <w:shd w:val="clear" w:color="auto" w:fill="auto"/>
          </w:tcPr>
          <w:p w14:paraId="39B676DB" w14:textId="77777777" w:rsidR="00D76400" w:rsidRPr="00B7145C" w:rsidRDefault="00D76400" w:rsidP="001B6EB9">
            <w:pPr>
              <w:pStyle w:val="acctfourfigures"/>
              <w:tabs>
                <w:tab w:val="decimal" w:pos="911"/>
              </w:tabs>
              <w:spacing w:line="240" w:lineRule="atLeast"/>
              <w:ind w:right="-169"/>
              <w:jc w:val="center"/>
              <w:rPr>
                <w:b/>
                <w:bCs/>
                <w:szCs w:val="22"/>
              </w:rPr>
            </w:pPr>
          </w:p>
        </w:tc>
        <w:tc>
          <w:tcPr>
            <w:tcW w:w="180" w:type="dxa"/>
            <w:shd w:val="clear" w:color="auto" w:fill="auto"/>
          </w:tcPr>
          <w:p w14:paraId="27FA7C5D" w14:textId="77777777" w:rsidR="00D76400" w:rsidRPr="00B7145C" w:rsidRDefault="00D76400" w:rsidP="001B6EB9">
            <w:pPr>
              <w:pStyle w:val="acctfourfigures"/>
              <w:tabs>
                <w:tab w:val="decimal" w:pos="911"/>
              </w:tabs>
              <w:spacing w:line="240" w:lineRule="atLeast"/>
              <w:ind w:right="-169"/>
              <w:rPr>
                <w:b/>
                <w:bCs/>
                <w:szCs w:val="22"/>
              </w:rPr>
            </w:pPr>
          </w:p>
        </w:tc>
        <w:tc>
          <w:tcPr>
            <w:tcW w:w="999" w:type="dxa"/>
            <w:shd w:val="clear" w:color="auto" w:fill="auto"/>
          </w:tcPr>
          <w:p w14:paraId="4F81B63B" w14:textId="77777777" w:rsidR="00D76400" w:rsidRPr="00B7145C" w:rsidRDefault="00D76400" w:rsidP="001B6EB9">
            <w:pPr>
              <w:pStyle w:val="acctfourfigures"/>
              <w:tabs>
                <w:tab w:val="clear" w:pos="765"/>
                <w:tab w:val="decimal" w:pos="742"/>
              </w:tabs>
              <w:spacing w:line="240" w:lineRule="atLeast"/>
              <w:ind w:right="-169"/>
              <w:rPr>
                <w:b/>
                <w:bCs/>
                <w:szCs w:val="22"/>
              </w:rPr>
            </w:pPr>
          </w:p>
        </w:tc>
      </w:tr>
      <w:tr w:rsidR="00D76400" w:rsidRPr="00B7145C" w14:paraId="653BA06E" w14:textId="77777777" w:rsidTr="001B6EB9">
        <w:tc>
          <w:tcPr>
            <w:tcW w:w="2880" w:type="dxa"/>
            <w:shd w:val="clear" w:color="auto" w:fill="auto"/>
          </w:tcPr>
          <w:p w14:paraId="4E463C2B" w14:textId="319E9842" w:rsidR="00D76400" w:rsidRPr="00B7145C"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Trade accounts payable</w:t>
            </w:r>
          </w:p>
        </w:tc>
        <w:tc>
          <w:tcPr>
            <w:tcW w:w="1080" w:type="dxa"/>
            <w:shd w:val="clear" w:color="auto" w:fill="auto"/>
          </w:tcPr>
          <w:p w14:paraId="777F1B34" w14:textId="546938F8" w:rsidR="00D76400" w:rsidRPr="002C7E0F" w:rsidRDefault="00D76400" w:rsidP="00D76400">
            <w:pPr>
              <w:pStyle w:val="acctfourfigures"/>
              <w:tabs>
                <w:tab w:val="clear" w:pos="765"/>
                <w:tab w:val="decimal" w:pos="825"/>
              </w:tabs>
              <w:spacing w:line="240" w:lineRule="atLeast"/>
              <w:ind w:right="-82"/>
              <w:rPr>
                <w:rFonts w:cs="Angsana New"/>
                <w:szCs w:val="28"/>
                <w:lang w:val="en-US" w:bidi="th-TH"/>
              </w:rPr>
            </w:pPr>
            <w:r w:rsidRPr="003C2BCE">
              <w:t>17,410</w:t>
            </w:r>
          </w:p>
        </w:tc>
        <w:tc>
          <w:tcPr>
            <w:tcW w:w="180" w:type="dxa"/>
            <w:shd w:val="clear" w:color="auto" w:fill="auto"/>
          </w:tcPr>
          <w:p w14:paraId="62439512" w14:textId="77777777" w:rsidR="00D76400" w:rsidRPr="00B7145C" w:rsidRDefault="00D76400" w:rsidP="00D76400">
            <w:pPr>
              <w:pStyle w:val="acctfourfigures"/>
              <w:spacing w:line="240" w:lineRule="atLeast"/>
              <w:rPr>
                <w:szCs w:val="22"/>
              </w:rPr>
            </w:pPr>
          </w:p>
        </w:tc>
        <w:tc>
          <w:tcPr>
            <w:tcW w:w="990" w:type="dxa"/>
            <w:shd w:val="clear" w:color="auto" w:fill="auto"/>
          </w:tcPr>
          <w:p w14:paraId="55BAC50E" w14:textId="25CE30FB" w:rsidR="00D76400" w:rsidRPr="00B7145C" w:rsidRDefault="00D76400" w:rsidP="00D76400">
            <w:pPr>
              <w:pStyle w:val="acctfourfigures"/>
              <w:tabs>
                <w:tab w:val="clear" w:pos="765"/>
                <w:tab w:val="decimal" w:pos="733"/>
              </w:tabs>
              <w:spacing w:line="240" w:lineRule="atLeast"/>
              <w:ind w:right="-82"/>
              <w:rPr>
                <w:szCs w:val="22"/>
              </w:rPr>
            </w:pPr>
            <w:r w:rsidRPr="003C2BCE">
              <w:t>17,410</w:t>
            </w:r>
          </w:p>
        </w:tc>
        <w:tc>
          <w:tcPr>
            <w:tcW w:w="180" w:type="dxa"/>
            <w:shd w:val="clear" w:color="auto" w:fill="auto"/>
          </w:tcPr>
          <w:p w14:paraId="79268B0A"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56B1007C" w14:textId="2FD70015" w:rsidR="00D76400" w:rsidRPr="00B7145C" w:rsidRDefault="00D76400" w:rsidP="00D76400">
            <w:pPr>
              <w:pStyle w:val="acctfourfigures"/>
              <w:tabs>
                <w:tab w:val="clear" w:pos="765"/>
                <w:tab w:val="decimal" w:pos="821"/>
              </w:tabs>
              <w:spacing w:line="240" w:lineRule="atLeast"/>
              <w:ind w:right="-169"/>
              <w:rPr>
                <w:szCs w:val="22"/>
              </w:rPr>
            </w:pPr>
            <w:r w:rsidRPr="003C2BCE">
              <w:t>-</w:t>
            </w:r>
          </w:p>
        </w:tc>
        <w:tc>
          <w:tcPr>
            <w:tcW w:w="180" w:type="dxa"/>
          </w:tcPr>
          <w:p w14:paraId="5F6C66A4"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shd w:val="clear" w:color="auto" w:fill="auto"/>
          </w:tcPr>
          <w:p w14:paraId="5CAA9A5C" w14:textId="165EA0E5" w:rsidR="00D76400" w:rsidRPr="00B7145C" w:rsidRDefault="00D76400" w:rsidP="00D76400">
            <w:pPr>
              <w:pStyle w:val="acctfourfigures"/>
              <w:tabs>
                <w:tab w:val="clear" w:pos="765"/>
                <w:tab w:val="decimal" w:pos="731"/>
              </w:tabs>
              <w:spacing w:line="240" w:lineRule="atLeast"/>
              <w:ind w:right="-169"/>
              <w:rPr>
                <w:szCs w:val="22"/>
              </w:rPr>
            </w:pPr>
            <w:r w:rsidRPr="003C2BCE">
              <w:t>-</w:t>
            </w:r>
          </w:p>
        </w:tc>
        <w:tc>
          <w:tcPr>
            <w:tcW w:w="180" w:type="dxa"/>
            <w:shd w:val="clear" w:color="auto" w:fill="auto"/>
          </w:tcPr>
          <w:p w14:paraId="17F0B422" w14:textId="77777777" w:rsidR="00D76400" w:rsidRPr="00B7145C" w:rsidRDefault="00D76400" w:rsidP="00D76400">
            <w:pPr>
              <w:pStyle w:val="acctfourfigures"/>
              <w:tabs>
                <w:tab w:val="decimal" w:pos="732"/>
              </w:tabs>
              <w:spacing w:line="240" w:lineRule="atLeast"/>
              <w:ind w:right="-169"/>
              <w:rPr>
                <w:szCs w:val="22"/>
              </w:rPr>
            </w:pPr>
          </w:p>
        </w:tc>
        <w:tc>
          <w:tcPr>
            <w:tcW w:w="999" w:type="dxa"/>
            <w:shd w:val="clear" w:color="auto" w:fill="auto"/>
          </w:tcPr>
          <w:p w14:paraId="083B47BC" w14:textId="446C2CB4" w:rsidR="00D76400" w:rsidRPr="00B7145C" w:rsidRDefault="00D76400" w:rsidP="00D76400">
            <w:pPr>
              <w:pStyle w:val="acctfourfigures"/>
              <w:tabs>
                <w:tab w:val="clear" w:pos="765"/>
                <w:tab w:val="decimal" w:pos="730"/>
              </w:tabs>
              <w:spacing w:line="240" w:lineRule="atLeast"/>
              <w:ind w:right="-169"/>
              <w:rPr>
                <w:szCs w:val="22"/>
              </w:rPr>
            </w:pPr>
            <w:r w:rsidRPr="003C2BCE">
              <w:t>17,410</w:t>
            </w:r>
          </w:p>
        </w:tc>
      </w:tr>
      <w:tr w:rsidR="00D76400" w:rsidRPr="00B7145C" w14:paraId="767ED4E6" w14:textId="77777777" w:rsidTr="001B6EB9">
        <w:tc>
          <w:tcPr>
            <w:tcW w:w="2880" w:type="dxa"/>
            <w:shd w:val="clear" w:color="auto" w:fill="auto"/>
          </w:tcPr>
          <w:p w14:paraId="6451B3BC" w14:textId="77777777" w:rsidR="00D76400"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1080" w:type="dxa"/>
            <w:shd w:val="clear" w:color="auto" w:fill="auto"/>
          </w:tcPr>
          <w:p w14:paraId="2D69275D" w14:textId="4C245247" w:rsidR="00D76400" w:rsidRPr="008673C5" w:rsidRDefault="00D76400" w:rsidP="00D76400">
            <w:pPr>
              <w:pStyle w:val="acctfourfigures"/>
              <w:tabs>
                <w:tab w:val="clear" w:pos="765"/>
                <w:tab w:val="decimal" w:pos="825"/>
              </w:tabs>
              <w:spacing w:line="240" w:lineRule="atLeast"/>
              <w:ind w:right="-82"/>
              <w:rPr>
                <w:rFonts w:cs="Angsana New"/>
                <w:szCs w:val="28"/>
                <w:lang w:val="en-US" w:bidi="th-TH"/>
              </w:rPr>
            </w:pPr>
            <w:r w:rsidRPr="003C2BCE">
              <w:t>55,605</w:t>
            </w:r>
          </w:p>
        </w:tc>
        <w:tc>
          <w:tcPr>
            <w:tcW w:w="180" w:type="dxa"/>
            <w:shd w:val="clear" w:color="auto" w:fill="auto"/>
          </w:tcPr>
          <w:p w14:paraId="3617DC20" w14:textId="77777777" w:rsidR="00D76400" w:rsidRPr="00B7145C" w:rsidRDefault="00D76400" w:rsidP="00D76400">
            <w:pPr>
              <w:pStyle w:val="acctfourfigures"/>
              <w:spacing w:line="240" w:lineRule="atLeast"/>
              <w:rPr>
                <w:szCs w:val="22"/>
              </w:rPr>
            </w:pPr>
          </w:p>
        </w:tc>
        <w:tc>
          <w:tcPr>
            <w:tcW w:w="990" w:type="dxa"/>
            <w:shd w:val="clear" w:color="auto" w:fill="auto"/>
          </w:tcPr>
          <w:p w14:paraId="4C647A16" w14:textId="35472F2A" w:rsidR="00D76400" w:rsidRPr="00387C59" w:rsidRDefault="00D76400" w:rsidP="00D76400">
            <w:pPr>
              <w:pStyle w:val="acctfourfigures"/>
              <w:tabs>
                <w:tab w:val="clear" w:pos="765"/>
                <w:tab w:val="decimal" w:pos="733"/>
              </w:tabs>
              <w:spacing w:line="240" w:lineRule="atLeast"/>
              <w:ind w:right="-82"/>
              <w:rPr>
                <w:rFonts w:cs="Angsana New"/>
                <w:szCs w:val="28"/>
                <w:lang w:val="en-US" w:bidi="th-TH"/>
              </w:rPr>
            </w:pPr>
            <w:r w:rsidRPr="003C2BCE">
              <w:t>55,605</w:t>
            </w:r>
          </w:p>
        </w:tc>
        <w:tc>
          <w:tcPr>
            <w:tcW w:w="180" w:type="dxa"/>
            <w:shd w:val="clear" w:color="auto" w:fill="auto"/>
          </w:tcPr>
          <w:p w14:paraId="45AC7C41"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0527906D" w14:textId="3A1FFF84" w:rsidR="00D76400" w:rsidRPr="00B7145C" w:rsidRDefault="00D76400" w:rsidP="00D76400">
            <w:pPr>
              <w:pStyle w:val="acctfourfigures"/>
              <w:tabs>
                <w:tab w:val="clear" w:pos="765"/>
                <w:tab w:val="decimal" w:pos="821"/>
              </w:tabs>
              <w:spacing w:line="240" w:lineRule="atLeast"/>
              <w:ind w:right="-169"/>
              <w:rPr>
                <w:szCs w:val="22"/>
              </w:rPr>
            </w:pPr>
            <w:r w:rsidRPr="003C2BCE">
              <w:t>-</w:t>
            </w:r>
          </w:p>
        </w:tc>
        <w:tc>
          <w:tcPr>
            <w:tcW w:w="180" w:type="dxa"/>
          </w:tcPr>
          <w:p w14:paraId="59DC4BA9"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shd w:val="clear" w:color="auto" w:fill="auto"/>
          </w:tcPr>
          <w:p w14:paraId="734F76B9" w14:textId="50B2B867" w:rsidR="00D76400" w:rsidRPr="00B7145C" w:rsidRDefault="00D76400" w:rsidP="00D76400">
            <w:pPr>
              <w:pStyle w:val="acctfourfigures"/>
              <w:tabs>
                <w:tab w:val="clear" w:pos="765"/>
                <w:tab w:val="decimal" w:pos="731"/>
              </w:tabs>
              <w:spacing w:line="240" w:lineRule="atLeast"/>
              <w:ind w:right="-169"/>
              <w:rPr>
                <w:szCs w:val="22"/>
              </w:rPr>
            </w:pPr>
            <w:r w:rsidRPr="003C2BCE">
              <w:t>-</w:t>
            </w:r>
          </w:p>
        </w:tc>
        <w:tc>
          <w:tcPr>
            <w:tcW w:w="180" w:type="dxa"/>
            <w:shd w:val="clear" w:color="auto" w:fill="auto"/>
          </w:tcPr>
          <w:p w14:paraId="4A8A795D" w14:textId="77777777" w:rsidR="00D76400" w:rsidRPr="00B7145C" w:rsidRDefault="00D76400" w:rsidP="00D76400">
            <w:pPr>
              <w:pStyle w:val="acctfourfigures"/>
              <w:tabs>
                <w:tab w:val="decimal" w:pos="732"/>
              </w:tabs>
              <w:spacing w:line="240" w:lineRule="atLeast"/>
              <w:ind w:right="-169"/>
              <w:rPr>
                <w:szCs w:val="22"/>
              </w:rPr>
            </w:pPr>
          </w:p>
        </w:tc>
        <w:tc>
          <w:tcPr>
            <w:tcW w:w="999" w:type="dxa"/>
            <w:shd w:val="clear" w:color="auto" w:fill="auto"/>
          </w:tcPr>
          <w:p w14:paraId="3D5EBCD4" w14:textId="3C27409E" w:rsidR="00D76400" w:rsidRPr="00B7145C" w:rsidRDefault="00D76400" w:rsidP="00D76400">
            <w:pPr>
              <w:pStyle w:val="acctfourfigures"/>
              <w:tabs>
                <w:tab w:val="clear" w:pos="765"/>
                <w:tab w:val="decimal" w:pos="730"/>
              </w:tabs>
              <w:spacing w:line="240" w:lineRule="atLeast"/>
              <w:ind w:right="-169"/>
              <w:rPr>
                <w:szCs w:val="22"/>
              </w:rPr>
            </w:pPr>
            <w:r w:rsidRPr="003C2BCE">
              <w:t>55,605</w:t>
            </w:r>
          </w:p>
        </w:tc>
      </w:tr>
      <w:tr w:rsidR="005F2318" w:rsidRPr="00B7145C" w14:paraId="059053C9" w14:textId="77777777" w:rsidTr="001B6EB9">
        <w:tc>
          <w:tcPr>
            <w:tcW w:w="2880" w:type="dxa"/>
            <w:shd w:val="clear" w:color="auto" w:fill="auto"/>
          </w:tcPr>
          <w:p w14:paraId="07B11D84" w14:textId="2BCC1A32" w:rsidR="005F2318" w:rsidRDefault="005F2318" w:rsidP="005F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rPr>
                <w:rFonts w:ascii="Times New Roman" w:hAnsi="Times New Roman" w:cs="Times New Roman"/>
                <w:sz w:val="22"/>
                <w:szCs w:val="22"/>
              </w:rPr>
            </w:pPr>
            <w:r>
              <w:rPr>
                <w:rFonts w:ascii="Times New Roman" w:hAnsi="Times New Roman" w:cs="Times New Roman"/>
                <w:sz w:val="22"/>
                <w:szCs w:val="22"/>
              </w:rPr>
              <w:t>Payable on purchase</w:t>
            </w:r>
          </w:p>
        </w:tc>
        <w:tc>
          <w:tcPr>
            <w:tcW w:w="1080" w:type="dxa"/>
            <w:shd w:val="clear" w:color="auto" w:fill="auto"/>
          </w:tcPr>
          <w:p w14:paraId="30C60D7F" w14:textId="17A34E7D" w:rsidR="005F2318" w:rsidRPr="002C7E0F" w:rsidRDefault="005F2318" w:rsidP="005F2318">
            <w:pPr>
              <w:pStyle w:val="acctfourfigures"/>
              <w:tabs>
                <w:tab w:val="clear" w:pos="765"/>
                <w:tab w:val="decimal" w:pos="825"/>
              </w:tabs>
              <w:spacing w:line="240" w:lineRule="atLeast"/>
              <w:ind w:right="-82"/>
              <w:rPr>
                <w:rFonts w:cs="Angsana New"/>
                <w:szCs w:val="28"/>
                <w:lang w:val="en-US" w:bidi="th-TH"/>
              </w:rPr>
            </w:pPr>
          </w:p>
        </w:tc>
        <w:tc>
          <w:tcPr>
            <w:tcW w:w="180" w:type="dxa"/>
            <w:shd w:val="clear" w:color="auto" w:fill="auto"/>
          </w:tcPr>
          <w:p w14:paraId="390091FC" w14:textId="77777777" w:rsidR="005F2318" w:rsidRPr="00B7145C" w:rsidRDefault="005F2318" w:rsidP="005F2318">
            <w:pPr>
              <w:pStyle w:val="acctfourfigures"/>
              <w:spacing w:line="240" w:lineRule="atLeast"/>
              <w:rPr>
                <w:szCs w:val="22"/>
              </w:rPr>
            </w:pPr>
          </w:p>
        </w:tc>
        <w:tc>
          <w:tcPr>
            <w:tcW w:w="990" w:type="dxa"/>
            <w:shd w:val="clear" w:color="auto" w:fill="auto"/>
          </w:tcPr>
          <w:p w14:paraId="65ED4A02" w14:textId="6FFEA8EC" w:rsidR="005F2318" w:rsidRPr="00B7145C" w:rsidRDefault="005F2318" w:rsidP="005F2318">
            <w:pPr>
              <w:pStyle w:val="acctfourfigures"/>
              <w:tabs>
                <w:tab w:val="clear" w:pos="765"/>
                <w:tab w:val="decimal" w:pos="733"/>
              </w:tabs>
              <w:spacing w:line="240" w:lineRule="atLeast"/>
              <w:ind w:right="-82"/>
              <w:rPr>
                <w:szCs w:val="22"/>
              </w:rPr>
            </w:pPr>
          </w:p>
        </w:tc>
        <w:tc>
          <w:tcPr>
            <w:tcW w:w="180" w:type="dxa"/>
            <w:shd w:val="clear" w:color="auto" w:fill="auto"/>
          </w:tcPr>
          <w:p w14:paraId="5B3D2A48" w14:textId="77777777" w:rsidR="005F2318" w:rsidRPr="00B7145C" w:rsidRDefault="005F2318" w:rsidP="005F2318">
            <w:pPr>
              <w:pStyle w:val="acctfourfigures"/>
              <w:tabs>
                <w:tab w:val="decimal" w:pos="911"/>
              </w:tabs>
              <w:spacing w:line="240" w:lineRule="atLeast"/>
              <w:ind w:right="-169"/>
              <w:rPr>
                <w:szCs w:val="22"/>
              </w:rPr>
            </w:pPr>
          </w:p>
        </w:tc>
        <w:tc>
          <w:tcPr>
            <w:tcW w:w="1080" w:type="dxa"/>
          </w:tcPr>
          <w:p w14:paraId="548BFA26" w14:textId="2A1B2F9F" w:rsidR="005F2318" w:rsidRPr="00B7145C" w:rsidRDefault="005F2318" w:rsidP="005F2318">
            <w:pPr>
              <w:pStyle w:val="acctfourfigures"/>
              <w:tabs>
                <w:tab w:val="clear" w:pos="765"/>
                <w:tab w:val="decimal" w:pos="821"/>
              </w:tabs>
              <w:spacing w:line="240" w:lineRule="atLeast"/>
              <w:ind w:right="-169"/>
              <w:rPr>
                <w:szCs w:val="22"/>
              </w:rPr>
            </w:pPr>
          </w:p>
        </w:tc>
        <w:tc>
          <w:tcPr>
            <w:tcW w:w="180" w:type="dxa"/>
          </w:tcPr>
          <w:p w14:paraId="19087686" w14:textId="77777777" w:rsidR="005F2318" w:rsidRPr="00B7145C" w:rsidRDefault="005F2318" w:rsidP="005F2318">
            <w:pPr>
              <w:pStyle w:val="acctfourfigures"/>
              <w:tabs>
                <w:tab w:val="clear" w:pos="765"/>
                <w:tab w:val="decimal" w:pos="821"/>
              </w:tabs>
              <w:spacing w:line="240" w:lineRule="atLeast"/>
              <w:ind w:right="-169"/>
              <w:rPr>
                <w:szCs w:val="22"/>
              </w:rPr>
            </w:pPr>
          </w:p>
        </w:tc>
        <w:tc>
          <w:tcPr>
            <w:tcW w:w="990" w:type="dxa"/>
            <w:shd w:val="clear" w:color="auto" w:fill="auto"/>
          </w:tcPr>
          <w:p w14:paraId="74B7A9AD" w14:textId="7379FE3C" w:rsidR="005F2318" w:rsidRPr="00B7145C" w:rsidRDefault="005F2318" w:rsidP="005F2318">
            <w:pPr>
              <w:pStyle w:val="acctfourfigures"/>
              <w:tabs>
                <w:tab w:val="clear" w:pos="765"/>
                <w:tab w:val="decimal" w:pos="731"/>
              </w:tabs>
              <w:spacing w:line="240" w:lineRule="atLeast"/>
              <w:ind w:right="-169"/>
              <w:rPr>
                <w:szCs w:val="22"/>
              </w:rPr>
            </w:pPr>
          </w:p>
        </w:tc>
        <w:tc>
          <w:tcPr>
            <w:tcW w:w="180" w:type="dxa"/>
            <w:shd w:val="clear" w:color="auto" w:fill="auto"/>
          </w:tcPr>
          <w:p w14:paraId="44F53820" w14:textId="77777777" w:rsidR="005F2318" w:rsidRPr="00B7145C" w:rsidRDefault="005F2318" w:rsidP="005F2318">
            <w:pPr>
              <w:pStyle w:val="acctfourfigures"/>
              <w:tabs>
                <w:tab w:val="decimal" w:pos="732"/>
              </w:tabs>
              <w:spacing w:line="240" w:lineRule="atLeast"/>
              <w:ind w:right="-169"/>
              <w:rPr>
                <w:szCs w:val="22"/>
              </w:rPr>
            </w:pPr>
          </w:p>
        </w:tc>
        <w:tc>
          <w:tcPr>
            <w:tcW w:w="999" w:type="dxa"/>
            <w:shd w:val="clear" w:color="auto" w:fill="auto"/>
          </w:tcPr>
          <w:p w14:paraId="0E76FB38" w14:textId="04D17B76" w:rsidR="005F2318" w:rsidRPr="00B7145C" w:rsidRDefault="005F2318" w:rsidP="005F2318">
            <w:pPr>
              <w:pStyle w:val="acctfourfigures"/>
              <w:tabs>
                <w:tab w:val="clear" w:pos="765"/>
                <w:tab w:val="decimal" w:pos="730"/>
              </w:tabs>
              <w:spacing w:line="240" w:lineRule="atLeast"/>
              <w:ind w:right="-169"/>
              <w:rPr>
                <w:szCs w:val="22"/>
              </w:rPr>
            </w:pPr>
          </w:p>
        </w:tc>
      </w:tr>
      <w:tr w:rsidR="00D76400" w:rsidRPr="00B7145C" w14:paraId="390B2E3F" w14:textId="77777777" w:rsidTr="001B6EB9">
        <w:tc>
          <w:tcPr>
            <w:tcW w:w="2880" w:type="dxa"/>
            <w:shd w:val="clear" w:color="auto" w:fill="auto"/>
          </w:tcPr>
          <w:p w14:paraId="1B206524" w14:textId="75EC4629" w:rsidR="00D76400"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sidRPr="005F2318">
              <w:rPr>
                <w:rFonts w:ascii="Times New Roman" w:hAnsi="Times New Roman" w:cs="Times New Roman"/>
                <w:sz w:val="22"/>
                <w:szCs w:val="22"/>
              </w:rPr>
              <w:t>of equipment</w:t>
            </w:r>
          </w:p>
        </w:tc>
        <w:tc>
          <w:tcPr>
            <w:tcW w:w="1080" w:type="dxa"/>
            <w:shd w:val="clear" w:color="auto" w:fill="auto"/>
          </w:tcPr>
          <w:p w14:paraId="44D4DACA" w14:textId="56C87AC4" w:rsidR="00D76400" w:rsidRPr="00376981" w:rsidRDefault="00D76400" w:rsidP="00D76400">
            <w:pPr>
              <w:pStyle w:val="acctfourfigures"/>
              <w:tabs>
                <w:tab w:val="clear" w:pos="765"/>
                <w:tab w:val="decimal" w:pos="825"/>
              </w:tabs>
              <w:spacing w:line="240" w:lineRule="atLeast"/>
              <w:ind w:right="-82"/>
            </w:pPr>
            <w:r w:rsidRPr="00676B52">
              <w:t>3,083</w:t>
            </w:r>
          </w:p>
        </w:tc>
        <w:tc>
          <w:tcPr>
            <w:tcW w:w="180" w:type="dxa"/>
            <w:shd w:val="clear" w:color="auto" w:fill="auto"/>
          </w:tcPr>
          <w:p w14:paraId="34DA4084" w14:textId="77777777" w:rsidR="00D76400" w:rsidRPr="00B7145C" w:rsidRDefault="00D76400" w:rsidP="00D76400">
            <w:pPr>
              <w:pStyle w:val="acctfourfigures"/>
              <w:spacing w:line="240" w:lineRule="atLeast"/>
              <w:rPr>
                <w:szCs w:val="22"/>
              </w:rPr>
            </w:pPr>
          </w:p>
        </w:tc>
        <w:tc>
          <w:tcPr>
            <w:tcW w:w="990" w:type="dxa"/>
            <w:shd w:val="clear" w:color="auto" w:fill="auto"/>
          </w:tcPr>
          <w:p w14:paraId="33E9C638" w14:textId="684F626F" w:rsidR="00D76400" w:rsidRPr="00376981" w:rsidRDefault="00D76400" w:rsidP="00D76400">
            <w:pPr>
              <w:pStyle w:val="acctfourfigures"/>
              <w:tabs>
                <w:tab w:val="clear" w:pos="765"/>
                <w:tab w:val="decimal" w:pos="733"/>
              </w:tabs>
              <w:spacing w:line="240" w:lineRule="atLeast"/>
              <w:ind w:right="-82"/>
            </w:pPr>
            <w:r w:rsidRPr="00676B52">
              <w:t>3,083</w:t>
            </w:r>
          </w:p>
        </w:tc>
        <w:tc>
          <w:tcPr>
            <w:tcW w:w="180" w:type="dxa"/>
            <w:shd w:val="clear" w:color="auto" w:fill="auto"/>
          </w:tcPr>
          <w:p w14:paraId="2A662A03"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2C667C7F" w14:textId="7943085C" w:rsidR="00D76400" w:rsidRPr="00376981" w:rsidRDefault="00D76400" w:rsidP="00D76400">
            <w:pPr>
              <w:pStyle w:val="acctfourfigures"/>
              <w:tabs>
                <w:tab w:val="clear" w:pos="765"/>
                <w:tab w:val="decimal" w:pos="821"/>
              </w:tabs>
              <w:spacing w:line="240" w:lineRule="atLeast"/>
              <w:ind w:right="-169"/>
            </w:pPr>
            <w:r w:rsidRPr="00676B52">
              <w:t>-</w:t>
            </w:r>
          </w:p>
        </w:tc>
        <w:tc>
          <w:tcPr>
            <w:tcW w:w="180" w:type="dxa"/>
          </w:tcPr>
          <w:p w14:paraId="72C2F1F2"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shd w:val="clear" w:color="auto" w:fill="auto"/>
          </w:tcPr>
          <w:p w14:paraId="3BC8BAA3" w14:textId="182AF9B4" w:rsidR="00D76400" w:rsidRPr="00376981" w:rsidRDefault="00D76400" w:rsidP="00D76400">
            <w:pPr>
              <w:pStyle w:val="acctfourfigures"/>
              <w:tabs>
                <w:tab w:val="clear" w:pos="765"/>
                <w:tab w:val="decimal" w:pos="731"/>
              </w:tabs>
              <w:spacing w:line="240" w:lineRule="atLeast"/>
              <w:ind w:right="-169"/>
            </w:pPr>
            <w:r w:rsidRPr="00676B52">
              <w:t>-</w:t>
            </w:r>
          </w:p>
        </w:tc>
        <w:tc>
          <w:tcPr>
            <w:tcW w:w="180" w:type="dxa"/>
            <w:shd w:val="clear" w:color="auto" w:fill="auto"/>
          </w:tcPr>
          <w:p w14:paraId="1EACE472" w14:textId="77777777" w:rsidR="00D76400" w:rsidRPr="00B7145C" w:rsidRDefault="00D76400" w:rsidP="00D76400">
            <w:pPr>
              <w:pStyle w:val="acctfourfigures"/>
              <w:tabs>
                <w:tab w:val="decimal" w:pos="732"/>
              </w:tabs>
              <w:spacing w:line="240" w:lineRule="atLeast"/>
              <w:ind w:right="-169"/>
              <w:rPr>
                <w:szCs w:val="22"/>
              </w:rPr>
            </w:pPr>
          </w:p>
        </w:tc>
        <w:tc>
          <w:tcPr>
            <w:tcW w:w="999" w:type="dxa"/>
            <w:shd w:val="clear" w:color="auto" w:fill="auto"/>
          </w:tcPr>
          <w:p w14:paraId="69C4AC19" w14:textId="5AF3824E" w:rsidR="00D76400" w:rsidRPr="00376981" w:rsidRDefault="00D76400" w:rsidP="00D76400">
            <w:pPr>
              <w:pStyle w:val="acctfourfigures"/>
              <w:tabs>
                <w:tab w:val="clear" w:pos="765"/>
                <w:tab w:val="decimal" w:pos="730"/>
              </w:tabs>
              <w:spacing w:line="240" w:lineRule="atLeast"/>
              <w:ind w:right="-169"/>
            </w:pPr>
            <w:r w:rsidRPr="00676B52">
              <w:t>3,083</w:t>
            </w:r>
          </w:p>
        </w:tc>
      </w:tr>
      <w:tr w:rsidR="008A4B40" w:rsidRPr="00B7145C" w14:paraId="47CAC346" w14:textId="77777777" w:rsidTr="001B6EB9">
        <w:tc>
          <w:tcPr>
            <w:tcW w:w="2880" w:type="dxa"/>
            <w:shd w:val="clear" w:color="auto" w:fill="auto"/>
          </w:tcPr>
          <w:p w14:paraId="0CEB0197" w14:textId="4BAE4104"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cs/>
              </w:rPr>
            </w:pPr>
            <w:r w:rsidRPr="00B7145C">
              <w:rPr>
                <w:rFonts w:ascii="Times New Roman" w:hAnsi="Times New Roman" w:cs="Times New Roman"/>
                <w:sz w:val="22"/>
                <w:szCs w:val="22"/>
              </w:rPr>
              <w:t xml:space="preserve">Long-term loan from financial </w:t>
            </w:r>
          </w:p>
        </w:tc>
        <w:tc>
          <w:tcPr>
            <w:tcW w:w="1080" w:type="dxa"/>
            <w:shd w:val="clear" w:color="auto" w:fill="auto"/>
          </w:tcPr>
          <w:p w14:paraId="1AFAE0C8" w14:textId="11210F39" w:rsidR="0039019E" w:rsidRPr="002C7E0F" w:rsidRDefault="0039019E" w:rsidP="002C7E0F">
            <w:pPr>
              <w:pStyle w:val="acctfourfigures"/>
              <w:tabs>
                <w:tab w:val="clear" w:pos="765"/>
                <w:tab w:val="decimal" w:pos="825"/>
              </w:tabs>
              <w:spacing w:line="240" w:lineRule="atLeast"/>
              <w:ind w:right="-82"/>
              <w:rPr>
                <w:rFonts w:cs="Angsana New"/>
                <w:szCs w:val="28"/>
                <w:lang w:val="en-US" w:bidi="th-TH"/>
              </w:rPr>
            </w:pPr>
          </w:p>
        </w:tc>
        <w:tc>
          <w:tcPr>
            <w:tcW w:w="180" w:type="dxa"/>
            <w:shd w:val="clear" w:color="auto" w:fill="auto"/>
          </w:tcPr>
          <w:p w14:paraId="258E28FB" w14:textId="77777777" w:rsidR="008A4B40" w:rsidRPr="00B7145C" w:rsidRDefault="008A4B40" w:rsidP="001B6EB9">
            <w:pPr>
              <w:pStyle w:val="acctfourfigures"/>
              <w:spacing w:line="240" w:lineRule="atLeast"/>
              <w:rPr>
                <w:szCs w:val="22"/>
              </w:rPr>
            </w:pPr>
          </w:p>
        </w:tc>
        <w:tc>
          <w:tcPr>
            <w:tcW w:w="990" w:type="dxa"/>
            <w:shd w:val="clear" w:color="auto" w:fill="auto"/>
          </w:tcPr>
          <w:p w14:paraId="40946D7A" w14:textId="0A12DFD1" w:rsidR="0039019E" w:rsidRPr="00B7145C" w:rsidRDefault="0039019E" w:rsidP="001B6EB9">
            <w:pPr>
              <w:pStyle w:val="acctfourfigures"/>
              <w:tabs>
                <w:tab w:val="clear" w:pos="765"/>
                <w:tab w:val="decimal" w:pos="733"/>
              </w:tabs>
              <w:spacing w:line="240" w:lineRule="atLeast"/>
              <w:ind w:right="-82"/>
              <w:rPr>
                <w:szCs w:val="22"/>
              </w:rPr>
            </w:pPr>
          </w:p>
        </w:tc>
        <w:tc>
          <w:tcPr>
            <w:tcW w:w="180" w:type="dxa"/>
            <w:shd w:val="clear" w:color="auto" w:fill="auto"/>
          </w:tcPr>
          <w:p w14:paraId="1938A655"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35ACC776" w14:textId="6788E700" w:rsidR="00462636" w:rsidRPr="00462636" w:rsidRDefault="00462636" w:rsidP="001B6EB9">
            <w:pPr>
              <w:pStyle w:val="acctfourfigures"/>
              <w:tabs>
                <w:tab w:val="clear" w:pos="765"/>
                <w:tab w:val="decimal" w:pos="821"/>
              </w:tabs>
              <w:spacing w:line="240" w:lineRule="atLeast"/>
              <w:ind w:right="-169"/>
              <w:rPr>
                <w:rFonts w:cs="Angsana New"/>
                <w:szCs w:val="28"/>
                <w:lang w:val="en-US" w:bidi="th-TH"/>
              </w:rPr>
            </w:pPr>
          </w:p>
        </w:tc>
        <w:tc>
          <w:tcPr>
            <w:tcW w:w="180" w:type="dxa"/>
          </w:tcPr>
          <w:p w14:paraId="406CD308"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shd w:val="clear" w:color="auto" w:fill="auto"/>
          </w:tcPr>
          <w:p w14:paraId="6024ADF8" w14:textId="11F4630F" w:rsidR="0039019E" w:rsidRPr="00B7145C" w:rsidRDefault="0039019E" w:rsidP="002C7E0F">
            <w:pPr>
              <w:pStyle w:val="acctfourfigures"/>
              <w:tabs>
                <w:tab w:val="clear" w:pos="765"/>
                <w:tab w:val="decimal" w:pos="731"/>
              </w:tabs>
              <w:spacing w:line="240" w:lineRule="atLeast"/>
              <w:ind w:right="-169"/>
              <w:rPr>
                <w:szCs w:val="22"/>
              </w:rPr>
            </w:pPr>
          </w:p>
        </w:tc>
        <w:tc>
          <w:tcPr>
            <w:tcW w:w="180" w:type="dxa"/>
            <w:shd w:val="clear" w:color="auto" w:fill="auto"/>
          </w:tcPr>
          <w:p w14:paraId="7A32F44F" w14:textId="77777777" w:rsidR="008A4B40" w:rsidRPr="00B7145C" w:rsidRDefault="008A4B40" w:rsidP="001B6EB9">
            <w:pPr>
              <w:pStyle w:val="acctfourfigures"/>
              <w:tabs>
                <w:tab w:val="decimal" w:pos="911"/>
              </w:tabs>
              <w:spacing w:line="240" w:lineRule="atLeast"/>
              <w:ind w:right="-169"/>
              <w:rPr>
                <w:szCs w:val="22"/>
              </w:rPr>
            </w:pPr>
          </w:p>
        </w:tc>
        <w:tc>
          <w:tcPr>
            <w:tcW w:w="999" w:type="dxa"/>
            <w:shd w:val="clear" w:color="auto" w:fill="auto"/>
          </w:tcPr>
          <w:p w14:paraId="3C028590" w14:textId="38D9ADFC" w:rsidR="0039019E" w:rsidRPr="00B7145C" w:rsidRDefault="0039019E" w:rsidP="00F563AF">
            <w:pPr>
              <w:pStyle w:val="acctfourfigures"/>
              <w:tabs>
                <w:tab w:val="clear" w:pos="765"/>
                <w:tab w:val="decimal" w:pos="730"/>
              </w:tabs>
              <w:spacing w:line="240" w:lineRule="atLeast"/>
              <w:ind w:right="-169"/>
              <w:rPr>
                <w:szCs w:val="22"/>
              </w:rPr>
            </w:pPr>
          </w:p>
        </w:tc>
      </w:tr>
      <w:tr w:rsidR="00D76400" w:rsidRPr="00B7145C" w14:paraId="621C4529" w14:textId="77777777" w:rsidTr="001B6EB9">
        <w:tc>
          <w:tcPr>
            <w:tcW w:w="2880" w:type="dxa"/>
            <w:shd w:val="clear" w:color="auto" w:fill="auto"/>
          </w:tcPr>
          <w:p w14:paraId="6FFD9DC1" w14:textId="27E5EE71" w:rsidR="00D76400" w:rsidRPr="00B7145C"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rPr>
                <w:rFonts w:ascii="Times New Roman" w:hAnsi="Times New Roman" w:cs="Times New Roman"/>
                <w:sz w:val="22"/>
                <w:szCs w:val="22"/>
              </w:rPr>
            </w:pPr>
            <w:r w:rsidRPr="00B7145C">
              <w:rPr>
                <w:rFonts w:ascii="Times New Roman" w:hAnsi="Times New Roman" w:cs="Times New Roman"/>
                <w:sz w:val="22"/>
                <w:szCs w:val="22"/>
              </w:rPr>
              <w:t>institution</w:t>
            </w:r>
          </w:p>
        </w:tc>
        <w:tc>
          <w:tcPr>
            <w:tcW w:w="1080" w:type="dxa"/>
            <w:shd w:val="clear" w:color="auto" w:fill="auto"/>
          </w:tcPr>
          <w:p w14:paraId="6F99E5BA" w14:textId="43B11F49" w:rsidR="00D76400" w:rsidRPr="002C7E0F" w:rsidRDefault="00D76400" w:rsidP="00D76400">
            <w:pPr>
              <w:pStyle w:val="acctfourfigures"/>
              <w:tabs>
                <w:tab w:val="clear" w:pos="765"/>
                <w:tab w:val="decimal" w:pos="825"/>
              </w:tabs>
              <w:spacing w:line="240" w:lineRule="atLeast"/>
              <w:ind w:right="-82"/>
              <w:rPr>
                <w:rFonts w:cs="Angsana New"/>
                <w:szCs w:val="28"/>
                <w:lang w:val="en-US" w:bidi="th-TH"/>
              </w:rPr>
            </w:pPr>
            <w:r w:rsidRPr="00205B38">
              <w:t>128,103</w:t>
            </w:r>
          </w:p>
        </w:tc>
        <w:tc>
          <w:tcPr>
            <w:tcW w:w="180" w:type="dxa"/>
            <w:shd w:val="clear" w:color="auto" w:fill="auto"/>
          </w:tcPr>
          <w:p w14:paraId="7E0F1112" w14:textId="77777777" w:rsidR="00D76400" w:rsidRPr="00B7145C" w:rsidRDefault="00D76400" w:rsidP="00D76400">
            <w:pPr>
              <w:pStyle w:val="acctfourfigures"/>
              <w:spacing w:line="240" w:lineRule="atLeast"/>
              <w:rPr>
                <w:szCs w:val="22"/>
              </w:rPr>
            </w:pPr>
          </w:p>
        </w:tc>
        <w:tc>
          <w:tcPr>
            <w:tcW w:w="990" w:type="dxa"/>
            <w:shd w:val="clear" w:color="auto" w:fill="auto"/>
          </w:tcPr>
          <w:p w14:paraId="230ECD29" w14:textId="074A619B" w:rsidR="00D76400" w:rsidRPr="00B7145C" w:rsidRDefault="00D76400" w:rsidP="00D76400">
            <w:pPr>
              <w:pStyle w:val="acctfourfigures"/>
              <w:tabs>
                <w:tab w:val="clear" w:pos="765"/>
                <w:tab w:val="decimal" w:pos="733"/>
              </w:tabs>
              <w:spacing w:line="240" w:lineRule="atLeast"/>
              <w:ind w:right="-82"/>
              <w:rPr>
                <w:szCs w:val="22"/>
              </w:rPr>
            </w:pPr>
            <w:r w:rsidRPr="00205B38">
              <w:t>36,000</w:t>
            </w:r>
          </w:p>
        </w:tc>
        <w:tc>
          <w:tcPr>
            <w:tcW w:w="180" w:type="dxa"/>
            <w:shd w:val="clear" w:color="auto" w:fill="auto"/>
          </w:tcPr>
          <w:p w14:paraId="09E16DD9"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283FCA0B" w14:textId="4A4572D2" w:rsidR="00D76400" w:rsidRPr="00462636" w:rsidRDefault="002715C2" w:rsidP="00D76400">
            <w:pPr>
              <w:pStyle w:val="acctfourfigures"/>
              <w:tabs>
                <w:tab w:val="clear" w:pos="765"/>
                <w:tab w:val="decimal" w:pos="821"/>
              </w:tabs>
              <w:spacing w:line="240" w:lineRule="atLeast"/>
              <w:ind w:right="-169"/>
              <w:rPr>
                <w:rFonts w:cs="Angsana New"/>
                <w:szCs w:val="28"/>
                <w:lang w:val="en-US" w:bidi="th-TH"/>
              </w:rPr>
            </w:pPr>
            <w:r w:rsidRPr="002715C2">
              <w:t>92,127</w:t>
            </w:r>
          </w:p>
        </w:tc>
        <w:tc>
          <w:tcPr>
            <w:tcW w:w="180" w:type="dxa"/>
          </w:tcPr>
          <w:p w14:paraId="3236C1EB"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shd w:val="clear" w:color="auto" w:fill="auto"/>
          </w:tcPr>
          <w:p w14:paraId="79BA1781" w14:textId="666D9300" w:rsidR="00D76400" w:rsidRPr="00B7145C" w:rsidRDefault="00D76400" w:rsidP="00D76400">
            <w:pPr>
              <w:pStyle w:val="acctfourfigures"/>
              <w:tabs>
                <w:tab w:val="clear" w:pos="765"/>
                <w:tab w:val="decimal" w:pos="731"/>
              </w:tabs>
              <w:spacing w:line="240" w:lineRule="atLeast"/>
              <w:ind w:right="-169"/>
              <w:rPr>
                <w:szCs w:val="22"/>
              </w:rPr>
            </w:pPr>
            <w:r w:rsidRPr="00205B38">
              <w:t>-</w:t>
            </w:r>
          </w:p>
        </w:tc>
        <w:tc>
          <w:tcPr>
            <w:tcW w:w="180" w:type="dxa"/>
            <w:shd w:val="clear" w:color="auto" w:fill="auto"/>
          </w:tcPr>
          <w:p w14:paraId="7324A679" w14:textId="77777777" w:rsidR="00D76400" w:rsidRPr="00B7145C" w:rsidRDefault="00D76400" w:rsidP="00D76400">
            <w:pPr>
              <w:pStyle w:val="acctfourfigures"/>
              <w:tabs>
                <w:tab w:val="decimal" w:pos="911"/>
              </w:tabs>
              <w:spacing w:line="240" w:lineRule="atLeast"/>
              <w:ind w:right="-169"/>
              <w:rPr>
                <w:szCs w:val="22"/>
              </w:rPr>
            </w:pPr>
          </w:p>
        </w:tc>
        <w:tc>
          <w:tcPr>
            <w:tcW w:w="999" w:type="dxa"/>
            <w:shd w:val="clear" w:color="auto" w:fill="auto"/>
          </w:tcPr>
          <w:p w14:paraId="60135E7A" w14:textId="27A0601F" w:rsidR="00D76400" w:rsidRPr="00B7145C" w:rsidRDefault="002715C2" w:rsidP="00D76400">
            <w:pPr>
              <w:pStyle w:val="acctfourfigures"/>
              <w:tabs>
                <w:tab w:val="clear" w:pos="765"/>
                <w:tab w:val="decimal" w:pos="730"/>
              </w:tabs>
              <w:spacing w:line="240" w:lineRule="atLeast"/>
              <w:ind w:right="-169"/>
              <w:rPr>
                <w:szCs w:val="22"/>
              </w:rPr>
            </w:pPr>
            <w:r w:rsidRPr="002715C2">
              <w:t>128,127</w:t>
            </w:r>
          </w:p>
        </w:tc>
      </w:tr>
      <w:tr w:rsidR="00D76400" w:rsidRPr="00B7145C" w14:paraId="71CDCE5C" w14:textId="77777777" w:rsidTr="001B6EB9">
        <w:tc>
          <w:tcPr>
            <w:tcW w:w="2880" w:type="dxa"/>
            <w:shd w:val="clear" w:color="auto" w:fill="auto"/>
          </w:tcPr>
          <w:p w14:paraId="48B225BA" w14:textId="77777777" w:rsidR="00D76400" w:rsidRPr="00B7145C"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1080" w:type="dxa"/>
            <w:shd w:val="clear" w:color="auto" w:fill="auto"/>
          </w:tcPr>
          <w:p w14:paraId="755E2D7A" w14:textId="1AC05F82" w:rsidR="00D76400" w:rsidRPr="002C7E0F" w:rsidRDefault="00D76400" w:rsidP="00D76400">
            <w:pPr>
              <w:pStyle w:val="acctfourfigures"/>
              <w:tabs>
                <w:tab w:val="clear" w:pos="765"/>
                <w:tab w:val="decimal" w:pos="825"/>
              </w:tabs>
              <w:spacing w:line="240" w:lineRule="atLeast"/>
              <w:ind w:right="-82"/>
              <w:rPr>
                <w:rFonts w:cs="Angsana New"/>
                <w:szCs w:val="28"/>
                <w:lang w:val="en-US" w:bidi="th-TH"/>
              </w:rPr>
            </w:pPr>
            <w:r w:rsidRPr="00205B38">
              <w:t>8,148</w:t>
            </w:r>
          </w:p>
        </w:tc>
        <w:tc>
          <w:tcPr>
            <w:tcW w:w="180" w:type="dxa"/>
            <w:shd w:val="clear" w:color="auto" w:fill="auto"/>
          </w:tcPr>
          <w:p w14:paraId="3903AA84" w14:textId="77777777" w:rsidR="00D76400" w:rsidRPr="00B7145C" w:rsidRDefault="00D76400" w:rsidP="00D76400">
            <w:pPr>
              <w:pStyle w:val="acctfourfigures"/>
              <w:spacing w:line="240" w:lineRule="atLeast"/>
              <w:rPr>
                <w:szCs w:val="22"/>
              </w:rPr>
            </w:pPr>
          </w:p>
        </w:tc>
        <w:tc>
          <w:tcPr>
            <w:tcW w:w="990" w:type="dxa"/>
            <w:shd w:val="clear" w:color="auto" w:fill="auto"/>
          </w:tcPr>
          <w:p w14:paraId="5CB153E8" w14:textId="25B48E3C" w:rsidR="00D76400" w:rsidRPr="00B7145C" w:rsidRDefault="00D76400" w:rsidP="00D76400">
            <w:pPr>
              <w:pStyle w:val="acctfourfigures"/>
              <w:tabs>
                <w:tab w:val="clear" w:pos="765"/>
                <w:tab w:val="decimal" w:pos="733"/>
              </w:tabs>
              <w:spacing w:line="240" w:lineRule="atLeast"/>
              <w:ind w:right="-82"/>
              <w:rPr>
                <w:szCs w:val="22"/>
              </w:rPr>
            </w:pPr>
            <w:r w:rsidRPr="00205B38">
              <w:t>3,442</w:t>
            </w:r>
          </w:p>
        </w:tc>
        <w:tc>
          <w:tcPr>
            <w:tcW w:w="180" w:type="dxa"/>
            <w:shd w:val="clear" w:color="auto" w:fill="auto"/>
          </w:tcPr>
          <w:p w14:paraId="19ECCFD6"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2CEE1571" w14:textId="08952388" w:rsidR="00D76400" w:rsidRPr="00B7145C" w:rsidRDefault="00D76400" w:rsidP="00D76400">
            <w:pPr>
              <w:pStyle w:val="acctfourfigures"/>
              <w:tabs>
                <w:tab w:val="clear" w:pos="765"/>
                <w:tab w:val="decimal" w:pos="821"/>
              </w:tabs>
              <w:spacing w:line="240" w:lineRule="atLeast"/>
              <w:ind w:right="-169"/>
              <w:rPr>
                <w:szCs w:val="22"/>
              </w:rPr>
            </w:pPr>
            <w:r w:rsidRPr="00205B38">
              <w:t>2,670</w:t>
            </w:r>
          </w:p>
        </w:tc>
        <w:tc>
          <w:tcPr>
            <w:tcW w:w="180" w:type="dxa"/>
          </w:tcPr>
          <w:p w14:paraId="44B95B94"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shd w:val="clear" w:color="auto" w:fill="auto"/>
          </w:tcPr>
          <w:p w14:paraId="15FB1A34" w14:textId="52208589" w:rsidR="00D76400" w:rsidRPr="00B7145C" w:rsidRDefault="00D76400" w:rsidP="00D76400">
            <w:pPr>
              <w:pStyle w:val="acctfourfigures"/>
              <w:tabs>
                <w:tab w:val="clear" w:pos="765"/>
                <w:tab w:val="decimal" w:pos="731"/>
              </w:tabs>
              <w:spacing w:line="240" w:lineRule="atLeast"/>
              <w:ind w:right="-169"/>
              <w:rPr>
                <w:szCs w:val="22"/>
              </w:rPr>
            </w:pPr>
            <w:r w:rsidRPr="00205B38">
              <w:t>2,495</w:t>
            </w:r>
          </w:p>
        </w:tc>
        <w:tc>
          <w:tcPr>
            <w:tcW w:w="180" w:type="dxa"/>
            <w:shd w:val="clear" w:color="auto" w:fill="auto"/>
          </w:tcPr>
          <w:p w14:paraId="5D2903C5" w14:textId="77777777" w:rsidR="00D76400" w:rsidRPr="00B7145C" w:rsidRDefault="00D76400" w:rsidP="00D76400">
            <w:pPr>
              <w:pStyle w:val="acctfourfigures"/>
              <w:tabs>
                <w:tab w:val="decimal" w:pos="911"/>
              </w:tabs>
              <w:spacing w:line="240" w:lineRule="atLeast"/>
              <w:ind w:right="-169"/>
              <w:rPr>
                <w:szCs w:val="22"/>
              </w:rPr>
            </w:pPr>
          </w:p>
        </w:tc>
        <w:tc>
          <w:tcPr>
            <w:tcW w:w="999" w:type="dxa"/>
            <w:shd w:val="clear" w:color="auto" w:fill="auto"/>
          </w:tcPr>
          <w:p w14:paraId="09829654" w14:textId="22C8A354" w:rsidR="00D76400" w:rsidRPr="00B7145C" w:rsidRDefault="00D76400" w:rsidP="00D76400">
            <w:pPr>
              <w:pStyle w:val="acctfourfigures"/>
              <w:tabs>
                <w:tab w:val="clear" w:pos="765"/>
                <w:tab w:val="decimal" w:pos="730"/>
              </w:tabs>
              <w:spacing w:line="240" w:lineRule="atLeast"/>
              <w:ind w:right="-169"/>
              <w:rPr>
                <w:szCs w:val="22"/>
              </w:rPr>
            </w:pPr>
            <w:r w:rsidRPr="00205B38">
              <w:t>8,607</w:t>
            </w:r>
          </w:p>
        </w:tc>
      </w:tr>
      <w:tr w:rsidR="00D76400" w:rsidRPr="00CC7D7E" w14:paraId="2FF6A74E" w14:textId="77777777" w:rsidTr="001B6EB9">
        <w:tc>
          <w:tcPr>
            <w:tcW w:w="2880" w:type="dxa"/>
            <w:shd w:val="clear" w:color="auto" w:fill="auto"/>
          </w:tcPr>
          <w:p w14:paraId="7F7281F3" w14:textId="77777777" w:rsidR="00D76400" w:rsidRPr="00B7145C"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1080" w:type="dxa"/>
            <w:tcBorders>
              <w:bottom w:val="single" w:sz="4" w:space="0" w:color="auto"/>
            </w:tcBorders>
            <w:shd w:val="clear" w:color="auto" w:fill="auto"/>
          </w:tcPr>
          <w:p w14:paraId="66F04215" w14:textId="45A0ADB3" w:rsidR="00D76400" w:rsidRPr="002C7E0F" w:rsidRDefault="00D76400" w:rsidP="00D76400">
            <w:pPr>
              <w:pStyle w:val="acctfourfigures"/>
              <w:tabs>
                <w:tab w:val="clear" w:pos="765"/>
                <w:tab w:val="decimal" w:pos="825"/>
              </w:tabs>
              <w:spacing w:line="240" w:lineRule="atLeast"/>
              <w:ind w:right="-82"/>
              <w:rPr>
                <w:rFonts w:cs="Angsana New"/>
                <w:szCs w:val="28"/>
                <w:lang w:val="en-US" w:bidi="th-TH"/>
              </w:rPr>
            </w:pPr>
            <w:r w:rsidRPr="00205B38">
              <w:t>13,014</w:t>
            </w:r>
          </w:p>
        </w:tc>
        <w:tc>
          <w:tcPr>
            <w:tcW w:w="180" w:type="dxa"/>
            <w:shd w:val="clear" w:color="auto" w:fill="auto"/>
          </w:tcPr>
          <w:p w14:paraId="2A2414BE" w14:textId="77777777" w:rsidR="00D76400" w:rsidRPr="00CC7D7E" w:rsidRDefault="00D76400" w:rsidP="00D76400">
            <w:pPr>
              <w:pStyle w:val="acctfourfigures"/>
              <w:spacing w:line="240" w:lineRule="atLeast"/>
              <w:rPr>
                <w:szCs w:val="22"/>
              </w:rPr>
            </w:pPr>
          </w:p>
        </w:tc>
        <w:tc>
          <w:tcPr>
            <w:tcW w:w="990" w:type="dxa"/>
            <w:shd w:val="clear" w:color="auto" w:fill="auto"/>
          </w:tcPr>
          <w:p w14:paraId="453C9331" w14:textId="37A4C27B" w:rsidR="00D76400" w:rsidRPr="00CC7D7E" w:rsidRDefault="00D76400" w:rsidP="00D76400">
            <w:pPr>
              <w:pStyle w:val="acctfourfigures"/>
              <w:tabs>
                <w:tab w:val="clear" w:pos="765"/>
                <w:tab w:val="decimal" w:pos="733"/>
              </w:tabs>
              <w:spacing w:line="240" w:lineRule="atLeast"/>
              <w:ind w:right="-82"/>
              <w:rPr>
                <w:szCs w:val="22"/>
              </w:rPr>
            </w:pPr>
            <w:r w:rsidRPr="00205B38">
              <w:t>10,866</w:t>
            </w:r>
          </w:p>
        </w:tc>
        <w:tc>
          <w:tcPr>
            <w:tcW w:w="180" w:type="dxa"/>
            <w:shd w:val="clear" w:color="auto" w:fill="auto"/>
          </w:tcPr>
          <w:p w14:paraId="3FE7944B" w14:textId="77777777" w:rsidR="00D76400" w:rsidRPr="00CC7D7E" w:rsidRDefault="00D76400" w:rsidP="00D76400">
            <w:pPr>
              <w:pStyle w:val="acctfourfigures"/>
              <w:tabs>
                <w:tab w:val="decimal" w:pos="911"/>
              </w:tabs>
              <w:spacing w:line="240" w:lineRule="atLeast"/>
              <w:ind w:right="-169"/>
              <w:rPr>
                <w:szCs w:val="22"/>
              </w:rPr>
            </w:pPr>
          </w:p>
        </w:tc>
        <w:tc>
          <w:tcPr>
            <w:tcW w:w="1080" w:type="dxa"/>
            <w:shd w:val="clear" w:color="auto" w:fill="auto"/>
          </w:tcPr>
          <w:p w14:paraId="3230E4C1" w14:textId="29297E5B" w:rsidR="00D76400" w:rsidRPr="00CC7D7E" w:rsidRDefault="00D76400" w:rsidP="00D76400">
            <w:pPr>
              <w:pStyle w:val="acctfourfigures"/>
              <w:tabs>
                <w:tab w:val="clear" w:pos="765"/>
                <w:tab w:val="decimal" w:pos="821"/>
              </w:tabs>
              <w:spacing w:line="240" w:lineRule="atLeast"/>
              <w:ind w:right="-169"/>
              <w:rPr>
                <w:szCs w:val="22"/>
              </w:rPr>
            </w:pPr>
            <w:r w:rsidRPr="00205B38">
              <w:t>2,148</w:t>
            </w:r>
          </w:p>
        </w:tc>
        <w:tc>
          <w:tcPr>
            <w:tcW w:w="180" w:type="dxa"/>
            <w:shd w:val="clear" w:color="auto" w:fill="auto"/>
          </w:tcPr>
          <w:p w14:paraId="18C47BFC" w14:textId="77777777" w:rsidR="00D76400" w:rsidRPr="00CC7D7E" w:rsidRDefault="00D76400" w:rsidP="00D76400">
            <w:pPr>
              <w:pStyle w:val="acctfourfigures"/>
              <w:tabs>
                <w:tab w:val="clear" w:pos="765"/>
                <w:tab w:val="decimal" w:pos="821"/>
              </w:tabs>
              <w:spacing w:line="240" w:lineRule="atLeast"/>
              <w:ind w:right="-169"/>
              <w:rPr>
                <w:szCs w:val="22"/>
              </w:rPr>
            </w:pPr>
          </w:p>
        </w:tc>
        <w:tc>
          <w:tcPr>
            <w:tcW w:w="990" w:type="dxa"/>
            <w:shd w:val="clear" w:color="auto" w:fill="auto"/>
          </w:tcPr>
          <w:p w14:paraId="44D52B0B" w14:textId="574C092D" w:rsidR="00D76400" w:rsidRPr="00CC7D7E" w:rsidRDefault="00D76400" w:rsidP="00D76400">
            <w:pPr>
              <w:pStyle w:val="acctfourfigures"/>
              <w:tabs>
                <w:tab w:val="clear" w:pos="765"/>
                <w:tab w:val="decimal" w:pos="731"/>
              </w:tabs>
              <w:spacing w:line="240" w:lineRule="atLeast"/>
              <w:ind w:right="-169"/>
              <w:rPr>
                <w:szCs w:val="22"/>
              </w:rPr>
            </w:pPr>
            <w:r w:rsidRPr="00205B38">
              <w:t>-</w:t>
            </w:r>
          </w:p>
        </w:tc>
        <w:tc>
          <w:tcPr>
            <w:tcW w:w="180" w:type="dxa"/>
            <w:shd w:val="clear" w:color="auto" w:fill="auto"/>
          </w:tcPr>
          <w:p w14:paraId="40E11D30" w14:textId="77777777" w:rsidR="00D76400" w:rsidRPr="00CC7D7E" w:rsidRDefault="00D76400" w:rsidP="00D76400">
            <w:pPr>
              <w:pStyle w:val="acctfourfigures"/>
              <w:tabs>
                <w:tab w:val="decimal" w:pos="911"/>
              </w:tabs>
              <w:spacing w:line="240" w:lineRule="atLeast"/>
              <w:ind w:right="-169"/>
              <w:rPr>
                <w:szCs w:val="22"/>
              </w:rPr>
            </w:pPr>
          </w:p>
        </w:tc>
        <w:tc>
          <w:tcPr>
            <w:tcW w:w="999" w:type="dxa"/>
            <w:shd w:val="clear" w:color="auto" w:fill="auto"/>
          </w:tcPr>
          <w:p w14:paraId="17298C43" w14:textId="3DB2D0C4" w:rsidR="00D76400" w:rsidRPr="00CC7D7E" w:rsidRDefault="00D76400" w:rsidP="00D76400">
            <w:pPr>
              <w:pStyle w:val="acctfourfigures"/>
              <w:tabs>
                <w:tab w:val="clear" w:pos="765"/>
                <w:tab w:val="decimal" w:pos="730"/>
              </w:tabs>
              <w:spacing w:line="240" w:lineRule="atLeast"/>
              <w:ind w:right="-169"/>
              <w:rPr>
                <w:szCs w:val="22"/>
              </w:rPr>
            </w:pPr>
            <w:r w:rsidRPr="00205B38">
              <w:t>13,014</w:t>
            </w:r>
          </w:p>
        </w:tc>
      </w:tr>
      <w:tr w:rsidR="00D76400" w:rsidRPr="00B7145C" w14:paraId="5708AEAA" w14:textId="77777777" w:rsidTr="001B6EB9">
        <w:tc>
          <w:tcPr>
            <w:tcW w:w="2880" w:type="dxa"/>
            <w:shd w:val="clear" w:color="auto" w:fill="auto"/>
          </w:tcPr>
          <w:p w14:paraId="247D2152" w14:textId="77777777" w:rsidR="00D76400" w:rsidRPr="00B7145C"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p>
        </w:tc>
        <w:tc>
          <w:tcPr>
            <w:tcW w:w="1080" w:type="dxa"/>
            <w:tcBorders>
              <w:top w:val="single" w:sz="4" w:space="0" w:color="auto"/>
              <w:bottom w:val="double" w:sz="4" w:space="0" w:color="auto"/>
            </w:tcBorders>
            <w:shd w:val="clear" w:color="auto" w:fill="auto"/>
          </w:tcPr>
          <w:p w14:paraId="6F74134A" w14:textId="61FBC63C" w:rsidR="00D76400" w:rsidRPr="00D76400" w:rsidRDefault="00D76400" w:rsidP="00D76400">
            <w:pPr>
              <w:pStyle w:val="acctfourfigures"/>
              <w:tabs>
                <w:tab w:val="clear" w:pos="765"/>
                <w:tab w:val="decimal" w:pos="825"/>
              </w:tabs>
              <w:spacing w:line="240" w:lineRule="atLeast"/>
              <w:ind w:right="-82"/>
              <w:rPr>
                <w:rFonts w:cs="Angsana New"/>
                <w:b/>
                <w:bCs/>
                <w:szCs w:val="28"/>
                <w:lang w:val="en-US" w:bidi="th-TH"/>
              </w:rPr>
            </w:pPr>
            <w:r w:rsidRPr="00D76400">
              <w:rPr>
                <w:b/>
                <w:bCs/>
              </w:rPr>
              <w:t>225,363</w:t>
            </w:r>
          </w:p>
        </w:tc>
        <w:tc>
          <w:tcPr>
            <w:tcW w:w="180" w:type="dxa"/>
            <w:shd w:val="clear" w:color="auto" w:fill="auto"/>
          </w:tcPr>
          <w:p w14:paraId="5314E92E" w14:textId="77777777" w:rsidR="00D76400" w:rsidRPr="00D76400" w:rsidRDefault="00D76400" w:rsidP="00D76400">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644267BE" w14:textId="3F3E91D0" w:rsidR="00D76400" w:rsidRPr="00D76400" w:rsidRDefault="00D76400" w:rsidP="00D76400">
            <w:pPr>
              <w:pStyle w:val="acctfourfigures"/>
              <w:tabs>
                <w:tab w:val="clear" w:pos="765"/>
                <w:tab w:val="decimal" w:pos="733"/>
              </w:tabs>
              <w:spacing w:line="240" w:lineRule="atLeast"/>
              <w:ind w:right="-82"/>
              <w:rPr>
                <w:b/>
                <w:bCs/>
                <w:szCs w:val="22"/>
              </w:rPr>
            </w:pPr>
            <w:r w:rsidRPr="00D76400">
              <w:rPr>
                <w:b/>
                <w:bCs/>
              </w:rPr>
              <w:t>126,406</w:t>
            </w:r>
          </w:p>
        </w:tc>
        <w:tc>
          <w:tcPr>
            <w:tcW w:w="180" w:type="dxa"/>
            <w:shd w:val="clear" w:color="auto" w:fill="auto"/>
          </w:tcPr>
          <w:p w14:paraId="6292E2A7" w14:textId="77777777" w:rsidR="00D76400" w:rsidRPr="00D76400" w:rsidRDefault="00D76400" w:rsidP="00D76400">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tcPr>
          <w:p w14:paraId="380DF975" w14:textId="28CB6934" w:rsidR="00D76400" w:rsidRPr="00D76400" w:rsidRDefault="002715C2" w:rsidP="00D76400">
            <w:pPr>
              <w:pStyle w:val="acctfourfigures"/>
              <w:tabs>
                <w:tab w:val="clear" w:pos="765"/>
                <w:tab w:val="decimal" w:pos="821"/>
              </w:tabs>
              <w:spacing w:line="240" w:lineRule="atLeast"/>
              <w:ind w:right="-169"/>
              <w:rPr>
                <w:rFonts w:cs="Cordia New"/>
                <w:b/>
                <w:bCs/>
                <w:szCs w:val="28"/>
                <w:lang w:val="en-US" w:bidi="th-TH"/>
              </w:rPr>
            </w:pPr>
            <w:r w:rsidRPr="002715C2">
              <w:rPr>
                <w:b/>
                <w:bCs/>
              </w:rPr>
              <w:t>96,945</w:t>
            </w:r>
          </w:p>
        </w:tc>
        <w:tc>
          <w:tcPr>
            <w:tcW w:w="180" w:type="dxa"/>
          </w:tcPr>
          <w:p w14:paraId="0B27E0B6" w14:textId="77777777" w:rsidR="00D76400" w:rsidRPr="00D76400" w:rsidRDefault="00D76400" w:rsidP="00D76400">
            <w:pPr>
              <w:pStyle w:val="acctfourfigures"/>
              <w:tabs>
                <w:tab w:val="clear" w:pos="765"/>
                <w:tab w:val="decimal" w:pos="82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13E46C7A" w14:textId="2EEE1400" w:rsidR="00D76400" w:rsidRPr="00D76400" w:rsidRDefault="00D76400" w:rsidP="00D76400">
            <w:pPr>
              <w:pStyle w:val="acctfourfigures"/>
              <w:tabs>
                <w:tab w:val="clear" w:pos="765"/>
                <w:tab w:val="decimal" w:pos="731"/>
              </w:tabs>
              <w:spacing w:line="240" w:lineRule="atLeast"/>
              <w:ind w:right="-169"/>
              <w:rPr>
                <w:b/>
                <w:bCs/>
                <w:szCs w:val="22"/>
              </w:rPr>
            </w:pPr>
            <w:r w:rsidRPr="00D76400">
              <w:rPr>
                <w:b/>
                <w:bCs/>
              </w:rPr>
              <w:t>2,495</w:t>
            </w:r>
          </w:p>
        </w:tc>
        <w:tc>
          <w:tcPr>
            <w:tcW w:w="180" w:type="dxa"/>
            <w:shd w:val="clear" w:color="auto" w:fill="auto"/>
          </w:tcPr>
          <w:p w14:paraId="3D224D4D" w14:textId="77777777" w:rsidR="00D76400" w:rsidRPr="00D76400" w:rsidRDefault="00D76400" w:rsidP="00D76400">
            <w:pPr>
              <w:pStyle w:val="acctfourfigures"/>
              <w:tabs>
                <w:tab w:val="decimal" w:pos="911"/>
              </w:tabs>
              <w:spacing w:line="240" w:lineRule="atLeast"/>
              <w:ind w:right="-169"/>
              <w:rPr>
                <w:b/>
                <w:bCs/>
                <w:szCs w:val="22"/>
              </w:rPr>
            </w:pPr>
          </w:p>
        </w:tc>
        <w:tc>
          <w:tcPr>
            <w:tcW w:w="999" w:type="dxa"/>
            <w:tcBorders>
              <w:top w:val="single" w:sz="4" w:space="0" w:color="auto"/>
              <w:bottom w:val="double" w:sz="4" w:space="0" w:color="auto"/>
            </w:tcBorders>
            <w:shd w:val="clear" w:color="auto" w:fill="auto"/>
          </w:tcPr>
          <w:p w14:paraId="67FC59AA" w14:textId="5044C50D" w:rsidR="00D76400" w:rsidRPr="00D76400" w:rsidRDefault="002715C2" w:rsidP="00D76400">
            <w:pPr>
              <w:pStyle w:val="acctfourfigures"/>
              <w:tabs>
                <w:tab w:val="clear" w:pos="765"/>
                <w:tab w:val="decimal" w:pos="730"/>
              </w:tabs>
              <w:spacing w:line="240" w:lineRule="atLeast"/>
              <w:ind w:right="-169"/>
              <w:rPr>
                <w:b/>
                <w:bCs/>
                <w:szCs w:val="22"/>
              </w:rPr>
            </w:pPr>
            <w:r w:rsidRPr="002715C2">
              <w:rPr>
                <w:b/>
                <w:bCs/>
              </w:rPr>
              <w:t>225,846</w:t>
            </w:r>
          </w:p>
        </w:tc>
      </w:tr>
    </w:tbl>
    <w:p w14:paraId="67E45649" w14:textId="249165C4" w:rsidR="002E1DA4" w:rsidRDefault="002E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pPr w:leftFromText="180" w:rightFromText="180" w:vertAnchor="text" w:horzAnchor="margin" w:tblpX="900" w:tblpY="2"/>
        <w:tblW w:w="8739"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1080"/>
        <w:gridCol w:w="180"/>
        <w:gridCol w:w="990"/>
        <w:gridCol w:w="180"/>
        <w:gridCol w:w="999"/>
      </w:tblGrid>
      <w:tr w:rsidR="001D6F8A" w:rsidRPr="00B7145C" w14:paraId="3B5FEBC0" w14:textId="77777777" w:rsidTr="00F90487">
        <w:trPr>
          <w:trHeight w:val="288"/>
        </w:trPr>
        <w:tc>
          <w:tcPr>
            <w:tcW w:w="2880" w:type="dxa"/>
            <w:shd w:val="clear" w:color="auto" w:fill="auto"/>
            <w:vAlign w:val="bottom"/>
          </w:tcPr>
          <w:p w14:paraId="2607A002"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0D9229F2" w14:textId="77777777" w:rsidR="001D6F8A" w:rsidRPr="00890DA0" w:rsidRDefault="001D6F8A" w:rsidP="00F90487">
            <w:pPr>
              <w:pStyle w:val="acctfourfigures"/>
              <w:tabs>
                <w:tab w:val="clear" w:pos="765"/>
              </w:tabs>
              <w:spacing w:line="240" w:lineRule="atLeast"/>
              <w:ind w:left="-79" w:right="-79"/>
              <w:jc w:val="center"/>
              <w:rPr>
                <w:b/>
                <w:bCs/>
                <w:szCs w:val="22"/>
                <w:lang w:bidi="th-TH"/>
              </w:rPr>
            </w:pPr>
            <w:r w:rsidRPr="00890DA0">
              <w:rPr>
                <w:b/>
                <w:bCs/>
                <w:szCs w:val="22"/>
                <w:lang w:bidi="th-TH"/>
              </w:rPr>
              <w:t>Consolidated financial statements</w:t>
            </w:r>
          </w:p>
        </w:tc>
      </w:tr>
      <w:tr w:rsidR="001D6F8A" w:rsidRPr="00B7145C" w14:paraId="64D2E146" w14:textId="77777777" w:rsidTr="00F90487">
        <w:trPr>
          <w:trHeight w:val="288"/>
        </w:trPr>
        <w:tc>
          <w:tcPr>
            <w:tcW w:w="2880" w:type="dxa"/>
            <w:shd w:val="clear" w:color="auto" w:fill="auto"/>
            <w:vAlign w:val="bottom"/>
          </w:tcPr>
          <w:p w14:paraId="69E3FF7C"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6ACD36F9" w14:textId="77777777" w:rsidR="001D6F8A" w:rsidRPr="00B7145C" w:rsidRDefault="001D6F8A" w:rsidP="00F90487">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5DC2E31E"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188FEF0F" w14:textId="77777777" w:rsidR="001D6F8A" w:rsidRPr="00B7145C" w:rsidRDefault="001D6F8A" w:rsidP="00F90487">
            <w:pPr>
              <w:pStyle w:val="acctfourfigures"/>
              <w:tabs>
                <w:tab w:val="clear" w:pos="765"/>
              </w:tabs>
              <w:spacing w:line="240" w:lineRule="atLeast"/>
              <w:ind w:left="-79" w:right="-79"/>
              <w:jc w:val="center"/>
              <w:rPr>
                <w:szCs w:val="22"/>
                <w:lang w:bidi="th-TH"/>
              </w:rPr>
            </w:pPr>
            <w:r>
              <w:rPr>
                <w:szCs w:val="22"/>
                <w:lang w:bidi="th-TH"/>
              </w:rPr>
              <w:t>Contractual cash flows</w:t>
            </w:r>
          </w:p>
        </w:tc>
      </w:tr>
      <w:tr w:rsidR="001D6F8A" w:rsidRPr="00B7145C" w14:paraId="2F9E41FA" w14:textId="77777777" w:rsidTr="00F90487">
        <w:trPr>
          <w:trHeight w:val="288"/>
        </w:trPr>
        <w:tc>
          <w:tcPr>
            <w:tcW w:w="2880" w:type="dxa"/>
            <w:shd w:val="clear" w:color="auto" w:fill="auto"/>
            <w:vAlign w:val="bottom"/>
          </w:tcPr>
          <w:p w14:paraId="09191792"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r w:rsidRPr="00B7145C">
              <w:rPr>
                <w:rFonts w:ascii="Times New Roman" w:hAnsi="Times New Roman" w:cs="Times New Roman"/>
                <w:b/>
                <w:bCs/>
                <w:i/>
                <w:iCs/>
                <w:sz w:val="22"/>
                <w:szCs w:val="22"/>
              </w:rPr>
              <w:t>At 31 Decembe</w:t>
            </w:r>
            <w:r>
              <w:rPr>
                <w:rFonts w:ascii="Times New Roman" w:hAnsi="Times New Roman" w:cs="Times New Roman"/>
                <w:b/>
                <w:bCs/>
                <w:i/>
                <w:iCs/>
                <w:sz w:val="22"/>
                <w:szCs w:val="22"/>
              </w:rPr>
              <w:t>r</w:t>
            </w:r>
          </w:p>
        </w:tc>
        <w:tc>
          <w:tcPr>
            <w:tcW w:w="1080" w:type="dxa"/>
            <w:shd w:val="clear" w:color="auto" w:fill="auto"/>
            <w:vAlign w:val="bottom"/>
          </w:tcPr>
          <w:p w14:paraId="22A9E70D" w14:textId="77777777" w:rsidR="001D6F8A" w:rsidRPr="00B7145C" w:rsidRDefault="001D6F8A" w:rsidP="00F90487">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0" w:type="dxa"/>
            <w:shd w:val="clear" w:color="auto" w:fill="auto"/>
            <w:vAlign w:val="bottom"/>
          </w:tcPr>
          <w:p w14:paraId="6B119B3D"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1D7D51DF" w14:textId="77777777" w:rsidR="001D6F8A" w:rsidRPr="00B7145C" w:rsidRDefault="001D6F8A" w:rsidP="00F90487">
            <w:pPr>
              <w:pStyle w:val="acctfourfigures"/>
              <w:tabs>
                <w:tab w:val="clear" w:pos="765"/>
              </w:tabs>
              <w:ind w:left="-79" w:right="-79"/>
              <w:jc w:val="center"/>
              <w:rPr>
                <w:szCs w:val="22"/>
                <w:lang w:bidi="th-TH"/>
              </w:rPr>
            </w:pPr>
            <w:r w:rsidRPr="00B7145C">
              <w:rPr>
                <w:szCs w:val="22"/>
                <w:lang w:bidi="th-TH"/>
              </w:rPr>
              <w:t>1 year</w:t>
            </w:r>
          </w:p>
          <w:p w14:paraId="6BBAA243" w14:textId="77777777" w:rsidR="001D6F8A" w:rsidRPr="00B7145C" w:rsidRDefault="001D6F8A" w:rsidP="00F90487">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shd w:val="clear" w:color="auto" w:fill="auto"/>
            <w:vAlign w:val="bottom"/>
          </w:tcPr>
          <w:p w14:paraId="71EFE4C4"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1B2819EF" w14:textId="77777777" w:rsidR="001D6F8A" w:rsidRPr="00CC7D7E" w:rsidRDefault="001D6F8A" w:rsidP="00F90487">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More than </w:t>
            </w:r>
          </w:p>
          <w:p w14:paraId="6C779A7F" w14:textId="77777777" w:rsidR="001D6F8A" w:rsidRPr="00CC7D7E" w:rsidRDefault="001D6F8A" w:rsidP="00F90487">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1 year but less than </w:t>
            </w:r>
          </w:p>
          <w:p w14:paraId="436EEE93" w14:textId="77777777" w:rsidR="001D6F8A" w:rsidRPr="00B7145C" w:rsidRDefault="001D6F8A" w:rsidP="00F90487">
            <w:pPr>
              <w:pStyle w:val="acctfourfigures"/>
              <w:tabs>
                <w:tab w:val="clear" w:pos="765"/>
              </w:tabs>
              <w:spacing w:line="240" w:lineRule="atLeast"/>
              <w:ind w:left="-79" w:right="-79"/>
              <w:jc w:val="center"/>
              <w:rPr>
                <w:szCs w:val="22"/>
                <w:cs/>
                <w:lang w:val="en-US" w:bidi="th-TH"/>
              </w:rPr>
            </w:pPr>
            <w:r w:rsidRPr="00CC7D7E">
              <w:rPr>
                <w:szCs w:val="22"/>
                <w:lang w:val="en-US" w:bidi="th-TH"/>
              </w:rPr>
              <w:t>5 years</w:t>
            </w:r>
          </w:p>
        </w:tc>
        <w:tc>
          <w:tcPr>
            <w:tcW w:w="180" w:type="dxa"/>
            <w:vAlign w:val="bottom"/>
          </w:tcPr>
          <w:p w14:paraId="11C361BC" w14:textId="77777777" w:rsidR="001D6F8A" w:rsidRPr="00B7145C" w:rsidRDefault="001D6F8A" w:rsidP="00F90487">
            <w:pPr>
              <w:pStyle w:val="acctfourfigures"/>
              <w:tabs>
                <w:tab w:val="clear" w:pos="765"/>
                <w:tab w:val="decimal" w:pos="371"/>
              </w:tabs>
              <w:spacing w:line="240" w:lineRule="atLeast"/>
              <w:ind w:left="-79" w:right="-79"/>
              <w:jc w:val="center"/>
              <w:rPr>
                <w:szCs w:val="22"/>
                <w:cs/>
                <w:lang w:bidi="th-TH"/>
              </w:rPr>
            </w:pPr>
          </w:p>
        </w:tc>
        <w:tc>
          <w:tcPr>
            <w:tcW w:w="990" w:type="dxa"/>
            <w:shd w:val="clear" w:color="auto" w:fill="auto"/>
            <w:vAlign w:val="bottom"/>
          </w:tcPr>
          <w:p w14:paraId="0F892518" w14:textId="77777777" w:rsidR="001D6F8A" w:rsidRPr="00B7145C" w:rsidRDefault="001D6F8A" w:rsidP="00F90487">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shd w:val="clear" w:color="auto" w:fill="auto"/>
            <w:vAlign w:val="bottom"/>
          </w:tcPr>
          <w:p w14:paraId="1B60BB40"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999" w:type="dxa"/>
            <w:shd w:val="clear" w:color="auto" w:fill="auto"/>
            <w:vAlign w:val="bottom"/>
          </w:tcPr>
          <w:p w14:paraId="68FC3C32" w14:textId="77777777" w:rsidR="001D6F8A" w:rsidRPr="00B7145C" w:rsidRDefault="001D6F8A" w:rsidP="00F90487">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1D6F8A" w:rsidRPr="00B7145C" w14:paraId="6EAA9081" w14:textId="77777777" w:rsidTr="00F90487">
        <w:trPr>
          <w:trHeight w:val="288"/>
        </w:trPr>
        <w:tc>
          <w:tcPr>
            <w:tcW w:w="2880" w:type="dxa"/>
            <w:shd w:val="clear" w:color="auto" w:fill="auto"/>
            <w:vAlign w:val="bottom"/>
          </w:tcPr>
          <w:p w14:paraId="6555D84E"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295802ED" w14:textId="77777777" w:rsidR="001D6F8A" w:rsidRPr="00B7145C" w:rsidRDefault="001D6F8A" w:rsidP="00F90487">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307508BA"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14DC9E1E" w14:textId="77777777" w:rsidR="001D6F8A" w:rsidRPr="00890DA0" w:rsidRDefault="001D6F8A" w:rsidP="00F90487">
            <w:pPr>
              <w:pStyle w:val="acctfourfigures"/>
              <w:tabs>
                <w:tab w:val="clear" w:pos="765"/>
              </w:tabs>
              <w:spacing w:line="240" w:lineRule="atLeast"/>
              <w:ind w:left="-79" w:right="-79"/>
              <w:jc w:val="center"/>
              <w:rPr>
                <w:i/>
                <w:iCs/>
                <w:szCs w:val="22"/>
                <w:lang w:bidi="th-TH"/>
              </w:rPr>
            </w:pPr>
            <w:r w:rsidRPr="00890DA0">
              <w:rPr>
                <w:i/>
                <w:iCs/>
                <w:szCs w:val="22"/>
                <w:lang w:bidi="th-TH"/>
              </w:rPr>
              <w:t>(in thousand Baht)</w:t>
            </w:r>
          </w:p>
        </w:tc>
      </w:tr>
      <w:tr w:rsidR="001D6F8A" w:rsidRPr="00B7145C" w14:paraId="5BCC7067" w14:textId="77777777" w:rsidTr="00F90487">
        <w:trPr>
          <w:trHeight w:val="288"/>
        </w:trPr>
        <w:tc>
          <w:tcPr>
            <w:tcW w:w="2880" w:type="dxa"/>
            <w:shd w:val="clear" w:color="auto" w:fill="auto"/>
            <w:vAlign w:val="bottom"/>
          </w:tcPr>
          <w:p w14:paraId="20769A21" w14:textId="53C8531D"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202</w:t>
            </w:r>
            <w:r w:rsidR="00C02F0C">
              <w:rPr>
                <w:rFonts w:ascii="Times New Roman" w:hAnsi="Times New Roman" w:cs="Times New Roman"/>
                <w:b/>
                <w:bCs/>
                <w:i/>
                <w:iCs/>
                <w:sz w:val="22"/>
                <w:szCs w:val="22"/>
              </w:rPr>
              <w:t>3</w:t>
            </w:r>
          </w:p>
        </w:tc>
        <w:tc>
          <w:tcPr>
            <w:tcW w:w="1080" w:type="dxa"/>
            <w:shd w:val="clear" w:color="auto" w:fill="auto"/>
            <w:vAlign w:val="bottom"/>
          </w:tcPr>
          <w:p w14:paraId="0103A1CF" w14:textId="77777777" w:rsidR="001D6F8A" w:rsidRPr="00B7145C" w:rsidRDefault="001D6F8A" w:rsidP="00F90487">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0363300F"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0F376939" w14:textId="77777777" w:rsidR="001D6F8A" w:rsidRPr="00890DA0" w:rsidRDefault="001D6F8A" w:rsidP="00F90487">
            <w:pPr>
              <w:pStyle w:val="acctfourfigures"/>
              <w:tabs>
                <w:tab w:val="clear" w:pos="765"/>
              </w:tabs>
              <w:spacing w:line="240" w:lineRule="atLeast"/>
              <w:ind w:left="-79" w:right="-79"/>
              <w:jc w:val="center"/>
              <w:rPr>
                <w:i/>
                <w:iCs/>
                <w:szCs w:val="22"/>
                <w:lang w:bidi="th-TH"/>
              </w:rPr>
            </w:pPr>
          </w:p>
        </w:tc>
      </w:tr>
      <w:tr w:rsidR="001D6F8A" w:rsidRPr="00B7145C" w14:paraId="710CE4A9" w14:textId="77777777" w:rsidTr="00F90487">
        <w:trPr>
          <w:cantSplit/>
        </w:trPr>
        <w:tc>
          <w:tcPr>
            <w:tcW w:w="2880" w:type="dxa"/>
            <w:shd w:val="clear" w:color="auto" w:fill="auto"/>
          </w:tcPr>
          <w:p w14:paraId="3A40E8DF" w14:textId="13FBC262" w:rsidR="001D6F8A" w:rsidRPr="00B7145C" w:rsidRDefault="001D6F8A" w:rsidP="005F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Non-derivative</w:t>
            </w:r>
          </w:p>
        </w:tc>
        <w:tc>
          <w:tcPr>
            <w:tcW w:w="1080" w:type="dxa"/>
            <w:shd w:val="clear" w:color="auto" w:fill="auto"/>
          </w:tcPr>
          <w:p w14:paraId="673288E1" w14:textId="77777777" w:rsidR="001D6F8A" w:rsidRPr="00B7145C" w:rsidRDefault="001D6F8A" w:rsidP="00F90487">
            <w:pPr>
              <w:pStyle w:val="acctfourfigures"/>
              <w:tabs>
                <w:tab w:val="clear" w:pos="765"/>
              </w:tabs>
              <w:spacing w:line="240" w:lineRule="atLeast"/>
              <w:ind w:right="101"/>
              <w:jc w:val="center"/>
              <w:rPr>
                <w:szCs w:val="22"/>
              </w:rPr>
            </w:pPr>
          </w:p>
        </w:tc>
        <w:tc>
          <w:tcPr>
            <w:tcW w:w="180" w:type="dxa"/>
            <w:shd w:val="clear" w:color="auto" w:fill="auto"/>
          </w:tcPr>
          <w:p w14:paraId="18B9FFB9" w14:textId="77777777" w:rsidR="001D6F8A" w:rsidRPr="00B7145C" w:rsidRDefault="001D6F8A" w:rsidP="00F90487">
            <w:pPr>
              <w:pStyle w:val="acctfourfigures"/>
              <w:spacing w:line="240" w:lineRule="atLeast"/>
              <w:rPr>
                <w:szCs w:val="22"/>
              </w:rPr>
            </w:pPr>
          </w:p>
        </w:tc>
        <w:tc>
          <w:tcPr>
            <w:tcW w:w="990" w:type="dxa"/>
            <w:shd w:val="clear" w:color="auto" w:fill="auto"/>
          </w:tcPr>
          <w:p w14:paraId="329429D5" w14:textId="77777777" w:rsidR="001D6F8A" w:rsidRPr="00B7145C" w:rsidRDefault="001D6F8A" w:rsidP="00F90487">
            <w:pPr>
              <w:pStyle w:val="acctfourfigures"/>
              <w:tabs>
                <w:tab w:val="clear" w:pos="765"/>
              </w:tabs>
              <w:spacing w:line="240" w:lineRule="atLeast"/>
              <w:ind w:right="101"/>
              <w:jc w:val="right"/>
              <w:rPr>
                <w:b/>
                <w:bCs/>
                <w:szCs w:val="22"/>
              </w:rPr>
            </w:pPr>
          </w:p>
        </w:tc>
        <w:tc>
          <w:tcPr>
            <w:tcW w:w="180" w:type="dxa"/>
            <w:shd w:val="clear" w:color="auto" w:fill="auto"/>
          </w:tcPr>
          <w:p w14:paraId="7915B11C" w14:textId="77777777" w:rsidR="001D6F8A" w:rsidRPr="00B7145C" w:rsidRDefault="001D6F8A" w:rsidP="00F90487">
            <w:pPr>
              <w:pStyle w:val="acctfourfigures"/>
              <w:tabs>
                <w:tab w:val="decimal" w:pos="911"/>
              </w:tabs>
              <w:spacing w:line="240" w:lineRule="atLeast"/>
              <w:ind w:right="-169"/>
              <w:rPr>
                <w:b/>
                <w:bCs/>
                <w:szCs w:val="22"/>
              </w:rPr>
            </w:pPr>
          </w:p>
        </w:tc>
        <w:tc>
          <w:tcPr>
            <w:tcW w:w="1080" w:type="dxa"/>
          </w:tcPr>
          <w:p w14:paraId="50386C1E" w14:textId="77777777" w:rsidR="001D6F8A" w:rsidRPr="00B7145C" w:rsidRDefault="001D6F8A" w:rsidP="00F90487">
            <w:pPr>
              <w:pStyle w:val="acctfourfigures"/>
              <w:tabs>
                <w:tab w:val="decimal" w:pos="911"/>
              </w:tabs>
              <w:spacing w:line="240" w:lineRule="atLeast"/>
              <w:ind w:right="-169"/>
              <w:jc w:val="center"/>
              <w:rPr>
                <w:b/>
                <w:bCs/>
                <w:szCs w:val="22"/>
              </w:rPr>
            </w:pPr>
          </w:p>
        </w:tc>
        <w:tc>
          <w:tcPr>
            <w:tcW w:w="180" w:type="dxa"/>
          </w:tcPr>
          <w:p w14:paraId="1F9898F0" w14:textId="77777777" w:rsidR="001D6F8A" w:rsidRPr="00B7145C" w:rsidRDefault="001D6F8A" w:rsidP="00F90487">
            <w:pPr>
              <w:pStyle w:val="acctfourfigures"/>
              <w:tabs>
                <w:tab w:val="decimal" w:pos="911"/>
              </w:tabs>
              <w:spacing w:line="240" w:lineRule="atLeast"/>
              <w:ind w:right="-169"/>
              <w:jc w:val="center"/>
              <w:rPr>
                <w:b/>
                <w:bCs/>
                <w:szCs w:val="22"/>
              </w:rPr>
            </w:pPr>
          </w:p>
        </w:tc>
        <w:tc>
          <w:tcPr>
            <w:tcW w:w="990" w:type="dxa"/>
            <w:shd w:val="clear" w:color="auto" w:fill="auto"/>
          </w:tcPr>
          <w:p w14:paraId="3C2FE117" w14:textId="77777777" w:rsidR="001D6F8A" w:rsidRPr="00DB1361" w:rsidRDefault="001D6F8A" w:rsidP="00DB1361">
            <w:pPr>
              <w:pStyle w:val="acctfourfigures"/>
              <w:tabs>
                <w:tab w:val="clear" w:pos="765"/>
                <w:tab w:val="decimal" w:pos="821"/>
              </w:tabs>
              <w:spacing w:line="240" w:lineRule="atLeast"/>
              <w:ind w:right="-169"/>
              <w:rPr>
                <w:szCs w:val="22"/>
              </w:rPr>
            </w:pPr>
          </w:p>
        </w:tc>
        <w:tc>
          <w:tcPr>
            <w:tcW w:w="180" w:type="dxa"/>
            <w:shd w:val="clear" w:color="auto" w:fill="auto"/>
          </w:tcPr>
          <w:p w14:paraId="13DB0826" w14:textId="77777777" w:rsidR="001D6F8A" w:rsidRPr="00B7145C" w:rsidRDefault="001D6F8A" w:rsidP="00F90487">
            <w:pPr>
              <w:pStyle w:val="acctfourfigures"/>
              <w:tabs>
                <w:tab w:val="decimal" w:pos="911"/>
              </w:tabs>
              <w:spacing w:line="240" w:lineRule="atLeast"/>
              <w:ind w:right="-169"/>
              <w:rPr>
                <w:b/>
                <w:bCs/>
                <w:szCs w:val="22"/>
              </w:rPr>
            </w:pPr>
          </w:p>
        </w:tc>
        <w:tc>
          <w:tcPr>
            <w:tcW w:w="999" w:type="dxa"/>
            <w:shd w:val="clear" w:color="auto" w:fill="auto"/>
          </w:tcPr>
          <w:p w14:paraId="54D456A5" w14:textId="77777777" w:rsidR="001D6F8A" w:rsidRPr="00B7145C" w:rsidRDefault="001D6F8A" w:rsidP="00F90487">
            <w:pPr>
              <w:pStyle w:val="acctfourfigures"/>
              <w:tabs>
                <w:tab w:val="clear" w:pos="765"/>
                <w:tab w:val="decimal" w:pos="742"/>
              </w:tabs>
              <w:spacing w:line="240" w:lineRule="atLeast"/>
              <w:ind w:right="-169"/>
              <w:rPr>
                <w:b/>
                <w:bCs/>
                <w:szCs w:val="22"/>
              </w:rPr>
            </w:pPr>
          </w:p>
        </w:tc>
      </w:tr>
      <w:tr w:rsidR="005F2318" w:rsidRPr="00B7145C" w14:paraId="2D4DDF40" w14:textId="77777777" w:rsidTr="00F90487">
        <w:trPr>
          <w:cantSplit/>
        </w:trPr>
        <w:tc>
          <w:tcPr>
            <w:tcW w:w="2880" w:type="dxa"/>
            <w:shd w:val="clear" w:color="auto" w:fill="auto"/>
          </w:tcPr>
          <w:p w14:paraId="221D6130" w14:textId="4457E873" w:rsidR="005F2318" w:rsidRDefault="005F2318" w:rsidP="005F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    f</w:t>
            </w:r>
            <w:r w:rsidRPr="00B7145C">
              <w:rPr>
                <w:rFonts w:ascii="Times New Roman" w:hAnsi="Times New Roman" w:cs="Times New Roman"/>
                <w:b/>
                <w:bCs/>
                <w:i/>
                <w:iCs/>
                <w:sz w:val="22"/>
                <w:szCs w:val="22"/>
              </w:rPr>
              <w:t>inancial Liabilities</w:t>
            </w:r>
          </w:p>
        </w:tc>
        <w:tc>
          <w:tcPr>
            <w:tcW w:w="1080" w:type="dxa"/>
            <w:shd w:val="clear" w:color="auto" w:fill="auto"/>
          </w:tcPr>
          <w:p w14:paraId="5C263A90" w14:textId="77777777" w:rsidR="005F2318" w:rsidRPr="00B7145C" w:rsidRDefault="005F2318" w:rsidP="00F90487">
            <w:pPr>
              <w:pStyle w:val="acctfourfigures"/>
              <w:tabs>
                <w:tab w:val="clear" w:pos="765"/>
              </w:tabs>
              <w:spacing w:line="240" w:lineRule="atLeast"/>
              <w:ind w:right="101"/>
              <w:jc w:val="center"/>
              <w:rPr>
                <w:szCs w:val="22"/>
              </w:rPr>
            </w:pPr>
          </w:p>
        </w:tc>
        <w:tc>
          <w:tcPr>
            <w:tcW w:w="180" w:type="dxa"/>
            <w:shd w:val="clear" w:color="auto" w:fill="auto"/>
          </w:tcPr>
          <w:p w14:paraId="41A19522" w14:textId="77777777" w:rsidR="005F2318" w:rsidRPr="00B7145C" w:rsidRDefault="005F2318" w:rsidP="00F90487">
            <w:pPr>
              <w:pStyle w:val="acctfourfigures"/>
              <w:spacing w:line="240" w:lineRule="atLeast"/>
              <w:rPr>
                <w:szCs w:val="22"/>
              </w:rPr>
            </w:pPr>
          </w:p>
        </w:tc>
        <w:tc>
          <w:tcPr>
            <w:tcW w:w="990" w:type="dxa"/>
            <w:shd w:val="clear" w:color="auto" w:fill="auto"/>
          </w:tcPr>
          <w:p w14:paraId="6EE305A0" w14:textId="77777777" w:rsidR="005F2318" w:rsidRPr="00B7145C" w:rsidRDefault="005F2318" w:rsidP="00F90487">
            <w:pPr>
              <w:pStyle w:val="acctfourfigures"/>
              <w:tabs>
                <w:tab w:val="clear" w:pos="765"/>
              </w:tabs>
              <w:spacing w:line="240" w:lineRule="atLeast"/>
              <w:ind w:right="101"/>
              <w:jc w:val="right"/>
              <w:rPr>
                <w:b/>
                <w:bCs/>
                <w:szCs w:val="22"/>
              </w:rPr>
            </w:pPr>
          </w:p>
        </w:tc>
        <w:tc>
          <w:tcPr>
            <w:tcW w:w="180" w:type="dxa"/>
            <w:shd w:val="clear" w:color="auto" w:fill="auto"/>
          </w:tcPr>
          <w:p w14:paraId="165BC7E2" w14:textId="77777777" w:rsidR="005F2318" w:rsidRPr="00B7145C" w:rsidRDefault="005F2318" w:rsidP="00F90487">
            <w:pPr>
              <w:pStyle w:val="acctfourfigures"/>
              <w:tabs>
                <w:tab w:val="decimal" w:pos="911"/>
              </w:tabs>
              <w:spacing w:line="240" w:lineRule="atLeast"/>
              <w:ind w:right="-169"/>
              <w:rPr>
                <w:b/>
                <w:bCs/>
                <w:szCs w:val="22"/>
              </w:rPr>
            </w:pPr>
          </w:p>
        </w:tc>
        <w:tc>
          <w:tcPr>
            <w:tcW w:w="1080" w:type="dxa"/>
          </w:tcPr>
          <w:p w14:paraId="5A0FED36" w14:textId="77777777" w:rsidR="005F2318" w:rsidRPr="00B7145C" w:rsidRDefault="005F2318" w:rsidP="00F90487">
            <w:pPr>
              <w:pStyle w:val="acctfourfigures"/>
              <w:tabs>
                <w:tab w:val="decimal" w:pos="911"/>
              </w:tabs>
              <w:spacing w:line="240" w:lineRule="atLeast"/>
              <w:ind w:right="-169"/>
              <w:jc w:val="center"/>
              <w:rPr>
                <w:b/>
                <w:bCs/>
                <w:szCs w:val="22"/>
              </w:rPr>
            </w:pPr>
          </w:p>
        </w:tc>
        <w:tc>
          <w:tcPr>
            <w:tcW w:w="180" w:type="dxa"/>
          </w:tcPr>
          <w:p w14:paraId="300C0EBA" w14:textId="77777777" w:rsidR="005F2318" w:rsidRPr="00B7145C" w:rsidRDefault="005F2318" w:rsidP="00F90487">
            <w:pPr>
              <w:pStyle w:val="acctfourfigures"/>
              <w:tabs>
                <w:tab w:val="decimal" w:pos="911"/>
              </w:tabs>
              <w:spacing w:line="240" w:lineRule="atLeast"/>
              <w:ind w:right="-169"/>
              <w:jc w:val="center"/>
              <w:rPr>
                <w:b/>
                <w:bCs/>
                <w:szCs w:val="22"/>
              </w:rPr>
            </w:pPr>
          </w:p>
        </w:tc>
        <w:tc>
          <w:tcPr>
            <w:tcW w:w="990" w:type="dxa"/>
            <w:shd w:val="clear" w:color="auto" w:fill="auto"/>
          </w:tcPr>
          <w:p w14:paraId="599DD4CE" w14:textId="77777777" w:rsidR="005F2318" w:rsidRPr="00DB1361" w:rsidRDefault="005F2318" w:rsidP="00DB1361">
            <w:pPr>
              <w:pStyle w:val="acctfourfigures"/>
              <w:tabs>
                <w:tab w:val="clear" w:pos="765"/>
                <w:tab w:val="decimal" w:pos="821"/>
              </w:tabs>
              <w:spacing w:line="240" w:lineRule="atLeast"/>
              <w:ind w:right="-169"/>
              <w:rPr>
                <w:szCs w:val="22"/>
              </w:rPr>
            </w:pPr>
          </w:p>
        </w:tc>
        <w:tc>
          <w:tcPr>
            <w:tcW w:w="180" w:type="dxa"/>
            <w:shd w:val="clear" w:color="auto" w:fill="auto"/>
          </w:tcPr>
          <w:p w14:paraId="16F9B782" w14:textId="77777777" w:rsidR="005F2318" w:rsidRPr="00B7145C" w:rsidRDefault="005F2318" w:rsidP="00F90487">
            <w:pPr>
              <w:pStyle w:val="acctfourfigures"/>
              <w:tabs>
                <w:tab w:val="decimal" w:pos="911"/>
              </w:tabs>
              <w:spacing w:line="240" w:lineRule="atLeast"/>
              <w:ind w:right="-169"/>
              <w:rPr>
                <w:b/>
                <w:bCs/>
                <w:szCs w:val="22"/>
              </w:rPr>
            </w:pPr>
          </w:p>
        </w:tc>
        <w:tc>
          <w:tcPr>
            <w:tcW w:w="999" w:type="dxa"/>
            <w:shd w:val="clear" w:color="auto" w:fill="auto"/>
          </w:tcPr>
          <w:p w14:paraId="0501B372" w14:textId="77777777" w:rsidR="005F2318" w:rsidRPr="00B7145C" w:rsidRDefault="005F2318" w:rsidP="00F90487">
            <w:pPr>
              <w:pStyle w:val="acctfourfigures"/>
              <w:tabs>
                <w:tab w:val="clear" w:pos="765"/>
                <w:tab w:val="decimal" w:pos="742"/>
              </w:tabs>
              <w:spacing w:line="240" w:lineRule="atLeast"/>
              <w:ind w:right="-169"/>
              <w:rPr>
                <w:b/>
                <w:bCs/>
                <w:szCs w:val="22"/>
              </w:rPr>
            </w:pPr>
          </w:p>
        </w:tc>
      </w:tr>
      <w:tr w:rsidR="00F02C52" w:rsidRPr="00B7145C" w14:paraId="29F66BEC" w14:textId="77777777" w:rsidTr="00F90487">
        <w:trPr>
          <w:cantSplit/>
        </w:trPr>
        <w:tc>
          <w:tcPr>
            <w:tcW w:w="2880" w:type="dxa"/>
            <w:shd w:val="clear" w:color="auto" w:fill="auto"/>
          </w:tcPr>
          <w:p w14:paraId="16AD16BE" w14:textId="77777777" w:rsidR="00F02C52" w:rsidRPr="00B7145C" w:rsidRDefault="00F02C52" w:rsidP="00F02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sidRPr="00B7145C">
              <w:rPr>
                <w:rFonts w:ascii="Times New Roman" w:hAnsi="Times New Roman" w:cs="Times New Roman"/>
                <w:sz w:val="22"/>
                <w:szCs w:val="22"/>
              </w:rPr>
              <w:t>Bank overdrafts</w:t>
            </w:r>
          </w:p>
        </w:tc>
        <w:tc>
          <w:tcPr>
            <w:tcW w:w="1080" w:type="dxa"/>
            <w:shd w:val="clear" w:color="auto" w:fill="auto"/>
          </w:tcPr>
          <w:p w14:paraId="094E2781" w14:textId="20DB65E4" w:rsidR="00F02C52" w:rsidRPr="002C7E0F" w:rsidRDefault="00F02C52" w:rsidP="00F02C52">
            <w:pPr>
              <w:pStyle w:val="acctfourfigures"/>
              <w:tabs>
                <w:tab w:val="clear" w:pos="765"/>
                <w:tab w:val="decimal" w:pos="825"/>
              </w:tabs>
              <w:spacing w:line="240" w:lineRule="atLeast"/>
              <w:ind w:right="-82"/>
              <w:rPr>
                <w:rFonts w:cs="Angsana New"/>
                <w:szCs w:val="28"/>
                <w:lang w:val="en-US" w:bidi="th-TH"/>
              </w:rPr>
            </w:pPr>
            <w:r w:rsidRPr="00061690">
              <w:t>374</w:t>
            </w:r>
          </w:p>
        </w:tc>
        <w:tc>
          <w:tcPr>
            <w:tcW w:w="180" w:type="dxa"/>
            <w:shd w:val="clear" w:color="auto" w:fill="auto"/>
          </w:tcPr>
          <w:p w14:paraId="164E4759" w14:textId="77777777" w:rsidR="00F02C52" w:rsidRPr="00B7145C" w:rsidRDefault="00F02C52" w:rsidP="00F02C52">
            <w:pPr>
              <w:pStyle w:val="acctfourfigures"/>
              <w:spacing w:line="240" w:lineRule="atLeast"/>
              <w:rPr>
                <w:szCs w:val="22"/>
              </w:rPr>
            </w:pPr>
          </w:p>
        </w:tc>
        <w:tc>
          <w:tcPr>
            <w:tcW w:w="990" w:type="dxa"/>
            <w:shd w:val="clear" w:color="auto" w:fill="auto"/>
          </w:tcPr>
          <w:p w14:paraId="5413DFBF" w14:textId="11341185" w:rsidR="00F02C52" w:rsidRPr="00B7145C" w:rsidRDefault="00F02C52" w:rsidP="00F02C52">
            <w:pPr>
              <w:pStyle w:val="acctfourfigures"/>
              <w:tabs>
                <w:tab w:val="clear" w:pos="765"/>
                <w:tab w:val="decimal" w:pos="733"/>
              </w:tabs>
              <w:spacing w:line="240" w:lineRule="atLeast"/>
              <w:ind w:right="-82"/>
              <w:rPr>
                <w:szCs w:val="22"/>
              </w:rPr>
            </w:pPr>
            <w:r w:rsidRPr="00061690">
              <w:t>374</w:t>
            </w:r>
          </w:p>
        </w:tc>
        <w:tc>
          <w:tcPr>
            <w:tcW w:w="180" w:type="dxa"/>
            <w:shd w:val="clear" w:color="auto" w:fill="auto"/>
          </w:tcPr>
          <w:p w14:paraId="197B87FE" w14:textId="77777777" w:rsidR="00F02C52" w:rsidRPr="00B7145C" w:rsidRDefault="00F02C52" w:rsidP="00F02C52">
            <w:pPr>
              <w:pStyle w:val="acctfourfigures"/>
              <w:tabs>
                <w:tab w:val="decimal" w:pos="911"/>
              </w:tabs>
              <w:spacing w:line="240" w:lineRule="atLeast"/>
              <w:ind w:right="-169"/>
              <w:rPr>
                <w:szCs w:val="22"/>
              </w:rPr>
            </w:pPr>
          </w:p>
        </w:tc>
        <w:tc>
          <w:tcPr>
            <w:tcW w:w="1080" w:type="dxa"/>
          </w:tcPr>
          <w:p w14:paraId="331CDA70" w14:textId="6FDB6D98" w:rsidR="00F02C52" w:rsidRPr="00B7145C" w:rsidRDefault="00F02C52" w:rsidP="00F02C52">
            <w:pPr>
              <w:pStyle w:val="acctfourfigures"/>
              <w:tabs>
                <w:tab w:val="clear" w:pos="765"/>
                <w:tab w:val="decimal" w:pos="820"/>
              </w:tabs>
              <w:spacing w:line="240" w:lineRule="atLeast"/>
              <w:ind w:right="-169"/>
              <w:rPr>
                <w:szCs w:val="22"/>
              </w:rPr>
            </w:pPr>
            <w:r w:rsidRPr="00061690">
              <w:t>-</w:t>
            </w:r>
          </w:p>
        </w:tc>
        <w:tc>
          <w:tcPr>
            <w:tcW w:w="180" w:type="dxa"/>
          </w:tcPr>
          <w:p w14:paraId="74F4D93E" w14:textId="77777777" w:rsidR="00F02C52" w:rsidRPr="00B7145C" w:rsidRDefault="00F02C52" w:rsidP="00F02C52">
            <w:pPr>
              <w:pStyle w:val="acctfourfigures"/>
              <w:tabs>
                <w:tab w:val="clear" w:pos="765"/>
                <w:tab w:val="decimal" w:pos="821"/>
              </w:tabs>
              <w:spacing w:line="240" w:lineRule="atLeast"/>
              <w:ind w:right="-169"/>
              <w:rPr>
                <w:szCs w:val="22"/>
              </w:rPr>
            </w:pPr>
          </w:p>
        </w:tc>
        <w:tc>
          <w:tcPr>
            <w:tcW w:w="990" w:type="dxa"/>
            <w:shd w:val="clear" w:color="auto" w:fill="auto"/>
          </w:tcPr>
          <w:p w14:paraId="703F2891" w14:textId="6D4AF6D6" w:rsidR="00F02C52" w:rsidRPr="00B7145C" w:rsidRDefault="00F02C52" w:rsidP="00F02C52">
            <w:pPr>
              <w:pStyle w:val="acctfourfigures"/>
              <w:tabs>
                <w:tab w:val="clear" w:pos="765"/>
                <w:tab w:val="decimal" w:pos="731"/>
              </w:tabs>
              <w:spacing w:line="240" w:lineRule="atLeast"/>
              <w:ind w:right="-169"/>
              <w:rPr>
                <w:szCs w:val="22"/>
              </w:rPr>
            </w:pPr>
            <w:r w:rsidRPr="00061690">
              <w:t>-</w:t>
            </w:r>
          </w:p>
        </w:tc>
        <w:tc>
          <w:tcPr>
            <w:tcW w:w="180" w:type="dxa"/>
            <w:shd w:val="clear" w:color="auto" w:fill="auto"/>
          </w:tcPr>
          <w:p w14:paraId="4204250F" w14:textId="77777777" w:rsidR="00F02C52" w:rsidRPr="00B7145C" w:rsidRDefault="00F02C52" w:rsidP="00F02C52">
            <w:pPr>
              <w:pStyle w:val="acctfourfigures"/>
              <w:tabs>
                <w:tab w:val="decimal" w:pos="732"/>
              </w:tabs>
              <w:spacing w:line="240" w:lineRule="atLeast"/>
              <w:ind w:right="-169"/>
              <w:rPr>
                <w:szCs w:val="22"/>
              </w:rPr>
            </w:pPr>
          </w:p>
        </w:tc>
        <w:tc>
          <w:tcPr>
            <w:tcW w:w="999" w:type="dxa"/>
            <w:shd w:val="clear" w:color="auto" w:fill="auto"/>
          </w:tcPr>
          <w:p w14:paraId="340E76F5" w14:textId="5BC911A8" w:rsidR="00F02C52" w:rsidRPr="00B7145C" w:rsidRDefault="00F02C52" w:rsidP="00F02C52">
            <w:pPr>
              <w:pStyle w:val="acctfourfigures"/>
              <w:tabs>
                <w:tab w:val="clear" w:pos="765"/>
                <w:tab w:val="decimal" w:pos="730"/>
              </w:tabs>
              <w:spacing w:line="240" w:lineRule="atLeast"/>
              <w:ind w:right="-169"/>
              <w:rPr>
                <w:szCs w:val="22"/>
              </w:rPr>
            </w:pPr>
            <w:r w:rsidRPr="00061690">
              <w:t>374</w:t>
            </w:r>
          </w:p>
        </w:tc>
      </w:tr>
      <w:tr w:rsidR="00F02C52" w:rsidRPr="00B7145C" w14:paraId="1220C30A" w14:textId="77777777" w:rsidTr="00F90487">
        <w:trPr>
          <w:cantSplit/>
        </w:trPr>
        <w:tc>
          <w:tcPr>
            <w:tcW w:w="2880" w:type="dxa"/>
            <w:shd w:val="clear" w:color="auto" w:fill="auto"/>
          </w:tcPr>
          <w:p w14:paraId="6D970B2F" w14:textId="77777777" w:rsidR="00F02C52" w:rsidRPr="00B7145C" w:rsidRDefault="00F02C52" w:rsidP="00F02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Trade accounts payable</w:t>
            </w:r>
          </w:p>
        </w:tc>
        <w:tc>
          <w:tcPr>
            <w:tcW w:w="1080" w:type="dxa"/>
            <w:shd w:val="clear" w:color="auto" w:fill="auto"/>
          </w:tcPr>
          <w:p w14:paraId="5694EABB" w14:textId="52B490FD" w:rsidR="00F02C52" w:rsidRPr="002C7E0F" w:rsidRDefault="00F02C52" w:rsidP="00F02C52">
            <w:pPr>
              <w:pStyle w:val="acctfourfigures"/>
              <w:tabs>
                <w:tab w:val="clear" w:pos="765"/>
                <w:tab w:val="decimal" w:pos="825"/>
              </w:tabs>
              <w:spacing w:line="240" w:lineRule="atLeast"/>
              <w:ind w:right="-82"/>
              <w:rPr>
                <w:rFonts w:cs="Angsana New"/>
                <w:szCs w:val="28"/>
                <w:lang w:val="en-US" w:bidi="th-TH"/>
              </w:rPr>
            </w:pPr>
            <w:r w:rsidRPr="00061690">
              <w:t>26,443</w:t>
            </w:r>
          </w:p>
        </w:tc>
        <w:tc>
          <w:tcPr>
            <w:tcW w:w="180" w:type="dxa"/>
            <w:shd w:val="clear" w:color="auto" w:fill="auto"/>
          </w:tcPr>
          <w:p w14:paraId="29FDEE10" w14:textId="77777777" w:rsidR="00F02C52" w:rsidRPr="00B7145C" w:rsidRDefault="00F02C52" w:rsidP="00F02C52">
            <w:pPr>
              <w:pStyle w:val="acctfourfigures"/>
              <w:spacing w:line="240" w:lineRule="atLeast"/>
              <w:rPr>
                <w:szCs w:val="22"/>
              </w:rPr>
            </w:pPr>
          </w:p>
        </w:tc>
        <w:tc>
          <w:tcPr>
            <w:tcW w:w="990" w:type="dxa"/>
            <w:shd w:val="clear" w:color="auto" w:fill="auto"/>
          </w:tcPr>
          <w:p w14:paraId="0DA2A565" w14:textId="32EF4671" w:rsidR="00F02C52" w:rsidRPr="00B7145C" w:rsidRDefault="00F02C52" w:rsidP="00F02C52">
            <w:pPr>
              <w:pStyle w:val="acctfourfigures"/>
              <w:tabs>
                <w:tab w:val="clear" w:pos="765"/>
                <w:tab w:val="decimal" w:pos="733"/>
              </w:tabs>
              <w:spacing w:line="240" w:lineRule="atLeast"/>
              <w:ind w:right="-82"/>
              <w:rPr>
                <w:szCs w:val="22"/>
              </w:rPr>
            </w:pPr>
            <w:r w:rsidRPr="00061690">
              <w:t>26,443</w:t>
            </w:r>
          </w:p>
        </w:tc>
        <w:tc>
          <w:tcPr>
            <w:tcW w:w="180" w:type="dxa"/>
            <w:shd w:val="clear" w:color="auto" w:fill="auto"/>
          </w:tcPr>
          <w:p w14:paraId="33AFD568" w14:textId="77777777" w:rsidR="00F02C52" w:rsidRPr="00B7145C" w:rsidRDefault="00F02C52" w:rsidP="00F02C52">
            <w:pPr>
              <w:pStyle w:val="acctfourfigures"/>
              <w:tabs>
                <w:tab w:val="decimal" w:pos="911"/>
              </w:tabs>
              <w:spacing w:line="240" w:lineRule="atLeast"/>
              <w:ind w:right="-169"/>
              <w:rPr>
                <w:szCs w:val="22"/>
              </w:rPr>
            </w:pPr>
          </w:p>
        </w:tc>
        <w:tc>
          <w:tcPr>
            <w:tcW w:w="1080" w:type="dxa"/>
          </w:tcPr>
          <w:p w14:paraId="7B9AB5B8" w14:textId="3D3731C7" w:rsidR="00F02C52" w:rsidRPr="00B7145C" w:rsidRDefault="00F02C52" w:rsidP="00F02C52">
            <w:pPr>
              <w:pStyle w:val="acctfourfigures"/>
              <w:tabs>
                <w:tab w:val="clear" w:pos="765"/>
                <w:tab w:val="decimal" w:pos="820"/>
              </w:tabs>
              <w:spacing w:line="240" w:lineRule="atLeast"/>
              <w:ind w:right="-169"/>
              <w:rPr>
                <w:szCs w:val="22"/>
              </w:rPr>
            </w:pPr>
            <w:r w:rsidRPr="00061690">
              <w:t>-</w:t>
            </w:r>
          </w:p>
        </w:tc>
        <w:tc>
          <w:tcPr>
            <w:tcW w:w="180" w:type="dxa"/>
          </w:tcPr>
          <w:p w14:paraId="793A43DC" w14:textId="77777777" w:rsidR="00F02C52" w:rsidRPr="00B7145C" w:rsidRDefault="00F02C52" w:rsidP="00F02C52">
            <w:pPr>
              <w:pStyle w:val="acctfourfigures"/>
              <w:tabs>
                <w:tab w:val="clear" w:pos="765"/>
                <w:tab w:val="decimal" w:pos="821"/>
              </w:tabs>
              <w:spacing w:line="240" w:lineRule="atLeast"/>
              <w:ind w:right="-169"/>
              <w:rPr>
                <w:szCs w:val="22"/>
              </w:rPr>
            </w:pPr>
          </w:p>
        </w:tc>
        <w:tc>
          <w:tcPr>
            <w:tcW w:w="990" w:type="dxa"/>
            <w:shd w:val="clear" w:color="auto" w:fill="auto"/>
          </w:tcPr>
          <w:p w14:paraId="4B4A3E0A" w14:textId="2F7A098F" w:rsidR="00F02C52" w:rsidRPr="00B7145C" w:rsidRDefault="00F02C52" w:rsidP="00F02C52">
            <w:pPr>
              <w:pStyle w:val="acctfourfigures"/>
              <w:tabs>
                <w:tab w:val="clear" w:pos="765"/>
                <w:tab w:val="decimal" w:pos="731"/>
              </w:tabs>
              <w:spacing w:line="240" w:lineRule="atLeast"/>
              <w:ind w:right="-169"/>
              <w:rPr>
                <w:szCs w:val="22"/>
              </w:rPr>
            </w:pPr>
            <w:r w:rsidRPr="00061690">
              <w:t>-</w:t>
            </w:r>
          </w:p>
        </w:tc>
        <w:tc>
          <w:tcPr>
            <w:tcW w:w="180" w:type="dxa"/>
            <w:shd w:val="clear" w:color="auto" w:fill="auto"/>
          </w:tcPr>
          <w:p w14:paraId="7A3AEDDB" w14:textId="77777777" w:rsidR="00F02C52" w:rsidRPr="00B7145C" w:rsidRDefault="00F02C52" w:rsidP="00F02C52">
            <w:pPr>
              <w:pStyle w:val="acctfourfigures"/>
              <w:tabs>
                <w:tab w:val="decimal" w:pos="732"/>
              </w:tabs>
              <w:spacing w:line="240" w:lineRule="atLeast"/>
              <w:ind w:right="-169"/>
              <w:rPr>
                <w:szCs w:val="22"/>
              </w:rPr>
            </w:pPr>
          </w:p>
        </w:tc>
        <w:tc>
          <w:tcPr>
            <w:tcW w:w="999" w:type="dxa"/>
            <w:shd w:val="clear" w:color="auto" w:fill="auto"/>
          </w:tcPr>
          <w:p w14:paraId="41C3DDCC" w14:textId="1EC52AED" w:rsidR="00F02C52" w:rsidRPr="00B7145C" w:rsidRDefault="00F02C52" w:rsidP="00F02C52">
            <w:pPr>
              <w:pStyle w:val="acctfourfigures"/>
              <w:tabs>
                <w:tab w:val="clear" w:pos="765"/>
                <w:tab w:val="decimal" w:pos="730"/>
              </w:tabs>
              <w:spacing w:line="240" w:lineRule="atLeast"/>
              <w:ind w:right="-169"/>
              <w:rPr>
                <w:szCs w:val="22"/>
              </w:rPr>
            </w:pPr>
            <w:r w:rsidRPr="00061690">
              <w:t>26,443</w:t>
            </w:r>
          </w:p>
        </w:tc>
      </w:tr>
      <w:tr w:rsidR="00F02C52" w:rsidRPr="00B7145C" w14:paraId="4446F502" w14:textId="77777777" w:rsidTr="00F90487">
        <w:trPr>
          <w:cantSplit/>
        </w:trPr>
        <w:tc>
          <w:tcPr>
            <w:tcW w:w="2880" w:type="dxa"/>
            <w:shd w:val="clear" w:color="auto" w:fill="auto"/>
          </w:tcPr>
          <w:p w14:paraId="0DE707A4" w14:textId="77777777" w:rsidR="00F02C52" w:rsidRDefault="00F02C52" w:rsidP="00F02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1080" w:type="dxa"/>
            <w:shd w:val="clear" w:color="auto" w:fill="auto"/>
          </w:tcPr>
          <w:p w14:paraId="731CCA1C" w14:textId="34EB33B1" w:rsidR="00F02C52" w:rsidRPr="002C7E0F" w:rsidRDefault="00F02C52" w:rsidP="00F02C52">
            <w:pPr>
              <w:pStyle w:val="acctfourfigures"/>
              <w:tabs>
                <w:tab w:val="clear" w:pos="765"/>
                <w:tab w:val="decimal" w:pos="825"/>
              </w:tabs>
              <w:spacing w:line="240" w:lineRule="atLeast"/>
              <w:ind w:right="-82"/>
              <w:rPr>
                <w:rFonts w:cs="Angsana New"/>
                <w:szCs w:val="28"/>
                <w:lang w:val="en-US" w:bidi="th-TH"/>
              </w:rPr>
            </w:pPr>
            <w:r w:rsidRPr="00061690">
              <w:t>54,451</w:t>
            </w:r>
          </w:p>
        </w:tc>
        <w:tc>
          <w:tcPr>
            <w:tcW w:w="180" w:type="dxa"/>
            <w:shd w:val="clear" w:color="auto" w:fill="auto"/>
          </w:tcPr>
          <w:p w14:paraId="32828278" w14:textId="77777777" w:rsidR="00F02C52" w:rsidRPr="00B7145C" w:rsidRDefault="00F02C52" w:rsidP="00F02C52">
            <w:pPr>
              <w:pStyle w:val="acctfourfigures"/>
              <w:spacing w:line="240" w:lineRule="atLeast"/>
              <w:rPr>
                <w:szCs w:val="22"/>
              </w:rPr>
            </w:pPr>
          </w:p>
        </w:tc>
        <w:tc>
          <w:tcPr>
            <w:tcW w:w="990" w:type="dxa"/>
            <w:shd w:val="clear" w:color="auto" w:fill="auto"/>
          </w:tcPr>
          <w:p w14:paraId="53D3F774" w14:textId="0F5F5CD7" w:rsidR="00F02C52" w:rsidRPr="00B7145C" w:rsidRDefault="00F02C52" w:rsidP="00F02C52">
            <w:pPr>
              <w:pStyle w:val="acctfourfigures"/>
              <w:tabs>
                <w:tab w:val="clear" w:pos="765"/>
                <w:tab w:val="decimal" w:pos="733"/>
              </w:tabs>
              <w:spacing w:line="240" w:lineRule="atLeast"/>
              <w:ind w:right="-82"/>
              <w:rPr>
                <w:szCs w:val="22"/>
              </w:rPr>
            </w:pPr>
            <w:r w:rsidRPr="00061690">
              <w:t>54,451</w:t>
            </w:r>
          </w:p>
        </w:tc>
        <w:tc>
          <w:tcPr>
            <w:tcW w:w="180" w:type="dxa"/>
            <w:shd w:val="clear" w:color="auto" w:fill="auto"/>
          </w:tcPr>
          <w:p w14:paraId="05C91062" w14:textId="77777777" w:rsidR="00F02C52" w:rsidRPr="00B7145C" w:rsidRDefault="00F02C52" w:rsidP="00F02C52">
            <w:pPr>
              <w:pStyle w:val="acctfourfigures"/>
              <w:tabs>
                <w:tab w:val="decimal" w:pos="911"/>
              </w:tabs>
              <w:spacing w:line="240" w:lineRule="atLeast"/>
              <w:ind w:right="-169"/>
              <w:rPr>
                <w:szCs w:val="22"/>
              </w:rPr>
            </w:pPr>
          </w:p>
        </w:tc>
        <w:tc>
          <w:tcPr>
            <w:tcW w:w="1080" w:type="dxa"/>
          </w:tcPr>
          <w:p w14:paraId="0D864104" w14:textId="4197C702" w:rsidR="00F02C52" w:rsidRPr="00B7145C" w:rsidRDefault="00F02C52" w:rsidP="00F02C52">
            <w:pPr>
              <w:pStyle w:val="acctfourfigures"/>
              <w:tabs>
                <w:tab w:val="clear" w:pos="765"/>
                <w:tab w:val="decimal" w:pos="820"/>
              </w:tabs>
              <w:spacing w:line="240" w:lineRule="atLeast"/>
              <w:ind w:right="-169"/>
              <w:rPr>
                <w:szCs w:val="22"/>
              </w:rPr>
            </w:pPr>
            <w:r w:rsidRPr="00061690">
              <w:t>-</w:t>
            </w:r>
          </w:p>
        </w:tc>
        <w:tc>
          <w:tcPr>
            <w:tcW w:w="180" w:type="dxa"/>
          </w:tcPr>
          <w:p w14:paraId="7278FFE1" w14:textId="77777777" w:rsidR="00F02C52" w:rsidRPr="00B7145C" w:rsidRDefault="00F02C52" w:rsidP="00F02C52">
            <w:pPr>
              <w:pStyle w:val="acctfourfigures"/>
              <w:tabs>
                <w:tab w:val="clear" w:pos="765"/>
                <w:tab w:val="decimal" w:pos="821"/>
              </w:tabs>
              <w:spacing w:line="240" w:lineRule="atLeast"/>
              <w:ind w:right="-169"/>
              <w:rPr>
                <w:szCs w:val="22"/>
              </w:rPr>
            </w:pPr>
          </w:p>
        </w:tc>
        <w:tc>
          <w:tcPr>
            <w:tcW w:w="990" w:type="dxa"/>
            <w:shd w:val="clear" w:color="auto" w:fill="auto"/>
          </w:tcPr>
          <w:p w14:paraId="26FD5B3E" w14:textId="6A784FC6" w:rsidR="00F02C52" w:rsidRPr="00B7145C" w:rsidRDefault="00F02C52" w:rsidP="00F02C52">
            <w:pPr>
              <w:pStyle w:val="acctfourfigures"/>
              <w:tabs>
                <w:tab w:val="clear" w:pos="765"/>
                <w:tab w:val="decimal" w:pos="731"/>
              </w:tabs>
              <w:spacing w:line="240" w:lineRule="atLeast"/>
              <w:ind w:right="-169"/>
              <w:rPr>
                <w:szCs w:val="22"/>
              </w:rPr>
            </w:pPr>
            <w:r w:rsidRPr="00061690">
              <w:t>-</w:t>
            </w:r>
          </w:p>
        </w:tc>
        <w:tc>
          <w:tcPr>
            <w:tcW w:w="180" w:type="dxa"/>
            <w:shd w:val="clear" w:color="auto" w:fill="auto"/>
          </w:tcPr>
          <w:p w14:paraId="60A220C7" w14:textId="77777777" w:rsidR="00F02C52" w:rsidRPr="00B7145C" w:rsidRDefault="00F02C52" w:rsidP="00F02C52">
            <w:pPr>
              <w:pStyle w:val="acctfourfigures"/>
              <w:tabs>
                <w:tab w:val="decimal" w:pos="732"/>
              </w:tabs>
              <w:spacing w:line="240" w:lineRule="atLeast"/>
              <w:ind w:right="-169"/>
              <w:rPr>
                <w:szCs w:val="22"/>
              </w:rPr>
            </w:pPr>
          </w:p>
        </w:tc>
        <w:tc>
          <w:tcPr>
            <w:tcW w:w="999" w:type="dxa"/>
            <w:shd w:val="clear" w:color="auto" w:fill="auto"/>
          </w:tcPr>
          <w:p w14:paraId="46D06888" w14:textId="2B1CEA70" w:rsidR="00F02C52" w:rsidRPr="00B7145C" w:rsidRDefault="00F02C52" w:rsidP="00F02C52">
            <w:pPr>
              <w:pStyle w:val="acctfourfigures"/>
              <w:tabs>
                <w:tab w:val="clear" w:pos="765"/>
                <w:tab w:val="decimal" w:pos="730"/>
              </w:tabs>
              <w:spacing w:line="240" w:lineRule="atLeast"/>
              <w:ind w:right="-169"/>
              <w:rPr>
                <w:szCs w:val="22"/>
              </w:rPr>
            </w:pPr>
            <w:r w:rsidRPr="00061690">
              <w:t>54,451</w:t>
            </w:r>
          </w:p>
        </w:tc>
      </w:tr>
      <w:tr w:rsidR="00C02F0C" w:rsidRPr="00B7145C" w14:paraId="02E756E2" w14:textId="77777777" w:rsidTr="00F90487">
        <w:trPr>
          <w:cantSplit/>
        </w:trPr>
        <w:tc>
          <w:tcPr>
            <w:tcW w:w="2880" w:type="dxa"/>
            <w:shd w:val="clear" w:color="auto" w:fill="auto"/>
          </w:tcPr>
          <w:p w14:paraId="71323221" w14:textId="77777777" w:rsidR="00C02F0C"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Payable on purchase</w:t>
            </w:r>
          </w:p>
        </w:tc>
        <w:tc>
          <w:tcPr>
            <w:tcW w:w="1080" w:type="dxa"/>
            <w:shd w:val="clear" w:color="auto" w:fill="auto"/>
          </w:tcPr>
          <w:p w14:paraId="2DBA051D" w14:textId="77777777" w:rsidR="00C02F0C" w:rsidRPr="002C7E0F" w:rsidRDefault="00C02F0C" w:rsidP="00C02F0C">
            <w:pPr>
              <w:pStyle w:val="acctfourfigures"/>
              <w:tabs>
                <w:tab w:val="clear" w:pos="765"/>
                <w:tab w:val="decimal" w:pos="825"/>
              </w:tabs>
              <w:spacing w:line="240" w:lineRule="atLeast"/>
              <w:ind w:right="-82"/>
              <w:rPr>
                <w:rFonts w:cs="Angsana New"/>
                <w:szCs w:val="28"/>
                <w:lang w:val="en-US" w:bidi="th-TH"/>
              </w:rPr>
            </w:pPr>
          </w:p>
        </w:tc>
        <w:tc>
          <w:tcPr>
            <w:tcW w:w="180" w:type="dxa"/>
            <w:shd w:val="clear" w:color="auto" w:fill="auto"/>
          </w:tcPr>
          <w:p w14:paraId="5462FD61" w14:textId="77777777" w:rsidR="00C02F0C" w:rsidRPr="00B7145C" w:rsidRDefault="00C02F0C" w:rsidP="00C02F0C">
            <w:pPr>
              <w:pStyle w:val="acctfourfigures"/>
              <w:spacing w:line="240" w:lineRule="atLeast"/>
              <w:rPr>
                <w:szCs w:val="22"/>
              </w:rPr>
            </w:pPr>
          </w:p>
        </w:tc>
        <w:tc>
          <w:tcPr>
            <w:tcW w:w="990" w:type="dxa"/>
            <w:shd w:val="clear" w:color="auto" w:fill="auto"/>
          </w:tcPr>
          <w:p w14:paraId="749F55E4" w14:textId="77777777" w:rsidR="00C02F0C" w:rsidRPr="00B7145C" w:rsidRDefault="00C02F0C" w:rsidP="00C02F0C">
            <w:pPr>
              <w:pStyle w:val="acctfourfigures"/>
              <w:tabs>
                <w:tab w:val="clear" w:pos="765"/>
                <w:tab w:val="decimal" w:pos="733"/>
              </w:tabs>
              <w:spacing w:line="240" w:lineRule="atLeast"/>
              <w:ind w:right="-82"/>
              <w:rPr>
                <w:szCs w:val="22"/>
              </w:rPr>
            </w:pPr>
          </w:p>
        </w:tc>
        <w:tc>
          <w:tcPr>
            <w:tcW w:w="180" w:type="dxa"/>
            <w:shd w:val="clear" w:color="auto" w:fill="auto"/>
          </w:tcPr>
          <w:p w14:paraId="1FAEFC00" w14:textId="77777777" w:rsidR="00C02F0C" w:rsidRPr="00B7145C" w:rsidRDefault="00C02F0C" w:rsidP="00C02F0C">
            <w:pPr>
              <w:pStyle w:val="acctfourfigures"/>
              <w:tabs>
                <w:tab w:val="decimal" w:pos="911"/>
              </w:tabs>
              <w:spacing w:line="240" w:lineRule="atLeast"/>
              <w:ind w:right="-169"/>
              <w:rPr>
                <w:szCs w:val="22"/>
              </w:rPr>
            </w:pPr>
          </w:p>
        </w:tc>
        <w:tc>
          <w:tcPr>
            <w:tcW w:w="1080" w:type="dxa"/>
          </w:tcPr>
          <w:p w14:paraId="17063C55" w14:textId="77777777" w:rsidR="00C02F0C" w:rsidRPr="00B7145C" w:rsidRDefault="00C02F0C" w:rsidP="00C02F0C">
            <w:pPr>
              <w:pStyle w:val="acctfourfigures"/>
              <w:tabs>
                <w:tab w:val="clear" w:pos="765"/>
                <w:tab w:val="decimal" w:pos="821"/>
              </w:tabs>
              <w:spacing w:line="240" w:lineRule="atLeast"/>
              <w:ind w:right="-169"/>
              <w:rPr>
                <w:szCs w:val="22"/>
              </w:rPr>
            </w:pPr>
          </w:p>
        </w:tc>
        <w:tc>
          <w:tcPr>
            <w:tcW w:w="180" w:type="dxa"/>
          </w:tcPr>
          <w:p w14:paraId="6545426C" w14:textId="77777777" w:rsidR="00C02F0C" w:rsidRPr="00B7145C" w:rsidRDefault="00C02F0C" w:rsidP="00C02F0C">
            <w:pPr>
              <w:pStyle w:val="acctfourfigures"/>
              <w:tabs>
                <w:tab w:val="clear" w:pos="765"/>
                <w:tab w:val="decimal" w:pos="821"/>
              </w:tabs>
              <w:spacing w:line="240" w:lineRule="atLeast"/>
              <w:ind w:right="-169"/>
              <w:rPr>
                <w:szCs w:val="22"/>
              </w:rPr>
            </w:pPr>
          </w:p>
        </w:tc>
        <w:tc>
          <w:tcPr>
            <w:tcW w:w="990" w:type="dxa"/>
            <w:shd w:val="clear" w:color="auto" w:fill="auto"/>
          </w:tcPr>
          <w:p w14:paraId="2D121642" w14:textId="77777777" w:rsidR="00C02F0C" w:rsidRPr="00B7145C" w:rsidRDefault="00C02F0C" w:rsidP="00C02F0C">
            <w:pPr>
              <w:pStyle w:val="acctfourfigures"/>
              <w:tabs>
                <w:tab w:val="clear" w:pos="765"/>
                <w:tab w:val="decimal" w:pos="731"/>
              </w:tabs>
              <w:spacing w:line="240" w:lineRule="atLeast"/>
              <w:ind w:right="-169"/>
              <w:rPr>
                <w:szCs w:val="22"/>
              </w:rPr>
            </w:pPr>
          </w:p>
        </w:tc>
        <w:tc>
          <w:tcPr>
            <w:tcW w:w="180" w:type="dxa"/>
            <w:shd w:val="clear" w:color="auto" w:fill="auto"/>
          </w:tcPr>
          <w:p w14:paraId="29ECA078" w14:textId="77777777" w:rsidR="00C02F0C" w:rsidRPr="00B7145C" w:rsidRDefault="00C02F0C" w:rsidP="00C02F0C">
            <w:pPr>
              <w:pStyle w:val="acctfourfigures"/>
              <w:tabs>
                <w:tab w:val="decimal" w:pos="732"/>
              </w:tabs>
              <w:spacing w:line="240" w:lineRule="atLeast"/>
              <w:ind w:right="-169"/>
              <w:rPr>
                <w:szCs w:val="22"/>
              </w:rPr>
            </w:pPr>
          </w:p>
        </w:tc>
        <w:tc>
          <w:tcPr>
            <w:tcW w:w="999" w:type="dxa"/>
            <w:shd w:val="clear" w:color="auto" w:fill="auto"/>
          </w:tcPr>
          <w:p w14:paraId="75D4E1CC" w14:textId="77777777" w:rsidR="00C02F0C" w:rsidRPr="00B7145C" w:rsidRDefault="00C02F0C" w:rsidP="00C02F0C">
            <w:pPr>
              <w:pStyle w:val="acctfourfigures"/>
              <w:tabs>
                <w:tab w:val="clear" w:pos="765"/>
                <w:tab w:val="decimal" w:pos="730"/>
              </w:tabs>
              <w:spacing w:line="240" w:lineRule="atLeast"/>
              <w:ind w:right="-169"/>
              <w:rPr>
                <w:szCs w:val="22"/>
              </w:rPr>
            </w:pPr>
          </w:p>
        </w:tc>
      </w:tr>
      <w:tr w:rsidR="00F02C52" w:rsidRPr="00B7145C" w14:paraId="19A608B1" w14:textId="77777777" w:rsidTr="00F90487">
        <w:trPr>
          <w:cantSplit/>
        </w:trPr>
        <w:tc>
          <w:tcPr>
            <w:tcW w:w="2880" w:type="dxa"/>
            <w:shd w:val="clear" w:color="auto" w:fill="auto"/>
          </w:tcPr>
          <w:p w14:paraId="7FFCD4AB" w14:textId="77777777" w:rsidR="00F02C52" w:rsidRDefault="00F02C52" w:rsidP="00F02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Pr>
                <w:rFonts w:ascii="Times New Roman" w:hAnsi="Times New Roman" w:cs="Times New Roman"/>
                <w:sz w:val="22"/>
                <w:szCs w:val="22"/>
              </w:rPr>
              <w:t>of equipment</w:t>
            </w:r>
          </w:p>
        </w:tc>
        <w:tc>
          <w:tcPr>
            <w:tcW w:w="1080" w:type="dxa"/>
            <w:shd w:val="clear" w:color="auto" w:fill="auto"/>
          </w:tcPr>
          <w:p w14:paraId="2177A9A6" w14:textId="32267FEF" w:rsidR="00F02C52" w:rsidRPr="002C7E0F" w:rsidRDefault="00F02C52" w:rsidP="00F02C52">
            <w:pPr>
              <w:pStyle w:val="acctfourfigures"/>
              <w:tabs>
                <w:tab w:val="clear" w:pos="765"/>
                <w:tab w:val="decimal" w:pos="825"/>
              </w:tabs>
              <w:spacing w:line="240" w:lineRule="atLeast"/>
              <w:ind w:right="-82"/>
              <w:rPr>
                <w:rFonts w:cs="Angsana New"/>
                <w:szCs w:val="28"/>
                <w:lang w:val="en-US" w:bidi="th-TH"/>
              </w:rPr>
            </w:pPr>
            <w:r w:rsidRPr="00626B8A">
              <w:t>2,271</w:t>
            </w:r>
          </w:p>
        </w:tc>
        <w:tc>
          <w:tcPr>
            <w:tcW w:w="180" w:type="dxa"/>
            <w:shd w:val="clear" w:color="auto" w:fill="auto"/>
          </w:tcPr>
          <w:p w14:paraId="06B403B9" w14:textId="77777777" w:rsidR="00F02C52" w:rsidRPr="00B7145C" w:rsidRDefault="00F02C52" w:rsidP="00F02C52">
            <w:pPr>
              <w:pStyle w:val="acctfourfigures"/>
              <w:spacing w:line="240" w:lineRule="atLeast"/>
              <w:rPr>
                <w:szCs w:val="22"/>
              </w:rPr>
            </w:pPr>
          </w:p>
        </w:tc>
        <w:tc>
          <w:tcPr>
            <w:tcW w:w="990" w:type="dxa"/>
            <w:shd w:val="clear" w:color="auto" w:fill="auto"/>
          </w:tcPr>
          <w:p w14:paraId="42FF8F72" w14:textId="42D8DB3F" w:rsidR="00F02C52" w:rsidRPr="00B7145C" w:rsidRDefault="00F02C52" w:rsidP="00F02C52">
            <w:pPr>
              <w:pStyle w:val="acctfourfigures"/>
              <w:tabs>
                <w:tab w:val="clear" w:pos="765"/>
                <w:tab w:val="decimal" w:pos="733"/>
              </w:tabs>
              <w:spacing w:line="240" w:lineRule="atLeast"/>
              <w:ind w:right="-82"/>
              <w:rPr>
                <w:szCs w:val="22"/>
              </w:rPr>
            </w:pPr>
            <w:r w:rsidRPr="00626B8A">
              <w:t>2,271</w:t>
            </w:r>
          </w:p>
        </w:tc>
        <w:tc>
          <w:tcPr>
            <w:tcW w:w="180" w:type="dxa"/>
            <w:shd w:val="clear" w:color="auto" w:fill="auto"/>
          </w:tcPr>
          <w:p w14:paraId="612EEDF1" w14:textId="77777777" w:rsidR="00F02C52" w:rsidRPr="00B7145C" w:rsidRDefault="00F02C52" w:rsidP="00F02C52">
            <w:pPr>
              <w:pStyle w:val="acctfourfigures"/>
              <w:tabs>
                <w:tab w:val="decimal" w:pos="911"/>
              </w:tabs>
              <w:spacing w:line="240" w:lineRule="atLeast"/>
              <w:ind w:right="-169"/>
              <w:rPr>
                <w:szCs w:val="22"/>
              </w:rPr>
            </w:pPr>
          </w:p>
        </w:tc>
        <w:tc>
          <w:tcPr>
            <w:tcW w:w="1080" w:type="dxa"/>
          </w:tcPr>
          <w:p w14:paraId="606B151C" w14:textId="3E444E51" w:rsidR="00F02C52" w:rsidRPr="00B7145C" w:rsidRDefault="00F02C52" w:rsidP="00F02C52">
            <w:pPr>
              <w:pStyle w:val="acctfourfigures"/>
              <w:tabs>
                <w:tab w:val="clear" w:pos="765"/>
                <w:tab w:val="decimal" w:pos="820"/>
              </w:tabs>
              <w:spacing w:line="240" w:lineRule="atLeast"/>
              <w:ind w:right="-169"/>
              <w:rPr>
                <w:szCs w:val="22"/>
              </w:rPr>
            </w:pPr>
            <w:r w:rsidRPr="00626B8A">
              <w:t>-</w:t>
            </w:r>
          </w:p>
        </w:tc>
        <w:tc>
          <w:tcPr>
            <w:tcW w:w="180" w:type="dxa"/>
          </w:tcPr>
          <w:p w14:paraId="0715B5DB" w14:textId="77777777" w:rsidR="00F02C52" w:rsidRPr="00B7145C" w:rsidRDefault="00F02C52" w:rsidP="00F02C52">
            <w:pPr>
              <w:pStyle w:val="acctfourfigures"/>
              <w:tabs>
                <w:tab w:val="clear" w:pos="765"/>
                <w:tab w:val="decimal" w:pos="821"/>
              </w:tabs>
              <w:spacing w:line="240" w:lineRule="atLeast"/>
              <w:ind w:right="-169"/>
              <w:rPr>
                <w:szCs w:val="22"/>
              </w:rPr>
            </w:pPr>
          </w:p>
        </w:tc>
        <w:tc>
          <w:tcPr>
            <w:tcW w:w="990" w:type="dxa"/>
            <w:shd w:val="clear" w:color="auto" w:fill="auto"/>
          </w:tcPr>
          <w:p w14:paraId="66EE4E80" w14:textId="2C99C1BF" w:rsidR="00F02C52" w:rsidRPr="00B7145C" w:rsidRDefault="00F02C52" w:rsidP="00F02C52">
            <w:pPr>
              <w:pStyle w:val="acctfourfigures"/>
              <w:tabs>
                <w:tab w:val="clear" w:pos="765"/>
                <w:tab w:val="decimal" w:pos="731"/>
              </w:tabs>
              <w:spacing w:line="240" w:lineRule="atLeast"/>
              <w:ind w:right="-169"/>
              <w:rPr>
                <w:szCs w:val="22"/>
              </w:rPr>
            </w:pPr>
            <w:r w:rsidRPr="00626B8A">
              <w:t>-</w:t>
            </w:r>
          </w:p>
        </w:tc>
        <w:tc>
          <w:tcPr>
            <w:tcW w:w="180" w:type="dxa"/>
            <w:shd w:val="clear" w:color="auto" w:fill="auto"/>
          </w:tcPr>
          <w:p w14:paraId="5F466A53" w14:textId="77777777" w:rsidR="00F02C52" w:rsidRPr="00B7145C" w:rsidRDefault="00F02C52" w:rsidP="00F02C52">
            <w:pPr>
              <w:pStyle w:val="acctfourfigures"/>
              <w:tabs>
                <w:tab w:val="decimal" w:pos="732"/>
              </w:tabs>
              <w:spacing w:line="240" w:lineRule="atLeast"/>
              <w:ind w:right="-169"/>
              <w:rPr>
                <w:szCs w:val="22"/>
              </w:rPr>
            </w:pPr>
          </w:p>
        </w:tc>
        <w:tc>
          <w:tcPr>
            <w:tcW w:w="999" w:type="dxa"/>
            <w:shd w:val="clear" w:color="auto" w:fill="auto"/>
          </w:tcPr>
          <w:p w14:paraId="2B69EC96" w14:textId="264F77E5" w:rsidR="00F02C52" w:rsidRPr="00B7145C" w:rsidRDefault="00F02C52" w:rsidP="00F02C52">
            <w:pPr>
              <w:pStyle w:val="acctfourfigures"/>
              <w:tabs>
                <w:tab w:val="clear" w:pos="765"/>
                <w:tab w:val="decimal" w:pos="730"/>
              </w:tabs>
              <w:spacing w:line="240" w:lineRule="atLeast"/>
              <w:ind w:right="-169"/>
              <w:rPr>
                <w:szCs w:val="22"/>
              </w:rPr>
            </w:pPr>
            <w:r w:rsidRPr="00626B8A">
              <w:t>2,271</w:t>
            </w:r>
          </w:p>
        </w:tc>
      </w:tr>
      <w:tr w:rsidR="001A4C9A" w:rsidRPr="00B7145C" w14:paraId="03B15757" w14:textId="77777777" w:rsidTr="00F90487">
        <w:trPr>
          <w:cantSplit/>
        </w:trPr>
        <w:tc>
          <w:tcPr>
            <w:tcW w:w="2880" w:type="dxa"/>
            <w:shd w:val="clear" w:color="auto" w:fill="auto"/>
          </w:tcPr>
          <w:p w14:paraId="7524F557" w14:textId="07F9EC46" w:rsidR="001A4C9A" w:rsidRDefault="001A4C9A" w:rsidP="001A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78"/>
              <w:rPr>
                <w:rFonts w:ascii="Times New Roman" w:hAnsi="Times New Roman" w:cs="Times New Roman"/>
                <w:sz w:val="22"/>
                <w:szCs w:val="22"/>
              </w:rPr>
            </w:pPr>
            <w:r w:rsidRPr="00B7145C">
              <w:rPr>
                <w:rFonts w:ascii="Times New Roman" w:hAnsi="Times New Roman" w:cs="Times New Roman"/>
                <w:sz w:val="22"/>
                <w:szCs w:val="22"/>
              </w:rPr>
              <w:t>Long-term loan from financial</w:t>
            </w:r>
          </w:p>
        </w:tc>
        <w:tc>
          <w:tcPr>
            <w:tcW w:w="1080" w:type="dxa"/>
            <w:shd w:val="clear" w:color="auto" w:fill="auto"/>
          </w:tcPr>
          <w:p w14:paraId="25E503D7" w14:textId="77777777" w:rsidR="001A4C9A" w:rsidRDefault="001A4C9A" w:rsidP="00C02F0C">
            <w:pPr>
              <w:pStyle w:val="acctfourfigures"/>
              <w:tabs>
                <w:tab w:val="clear" w:pos="765"/>
                <w:tab w:val="decimal" w:pos="825"/>
              </w:tabs>
              <w:spacing w:line="240" w:lineRule="atLeast"/>
              <w:ind w:right="-82"/>
              <w:rPr>
                <w:szCs w:val="22"/>
              </w:rPr>
            </w:pPr>
          </w:p>
        </w:tc>
        <w:tc>
          <w:tcPr>
            <w:tcW w:w="180" w:type="dxa"/>
            <w:shd w:val="clear" w:color="auto" w:fill="auto"/>
          </w:tcPr>
          <w:p w14:paraId="5DD1250C" w14:textId="77777777" w:rsidR="001A4C9A" w:rsidRPr="00B7145C" w:rsidRDefault="001A4C9A" w:rsidP="00C02F0C">
            <w:pPr>
              <w:pStyle w:val="acctfourfigures"/>
              <w:spacing w:line="240" w:lineRule="atLeast"/>
              <w:rPr>
                <w:szCs w:val="22"/>
              </w:rPr>
            </w:pPr>
          </w:p>
        </w:tc>
        <w:tc>
          <w:tcPr>
            <w:tcW w:w="990" w:type="dxa"/>
            <w:shd w:val="clear" w:color="auto" w:fill="auto"/>
          </w:tcPr>
          <w:p w14:paraId="3B872450" w14:textId="77777777" w:rsidR="001A4C9A" w:rsidRDefault="001A4C9A" w:rsidP="00C02F0C">
            <w:pPr>
              <w:pStyle w:val="acctfourfigures"/>
              <w:tabs>
                <w:tab w:val="clear" w:pos="765"/>
                <w:tab w:val="decimal" w:pos="733"/>
              </w:tabs>
              <w:spacing w:line="240" w:lineRule="atLeast"/>
              <w:ind w:right="-82"/>
              <w:rPr>
                <w:szCs w:val="22"/>
              </w:rPr>
            </w:pPr>
          </w:p>
        </w:tc>
        <w:tc>
          <w:tcPr>
            <w:tcW w:w="180" w:type="dxa"/>
            <w:shd w:val="clear" w:color="auto" w:fill="auto"/>
          </w:tcPr>
          <w:p w14:paraId="4A88DA91" w14:textId="77777777" w:rsidR="001A4C9A" w:rsidRPr="00B7145C" w:rsidRDefault="001A4C9A" w:rsidP="00C02F0C">
            <w:pPr>
              <w:pStyle w:val="acctfourfigures"/>
              <w:tabs>
                <w:tab w:val="decimal" w:pos="911"/>
              </w:tabs>
              <w:spacing w:line="240" w:lineRule="atLeast"/>
              <w:ind w:right="-169"/>
              <w:rPr>
                <w:szCs w:val="22"/>
              </w:rPr>
            </w:pPr>
          </w:p>
        </w:tc>
        <w:tc>
          <w:tcPr>
            <w:tcW w:w="1080" w:type="dxa"/>
          </w:tcPr>
          <w:p w14:paraId="7F35CDC8" w14:textId="77777777" w:rsidR="001A4C9A" w:rsidRDefault="001A4C9A" w:rsidP="00C02F0C">
            <w:pPr>
              <w:pStyle w:val="acctfourfigures"/>
              <w:tabs>
                <w:tab w:val="clear" w:pos="765"/>
                <w:tab w:val="decimal" w:pos="820"/>
              </w:tabs>
              <w:spacing w:line="240" w:lineRule="atLeast"/>
              <w:ind w:right="-169"/>
              <w:rPr>
                <w:szCs w:val="22"/>
              </w:rPr>
            </w:pPr>
          </w:p>
        </w:tc>
        <w:tc>
          <w:tcPr>
            <w:tcW w:w="180" w:type="dxa"/>
          </w:tcPr>
          <w:p w14:paraId="4E245B14" w14:textId="77777777" w:rsidR="001A4C9A" w:rsidRPr="00B7145C" w:rsidRDefault="001A4C9A" w:rsidP="00C02F0C">
            <w:pPr>
              <w:pStyle w:val="acctfourfigures"/>
              <w:tabs>
                <w:tab w:val="clear" w:pos="765"/>
                <w:tab w:val="decimal" w:pos="821"/>
              </w:tabs>
              <w:spacing w:line="240" w:lineRule="atLeast"/>
              <w:ind w:right="-169"/>
              <w:rPr>
                <w:szCs w:val="22"/>
              </w:rPr>
            </w:pPr>
          </w:p>
        </w:tc>
        <w:tc>
          <w:tcPr>
            <w:tcW w:w="990" w:type="dxa"/>
            <w:shd w:val="clear" w:color="auto" w:fill="auto"/>
          </w:tcPr>
          <w:p w14:paraId="63C6FDFB" w14:textId="77777777" w:rsidR="001A4C9A" w:rsidRDefault="001A4C9A" w:rsidP="00C02F0C">
            <w:pPr>
              <w:pStyle w:val="acctfourfigures"/>
              <w:tabs>
                <w:tab w:val="clear" w:pos="765"/>
                <w:tab w:val="decimal" w:pos="731"/>
              </w:tabs>
              <w:spacing w:line="240" w:lineRule="atLeast"/>
              <w:ind w:right="-169"/>
              <w:rPr>
                <w:szCs w:val="22"/>
              </w:rPr>
            </w:pPr>
          </w:p>
        </w:tc>
        <w:tc>
          <w:tcPr>
            <w:tcW w:w="180" w:type="dxa"/>
            <w:shd w:val="clear" w:color="auto" w:fill="auto"/>
          </w:tcPr>
          <w:p w14:paraId="640A7FB7" w14:textId="77777777" w:rsidR="001A4C9A" w:rsidRPr="00B7145C" w:rsidRDefault="001A4C9A" w:rsidP="00C02F0C">
            <w:pPr>
              <w:pStyle w:val="acctfourfigures"/>
              <w:tabs>
                <w:tab w:val="decimal" w:pos="732"/>
              </w:tabs>
              <w:spacing w:line="240" w:lineRule="atLeast"/>
              <w:ind w:right="-169"/>
              <w:rPr>
                <w:szCs w:val="22"/>
              </w:rPr>
            </w:pPr>
          </w:p>
        </w:tc>
        <w:tc>
          <w:tcPr>
            <w:tcW w:w="999" w:type="dxa"/>
            <w:shd w:val="clear" w:color="auto" w:fill="auto"/>
          </w:tcPr>
          <w:p w14:paraId="01D28127" w14:textId="77777777" w:rsidR="001A4C9A" w:rsidRDefault="001A4C9A" w:rsidP="00C02F0C">
            <w:pPr>
              <w:pStyle w:val="acctfourfigures"/>
              <w:tabs>
                <w:tab w:val="clear" w:pos="765"/>
                <w:tab w:val="decimal" w:pos="730"/>
              </w:tabs>
              <w:spacing w:line="240" w:lineRule="atLeast"/>
              <w:ind w:right="-169"/>
              <w:rPr>
                <w:szCs w:val="22"/>
              </w:rPr>
            </w:pPr>
          </w:p>
        </w:tc>
      </w:tr>
      <w:tr w:rsidR="00F02C52" w:rsidRPr="00B7145C" w14:paraId="37E0C9E2" w14:textId="77777777" w:rsidTr="00C3625F">
        <w:trPr>
          <w:cantSplit/>
        </w:trPr>
        <w:tc>
          <w:tcPr>
            <w:tcW w:w="2880" w:type="dxa"/>
            <w:shd w:val="clear" w:color="auto" w:fill="auto"/>
          </w:tcPr>
          <w:p w14:paraId="11A82BBF" w14:textId="6AD1BC10" w:rsidR="00F02C52" w:rsidRPr="00B7145C" w:rsidRDefault="00F02C52" w:rsidP="00F02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firstLine="4"/>
              <w:rPr>
                <w:rFonts w:ascii="Times New Roman" w:hAnsi="Times New Roman" w:cs="Times New Roman"/>
                <w:sz w:val="22"/>
                <w:szCs w:val="22"/>
                <w:cs/>
              </w:rPr>
            </w:pPr>
            <w:r w:rsidRPr="00B7145C">
              <w:rPr>
                <w:rFonts w:ascii="Times New Roman" w:hAnsi="Times New Roman" w:cs="Times New Roman"/>
                <w:sz w:val="22"/>
                <w:szCs w:val="22"/>
              </w:rPr>
              <w:t>institution</w:t>
            </w:r>
          </w:p>
        </w:tc>
        <w:tc>
          <w:tcPr>
            <w:tcW w:w="1080" w:type="dxa"/>
            <w:shd w:val="clear" w:color="auto" w:fill="auto"/>
          </w:tcPr>
          <w:p w14:paraId="34D50094" w14:textId="61F1B5D3" w:rsidR="00F02C52" w:rsidRPr="002C7E0F" w:rsidRDefault="00F02C52" w:rsidP="00F02C52">
            <w:pPr>
              <w:pStyle w:val="acctfourfigures"/>
              <w:tabs>
                <w:tab w:val="clear" w:pos="765"/>
                <w:tab w:val="decimal" w:pos="825"/>
              </w:tabs>
              <w:spacing w:line="240" w:lineRule="atLeast"/>
              <w:ind w:right="-82"/>
              <w:rPr>
                <w:rFonts w:cs="Angsana New"/>
                <w:szCs w:val="28"/>
                <w:lang w:val="en-US" w:bidi="th-TH"/>
              </w:rPr>
            </w:pPr>
            <w:r w:rsidRPr="00141DBA">
              <w:t>164,089</w:t>
            </w:r>
          </w:p>
        </w:tc>
        <w:tc>
          <w:tcPr>
            <w:tcW w:w="180" w:type="dxa"/>
            <w:shd w:val="clear" w:color="auto" w:fill="auto"/>
          </w:tcPr>
          <w:p w14:paraId="6A84079A" w14:textId="77777777" w:rsidR="00F02C52" w:rsidRPr="00B7145C" w:rsidRDefault="00F02C52" w:rsidP="00F02C52">
            <w:pPr>
              <w:pStyle w:val="acctfourfigures"/>
              <w:spacing w:line="240" w:lineRule="atLeast"/>
              <w:rPr>
                <w:szCs w:val="22"/>
              </w:rPr>
            </w:pPr>
          </w:p>
        </w:tc>
        <w:tc>
          <w:tcPr>
            <w:tcW w:w="990" w:type="dxa"/>
            <w:shd w:val="clear" w:color="auto" w:fill="auto"/>
          </w:tcPr>
          <w:p w14:paraId="24C0F493" w14:textId="7A0656DB" w:rsidR="00F02C52" w:rsidRPr="00B7145C" w:rsidRDefault="00F02C52" w:rsidP="00F02C52">
            <w:pPr>
              <w:pStyle w:val="acctfourfigures"/>
              <w:tabs>
                <w:tab w:val="clear" w:pos="765"/>
                <w:tab w:val="decimal" w:pos="733"/>
              </w:tabs>
              <w:spacing w:line="240" w:lineRule="atLeast"/>
              <w:ind w:right="-82"/>
              <w:rPr>
                <w:szCs w:val="22"/>
              </w:rPr>
            </w:pPr>
            <w:r w:rsidRPr="00141DBA">
              <w:t>36,000</w:t>
            </w:r>
          </w:p>
        </w:tc>
        <w:tc>
          <w:tcPr>
            <w:tcW w:w="180" w:type="dxa"/>
            <w:shd w:val="clear" w:color="auto" w:fill="auto"/>
          </w:tcPr>
          <w:p w14:paraId="197379A1" w14:textId="77777777" w:rsidR="00F02C52" w:rsidRPr="00B7145C" w:rsidRDefault="00F02C52" w:rsidP="00F02C52">
            <w:pPr>
              <w:pStyle w:val="acctfourfigures"/>
              <w:tabs>
                <w:tab w:val="decimal" w:pos="911"/>
              </w:tabs>
              <w:spacing w:line="240" w:lineRule="atLeast"/>
              <w:ind w:right="-169"/>
              <w:rPr>
                <w:szCs w:val="22"/>
              </w:rPr>
            </w:pPr>
          </w:p>
        </w:tc>
        <w:tc>
          <w:tcPr>
            <w:tcW w:w="1080" w:type="dxa"/>
          </w:tcPr>
          <w:p w14:paraId="7586D37F" w14:textId="6ABA66B6" w:rsidR="00F02C52" w:rsidRPr="00B7145C" w:rsidRDefault="00F02C52" w:rsidP="00F02C52">
            <w:pPr>
              <w:pStyle w:val="acctfourfigures"/>
              <w:tabs>
                <w:tab w:val="clear" w:pos="765"/>
                <w:tab w:val="decimal" w:pos="821"/>
              </w:tabs>
              <w:spacing w:line="240" w:lineRule="atLeast"/>
              <w:ind w:right="-169"/>
              <w:rPr>
                <w:szCs w:val="22"/>
              </w:rPr>
            </w:pPr>
            <w:r w:rsidRPr="00141DBA">
              <w:t>108,000</w:t>
            </w:r>
          </w:p>
        </w:tc>
        <w:tc>
          <w:tcPr>
            <w:tcW w:w="180" w:type="dxa"/>
          </w:tcPr>
          <w:p w14:paraId="506CB688" w14:textId="77777777" w:rsidR="00F02C52" w:rsidRPr="00B7145C" w:rsidRDefault="00F02C52" w:rsidP="00F02C52">
            <w:pPr>
              <w:pStyle w:val="acctfourfigures"/>
              <w:tabs>
                <w:tab w:val="clear" w:pos="765"/>
                <w:tab w:val="decimal" w:pos="821"/>
              </w:tabs>
              <w:spacing w:line="240" w:lineRule="atLeast"/>
              <w:ind w:right="-169"/>
              <w:rPr>
                <w:szCs w:val="22"/>
              </w:rPr>
            </w:pPr>
          </w:p>
        </w:tc>
        <w:tc>
          <w:tcPr>
            <w:tcW w:w="990" w:type="dxa"/>
            <w:shd w:val="clear" w:color="auto" w:fill="auto"/>
          </w:tcPr>
          <w:p w14:paraId="17F1088F" w14:textId="72ECABD1" w:rsidR="00F02C52" w:rsidRPr="00B7145C" w:rsidRDefault="00F02C52" w:rsidP="00F02C52">
            <w:pPr>
              <w:pStyle w:val="acctfourfigures"/>
              <w:tabs>
                <w:tab w:val="clear" w:pos="765"/>
                <w:tab w:val="decimal" w:pos="731"/>
              </w:tabs>
              <w:spacing w:line="240" w:lineRule="atLeast"/>
              <w:ind w:right="-169"/>
              <w:rPr>
                <w:szCs w:val="22"/>
              </w:rPr>
            </w:pPr>
            <w:r w:rsidRPr="00141DBA">
              <w:t>20,127</w:t>
            </w:r>
          </w:p>
        </w:tc>
        <w:tc>
          <w:tcPr>
            <w:tcW w:w="180" w:type="dxa"/>
            <w:shd w:val="clear" w:color="auto" w:fill="auto"/>
          </w:tcPr>
          <w:p w14:paraId="14E21DCF" w14:textId="77777777" w:rsidR="00F02C52" w:rsidRPr="00B7145C" w:rsidRDefault="00F02C52" w:rsidP="00F02C52">
            <w:pPr>
              <w:pStyle w:val="acctfourfigures"/>
              <w:tabs>
                <w:tab w:val="decimal" w:pos="911"/>
              </w:tabs>
              <w:spacing w:line="240" w:lineRule="atLeast"/>
              <w:ind w:right="-169"/>
              <w:rPr>
                <w:szCs w:val="22"/>
              </w:rPr>
            </w:pPr>
          </w:p>
        </w:tc>
        <w:tc>
          <w:tcPr>
            <w:tcW w:w="999" w:type="dxa"/>
            <w:shd w:val="clear" w:color="auto" w:fill="auto"/>
          </w:tcPr>
          <w:p w14:paraId="7066EEB7" w14:textId="18747BCE" w:rsidR="00F02C52" w:rsidRPr="00B7145C" w:rsidRDefault="00F02C52" w:rsidP="00F02C52">
            <w:pPr>
              <w:pStyle w:val="acctfourfigures"/>
              <w:tabs>
                <w:tab w:val="clear" w:pos="765"/>
                <w:tab w:val="decimal" w:pos="730"/>
              </w:tabs>
              <w:spacing w:line="240" w:lineRule="atLeast"/>
              <w:ind w:right="-169"/>
              <w:rPr>
                <w:szCs w:val="22"/>
              </w:rPr>
            </w:pPr>
            <w:r w:rsidRPr="00141DBA">
              <w:t>164,127</w:t>
            </w:r>
          </w:p>
        </w:tc>
      </w:tr>
      <w:tr w:rsidR="00F02C52" w:rsidRPr="00B7145C" w14:paraId="7E230FD4" w14:textId="77777777" w:rsidTr="00F90487">
        <w:trPr>
          <w:cantSplit/>
        </w:trPr>
        <w:tc>
          <w:tcPr>
            <w:tcW w:w="2880" w:type="dxa"/>
            <w:shd w:val="clear" w:color="auto" w:fill="auto"/>
          </w:tcPr>
          <w:p w14:paraId="45ADB00E" w14:textId="77777777" w:rsidR="00F02C52" w:rsidRPr="00B7145C" w:rsidRDefault="00F02C52" w:rsidP="00F02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1080" w:type="dxa"/>
            <w:shd w:val="clear" w:color="auto" w:fill="auto"/>
          </w:tcPr>
          <w:p w14:paraId="3347D178" w14:textId="6BA54BA9" w:rsidR="00F02C52" w:rsidRPr="002C7E0F" w:rsidRDefault="00F02C52" w:rsidP="00F02C52">
            <w:pPr>
              <w:pStyle w:val="acctfourfigures"/>
              <w:tabs>
                <w:tab w:val="clear" w:pos="765"/>
                <w:tab w:val="decimal" w:pos="825"/>
              </w:tabs>
              <w:spacing w:line="240" w:lineRule="atLeast"/>
              <w:ind w:right="-82"/>
              <w:rPr>
                <w:rFonts w:cs="Angsana New"/>
                <w:szCs w:val="28"/>
                <w:lang w:val="en-US" w:bidi="th-TH"/>
              </w:rPr>
            </w:pPr>
            <w:r w:rsidRPr="00141DBA">
              <w:t>4,420</w:t>
            </w:r>
          </w:p>
        </w:tc>
        <w:tc>
          <w:tcPr>
            <w:tcW w:w="180" w:type="dxa"/>
            <w:shd w:val="clear" w:color="auto" w:fill="auto"/>
          </w:tcPr>
          <w:p w14:paraId="653BADE7" w14:textId="77777777" w:rsidR="00F02C52" w:rsidRPr="00B7145C" w:rsidRDefault="00F02C52" w:rsidP="00F02C52">
            <w:pPr>
              <w:pStyle w:val="acctfourfigures"/>
              <w:spacing w:line="240" w:lineRule="atLeast"/>
              <w:rPr>
                <w:szCs w:val="22"/>
              </w:rPr>
            </w:pPr>
          </w:p>
        </w:tc>
        <w:tc>
          <w:tcPr>
            <w:tcW w:w="990" w:type="dxa"/>
            <w:shd w:val="clear" w:color="auto" w:fill="auto"/>
          </w:tcPr>
          <w:p w14:paraId="3D8B516F" w14:textId="26C8B487" w:rsidR="00F02C52" w:rsidRPr="00B7145C" w:rsidRDefault="00F02C52" w:rsidP="00F02C52">
            <w:pPr>
              <w:pStyle w:val="acctfourfigures"/>
              <w:tabs>
                <w:tab w:val="clear" w:pos="765"/>
                <w:tab w:val="decimal" w:pos="733"/>
              </w:tabs>
              <w:spacing w:line="240" w:lineRule="atLeast"/>
              <w:ind w:right="-82"/>
              <w:rPr>
                <w:szCs w:val="22"/>
              </w:rPr>
            </w:pPr>
            <w:r w:rsidRPr="00141DBA">
              <w:t>2,777</w:t>
            </w:r>
          </w:p>
        </w:tc>
        <w:tc>
          <w:tcPr>
            <w:tcW w:w="180" w:type="dxa"/>
            <w:shd w:val="clear" w:color="auto" w:fill="auto"/>
          </w:tcPr>
          <w:p w14:paraId="24BFD2FD" w14:textId="77777777" w:rsidR="00F02C52" w:rsidRPr="00B7145C" w:rsidRDefault="00F02C52" w:rsidP="00F02C52">
            <w:pPr>
              <w:pStyle w:val="acctfourfigures"/>
              <w:tabs>
                <w:tab w:val="decimal" w:pos="911"/>
              </w:tabs>
              <w:spacing w:line="240" w:lineRule="atLeast"/>
              <w:ind w:right="-169"/>
              <w:rPr>
                <w:szCs w:val="22"/>
              </w:rPr>
            </w:pPr>
          </w:p>
        </w:tc>
        <w:tc>
          <w:tcPr>
            <w:tcW w:w="1080" w:type="dxa"/>
          </w:tcPr>
          <w:p w14:paraId="6E0DE835" w14:textId="462C66C1" w:rsidR="00F02C52" w:rsidRPr="00B7145C" w:rsidRDefault="00F02C52" w:rsidP="00F02C52">
            <w:pPr>
              <w:pStyle w:val="acctfourfigures"/>
              <w:tabs>
                <w:tab w:val="clear" w:pos="765"/>
                <w:tab w:val="decimal" w:pos="821"/>
              </w:tabs>
              <w:spacing w:line="240" w:lineRule="atLeast"/>
              <w:ind w:right="-169"/>
              <w:rPr>
                <w:szCs w:val="22"/>
              </w:rPr>
            </w:pPr>
            <w:r w:rsidRPr="00141DBA">
              <w:t>1,284</w:t>
            </w:r>
          </w:p>
        </w:tc>
        <w:tc>
          <w:tcPr>
            <w:tcW w:w="180" w:type="dxa"/>
          </w:tcPr>
          <w:p w14:paraId="26923137" w14:textId="77777777" w:rsidR="00F02C52" w:rsidRPr="00B7145C" w:rsidRDefault="00F02C52" w:rsidP="00F02C52">
            <w:pPr>
              <w:pStyle w:val="acctfourfigures"/>
              <w:tabs>
                <w:tab w:val="clear" w:pos="765"/>
                <w:tab w:val="decimal" w:pos="821"/>
              </w:tabs>
              <w:spacing w:line="240" w:lineRule="atLeast"/>
              <w:ind w:right="-169"/>
              <w:rPr>
                <w:szCs w:val="22"/>
              </w:rPr>
            </w:pPr>
          </w:p>
        </w:tc>
        <w:tc>
          <w:tcPr>
            <w:tcW w:w="990" w:type="dxa"/>
            <w:shd w:val="clear" w:color="auto" w:fill="auto"/>
          </w:tcPr>
          <w:p w14:paraId="5176DD7A" w14:textId="28867524" w:rsidR="00F02C52" w:rsidRPr="00B7145C" w:rsidRDefault="00F02C52" w:rsidP="00F02C52">
            <w:pPr>
              <w:pStyle w:val="acctfourfigures"/>
              <w:tabs>
                <w:tab w:val="clear" w:pos="765"/>
                <w:tab w:val="decimal" w:pos="731"/>
              </w:tabs>
              <w:spacing w:line="240" w:lineRule="atLeast"/>
              <w:ind w:right="-169"/>
              <w:rPr>
                <w:szCs w:val="22"/>
              </w:rPr>
            </w:pPr>
            <w:r w:rsidRPr="00141DBA">
              <w:t>568</w:t>
            </w:r>
          </w:p>
        </w:tc>
        <w:tc>
          <w:tcPr>
            <w:tcW w:w="180" w:type="dxa"/>
            <w:shd w:val="clear" w:color="auto" w:fill="auto"/>
          </w:tcPr>
          <w:p w14:paraId="581B6AA2" w14:textId="77777777" w:rsidR="00F02C52" w:rsidRPr="00B7145C" w:rsidRDefault="00F02C52" w:rsidP="00F02C52">
            <w:pPr>
              <w:pStyle w:val="acctfourfigures"/>
              <w:tabs>
                <w:tab w:val="decimal" w:pos="911"/>
              </w:tabs>
              <w:spacing w:line="240" w:lineRule="atLeast"/>
              <w:ind w:right="-169"/>
              <w:rPr>
                <w:szCs w:val="22"/>
              </w:rPr>
            </w:pPr>
          </w:p>
        </w:tc>
        <w:tc>
          <w:tcPr>
            <w:tcW w:w="999" w:type="dxa"/>
            <w:shd w:val="clear" w:color="auto" w:fill="auto"/>
          </w:tcPr>
          <w:p w14:paraId="2ED6B679" w14:textId="028ADF00" w:rsidR="00F02C52" w:rsidRPr="00B7145C" w:rsidRDefault="00F02C52" w:rsidP="00F02C52">
            <w:pPr>
              <w:pStyle w:val="acctfourfigures"/>
              <w:tabs>
                <w:tab w:val="clear" w:pos="765"/>
                <w:tab w:val="decimal" w:pos="730"/>
              </w:tabs>
              <w:spacing w:line="240" w:lineRule="atLeast"/>
              <w:ind w:right="-169"/>
              <w:rPr>
                <w:szCs w:val="22"/>
              </w:rPr>
            </w:pPr>
            <w:r w:rsidRPr="00141DBA">
              <w:t>4,629</w:t>
            </w:r>
          </w:p>
        </w:tc>
      </w:tr>
      <w:tr w:rsidR="00F02C52" w:rsidRPr="00CC7D7E" w14:paraId="513EC4ED" w14:textId="77777777" w:rsidTr="00F90487">
        <w:trPr>
          <w:cantSplit/>
        </w:trPr>
        <w:tc>
          <w:tcPr>
            <w:tcW w:w="2880" w:type="dxa"/>
            <w:shd w:val="clear" w:color="auto" w:fill="auto"/>
          </w:tcPr>
          <w:p w14:paraId="222329FC" w14:textId="77777777" w:rsidR="00F02C52" w:rsidRPr="00B7145C" w:rsidRDefault="00F02C52" w:rsidP="00F02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1080" w:type="dxa"/>
            <w:tcBorders>
              <w:bottom w:val="single" w:sz="4" w:space="0" w:color="auto"/>
            </w:tcBorders>
            <w:shd w:val="clear" w:color="auto" w:fill="auto"/>
          </w:tcPr>
          <w:p w14:paraId="3A0E66AA" w14:textId="39C6234E" w:rsidR="00F02C52" w:rsidRPr="002C7E0F" w:rsidRDefault="00F02C52" w:rsidP="00F02C52">
            <w:pPr>
              <w:pStyle w:val="acctfourfigures"/>
              <w:tabs>
                <w:tab w:val="clear" w:pos="765"/>
                <w:tab w:val="decimal" w:pos="825"/>
              </w:tabs>
              <w:spacing w:line="240" w:lineRule="atLeast"/>
              <w:ind w:right="-82"/>
              <w:rPr>
                <w:rFonts w:cs="Angsana New"/>
                <w:szCs w:val="28"/>
                <w:lang w:val="en-US" w:bidi="th-TH"/>
              </w:rPr>
            </w:pPr>
            <w:r w:rsidRPr="00141DBA">
              <w:t>8,900</w:t>
            </w:r>
          </w:p>
        </w:tc>
        <w:tc>
          <w:tcPr>
            <w:tcW w:w="180" w:type="dxa"/>
            <w:shd w:val="clear" w:color="auto" w:fill="auto"/>
          </w:tcPr>
          <w:p w14:paraId="5585517C" w14:textId="77777777" w:rsidR="00F02C52" w:rsidRPr="00CC7D7E" w:rsidRDefault="00F02C52" w:rsidP="00F02C52">
            <w:pPr>
              <w:pStyle w:val="acctfourfigures"/>
              <w:spacing w:line="240" w:lineRule="atLeast"/>
              <w:rPr>
                <w:szCs w:val="22"/>
              </w:rPr>
            </w:pPr>
          </w:p>
        </w:tc>
        <w:tc>
          <w:tcPr>
            <w:tcW w:w="990" w:type="dxa"/>
            <w:shd w:val="clear" w:color="auto" w:fill="auto"/>
          </w:tcPr>
          <w:p w14:paraId="7693F80E" w14:textId="556FB4B9" w:rsidR="00F02C52" w:rsidRPr="00CC7D7E" w:rsidRDefault="00F02C52" w:rsidP="00F02C52">
            <w:pPr>
              <w:pStyle w:val="acctfourfigures"/>
              <w:tabs>
                <w:tab w:val="clear" w:pos="765"/>
                <w:tab w:val="decimal" w:pos="733"/>
              </w:tabs>
              <w:spacing w:line="240" w:lineRule="atLeast"/>
              <w:ind w:right="-82"/>
              <w:rPr>
                <w:szCs w:val="22"/>
              </w:rPr>
            </w:pPr>
            <w:r w:rsidRPr="00141DBA">
              <w:t>4,378</w:t>
            </w:r>
          </w:p>
        </w:tc>
        <w:tc>
          <w:tcPr>
            <w:tcW w:w="180" w:type="dxa"/>
            <w:shd w:val="clear" w:color="auto" w:fill="auto"/>
          </w:tcPr>
          <w:p w14:paraId="25A03483" w14:textId="77777777" w:rsidR="00F02C52" w:rsidRPr="00CC7D7E" w:rsidRDefault="00F02C52" w:rsidP="00F02C52">
            <w:pPr>
              <w:pStyle w:val="acctfourfigures"/>
              <w:tabs>
                <w:tab w:val="decimal" w:pos="911"/>
              </w:tabs>
              <w:spacing w:line="240" w:lineRule="atLeast"/>
              <w:ind w:right="-169"/>
              <w:rPr>
                <w:szCs w:val="22"/>
              </w:rPr>
            </w:pPr>
          </w:p>
        </w:tc>
        <w:tc>
          <w:tcPr>
            <w:tcW w:w="1080" w:type="dxa"/>
            <w:shd w:val="clear" w:color="auto" w:fill="auto"/>
          </w:tcPr>
          <w:p w14:paraId="0E0B5026" w14:textId="570586B1" w:rsidR="00F02C52" w:rsidRPr="00CC7D7E" w:rsidRDefault="00F02C52" w:rsidP="00F02C52">
            <w:pPr>
              <w:pStyle w:val="acctfourfigures"/>
              <w:tabs>
                <w:tab w:val="clear" w:pos="765"/>
                <w:tab w:val="decimal" w:pos="821"/>
              </w:tabs>
              <w:spacing w:line="240" w:lineRule="atLeast"/>
              <w:ind w:right="-169"/>
              <w:rPr>
                <w:szCs w:val="22"/>
              </w:rPr>
            </w:pPr>
            <w:r w:rsidRPr="00141DBA">
              <w:t>4,522</w:t>
            </w:r>
          </w:p>
        </w:tc>
        <w:tc>
          <w:tcPr>
            <w:tcW w:w="180" w:type="dxa"/>
            <w:shd w:val="clear" w:color="auto" w:fill="auto"/>
          </w:tcPr>
          <w:p w14:paraId="630E6B03" w14:textId="77777777" w:rsidR="00F02C52" w:rsidRPr="00CC7D7E" w:rsidRDefault="00F02C52" w:rsidP="00F02C52">
            <w:pPr>
              <w:pStyle w:val="acctfourfigures"/>
              <w:tabs>
                <w:tab w:val="clear" w:pos="765"/>
                <w:tab w:val="decimal" w:pos="821"/>
              </w:tabs>
              <w:spacing w:line="240" w:lineRule="atLeast"/>
              <w:ind w:right="-169"/>
              <w:rPr>
                <w:szCs w:val="22"/>
              </w:rPr>
            </w:pPr>
          </w:p>
        </w:tc>
        <w:tc>
          <w:tcPr>
            <w:tcW w:w="990" w:type="dxa"/>
            <w:shd w:val="clear" w:color="auto" w:fill="auto"/>
          </w:tcPr>
          <w:p w14:paraId="3B2C4E8C" w14:textId="355F64A9" w:rsidR="00F02C52" w:rsidRPr="00CC7D7E" w:rsidRDefault="00F02C52" w:rsidP="00F02C52">
            <w:pPr>
              <w:pStyle w:val="acctfourfigures"/>
              <w:tabs>
                <w:tab w:val="clear" w:pos="765"/>
                <w:tab w:val="decimal" w:pos="731"/>
              </w:tabs>
              <w:spacing w:line="240" w:lineRule="atLeast"/>
              <w:ind w:right="-169"/>
              <w:rPr>
                <w:szCs w:val="22"/>
              </w:rPr>
            </w:pPr>
            <w:r w:rsidRPr="00141DBA">
              <w:t>-</w:t>
            </w:r>
          </w:p>
        </w:tc>
        <w:tc>
          <w:tcPr>
            <w:tcW w:w="180" w:type="dxa"/>
            <w:shd w:val="clear" w:color="auto" w:fill="auto"/>
          </w:tcPr>
          <w:p w14:paraId="2DCE1F63" w14:textId="77777777" w:rsidR="00F02C52" w:rsidRPr="00CC7D7E" w:rsidRDefault="00F02C52" w:rsidP="00F02C52">
            <w:pPr>
              <w:pStyle w:val="acctfourfigures"/>
              <w:tabs>
                <w:tab w:val="decimal" w:pos="911"/>
              </w:tabs>
              <w:spacing w:line="240" w:lineRule="atLeast"/>
              <w:ind w:right="-169"/>
              <w:rPr>
                <w:szCs w:val="22"/>
              </w:rPr>
            </w:pPr>
          </w:p>
        </w:tc>
        <w:tc>
          <w:tcPr>
            <w:tcW w:w="999" w:type="dxa"/>
            <w:shd w:val="clear" w:color="auto" w:fill="auto"/>
          </w:tcPr>
          <w:p w14:paraId="5796DA3A" w14:textId="118FC12A" w:rsidR="00F02C52" w:rsidRPr="00CC7D7E" w:rsidRDefault="00F02C52" w:rsidP="00F02C52">
            <w:pPr>
              <w:pStyle w:val="acctfourfigures"/>
              <w:tabs>
                <w:tab w:val="clear" w:pos="765"/>
                <w:tab w:val="decimal" w:pos="730"/>
              </w:tabs>
              <w:spacing w:line="240" w:lineRule="atLeast"/>
              <w:ind w:right="-169"/>
              <w:rPr>
                <w:szCs w:val="22"/>
              </w:rPr>
            </w:pPr>
            <w:r w:rsidRPr="00141DBA">
              <w:t>8,900</w:t>
            </w:r>
          </w:p>
        </w:tc>
      </w:tr>
      <w:tr w:rsidR="00F02C52" w:rsidRPr="00B7145C" w14:paraId="7DCBC805" w14:textId="77777777" w:rsidTr="00F90487">
        <w:trPr>
          <w:cantSplit/>
        </w:trPr>
        <w:tc>
          <w:tcPr>
            <w:tcW w:w="2880" w:type="dxa"/>
            <w:shd w:val="clear" w:color="auto" w:fill="auto"/>
          </w:tcPr>
          <w:p w14:paraId="70159A7A" w14:textId="77777777" w:rsidR="00F02C52" w:rsidRPr="00B7145C" w:rsidRDefault="00F02C52" w:rsidP="00F02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p>
        </w:tc>
        <w:tc>
          <w:tcPr>
            <w:tcW w:w="1080" w:type="dxa"/>
            <w:tcBorders>
              <w:top w:val="single" w:sz="4" w:space="0" w:color="auto"/>
              <w:bottom w:val="double" w:sz="4" w:space="0" w:color="auto"/>
            </w:tcBorders>
            <w:shd w:val="clear" w:color="auto" w:fill="auto"/>
          </w:tcPr>
          <w:p w14:paraId="07D4271F" w14:textId="41628B21" w:rsidR="00F02C52" w:rsidRPr="00F02C52" w:rsidRDefault="00F02C52" w:rsidP="00F02C52">
            <w:pPr>
              <w:pStyle w:val="acctfourfigures"/>
              <w:tabs>
                <w:tab w:val="clear" w:pos="765"/>
                <w:tab w:val="decimal" w:pos="825"/>
              </w:tabs>
              <w:spacing w:line="240" w:lineRule="atLeast"/>
              <w:ind w:right="-82"/>
              <w:rPr>
                <w:rFonts w:cs="Angsana New"/>
                <w:b/>
                <w:bCs/>
                <w:szCs w:val="28"/>
                <w:lang w:val="en-US" w:bidi="th-TH"/>
              </w:rPr>
            </w:pPr>
            <w:r w:rsidRPr="00F02C52">
              <w:rPr>
                <w:b/>
                <w:bCs/>
              </w:rPr>
              <w:t>260,948</w:t>
            </w:r>
          </w:p>
        </w:tc>
        <w:tc>
          <w:tcPr>
            <w:tcW w:w="180" w:type="dxa"/>
            <w:shd w:val="clear" w:color="auto" w:fill="auto"/>
          </w:tcPr>
          <w:p w14:paraId="70ED79D8" w14:textId="77777777" w:rsidR="00F02C52" w:rsidRPr="00F02C52" w:rsidRDefault="00F02C52" w:rsidP="00F02C52">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61684C67" w14:textId="61D1AC87" w:rsidR="00F02C52" w:rsidRPr="00F02C52" w:rsidRDefault="00F02C52" w:rsidP="00F02C52">
            <w:pPr>
              <w:pStyle w:val="acctfourfigures"/>
              <w:tabs>
                <w:tab w:val="clear" w:pos="765"/>
                <w:tab w:val="decimal" w:pos="733"/>
              </w:tabs>
              <w:spacing w:line="240" w:lineRule="atLeast"/>
              <w:ind w:right="-82"/>
              <w:rPr>
                <w:b/>
                <w:bCs/>
                <w:szCs w:val="22"/>
              </w:rPr>
            </w:pPr>
            <w:r w:rsidRPr="00F02C52">
              <w:rPr>
                <w:b/>
                <w:bCs/>
              </w:rPr>
              <w:t>126,694</w:t>
            </w:r>
          </w:p>
        </w:tc>
        <w:tc>
          <w:tcPr>
            <w:tcW w:w="180" w:type="dxa"/>
            <w:shd w:val="clear" w:color="auto" w:fill="auto"/>
          </w:tcPr>
          <w:p w14:paraId="7947EBD9" w14:textId="77777777" w:rsidR="00F02C52" w:rsidRPr="00F02C52" w:rsidRDefault="00F02C52" w:rsidP="00F02C52">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tcPr>
          <w:p w14:paraId="572FDB44" w14:textId="51E5C4CD" w:rsidR="00F02C52" w:rsidRPr="00F02C52" w:rsidRDefault="00F02C52" w:rsidP="00F02C52">
            <w:pPr>
              <w:pStyle w:val="acctfourfigures"/>
              <w:tabs>
                <w:tab w:val="clear" w:pos="765"/>
                <w:tab w:val="decimal" w:pos="821"/>
              </w:tabs>
              <w:spacing w:line="240" w:lineRule="atLeast"/>
              <w:ind w:right="-169"/>
              <w:rPr>
                <w:b/>
                <w:bCs/>
                <w:szCs w:val="22"/>
              </w:rPr>
            </w:pPr>
            <w:r w:rsidRPr="00F02C52">
              <w:rPr>
                <w:b/>
                <w:bCs/>
              </w:rPr>
              <w:t>113,806</w:t>
            </w:r>
          </w:p>
        </w:tc>
        <w:tc>
          <w:tcPr>
            <w:tcW w:w="180" w:type="dxa"/>
          </w:tcPr>
          <w:p w14:paraId="61FBAE38" w14:textId="77777777" w:rsidR="00F02C52" w:rsidRPr="00F02C52" w:rsidRDefault="00F02C52" w:rsidP="00F02C52">
            <w:pPr>
              <w:pStyle w:val="acctfourfigures"/>
              <w:tabs>
                <w:tab w:val="clear" w:pos="765"/>
                <w:tab w:val="decimal" w:pos="82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0F57977A" w14:textId="1CB97C7A" w:rsidR="00F02C52" w:rsidRPr="00F02C52" w:rsidRDefault="00F02C52" w:rsidP="00F02C52">
            <w:pPr>
              <w:pStyle w:val="acctfourfigures"/>
              <w:tabs>
                <w:tab w:val="clear" w:pos="765"/>
                <w:tab w:val="decimal" w:pos="731"/>
              </w:tabs>
              <w:spacing w:line="240" w:lineRule="atLeast"/>
              <w:ind w:right="-169"/>
              <w:rPr>
                <w:b/>
                <w:bCs/>
                <w:szCs w:val="22"/>
              </w:rPr>
            </w:pPr>
            <w:r w:rsidRPr="00F02C52">
              <w:rPr>
                <w:b/>
                <w:bCs/>
              </w:rPr>
              <w:t>20,695</w:t>
            </w:r>
          </w:p>
        </w:tc>
        <w:tc>
          <w:tcPr>
            <w:tcW w:w="180" w:type="dxa"/>
            <w:shd w:val="clear" w:color="auto" w:fill="auto"/>
          </w:tcPr>
          <w:p w14:paraId="2E5AE3D6" w14:textId="77777777" w:rsidR="00F02C52" w:rsidRPr="00F02C52" w:rsidRDefault="00F02C52" w:rsidP="00F02C52">
            <w:pPr>
              <w:pStyle w:val="acctfourfigures"/>
              <w:tabs>
                <w:tab w:val="decimal" w:pos="911"/>
              </w:tabs>
              <w:spacing w:line="240" w:lineRule="atLeast"/>
              <w:ind w:right="-169"/>
              <w:rPr>
                <w:b/>
                <w:bCs/>
                <w:szCs w:val="22"/>
              </w:rPr>
            </w:pPr>
          </w:p>
        </w:tc>
        <w:tc>
          <w:tcPr>
            <w:tcW w:w="999" w:type="dxa"/>
            <w:tcBorders>
              <w:top w:val="single" w:sz="4" w:space="0" w:color="auto"/>
              <w:bottom w:val="double" w:sz="4" w:space="0" w:color="auto"/>
            </w:tcBorders>
            <w:shd w:val="clear" w:color="auto" w:fill="auto"/>
          </w:tcPr>
          <w:p w14:paraId="6FE34B47" w14:textId="154F3B92" w:rsidR="00F02C52" w:rsidRPr="00F02C52" w:rsidRDefault="00F02C52" w:rsidP="00F02C52">
            <w:pPr>
              <w:pStyle w:val="acctfourfigures"/>
              <w:tabs>
                <w:tab w:val="clear" w:pos="765"/>
                <w:tab w:val="decimal" w:pos="730"/>
              </w:tabs>
              <w:spacing w:line="240" w:lineRule="atLeast"/>
              <w:ind w:right="-169"/>
              <w:rPr>
                <w:b/>
                <w:bCs/>
                <w:szCs w:val="22"/>
              </w:rPr>
            </w:pPr>
            <w:r w:rsidRPr="00F02C52">
              <w:rPr>
                <w:b/>
                <w:bCs/>
              </w:rPr>
              <w:t>261,195</w:t>
            </w:r>
          </w:p>
        </w:tc>
      </w:tr>
    </w:tbl>
    <w:p w14:paraId="78F9E65E" w14:textId="6BA56358" w:rsidR="001D6F8A" w:rsidRDefault="001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2E11723" w14:textId="77777777" w:rsidR="001D6F8A" w:rsidRDefault="001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8739" w:type="dxa"/>
        <w:tblInd w:w="900"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1080"/>
        <w:gridCol w:w="180"/>
        <w:gridCol w:w="990"/>
        <w:gridCol w:w="180"/>
        <w:gridCol w:w="999"/>
      </w:tblGrid>
      <w:tr w:rsidR="001D6F8A" w:rsidRPr="00B7145C" w14:paraId="29D6827A" w14:textId="77777777" w:rsidTr="00F90487">
        <w:trPr>
          <w:trHeight w:val="288"/>
        </w:trPr>
        <w:tc>
          <w:tcPr>
            <w:tcW w:w="2880" w:type="dxa"/>
            <w:shd w:val="clear" w:color="auto" w:fill="auto"/>
            <w:vAlign w:val="bottom"/>
          </w:tcPr>
          <w:p w14:paraId="68093CCA"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456E0C31" w14:textId="77777777" w:rsidR="001D6F8A" w:rsidRPr="00890DA0" w:rsidRDefault="001D6F8A" w:rsidP="00F90487">
            <w:pPr>
              <w:pStyle w:val="acctfourfigures"/>
              <w:tabs>
                <w:tab w:val="clear" w:pos="765"/>
              </w:tabs>
              <w:spacing w:line="240" w:lineRule="atLeast"/>
              <w:ind w:left="-79" w:right="-79"/>
              <w:jc w:val="center"/>
              <w:rPr>
                <w:b/>
                <w:bCs/>
                <w:szCs w:val="22"/>
                <w:lang w:bidi="th-TH"/>
              </w:rPr>
            </w:pPr>
            <w:r>
              <w:rPr>
                <w:b/>
                <w:bCs/>
                <w:szCs w:val="22"/>
                <w:lang w:bidi="th-TH"/>
              </w:rPr>
              <w:t xml:space="preserve">Separate </w:t>
            </w:r>
            <w:r w:rsidRPr="00890DA0">
              <w:rPr>
                <w:b/>
                <w:bCs/>
                <w:szCs w:val="22"/>
                <w:lang w:bidi="th-TH"/>
              </w:rPr>
              <w:t>financial statements</w:t>
            </w:r>
          </w:p>
        </w:tc>
      </w:tr>
      <w:tr w:rsidR="001D6F8A" w:rsidRPr="00B7145C" w14:paraId="6EF494C5" w14:textId="77777777" w:rsidTr="00F90487">
        <w:trPr>
          <w:trHeight w:val="288"/>
        </w:trPr>
        <w:tc>
          <w:tcPr>
            <w:tcW w:w="2880" w:type="dxa"/>
            <w:shd w:val="clear" w:color="auto" w:fill="auto"/>
            <w:vAlign w:val="bottom"/>
          </w:tcPr>
          <w:p w14:paraId="25585185"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shd w:val="clear" w:color="auto" w:fill="auto"/>
            <w:vAlign w:val="bottom"/>
          </w:tcPr>
          <w:p w14:paraId="483C34EE" w14:textId="77777777" w:rsidR="001D6F8A" w:rsidRPr="00B7145C" w:rsidRDefault="001D6F8A" w:rsidP="00F90487">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48C77197"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265D939C" w14:textId="77777777" w:rsidR="001D6F8A" w:rsidRPr="00B7145C" w:rsidRDefault="001D6F8A" w:rsidP="00F90487">
            <w:pPr>
              <w:pStyle w:val="acctfourfigures"/>
              <w:tabs>
                <w:tab w:val="clear" w:pos="765"/>
              </w:tabs>
              <w:spacing w:line="240" w:lineRule="atLeast"/>
              <w:ind w:left="-79" w:right="-79"/>
              <w:jc w:val="center"/>
              <w:rPr>
                <w:szCs w:val="22"/>
                <w:lang w:bidi="th-TH"/>
              </w:rPr>
            </w:pPr>
            <w:r>
              <w:rPr>
                <w:szCs w:val="22"/>
                <w:lang w:bidi="th-TH"/>
              </w:rPr>
              <w:t>Contractual cash flows</w:t>
            </w:r>
          </w:p>
        </w:tc>
      </w:tr>
      <w:tr w:rsidR="001D6F8A" w:rsidRPr="00B7145C" w14:paraId="5991A535" w14:textId="77777777" w:rsidTr="00F90487">
        <w:trPr>
          <w:trHeight w:val="288"/>
        </w:trPr>
        <w:tc>
          <w:tcPr>
            <w:tcW w:w="2880" w:type="dxa"/>
            <w:shd w:val="clear" w:color="auto" w:fill="auto"/>
            <w:vAlign w:val="bottom"/>
          </w:tcPr>
          <w:p w14:paraId="37FC463F"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r w:rsidRPr="00B7145C">
              <w:rPr>
                <w:rFonts w:ascii="Times New Roman" w:hAnsi="Times New Roman" w:cs="Times New Roman"/>
                <w:b/>
                <w:bCs/>
                <w:i/>
                <w:iCs/>
                <w:sz w:val="22"/>
                <w:szCs w:val="22"/>
              </w:rPr>
              <w:t>At 31 Decembe</w:t>
            </w:r>
            <w:r>
              <w:rPr>
                <w:rFonts w:ascii="Times New Roman" w:hAnsi="Times New Roman" w:cs="Times New Roman"/>
                <w:b/>
                <w:bCs/>
                <w:i/>
                <w:iCs/>
                <w:sz w:val="22"/>
                <w:szCs w:val="22"/>
              </w:rPr>
              <w:t>r</w:t>
            </w:r>
          </w:p>
        </w:tc>
        <w:tc>
          <w:tcPr>
            <w:tcW w:w="1080" w:type="dxa"/>
            <w:shd w:val="clear" w:color="auto" w:fill="auto"/>
            <w:vAlign w:val="bottom"/>
          </w:tcPr>
          <w:p w14:paraId="641FC251" w14:textId="77777777" w:rsidR="001D6F8A" w:rsidRPr="00B7145C" w:rsidRDefault="001D6F8A" w:rsidP="00F90487">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0" w:type="dxa"/>
            <w:shd w:val="clear" w:color="auto" w:fill="auto"/>
            <w:vAlign w:val="bottom"/>
          </w:tcPr>
          <w:p w14:paraId="316E78B1"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7618DAEA" w14:textId="77777777" w:rsidR="001D6F8A" w:rsidRPr="00B7145C" w:rsidRDefault="001D6F8A" w:rsidP="00F90487">
            <w:pPr>
              <w:pStyle w:val="acctfourfigures"/>
              <w:tabs>
                <w:tab w:val="clear" w:pos="765"/>
              </w:tabs>
              <w:ind w:left="-79" w:right="-79"/>
              <w:jc w:val="center"/>
              <w:rPr>
                <w:szCs w:val="22"/>
                <w:lang w:bidi="th-TH"/>
              </w:rPr>
            </w:pPr>
            <w:r w:rsidRPr="00B7145C">
              <w:rPr>
                <w:szCs w:val="22"/>
                <w:lang w:bidi="th-TH"/>
              </w:rPr>
              <w:t>1 year</w:t>
            </w:r>
          </w:p>
          <w:p w14:paraId="32934130" w14:textId="77777777" w:rsidR="001D6F8A" w:rsidRPr="00B7145C" w:rsidRDefault="001D6F8A" w:rsidP="00F90487">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shd w:val="clear" w:color="auto" w:fill="auto"/>
            <w:vAlign w:val="bottom"/>
          </w:tcPr>
          <w:p w14:paraId="5638A3C8"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55F00539" w14:textId="77777777" w:rsidR="001D6F8A" w:rsidRPr="00CC7D7E" w:rsidRDefault="001D6F8A" w:rsidP="00F90487">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More than </w:t>
            </w:r>
          </w:p>
          <w:p w14:paraId="7405462D" w14:textId="77777777" w:rsidR="001D6F8A" w:rsidRPr="00CC7D7E" w:rsidRDefault="001D6F8A" w:rsidP="00F90487">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1 year but less than </w:t>
            </w:r>
          </w:p>
          <w:p w14:paraId="096230D3" w14:textId="77777777" w:rsidR="001D6F8A" w:rsidRPr="00B7145C" w:rsidRDefault="001D6F8A" w:rsidP="00F90487">
            <w:pPr>
              <w:pStyle w:val="acctfourfigures"/>
              <w:tabs>
                <w:tab w:val="clear" w:pos="765"/>
              </w:tabs>
              <w:spacing w:line="240" w:lineRule="atLeast"/>
              <w:ind w:left="-79" w:right="-79"/>
              <w:jc w:val="center"/>
              <w:rPr>
                <w:szCs w:val="22"/>
                <w:cs/>
                <w:lang w:val="en-US" w:bidi="th-TH"/>
              </w:rPr>
            </w:pPr>
            <w:r w:rsidRPr="00CC7D7E">
              <w:rPr>
                <w:szCs w:val="22"/>
                <w:lang w:val="en-US" w:bidi="th-TH"/>
              </w:rPr>
              <w:t>5 years</w:t>
            </w:r>
          </w:p>
        </w:tc>
        <w:tc>
          <w:tcPr>
            <w:tcW w:w="180" w:type="dxa"/>
            <w:vAlign w:val="bottom"/>
          </w:tcPr>
          <w:p w14:paraId="16F7C787" w14:textId="77777777" w:rsidR="001D6F8A" w:rsidRPr="00B7145C" w:rsidRDefault="001D6F8A" w:rsidP="00F90487">
            <w:pPr>
              <w:pStyle w:val="acctfourfigures"/>
              <w:tabs>
                <w:tab w:val="clear" w:pos="765"/>
                <w:tab w:val="decimal" w:pos="371"/>
              </w:tabs>
              <w:spacing w:line="240" w:lineRule="atLeast"/>
              <w:ind w:left="-79" w:right="-79"/>
              <w:jc w:val="center"/>
              <w:rPr>
                <w:szCs w:val="22"/>
                <w:cs/>
                <w:lang w:bidi="th-TH"/>
              </w:rPr>
            </w:pPr>
          </w:p>
        </w:tc>
        <w:tc>
          <w:tcPr>
            <w:tcW w:w="990" w:type="dxa"/>
            <w:shd w:val="clear" w:color="auto" w:fill="auto"/>
            <w:vAlign w:val="bottom"/>
          </w:tcPr>
          <w:p w14:paraId="3AAE3459" w14:textId="77777777" w:rsidR="001D6F8A" w:rsidRPr="00B7145C" w:rsidRDefault="001D6F8A" w:rsidP="00F90487">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shd w:val="clear" w:color="auto" w:fill="auto"/>
            <w:vAlign w:val="bottom"/>
          </w:tcPr>
          <w:p w14:paraId="481B1DE9"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999" w:type="dxa"/>
            <w:shd w:val="clear" w:color="auto" w:fill="auto"/>
            <w:vAlign w:val="bottom"/>
          </w:tcPr>
          <w:p w14:paraId="53575CD8" w14:textId="77777777" w:rsidR="001D6F8A" w:rsidRPr="00B7145C" w:rsidRDefault="001D6F8A" w:rsidP="00F90487">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1758D1" w:rsidRPr="00B7145C" w14:paraId="5F583904" w14:textId="77777777" w:rsidTr="00F90487">
        <w:trPr>
          <w:trHeight w:val="288"/>
        </w:trPr>
        <w:tc>
          <w:tcPr>
            <w:tcW w:w="2880" w:type="dxa"/>
            <w:shd w:val="clear" w:color="auto" w:fill="auto"/>
            <w:vAlign w:val="bottom"/>
          </w:tcPr>
          <w:p w14:paraId="437BBAD2" w14:textId="77777777" w:rsidR="001758D1" w:rsidRPr="00B7145C" w:rsidRDefault="001758D1"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shd w:val="clear" w:color="auto" w:fill="auto"/>
            <w:vAlign w:val="bottom"/>
          </w:tcPr>
          <w:p w14:paraId="4241549F" w14:textId="77777777" w:rsidR="001758D1" w:rsidRPr="00890DA0" w:rsidRDefault="001758D1" w:rsidP="00F90487">
            <w:pPr>
              <w:pStyle w:val="acctfourfigures"/>
              <w:tabs>
                <w:tab w:val="clear" w:pos="765"/>
              </w:tabs>
              <w:spacing w:line="240" w:lineRule="atLeast"/>
              <w:ind w:left="-79" w:right="-79"/>
              <w:jc w:val="center"/>
              <w:rPr>
                <w:i/>
                <w:iCs/>
                <w:szCs w:val="22"/>
                <w:lang w:bidi="th-TH"/>
              </w:rPr>
            </w:pPr>
            <w:r w:rsidRPr="00890DA0">
              <w:rPr>
                <w:i/>
                <w:iCs/>
                <w:szCs w:val="22"/>
                <w:lang w:bidi="th-TH"/>
              </w:rPr>
              <w:t>(in thousand Baht)</w:t>
            </w:r>
          </w:p>
        </w:tc>
      </w:tr>
      <w:tr w:rsidR="001D6F8A" w:rsidRPr="00B7145C" w14:paraId="36A9B842" w14:textId="77777777" w:rsidTr="00F90487">
        <w:trPr>
          <w:trHeight w:val="288"/>
        </w:trPr>
        <w:tc>
          <w:tcPr>
            <w:tcW w:w="2880" w:type="dxa"/>
            <w:shd w:val="clear" w:color="auto" w:fill="auto"/>
            <w:vAlign w:val="bottom"/>
          </w:tcPr>
          <w:p w14:paraId="569045D0" w14:textId="67552C3D"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202</w:t>
            </w:r>
            <w:r w:rsidR="00C02F0C">
              <w:rPr>
                <w:rFonts w:ascii="Times New Roman" w:hAnsi="Times New Roman" w:cs="Times New Roman"/>
                <w:b/>
                <w:bCs/>
                <w:i/>
                <w:iCs/>
                <w:sz w:val="22"/>
                <w:szCs w:val="22"/>
              </w:rPr>
              <w:t>3</w:t>
            </w:r>
          </w:p>
        </w:tc>
        <w:tc>
          <w:tcPr>
            <w:tcW w:w="1080" w:type="dxa"/>
            <w:shd w:val="clear" w:color="auto" w:fill="auto"/>
            <w:vAlign w:val="bottom"/>
          </w:tcPr>
          <w:p w14:paraId="77D323F6" w14:textId="77777777" w:rsidR="001D6F8A" w:rsidRPr="00B7145C" w:rsidRDefault="001D6F8A" w:rsidP="00F90487">
            <w:pPr>
              <w:pStyle w:val="acctfourfigures"/>
              <w:tabs>
                <w:tab w:val="clear" w:pos="765"/>
              </w:tabs>
              <w:spacing w:line="240" w:lineRule="atLeast"/>
              <w:ind w:left="-79" w:right="-79"/>
              <w:jc w:val="center"/>
              <w:rPr>
                <w:szCs w:val="22"/>
                <w:lang w:bidi="th-TH"/>
              </w:rPr>
            </w:pPr>
          </w:p>
        </w:tc>
        <w:tc>
          <w:tcPr>
            <w:tcW w:w="180" w:type="dxa"/>
            <w:shd w:val="clear" w:color="auto" w:fill="auto"/>
            <w:vAlign w:val="bottom"/>
          </w:tcPr>
          <w:p w14:paraId="7A1787AE"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4599" w:type="dxa"/>
            <w:gridSpan w:val="7"/>
            <w:shd w:val="clear" w:color="auto" w:fill="auto"/>
            <w:vAlign w:val="bottom"/>
          </w:tcPr>
          <w:p w14:paraId="73BD0D07" w14:textId="77777777" w:rsidR="001D6F8A" w:rsidRPr="00890DA0" w:rsidRDefault="001D6F8A" w:rsidP="00F90487">
            <w:pPr>
              <w:pStyle w:val="acctfourfigures"/>
              <w:tabs>
                <w:tab w:val="clear" w:pos="765"/>
              </w:tabs>
              <w:spacing w:line="240" w:lineRule="atLeast"/>
              <w:ind w:left="-79" w:right="-79"/>
              <w:jc w:val="center"/>
              <w:rPr>
                <w:i/>
                <w:iCs/>
                <w:szCs w:val="22"/>
                <w:lang w:bidi="th-TH"/>
              </w:rPr>
            </w:pPr>
          </w:p>
        </w:tc>
      </w:tr>
      <w:tr w:rsidR="001D6F8A" w:rsidRPr="00B7145C" w14:paraId="50352CDC" w14:textId="77777777" w:rsidTr="00F90487">
        <w:tc>
          <w:tcPr>
            <w:tcW w:w="2880" w:type="dxa"/>
            <w:shd w:val="clear" w:color="auto" w:fill="auto"/>
          </w:tcPr>
          <w:p w14:paraId="53203E64" w14:textId="42E7EA33" w:rsidR="001D6F8A" w:rsidRPr="00B7145C" w:rsidRDefault="001D6F8A" w:rsidP="00CD0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Non-derivative</w:t>
            </w:r>
          </w:p>
        </w:tc>
        <w:tc>
          <w:tcPr>
            <w:tcW w:w="1080" w:type="dxa"/>
            <w:shd w:val="clear" w:color="auto" w:fill="auto"/>
          </w:tcPr>
          <w:p w14:paraId="170655BA" w14:textId="77777777" w:rsidR="001D6F8A" w:rsidRPr="00B7145C" w:rsidRDefault="001D6F8A" w:rsidP="00F90487">
            <w:pPr>
              <w:pStyle w:val="acctfourfigures"/>
              <w:tabs>
                <w:tab w:val="clear" w:pos="765"/>
              </w:tabs>
              <w:spacing w:line="240" w:lineRule="atLeast"/>
              <w:ind w:right="101"/>
              <w:jc w:val="center"/>
              <w:rPr>
                <w:szCs w:val="22"/>
              </w:rPr>
            </w:pPr>
          </w:p>
        </w:tc>
        <w:tc>
          <w:tcPr>
            <w:tcW w:w="180" w:type="dxa"/>
            <w:shd w:val="clear" w:color="auto" w:fill="auto"/>
          </w:tcPr>
          <w:p w14:paraId="69137A6A" w14:textId="77777777" w:rsidR="001D6F8A" w:rsidRPr="00B7145C" w:rsidRDefault="001D6F8A" w:rsidP="00F90487">
            <w:pPr>
              <w:pStyle w:val="acctfourfigures"/>
              <w:spacing w:line="240" w:lineRule="atLeast"/>
              <w:rPr>
                <w:szCs w:val="22"/>
              </w:rPr>
            </w:pPr>
          </w:p>
        </w:tc>
        <w:tc>
          <w:tcPr>
            <w:tcW w:w="990" w:type="dxa"/>
            <w:shd w:val="clear" w:color="auto" w:fill="auto"/>
          </w:tcPr>
          <w:p w14:paraId="2B4C170A" w14:textId="77777777" w:rsidR="001D6F8A" w:rsidRPr="00B7145C" w:rsidRDefault="001D6F8A" w:rsidP="00F90487">
            <w:pPr>
              <w:pStyle w:val="acctfourfigures"/>
              <w:tabs>
                <w:tab w:val="clear" w:pos="765"/>
              </w:tabs>
              <w:spacing w:line="240" w:lineRule="atLeast"/>
              <w:ind w:right="101"/>
              <w:jc w:val="right"/>
              <w:rPr>
                <w:b/>
                <w:bCs/>
                <w:szCs w:val="22"/>
              </w:rPr>
            </w:pPr>
          </w:p>
        </w:tc>
        <w:tc>
          <w:tcPr>
            <w:tcW w:w="180" w:type="dxa"/>
            <w:shd w:val="clear" w:color="auto" w:fill="auto"/>
          </w:tcPr>
          <w:p w14:paraId="211CAF01" w14:textId="77777777" w:rsidR="001D6F8A" w:rsidRPr="00B7145C" w:rsidRDefault="001D6F8A" w:rsidP="00F90487">
            <w:pPr>
              <w:pStyle w:val="acctfourfigures"/>
              <w:tabs>
                <w:tab w:val="decimal" w:pos="911"/>
              </w:tabs>
              <w:spacing w:line="240" w:lineRule="atLeast"/>
              <w:ind w:right="-169"/>
              <w:rPr>
                <w:b/>
                <w:bCs/>
                <w:szCs w:val="22"/>
              </w:rPr>
            </w:pPr>
          </w:p>
        </w:tc>
        <w:tc>
          <w:tcPr>
            <w:tcW w:w="1080" w:type="dxa"/>
          </w:tcPr>
          <w:p w14:paraId="64728111" w14:textId="77777777" w:rsidR="001D6F8A" w:rsidRPr="00B7145C" w:rsidRDefault="001D6F8A" w:rsidP="00F90487">
            <w:pPr>
              <w:pStyle w:val="acctfourfigures"/>
              <w:tabs>
                <w:tab w:val="decimal" w:pos="911"/>
              </w:tabs>
              <w:spacing w:line="240" w:lineRule="atLeast"/>
              <w:ind w:right="-169"/>
              <w:jc w:val="center"/>
              <w:rPr>
                <w:b/>
                <w:bCs/>
                <w:szCs w:val="22"/>
              </w:rPr>
            </w:pPr>
          </w:p>
        </w:tc>
        <w:tc>
          <w:tcPr>
            <w:tcW w:w="180" w:type="dxa"/>
          </w:tcPr>
          <w:p w14:paraId="17CE62DD" w14:textId="77777777" w:rsidR="001D6F8A" w:rsidRPr="00B7145C" w:rsidRDefault="001D6F8A" w:rsidP="00F90487">
            <w:pPr>
              <w:pStyle w:val="acctfourfigures"/>
              <w:tabs>
                <w:tab w:val="decimal" w:pos="911"/>
              </w:tabs>
              <w:spacing w:line="240" w:lineRule="atLeast"/>
              <w:ind w:right="-169"/>
              <w:jc w:val="center"/>
              <w:rPr>
                <w:b/>
                <w:bCs/>
                <w:szCs w:val="22"/>
              </w:rPr>
            </w:pPr>
          </w:p>
        </w:tc>
        <w:tc>
          <w:tcPr>
            <w:tcW w:w="990" w:type="dxa"/>
            <w:shd w:val="clear" w:color="auto" w:fill="auto"/>
          </w:tcPr>
          <w:p w14:paraId="63B36B29" w14:textId="77777777" w:rsidR="001D6F8A" w:rsidRPr="00B7145C" w:rsidRDefault="001D6F8A" w:rsidP="00F90487">
            <w:pPr>
              <w:pStyle w:val="acctfourfigures"/>
              <w:tabs>
                <w:tab w:val="decimal" w:pos="911"/>
              </w:tabs>
              <w:spacing w:line="240" w:lineRule="atLeast"/>
              <w:ind w:right="-169"/>
              <w:jc w:val="center"/>
              <w:rPr>
                <w:b/>
                <w:bCs/>
                <w:szCs w:val="22"/>
              </w:rPr>
            </w:pPr>
          </w:p>
        </w:tc>
        <w:tc>
          <w:tcPr>
            <w:tcW w:w="180" w:type="dxa"/>
            <w:shd w:val="clear" w:color="auto" w:fill="auto"/>
          </w:tcPr>
          <w:p w14:paraId="7522EA8B" w14:textId="77777777" w:rsidR="001D6F8A" w:rsidRPr="00B7145C" w:rsidRDefault="001D6F8A" w:rsidP="00F90487">
            <w:pPr>
              <w:pStyle w:val="acctfourfigures"/>
              <w:tabs>
                <w:tab w:val="decimal" w:pos="911"/>
              </w:tabs>
              <w:spacing w:line="240" w:lineRule="atLeast"/>
              <w:ind w:right="-169"/>
              <w:rPr>
                <w:b/>
                <w:bCs/>
                <w:szCs w:val="22"/>
              </w:rPr>
            </w:pPr>
          </w:p>
        </w:tc>
        <w:tc>
          <w:tcPr>
            <w:tcW w:w="999" w:type="dxa"/>
            <w:shd w:val="clear" w:color="auto" w:fill="auto"/>
          </w:tcPr>
          <w:p w14:paraId="578CD0DA" w14:textId="77777777" w:rsidR="001D6F8A" w:rsidRPr="00B7145C" w:rsidRDefault="001D6F8A" w:rsidP="00F90487">
            <w:pPr>
              <w:pStyle w:val="acctfourfigures"/>
              <w:tabs>
                <w:tab w:val="clear" w:pos="765"/>
                <w:tab w:val="decimal" w:pos="742"/>
              </w:tabs>
              <w:spacing w:line="240" w:lineRule="atLeast"/>
              <w:ind w:right="-169"/>
              <w:rPr>
                <w:b/>
                <w:bCs/>
                <w:szCs w:val="22"/>
              </w:rPr>
            </w:pPr>
          </w:p>
        </w:tc>
      </w:tr>
      <w:tr w:rsidR="00CD076B" w:rsidRPr="00B7145C" w14:paraId="1B0AB560" w14:textId="77777777" w:rsidTr="00F90487">
        <w:tc>
          <w:tcPr>
            <w:tcW w:w="2880" w:type="dxa"/>
            <w:shd w:val="clear" w:color="auto" w:fill="auto"/>
          </w:tcPr>
          <w:p w14:paraId="7C453E43" w14:textId="561085F3" w:rsidR="00CD076B" w:rsidRDefault="00CD076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 xml:space="preserve">    f</w:t>
            </w:r>
            <w:r w:rsidRPr="00B7145C">
              <w:rPr>
                <w:rFonts w:ascii="Times New Roman" w:hAnsi="Times New Roman" w:cs="Times New Roman"/>
                <w:b/>
                <w:bCs/>
                <w:i/>
                <w:iCs/>
                <w:sz w:val="22"/>
                <w:szCs w:val="22"/>
              </w:rPr>
              <w:t>inancial Liabilities</w:t>
            </w:r>
          </w:p>
        </w:tc>
        <w:tc>
          <w:tcPr>
            <w:tcW w:w="1080" w:type="dxa"/>
            <w:shd w:val="clear" w:color="auto" w:fill="auto"/>
          </w:tcPr>
          <w:p w14:paraId="077284C8" w14:textId="77777777" w:rsidR="00CD076B" w:rsidRPr="00B7145C" w:rsidRDefault="00CD076B" w:rsidP="00F90487">
            <w:pPr>
              <w:pStyle w:val="acctfourfigures"/>
              <w:tabs>
                <w:tab w:val="clear" w:pos="765"/>
              </w:tabs>
              <w:spacing w:line="240" w:lineRule="atLeast"/>
              <w:ind w:right="101"/>
              <w:jc w:val="center"/>
              <w:rPr>
                <w:szCs w:val="22"/>
              </w:rPr>
            </w:pPr>
          </w:p>
        </w:tc>
        <w:tc>
          <w:tcPr>
            <w:tcW w:w="180" w:type="dxa"/>
            <w:shd w:val="clear" w:color="auto" w:fill="auto"/>
          </w:tcPr>
          <w:p w14:paraId="4F5CAA9F" w14:textId="77777777" w:rsidR="00CD076B" w:rsidRPr="00B7145C" w:rsidRDefault="00CD076B" w:rsidP="00F90487">
            <w:pPr>
              <w:pStyle w:val="acctfourfigures"/>
              <w:spacing w:line="240" w:lineRule="atLeast"/>
              <w:rPr>
                <w:szCs w:val="22"/>
              </w:rPr>
            </w:pPr>
          </w:p>
        </w:tc>
        <w:tc>
          <w:tcPr>
            <w:tcW w:w="990" w:type="dxa"/>
            <w:shd w:val="clear" w:color="auto" w:fill="auto"/>
          </w:tcPr>
          <w:p w14:paraId="310A77EB" w14:textId="77777777" w:rsidR="00CD076B" w:rsidRPr="00B7145C" w:rsidRDefault="00CD076B" w:rsidP="00F90487">
            <w:pPr>
              <w:pStyle w:val="acctfourfigures"/>
              <w:tabs>
                <w:tab w:val="clear" w:pos="765"/>
              </w:tabs>
              <w:spacing w:line="240" w:lineRule="atLeast"/>
              <w:ind w:right="101"/>
              <w:jc w:val="right"/>
              <w:rPr>
                <w:b/>
                <w:bCs/>
                <w:szCs w:val="22"/>
              </w:rPr>
            </w:pPr>
          </w:p>
        </w:tc>
        <w:tc>
          <w:tcPr>
            <w:tcW w:w="180" w:type="dxa"/>
            <w:shd w:val="clear" w:color="auto" w:fill="auto"/>
          </w:tcPr>
          <w:p w14:paraId="79A74A42" w14:textId="77777777" w:rsidR="00CD076B" w:rsidRPr="00B7145C" w:rsidRDefault="00CD076B" w:rsidP="00F90487">
            <w:pPr>
              <w:pStyle w:val="acctfourfigures"/>
              <w:tabs>
                <w:tab w:val="decimal" w:pos="911"/>
              </w:tabs>
              <w:spacing w:line="240" w:lineRule="atLeast"/>
              <w:ind w:right="-169"/>
              <w:rPr>
                <w:b/>
                <w:bCs/>
                <w:szCs w:val="22"/>
              </w:rPr>
            </w:pPr>
          </w:p>
        </w:tc>
        <w:tc>
          <w:tcPr>
            <w:tcW w:w="1080" w:type="dxa"/>
          </w:tcPr>
          <w:p w14:paraId="21D8C8A7" w14:textId="77777777" w:rsidR="00CD076B" w:rsidRPr="00B7145C" w:rsidRDefault="00CD076B" w:rsidP="00F90487">
            <w:pPr>
              <w:pStyle w:val="acctfourfigures"/>
              <w:tabs>
                <w:tab w:val="decimal" w:pos="911"/>
              </w:tabs>
              <w:spacing w:line="240" w:lineRule="atLeast"/>
              <w:ind w:right="-169"/>
              <w:jc w:val="center"/>
              <w:rPr>
                <w:b/>
                <w:bCs/>
                <w:szCs w:val="22"/>
              </w:rPr>
            </w:pPr>
          </w:p>
        </w:tc>
        <w:tc>
          <w:tcPr>
            <w:tcW w:w="180" w:type="dxa"/>
          </w:tcPr>
          <w:p w14:paraId="1496801E" w14:textId="77777777" w:rsidR="00CD076B" w:rsidRPr="00B7145C" w:rsidRDefault="00CD076B" w:rsidP="00F90487">
            <w:pPr>
              <w:pStyle w:val="acctfourfigures"/>
              <w:tabs>
                <w:tab w:val="decimal" w:pos="911"/>
              </w:tabs>
              <w:spacing w:line="240" w:lineRule="atLeast"/>
              <w:ind w:right="-169"/>
              <w:jc w:val="center"/>
              <w:rPr>
                <w:b/>
                <w:bCs/>
                <w:szCs w:val="22"/>
              </w:rPr>
            </w:pPr>
          </w:p>
        </w:tc>
        <w:tc>
          <w:tcPr>
            <w:tcW w:w="990" w:type="dxa"/>
            <w:shd w:val="clear" w:color="auto" w:fill="auto"/>
          </w:tcPr>
          <w:p w14:paraId="6CBDC361" w14:textId="77777777" w:rsidR="00CD076B" w:rsidRPr="00B7145C" w:rsidRDefault="00CD076B" w:rsidP="00F90487">
            <w:pPr>
              <w:pStyle w:val="acctfourfigures"/>
              <w:tabs>
                <w:tab w:val="decimal" w:pos="911"/>
              </w:tabs>
              <w:spacing w:line="240" w:lineRule="atLeast"/>
              <w:ind w:right="-169"/>
              <w:jc w:val="center"/>
              <w:rPr>
                <w:b/>
                <w:bCs/>
                <w:szCs w:val="22"/>
              </w:rPr>
            </w:pPr>
          </w:p>
        </w:tc>
        <w:tc>
          <w:tcPr>
            <w:tcW w:w="180" w:type="dxa"/>
            <w:shd w:val="clear" w:color="auto" w:fill="auto"/>
          </w:tcPr>
          <w:p w14:paraId="46FD6131" w14:textId="77777777" w:rsidR="00CD076B" w:rsidRPr="00B7145C" w:rsidRDefault="00CD076B" w:rsidP="00F90487">
            <w:pPr>
              <w:pStyle w:val="acctfourfigures"/>
              <w:tabs>
                <w:tab w:val="decimal" w:pos="911"/>
              </w:tabs>
              <w:spacing w:line="240" w:lineRule="atLeast"/>
              <w:ind w:right="-169"/>
              <w:rPr>
                <w:b/>
                <w:bCs/>
                <w:szCs w:val="22"/>
              </w:rPr>
            </w:pPr>
          </w:p>
        </w:tc>
        <w:tc>
          <w:tcPr>
            <w:tcW w:w="999" w:type="dxa"/>
            <w:shd w:val="clear" w:color="auto" w:fill="auto"/>
          </w:tcPr>
          <w:p w14:paraId="01865F82" w14:textId="77777777" w:rsidR="00CD076B" w:rsidRPr="00B7145C" w:rsidRDefault="00CD076B" w:rsidP="00F90487">
            <w:pPr>
              <w:pStyle w:val="acctfourfigures"/>
              <w:tabs>
                <w:tab w:val="clear" w:pos="765"/>
                <w:tab w:val="decimal" w:pos="742"/>
              </w:tabs>
              <w:spacing w:line="240" w:lineRule="atLeast"/>
              <w:ind w:right="-169"/>
              <w:rPr>
                <w:b/>
                <w:bCs/>
                <w:szCs w:val="22"/>
              </w:rPr>
            </w:pPr>
          </w:p>
        </w:tc>
      </w:tr>
      <w:tr w:rsidR="00F02C52" w:rsidRPr="00B7145C" w14:paraId="4B54F3D7" w14:textId="77777777" w:rsidTr="00F90487">
        <w:tc>
          <w:tcPr>
            <w:tcW w:w="2880" w:type="dxa"/>
            <w:shd w:val="clear" w:color="auto" w:fill="auto"/>
          </w:tcPr>
          <w:p w14:paraId="2306E2D1" w14:textId="77777777" w:rsidR="00F02C52" w:rsidRPr="00B7145C" w:rsidRDefault="00F02C52" w:rsidP="00F02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sidRPr="00B7145C">
              <w:rPr>
                <w:rFonts w:ascii="Times New Roman" w:hAnsi="Times New Roman" w:cs="Times New Roman"/>
                <w:sz w:val="22"/>
                <w:szCs w:val="22"/>
              </w:rPr>
              <w:t>Bank overdrafts</w:t>
            </w:r>
          </w:p>
        </w:tc>
        <w:tc>
          <w:tcPr>
            <w:tcW w:w="1080" w:type="dxa"/>
            <w:shd w:val="clear" w:color="auto" w:fill="auto"/>
          </w:tcPr>
          <w:p w14:paraId="5A383F2B" w14:textId="379B0206" w:rsidR="00F02C52" w:rsidRPr="002C7E0F" w:rsidRDefault="00F02C52" w:rsidP="00F02C52">
            <w:pPr>
              <w:pStyle w:val="acctfourfigures"/>
              <w:tabs>
                <w:tab w:val="clear" w:pos="765"/>
                <w:tab w:val="decimal" w:pos="825"/>
              </w:tabs>
              <w:spacing w:line="240" w:lineRule="atLeast"/>
              <w:ind w:right="-82"/>
              <w:rPr>
                <w:rFonts w:cs="Angsana New"/>
                <w:szCs w:val="28"/>
                <w:lang w:val="en-US" w:bidi="th-TH"/>
              </w:rPr>
            </w:pPr>
            <w:r w:rsidRPr="00F820A7">
              <w:t>374</w:t>
            </w:r>
          </w:p>
        </w:tc>
        <w:tc>
          <w:tcPr>
            <w:tcW w:w="180" w:type="dxa"/>
            <w:shd w:val="clear" w:color="auto" w:fill="auto"/>
          </w:tcPr>
          <w:p w14:paraId="3ADC4D42" w14:textId="77777777" w:rsidR="00F02C52" w:rsidRPr="00B7145C" w:rsidRDefault="00F02C52" w:rsidP="00F02C52">
            <w:pPr>
              <w:pStyle w:val="acctfourfigures"/>
              <w:spacing w:line="240" w:lineRule="atLeast"/>
              <w:rPr>
                <w:szCs w:val="22"/>
              </w:rPr>
            </w:pPr>
          </w:p>
        </w:tc>
        <w:tc>
          <w:tcPr>
            <w:tcW w:w="990" w:type="dxa"/>
            <w:shd w:val="clear" w:color="auto" w:fill="auto"/>
          </w:tcPr>
          <w:p w14:paraId="308CA163" w14:textId="0E6ABE22" w:rsidR="00F02C52" w:rsidRPr="00B7145C" w:rsidRDefault="00F02C52" w:rsidP="00F02C52">
            <w:pPr>
              <w:pStyle w:val="acctfourfigures"/>
              <w:tabs>
                <w:tab w:val="clear" w:pos="765"/>
                <w:tab w:val="decimal" w:pos="733"/>
              </w:tabs>
              <w:spacing w:line="240" w:lineRule="atLeast"/>
              <w:ind w:right="-82"/>
              <w:rPr>
                <w:szCs w:val="22"/>
              </w:rPr>
            </w:pPr>
            <w:r w:rsidRPr="00F820A7">
              <w:t>374</w:t>
            </w:r>
          </w:p>
        </w:tc>
        <w:tc>
          <w:tcPr>
            <w:tcW w:w="180" w:type="dxa"/>
            <w:shd w:val="clear" w:color="auto" w:fill="auto"/>
          </w:tcPr>
          <w:p w14:paraId="1E182696" w14:textId="77777777" w:rsidR="00F02C52" w:rsidRPr="00B7145C" w:rsidRDefault="00F02C52" w:rsidP="00F02C52">
            <w:pPr>
              <w:pStyle w:val="acctfourfigures"/>
              <w:tabs>
                <w:tab w:val="decimal" w:pos="911"/>
              </w:tabs>
              <w:spacing w:line="240" w:lineRule="atLeast"/>
              <w:ind w:right="-169"/>
              <w:rPr>
                <w:szCs w:val="22"/>
              </w:rPr>
            </w:pPr>
          </w:p>
        </w:tc>
        <w:tc>
          <w:tcPr>
            <w:tcW w:w="1080" w:type="dxa"/>
          </w:tcPr>
          <w:p w14:paraId="1F8D173E" w14:textId="7786FBED" w:rsidR="00F02C52" w:rsidRPr="00B7145C" w:rsidRDefault="00F02C52" w:rsidP="00F02C52">
            <w:pPr>
              <w:pStyle w:val="acctfourfigures"/>
              <w:tabs>
                <w:tab w:val="clear" w:pos="765"/>
                <w:tab w:val="decimal" w:pos="820"/>
              </w:tabs>
              <w:spacing w:line="240" w:lineRule="atLeast"/>
              <w:ind w:right="-169"/>
              <w:rPr>
                <w:szCs w:val="22"/>
              </w:rPr>
            </w:pPr>
            <w:r w:rsidRPr="00F820A7">
              <w:t>-</w:t>
            </w:r>
          </w:p>
        </w:tc>
        <w:tc>
          <w:tcPr>
            <w:tcW w:w="180" w:type="dxa"/>
          </w:tcPr>
          <w:p w14:paraId="02C17BB2" w14:textId="77777777" w:rsidR="00F02C52" w:rsidRPr="00B7145C" w:rsidRDefault="00F02C52" w:rsidP="00F02C52">
            <w:pPr>
              <w:pStyle w:val="acctfourfigures"/>
              <w:tabs>
                <w:tab w:val="clear" w:pos="765"/>
                <w:tab w:val="decimal" w:pos="821"/>
              </w:tabs>
              <w:spacing w:line="240" w:lineRule="atLeast"/>
              <w:ind w:right="-169"/>
              <w:rPr>
                <w:szCs w:val="22"/>
              </w:rPr>
            </w:pPr>
          </w:p>
        </w:tc>
        <w:tc>
          <w:tcPr>
            <w:tcW w:w="990" w:type="dxa"/>
            <w:shd w:val="clear" w:color="auto" w:fill="auto"/>
          </w:tcPr>
          <w:p w14:paraId="53B30ACB" w14:textId="71F9C0FB" w:rsidR="00F02C52" w:rsidRPr="00B7145C" w:rsidRDefault="00F02C52" w:rsidP="00F02C52">
            <w:pPr>
              <w:pStyle w:val="acctfourfigures"/>
              <w:tabs>
                <w:tab w:val="clear" w:pos="765"/>
                <w:tab w:val="decimal" w:pos="731"/>
              </w:tabs>
              <w:spacing w:line="240" w:lineRule="atLeast"/>
              <w:ind w:right="-169"/>
              <w:rPr>
                <w:szCs w:val="22"/>
              </w:rPr>
            </w:pPr>
            <w:r w:rsidRPr="00F820A7">
              <w:t>-</w:t>
            </w:r>
          </w:p>
        </w:tc>
        <w:tc>
          <w:tcPr>
            <w:tcW w:w="180" w:type="dxa"/>
            <w:shd w:val="clear" w:color="auto" w:fill="auto"/>
          </w:tcPr>
          <w:p w14:paraId="16B1F142" w14:textId="77777777" w:rsidR="00F02C52" w:rsidRPr="00B7145C" w:rsidRDefault="00F02C52" w:rsidP="00F02C52">
            <w:pPr>
              <w:pStyle w:val="acctfourfigures"/>
              <w:tabs>
                <w:tab w:val="decimal" w:pos="732"/>
              </w:tabs>
              <w:spacing w:line="240" w:lineRule="atLeast"/>
              <w:ind w:right="-169"/>
              <w:rPr>
                <w:szCs w:val="22"/>
              </w:rPr>
            </w:pPr>
          </w:p>
        </w:tc>
        <w:tc>
          <w:tcPr>
            <w:tcW w:w="999" w:type="dxa"/>
            <w:shd w:val="clear" w:color="auto" w:fill="auto"/>
          </w:tcPr>
          <w:p w14:paraId="43811D7C" w14:textId="1BA7FE8D" w:rsidR="00F02C52" w:rsidRPr="00B7145C" w:rsidRDefault="00F02C52" w:rsidP="00F02C52">
            <w:pPr>
              <w:pStyle w:val="acctfourfigures"/>
              <w:tabs>
                <w:tab w:val="clear" w:pos="765"/>
                <w:tab w:val="decimal" w:pos="730"/>
              </w:tabs>
              <w:spacing w:line="240" w:lineRule="atLeast"/>
              <w:ind w:right="-169"/>
              <w:rPr>
                <w:szCs w:val="22"/>
              </w:rPr>
            </w:pPr>
            <w:r w:rsidRPr="00F820A7">
              <w:t>374</w:t>
            </w:r>
          </w:p>
        </w:tc>
      </w:tr>
      <w:tr w:rsidR="00F02C52" w:rsidRPr="00B7145C" w14:paraId="13D8692F" w14:textId="77777777" w:rsidTr="00F90487">
        <w:tc>
          <w:tcPr>
            <w:tcW w:w="2880" w:type="dxa"/>
            <w:shd w:val="clear" w:color="auto" w:fill="auto"/>
          </w:tcPr>
          <w:p w14:paraId="151B5820" w14:textId="77777777" w:rsidR="00F02C52" w:rsidRPr="00B7145C" w:rsidRDefault="00F02C52" w:rsidP="00F02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Trade accounts payable</w:t>
            </w:r>
          </w:p>
        </w:tc>
        <w:tc>
          <w:tcPr>
            <w:tcW w:w="1080" w:type="dxa"/>
            <w:shd w:val="clear" w:color="auto" w:fill="auto"/>
          </w:tcPr>
          <w:p w14:paraId="55106F02" w14:textId="3C0B2E8D" w:rsidR="00F02C52" w:rsidRPr="002C7E0F" w:rsidRDefault="00F02C52" w:rsidP="00F02C52">
            <w:pPr>
              <w:pStyle w:val="acctfourfigures"/>
              <w:tabs>
                <w:tab w:val="clear" w:pos="765"/>
                <w:tab w:val="decimal" w:pos="825"/>
              </w:tabs>
              <w:spacing w:line="240" w:lineRule="atLeast"/>
              <w:ind w:right="-82"/>
              <w:rPr>
                <w:rFonts w:cs="Angsana New"/>
                <w:szCs w:val="28"/>
                <w:lang w:val="en-US" w:bidi="th-TH"/>
              </w:rPr>
            </w:pPr>
            <w:r w:rsidRPr="00F820A7">
              <w:t>26,443</w:t>
            </w:r>
          </w:p>
        </w:tc>
        <w:tc>
          <w:tcPr>
            <w:tcW w:w="180" w:type="dxa"/>
            <w:shd w:val="clear" w:color="auto" w:fill="auto"/>
          </w:tcPr>
          <w:p w14:paraId="727F8015" w14:textId="77777777" w:rsidR="00F02C52" w:rsidRPr="00B7145C" w:rsidRDefault="00F02C52" w:rsidP="00F02C52">
            <w:pPr>
              <w:pStyle w:val="acctfourfigures"/>
              <w:spacing w:line="240" w:lineRule="atLeast"/>
              <w:rPr>
                <w:szCs w:val="22"/>
              </w:rPr>
            </w:pPr>
          </w:p>
        </w:tc>
        <w:tc>
          <w:tcPr>
            <w:tcW w:w="990" w:type="dxa"/>
            <w:shd w:val="clear" w:color="auto" w:fill="auto"/>
          </w:tcPr>
          <w:p w14:paraId="20619619" w14:textId="3AAB55DF" w:rsidR="00F02C52" w:rsidRPr="00B7145C" w:rsidRDefault="00F02C52" w:rsidP="00F02C52">
            <w:pPr>
              <w:pStyle w:val="acctfourfigures"/>
              <w:tabs>
                <w:tab w:val="clear" w:pos="765"/>
                <w:tab w:val="decimal" w:pos="733"/>
              </w:tabs>
              <w:spacing w:line="240" w:lineRule="atLeast"/>
              <w:ind w:right="-82"/>
              <w:rPr>
                <w:szCs w:val="22"/>
              </w:rPr>
            </w:pPr>
            <w:r w:rsidRPr="00F820A7">
              <w:t>26,443</w:t>
            </w:r>
          </w:p>
        </w:tc>
        <w:tc>
          <w:tcPr>
            <w:tcW w:w="180" w:type="dxa"/>
            <w:shd w:val="clear" w:color="auto" w:fill="auto"/>
          </w:tcPr>
          <w:p w14:paraId="5AC80948" w14:textId="77777777" w:rsidR="00F02C52" w:rsidRPr="00B7145C" w:rsidRDefault="00F02C52" w:rsidP="00F02C52">
            <w:pPr>
              <w:pStyle w:val="acctfourfigures"/>
              <w:tabs>
                <w:tab w:val="decimal" w:pos="911"/>
              </w:tabs>
              <w:spacing w:line="240" w:lineRule="atLeast"/>
              <w:ind w:right="-169"/>
              <w:rPr>
                <w:szCs w:val="22"/>
              </w:rPr>
            </w:pPr>
          </w:p>
        </w:tc>
        <w:tc>
          <w:tcPr>
            <w:tcW w:w="1080" w:type="dxa"/>
          </w:tcPr>
          <w:p w14:paraId="471904F2" w14:textId="517D97D3" w:rsidR="00F02C52" w:rsidRPr="00B7145C" w:rsidRDefault="00F02C52" w:rsidP="00F02C52">
            <w:pPr>
              <w:pStyle w:val="acctfourfigures"/>
              <w:tabs>
                <w:tab w:val="clear" w:pos="765"/>
                <w:tab w:val="decimal" w:pos="820"/>
              </w:tabs>
              <w:spacing w:line="240" w:lineRule="atLeast"/>
              <w:ind w:right="-169"/>
              <w:rPr>
                <w:szCs w:val="22"/>
              </w:rPr>
            </w:pPr>
            <w:r w:rsidRPr="00F820A7">
              <w:t>-</w:t>
            </w:r>
          </w:p>
        </w:tc>
        <w:tc>
          <w:tcPr>
            <w:tcW w:w="180" w:type="dxa"/>
          </w:tcPr>
          <w:p w14:paraId="25DF8012" w14:textId="77777777" w:rsidR="00F02C52" w:rsidRPr="00B7145C" w:rsidRDefault="00F02C52" w:rsidP="00F02C52">
            <w:pPr>
              <w:pStyle w:val="acctfourfigures"/>
              <w:tabs>
                <w:tab w:val="clear" w:pos="765"/>
                <w:tab w:val="decimal" w:pos="821"/>
              </w:tabs>
              <w:spacing w:line="240" w:lineRule="atLeast"/>
              <w:ind w:right="-169"/>
              <w:rPr>
                <w:szCs w:val="22"/>
              </w:rPr>
            </w:pPr>
          </w:p>
        </w:tc>
        <w:tc>
          <w:tcPr>
            <w:tcW w:w="990" w:type="dxa"/>
            <w:shd w:val="clear" w:color="auto" w:fill="auto"/>
          </w:tcPr>
          <w:p w14:paraId="0A41094F" w14:textId="72AC293E" w:rsidR="00F02C52" w:rsidRPr="00B7145C" w:rsidRDefault="00F02C52" w:rsidP="00F02C52">
            <w:pPr>
              <w:pStyle w:val="acctfourfigures"/>
              <w:tabs>
                <w:tab w:val="clear" w:pos="765"/>
                <w:tab w:val="decimal" w:pos="731"/>
              </w:tabs>
              <w:spacing w:line="240" w:lineRule="atLeast"/>
              <w:ind w:right="-169"/>
              <w:rPr>
                <w:szCs w:val="22"/>
              </w:rPr>
            </w:pPr>
            <w:r w:rsidRPr="00F820A7">
              <w:t>-</w:t>
            </w:r>
          </w:p>
        </w:tc>
        <w:tc>
          <w:tcPr>
            <w:tcW w:w="180" w:type="dxa"/>
            <w:shd w:val="clear" w:color="auto" w:fill="auto"/>
          </w:tcPr>
          <w:p w14:paraId="7C0EDC36" w14:textId="77777777" w:rsidR="00F02C52" w:rsidRPr="00B7145C" w:rsidRDefault="00F02C52" w:rsidP="00F02C52">
            <w:pPr>
              <w:pStyle w:val="acctfourfigures"/>
              <w:tabs>
                <w:tab w:val="decimal" w:pos="732"/>
              </w:tabs>
              <w:spacing w:line="240" w:lineRule="atLeast"/>
              <w:ind w:right="-169"/>
              <w:rPr>
                <w:szCs w:val="22"/>
              </w:rPr>
            </w:pPr>
          </w:p>
        </w:tc>
        <w:tc>
          <w:tcPr>
            <w:tcW w:w="999" w:type="dxa"/>
            <w:shd w:val="clear" w:color="auto" w:fill="auto"/>
          </w:tcPr>
          <w:p w14:paraId="6122EC84" w14:textId="79F6F82D" w:rsidR="00F02C52" w:rsidRPr="00B7145C" w:rsidRDefault="00F02C52" w:rsidP="00F02C52">
            <w:pPr>
              <w:pStyle w:val="acctfourfigures"/>
              <w:tabs>
                <w:tab w:val="clear" w:pos="765"/>
                <w:tab w:val="decimal" w:pos="730"/>
              </w:tabs>
              <w:spacing w:line="240" w:lineRule="atLeast"/>
              <w:ind w:right="-169"/>
              <w:rPr>
                <w:szCs w:val="22"/>
              </w:rPr>
            </w:pPr>
            <w:r w:rsidRPr="00F820A7">
              <w:t>26,443</w:t>
            </w:r>
          </w:p>
        </w:tc>
      </w:tr>
      <w:tr w:rsidR="00F02C52" w:rsidRPr="00B7145C" w14:paraId="0AE9D407" w14:textId="77777777" w:rsidTr="00F90487">
        <w:tc>
          <w:tcPr>
            <w:tcW w:w="2880" w:type="dxa"/>
            <w:shd w:val="clear" w:color="auto" w:fill="auto"/>
          </w:tcPr>
          <w:p w14:paraId="7047F2C2" w14:textId="77777777" w:rsidR="00F02C52" w:rsidRDefault="00F02C52" w:rsidP="00F02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1080" w:type="dxa"/>
            <w:shd w:val="clear" w:color="auto" w:fill="auto"/>
          </w:tcPr>
          <w:p w14:paraId="1338EFA5" w14:textId="7E495F23" w:rsidR="00F02C52" w:rsidRPr="002C7E0F" w:rsidRDefault="00F02C52" w:rsidP="00F02C52">
            <w:pPr>
              <w:pStyle w:val="acctfourfigures"/>
              <w:tabs>
                <w:tab w:val="clear" w:pos="765"/>
                <w:tab w:val="decimal" w:pos="825"/>
              </w:tabs>
              <w:spacing w:line="240" w:lineRule="atLeast"/>
              <w:ind w:right="-82"/>
              <w:rPr>
                <w:rFonts w:cs="Angsana New"/>
                <w:szCs w:val="28"/>
                <w:lang w:val="en-US" w:bidi="th-TH"/>
              </w:rPr>
            </w:pPr>
            <w:r w:rsidRPr="00F820A7">
              <w:t>53,873</w:t>
            </w:r>
          </w:p>
        </w:tc>
        <w:tc>
          <w:tcPr>
            <w:tcW w:w="180" w:type="dxa"/>
            <w:shd w:val="clear" w:color="auto" w:fill="auto"/>
          </w:tcPr>
          <w:p w14:paraId="0A4E4777" w14:textId="77777777" w:rsidR="00F02C52" w:rsidRPr="00B7145C" w:rsidRDefault="00F02C52" w:rsidP="00F02C52">
            <w:pPr>
              <w:pStyle w:val="acctfourfigures"/>
              <w:spacing w:line="240" w:lineRule="atLeast"/>
              <w:rPr>
                <w:szCs w:val="22"/>
              </w:rPr>
            </w:pPr>
          </w:p>
        </w:tc>
        <w:tc>
          <w:tcPr>
            <w:tcW w:w="990" w:type="dxa"/>
            <w:shd w:val="clear" w:color="auto" w:fill="auto"/>
          </w:tcPr>
          <w:p w14:paraId="78184E62" w14:textId="5A1C422F" w:rsidR="00F02C52" w:rsidRPr="00B7145C" w:rsidRDefault="00F02C52" w:rsidP="00F02C52">
            <w:pPr>
              <w:pStyle w:val="acctfourfigures"/>
              <w:tabs>
                <w:tab w:val="clear" w:pos="765"/>
                <w:tab w:val="decimal" w:pos="733"/>
              </w:tabs>
              <w:spacing w:line="240" w:lineRule="atLeast"/>
              <w:ind w:right="-82"/>
              <w:rPr>
                <w:szCs w:val="22"/>
              </w:rPr>
            </w:pPr>
            <w:r w:rsidRPr="00F820A7">
              <w:t>53,873</w:t>
            </w:r>
          </w:p>
        </w:tc>
        <w:tc>
          <w:tcPr>
            <w:tcW w:w="180" w:type="dxa"/>
            <w:shd w:val="clear" w:color="auto" w:fill="auto"/>
          </w:tcPr>
          <w:p w14:paraId="5784019B" w14:textId="77777777" w:rsidR="00F02C52" w:rsidRPr="00B7145C" w:rsidRDefault="00F02C52" w:rsidP="00F02C52">
            <w:pPr>
              <w:pStyle w:val="acctfourfigures"/>
              <w:tabs>
                <w:tab w:val="decimal" w:pos="911"/>
              </w:tabs>
              <w:spacing w:line="240" w:lineRule="atLeast"/>
              <w:ind w:right="-169"/>
              <w:rPr>
                <w:szCs w:val="22"/>
              </w:rPr>
            </w:pPr>
          </w:p>
        </w:tc>
        <w:tc>
          <w:tcPr>
            <w:tcW w:w="1080" w:type="dxa"/>
          </w:tcPr>
          <w:p w14:paraId="7E3E88D2" w14:textId="404B2742" w:rsidR="00F02C52" w:rsidRPr="00B7145C" w:rsidRDefault="00F02C52" w:rsidP="00F02C52">
            <w:pPr>
              <w:pStyle w:val="acctfourfigures"/>
              <w:tabs>
                <w:tab w:val="clear" w:pos="765"/>
                <w:tab w:val="decimal" w:pos="820"/>
              </w:tabs>
              <w:spacing w:line="240" w:lineRule="atLeast"/>
              <w:ind w:right="-169"/>
              <w:rPr>
                <w:szCs w:val="22"/>
              </w:rPr>
            </w:pPr>
            <w:r w:rsidRPr="00F820A7">
              <w:t>-</w:t>
            </w:r>
          </w:p>
        </w:tc>
        <w:tc>
          <w:tcPr>
            <w:tcW w:w="180" w:type="dxa"/>
          </w:tcPr>
          <w:p w14:paraId="4013E79C" w14:textId="77777777" w:rsidR="00F02C52" w:rsidRPr="00B7145C" w:rsidRDefault="00F02C52" w:rsidP="00F02C52">
            <w:pPr>
              <w:pStyle w:val="acctfourfigures"/>
              <w:tabs>
                <w:tab w:val="clear" w:pos="765"/>
                <w:tab w:val="decimal" w:pos="821"/>
              </w:tabs>
              <w:spacing w:line="240" w:lineRule="atLeast"/>
              <w:ind w:right="-169"/>
              <w:rPr>
                <w:szCs w:val="22"/>
              </w:rPr>
            </w:pPr>
          </w:p>
        </w:tc>
        <w:tc>
          <w:tcPr>
            <w:tcW w:w="990" w:type="dxa"/>
            <w:shd w:val="clear" w:color="auto" w:fill="auto"/>
          </w:tcPr>
          <w:p w14:paraId="56A9274F" w14:textId="612CD866" w:rsidR="00F02C52" w:rsidRPr="00B7145C" w:rsidRDefault="00F02C52" w:rsidP="00F02C52">
            <w:pPr>
              <w:pStyle w:val="acctfourfigures"/>
              <w:tabs>
                <w:tab w:val="clear" w:pos="765"/>
                <w:tab w:val="decimal" w:pos="731"/>
              </w:tabs>
              <w:spacing w:line="240" w:lineRule="atLeast"/>
              <w:ind w:right="-169"/>
              <w:rPr>
                <w:szCs w:val="22"/>
              </w:rPr>
            </w:pPr>
            <w:r w:rsidRPr="00F820A7">
              <w:t>-</w:t>
            </w:r>
          </w:p>
        </w:tc>
        <w:tc>
          <w:tcPr>
            <w:tcW w:w="180" w:type="dxa"/>
            <w:shd w:val="clear" w:color="auto" w:fill="auto"/>
          </w:tcPr>
          <w:p w14:paraId="3255E129" w14:textId="77777777" w:rsidR="00F02C52" w:rsidRPr="00B7145C" w:rsidRDefault="00F02C52" w:rsidP="00F02C52">
            <w:pPr>
              <w:pStyle w:val="acctfourfigures"/>
              <w:tabs>
                <w:tab w:val="decimal" w:pos="732"/>
              </w:tabs>
              <w:spacing w:line="240" w:lineRule="atLeast"/>
              <w:ind w:right="-169"/>
              <w:rPr>
                <w:szCs w:val="22"/>
              </w:rPr>
            </w:pPr>
          </w:p>
        </w:tc>
        <w:tc>
          <w:tcPr>
            <w:tcW w:w="999" w:type="dxa"/>
            <w:shd w:val="clear" w:color="auto" w:fill="auto"/>
          </w:tcPr>
          <w:p w14:paraId="23ABA51B" w14:textId="34B60B9C" w:rsidR="00F02C52" w:rsidRPr="00B7145C" w:rsidRDefault="00F02C52" w:rsidP="00F02C52">
            <w:pPr>
              <w:pStyle w:val="acctfourfigures"/>
              <w:tabs>
                <w:tab w:val="clear" w:pos="765"/>
                <w:tab w:val="decimal" w:pos="730"/>
              </w:tabs>
              <w:spacing w:line="240" w:lineRule="atLeast"/>
              <w:ind w:right="-169"/>
              <w:rPr>
                <w:szCs w:val="22"/>
              </w:rPr>
            </w:pPr>
            <w:r w:rsidRPr="00F820A7">
              <w:t>53,873</w:t>
            </w:r>
          </w:p>
        </w:tc>
      </w:tr>
      <w:tr w:rsidR="00C02F0C" w:rsidRPr="00B7145C" w14:paraId="4A523025" w14:textId="77777777" w:rsidTr="00F90487">
        <w:tc>
          <w:tcPr>
            <w:tcW w:w="2880" w:type="dxa"/>
            <w:shd w:val="clear" w:color="auto" w:fill="auto"/>
          </w:tcPr>
          <w:p w14:paraId="4777D481" w14:textId="77777777" w:rsidR="00C02F0C" w:rsidRDefault="00C02F0C" w:rsidP="00C02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Payable on purchase</w:t>
            </w:r>
          </w:p>
        </w:tc>
        <w:tc>
          <w:tcPr>
            <w:tcW w:w="1080" w:type="dxa"/>
            <w:shd w:val="clear" w:color="auto" w:fill="auto"/>
          </w:tcPr>
          <w:p w14:paraId="5B202909" w14:textId="77777777" w:rsidR="00C02F0C" w:rsidRPr="002C7E0F" w:rsidRDefault="00C02F0C" w:rsidP="00C02F0C">
            <w:pPr>
              <w:pStyle w:val="acctfourfigures"/>
              <w:tabs>
                <w:tab w:val="clear" w:pos="765"/>
                <w:tab w:val="decimal" w:pos="825"/>
              </w:tabs>
              <w:spacing w:line="240" w:lineRule="atLeast"/>
              <w:ind w:right="-82"/>
              <w:rPr>
                <w:rFonts w:cs="Angsana New"/>
                <w:szCs w:val="28"/>
                <w:lang w:val="en-US" w:bidi="th-TH"/>
              </w:rPr>
            </w:pPr>
          </w:p>
        </w:tc>
        <w:tc>
          <w:tcPr>
            <w:tcW w:w="180" w:type="dxa"/>
            <w:shd w:val="clear" w:color="auto" w:fill="auto"/>
          </w:tcPr>
          <w:p w14:paraId="7BD325BE" w14:textId="77777777" w:rsidR="00C02F0C" w:rsidRPr="00B7145C" w:rsidRDefault="00C02F0C" w:rsidP="00C02F0C">
            <w:pPr>
              <w:pStyle w:val="acctfourfigures"/>
              <w:spacing w:line="240" w:lineRule="atLeast"/>
              <w:rPr>
                <w:szCs w:val="22"/>
              </w:rPr>
            </w:pPr>
          </w:p>
        </w:tc>
        <w:tc>
          <w:tcPr>
            <w:tcW w:w="990" w:type="dxa"/>
            <w:shd w:val="clear" w:color="auto" w:fill="auto"/>
          </w:tcPr>
          <w:p w14:paraId="6E5BE44E" w14:textId="77777777" w:rsidR="00C02F0C" w:rsidRPr="00B7145C" w:rsidRDefault="00C02F0C" w:rsidP="00C02F0C">
            <w:pPr>
              <w:pStyle w:val="acctfourfigures"/>
              <w:tabs>
                <w:tab w:val="clear" w:pos="765"/>
                <w:tab w:val="decimal" w:pos="733"/>
              </w:tabs>
              <w:spacing w:line="240" w:lineRule="atLeast"/>
              <w:ind w:right="-82"/>
              <w:rPr>
                <w:szCs w:val="22"/>
              </w:rPr>
            </w:pPr>
          </w:p>
        </w:tc>
        <w:tc>
          <w:tcPr>
            <w:tcW w:w="180" w:type="dxa"/>
            <w:shd w:val="clear" w:color="auto" w:fill="auto"/>
          </w:tcPr>
          <w:p w14:paraId="56526EF5" w14:textId="77777777" w:rsidR="00C02F0C" w:rsidRPr="00B7145C" w:rsidRDefault="00C02F0C" w:rsidP="00C02F0C">
            <w:pPr>
              <w:pStyle w:val="acctfourfigures"/>
              <w:tabs>
                <w:tab w:val="decimal" w:pos="911"/>
              </w:tabs>
              <w:spacing w:line="240" w:lineRule="atLeast"/>
              <w:ind w:right="-169"/>
              <w:rPr>
                <w:szCs w:val="22"/>
              </w:rPr>
            </w:pPr>
          </w:p>
        </w:tc>
        <w:tc>
          <w:tcPr>
            <w:tcW w:w="1080" w:type="dxa"/>
          </w:tcPr>
          <w:p w14:paraId="33779920" w14:textId="77777777" w:rsidR="00C02F0C" w:rsidRPr="00B7145C" w:rsidRDefault="00C02F0C" w:rsidP="00C02F0C">
            <w:pPr>
              <w:pStyle w:val="acctfourfigures"/>
              <w:tabs>
                <w:tab w:val="clear" w:pos="765"/>
                <w:tab w:val="decimal" w:pos="820"/>
              </w:tabs>
              <w:spacing w:line="240" w:lineRule="atLeast"/>
              <w:ind w:right="-169"/>
              <w:rPr>
                <w:szCs w:val="22"/>
              </w:rPr>
            </w:pPr>
          </w:p>
        </w:tc>
        <w:tc>
          <w:tcPr>
            <w:tcW w:w="180" w:type="dxa"/>
          </w:tcPr>
          <w:p w14:paraId="0E3A3E97" w14:textId="77777777" w:rsidR="00C02F0C" w:rsidRPr="00B7145C" w:rsidRDefault="00C02F0C" w:rsidP="00C02F0C">
            <w:pPr>
              <w:pStyle w:val="acctfourfigures"/>
              <w:tabs>
                <w:tab w:val="clear" w:pos="765"/>
                <w:tab w:val="decimal" w:pos="821"/>
              </w:tabs>
              <w:spacing w:line="240" w:lineRule="atLeast"/>
              <w:ind w:right="-169"/>
              <w:rPr>
                <w:szCs w:val="22"/>
              </w:rPr>
            </w:pPr>
          </w:p>
        </w:tc>
        <w:tc>
          <w:tcPr>
            <w:tcW w:w="990" w:type="dxa"/>
            <w:shd w:val="clear" w:color="auto" w:fill="auto"/>
          </w:tcPr>
          <w:p w14:paraId="6B7FD1C9" w14:textId="77777777" w:rsidR="00C02F0C" w:rsidRPr="00B7145C" w:rsidRDefault="00C02F0C" w:rsidP="00C02F0C">
            <w:pPr>
              <w:pStyle w:val="acctfourfigures"/>
              <w:tabs>
                <w:tab w:val="clear" w:pos="765"/>
                <w:tab w:val="decimal" w:pos="731"/>
              </w:tabs>
              <w:spacing w:line="240" w:lineRule="atLeast"/>
              <w:ind w:right="-169"/>
              <w:rPr>
                <w:szCs w:val="22"/>
              </w:rPr>
            </w:pPr>
          </w:p>
        </w:tc>
        <w:tc>
          <w:tcPr>
            <w:tcW w:w="180" w:type="dxa"/>
            <w:shd w:val="clear" w:color="auto" w:fill="auto"/>
          </w:tcPr>
          <w:p w14:paraId="21A00F4C" w14:textId="77777777" w:rsidR="00C02F0C" w:rsidRPr="00B7145C" w:rsidRDefault="00C02F0C" w:rsidP="00C02F0C">
            <w:pPr>
              <w:pStyle w:val="acctfourfigures"/>
              <w:tabs>
                <w:tab w:val="decimal" w:pos="732"/>
              </w:tabs>
              <w:spacing w:line="240" w:lineRule="atLeast"/>
              <w:ind w:right="-169"/>
              <w:rPr>
                <w:szCs w:val="22"/>
              </w:rPr>
            </w:pPr>
          </w:p>
        </w:tc>
        <w:tc>
          <w:tcPr>
            <w:tcW w:w="999" w:type="dxa"/>
            <w:shd w:val="clear" w:color="auto" w:fill="auto"/>
          </w:tcPr>
          <w:p w14:paraId="14779314" w14:textId="77777777" w:rsidR="00C02F0C" w:rsidRPr="00B7145C" w:rsidRDefault="00C02F0C" w:rsidP="00C02F0C">
            <w:pPr>
              <w:pStyle w:val="acctfourfigures"/>
              <w:tabs>
                <w:tab w:val="clear" w:pos="765"/>
                <w:tab w:val="decimal" w:pos="730"/>
              </w:tabs>
              <w:spacing w:line="240" w:lineRule="atLeast"/>
              <w:ind w:right="-169"/>
              <w:rPr>
                <w:szCs w:val="22"/>
              </w:rPr>
            </w:pPr>
          </w:p>
        </w:tc>
      </w:tr>
      <w:tr w:rsidR="00F02C52" w:rsidRPr="00B7145C" w14:paraId="0CF0C296" w14:textId="77777777" w:rsidTr="00F90487">
        <w:tc>
          <w:tcPr>
            <w:tcW w:w="2880" w:type="dxa"/>
            <w:shd w:val="clear" w:color="auto" w:fill="auto"/>
          </w:tcPr>
          <w:p w14:paraId="4E0DD907" w14:textId="77777777" w:rsidR="00F02C52" w:rsidRDefault="00F02C52" w:rsidP="00F02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Pr>
                <w:rFonts w:ascii="Times New Roman" w:hAnsi="Times New Roman" w:cs="Times New Roman"/>
                <w:sz w:val="22"/>
                <w:szCs w:val="22"/>
              </w:rPr>
              <w:t>of equipment</w:t>
            </w:r>
          </w:p>
        </w:tc>
        <w:tc>
          <w:tcPr>
            <w:tcW w:w="1080" w:type="dxa"/>
            <w:shd w:val="clear" w:color="auto" w:fill="auto"/>
          </w:tcPr>
          <w:p w14:paraId="044BB65E" w14:textId="63D9F3FB" w:rsidR="00F02C52" w:rsidRPr="002C7E0F" w:rsidRDefault="00F02C52" w:rsidP="00F02C52">
            <w:pPr>
              <w:pStyle w:val="acctfourfigures"/>
              <w:tabs>
                <w:tab w:val="clear" w:pos="765"/>
                <w:tab w:val="decimal" w:pos="825"/>
              </w:tabs>
              <w:spacing w:line="240" w:lineRule="atLeast"/>
              <w:ind w:right="-82"/>
              <w:rPr>
                <w:rFonts w:cs="Angsana New"/>
                <w:szCs w:val="28"/>
                <w:lang w:val="en-US" w:bidi="th-TH"/>
              </w:rPr>
            </w:pPr>
            <w:r w:rsidRPr="0004446C">
              <w:t>2,271</w:t>
            </w:r>
          </w:p>
        </w:tc>
        <w:tc>
          <w:tcPr>
            <w:tcW w:w="180" w:type="dxa"/>
            <w:shd w:val="clear" w:color="auto" w:fill="auto"/>
          </w:tcPr>
          <w:p w14:paraId="679FD8F0" w14:textId="77777777" w:rsidR="00F02C52" w:rsidRPr="00B7145C" w:rsidRDefault="00F02C52" w:rsidP="00F02C52">
            <w:pPr>
              <w:pStyle w:val="acctfourfigures"/>
              <w:spacing w:line="240" w:lineRule="atLeast"/>
              <w:rPr>
                <w:szCs w:val="22"/>
              </w:rPr>
            </w:pPr>
          </w:p>
        </w:tc>
        <w:tc>
          <w:tcPr>
            <w:tcW w:w="990" w:type="dxa"/>
            <w:shd w:val="clear" w:color="auto" w:fill="auto"/>
          </w:tcPr>
          <w:p w14:paraId="7A525024" w14:textId="16F26E14" w:rsidR="00F02C52" w:rsidRPr="00B7145C" w:rsidRDefault="00F02C52" w:rsidP="00F02C52">
            <w:pPr>
              <w:pStyle w:val="acctfourfigures"/>
              <w:tabs>
                <w:tab w:val="clear" w:pos="765"/>
                <w:tab w:val="decimal" w:pos="733"/>
              </w:tabs>
              <w:spacing w:line="240" w:lineRule="atLeast"/>
              <w:ind w:right="-82"/>
              <w:rPr>
                <w:szCs w:val="22"/>
              </w:rPr>
            </w:pPr>
            <w:r w:rsidRPr="0004446C">
              <w:t>2,271</w:t>
            </w:r>
          </w:p>
        </w:tc>
        <w:tc>
          <w:tcPr>
            <w:tcW w:w="180" w:type="dxa"/>
            <w:shd w:val="clear" w:color="auto" w:fill="auto"/>
          </w:tcPr>
          <w:p w14:paraId="42D976EE" w14:textId="77777777" w:rsidR="00F02C52" w:rsidRPr="00B7145C" w:rsidRDefault="00F02C52" w:rsidP="00F02C52">
            <w:pPr>
              <w:pStyle w:val="acctfourfigures"/>
              <w:tabs>
                <w:tab w:val="decimal" w:pos="911"/>
              </w:tabs>
              <w:spacing w:line="240" w:lineRule="atLeast"/>
              <w:ind w:right="-169"/>
              <w:rPr>
                <w:szCs w:val="22"/>
              </w:rPr>
            </w:pPr>
          </w:p>
        </w:tc>
        <w:tc>
          <w:tcPr>
            <w:tcW w:w="1080" w:type="dxa"/>
          </w:tcPr>
          <w:p w14:paraId="2BB45A0F" w14:textId="552ADA74" w:rsidR="00F02C52" w:rsidRPr="00B7145C" w:rsidRDefault="00F02C52" w:rsidP="00F02C52">
            <w:pPr>
              <w:pStyle w:val="acctfourfigures"/>
              <w:tabs>
                <w:tab w:val="clear" w:pos="765"/>
                <w:tab w:val="decimal" w:pos="820"/>
              </w:tabs>
              <w:spacing w:line="240" w:lineRule="atLeast"/>
              <w:ind w:right="-169"/>
              <w:rPr>
                <w:szCs w:val="22"/>
              </w:rPr>
            </w:pPr>
            <w:r w:rsidRPr="0004446C">
              <w:t>-</w:t>
            </w:r>
          </w:p>
        </w:tc>
        <w:tc>
          <w:tcPr>
            <w:tcW w:w="180" w:type="dxa"/>
          </w:tcPr>
          <w:p w14:paraId="40EFC3DF" w14:textId="77777777" w:rsidR="00F02C52" w:rsidRPr="00B7145C" w:rsidRDefault="00F02C52" w:rsidP="00F02C52">
            <w:pPr>
              <w:pStyle w:val="acctfourfigures"/>
              <w:tabs>
                <w:tab w:val="clear" w:pos="765"/>
                <w:tab w:val="decimal" w:pos="821"/>
              </w:tabs>
              <w:spacing w:line="240" w:lineRule="atLeast"/>
              <w:ind w:right="-169"/>
              <w:rPr>
                <w:szCs w:val="22"/>
              </w:rPr>
            </w:pPr>
          </w:p>
        </w:tc>
        <w:tc>
          <w:tcPr>
            <w:tcW w:w="990" w:type="dxa"/>
            <w:shd w:val="clear" w:color="auto" w:fill="auto"/>
          </w:tcPr>
          <w:p w14:paraId="493A145C" w14:textId="1C0AEAE4" w:rsidR="00F02C52" w:rsidRPr="00B7145C" w:rsidRDefault="00F02C52" w:rsidP="00F02C52">
            <w:pPr>
              <w:pStyle w:val="acctfourfigures"/>
              <w:tabs>
                <w:tab w:val="clear" w:pos="765"/>
                <w:tab w:val="decimal" w:pos="731"/>
              </w:tabs>
              <w:spacing w:line="240" w:lineRule="atLeast"/>
              <w:ind w:right="-169"/>
              <w:rPr>
                <w:szCs w:val="22"/>
              </w:rPr>
            </w:pPr>
            <w:r w:rsidRPr="0004446C">
              <w:t>-</w:t>
            </w:r>
          </w:p>
        </w:tc>
        <w:tc>
          <w:tcPr>
            <w:tcW w:w="180" w:type="dxa"/>
            <w:shd w:val="clear" w:color="auto" w:fill="auto"/>
          </w:tcPr>
          <w:p w14:paraId="542BD8CD" w14:textId="77777777" w:rsidR="00F02C52" w:rsidRPr="00B7145C" w:rsidRDefault="00F02C52" w:rsidP="00F02C52">
            <w:pPr>
              <w:pStyle w:val="acctfourfigures"/>
              <w:tabs>
                <w:tab w:val="decimal" w:pos="732"/>
              </w:tabs>
              <w:spacing w:line="240" w:lineRule="atLeast"/>
              <w:ind w:right="-169"/>
              <w:rPr>
                <w:szCs w:val="22"/>
              </w:rPr>
            </w:pPr>
          </w:p>
        </w:tc>
        <w:tc>
          <w:tcPr>
            <w:tcW w:w="999" w:type="dxa"/>
            <w:shd w:val="clear" w:color="auto" w:fill="auto"/>
          </w:tcPr>
          <w:p w14:paraId="3128FFF9" w14:textId="18F9A6ED" w:rsidR="00F02C52" w:rsidRPr="00B7145C" w:rsidRDefault="00F02C52" w:rsidP="00F02C52">
            <w:pPr>
              <w:pStyle w:val="acctfourfigures"/>
              <w:tabs>
                <w:tab w:val="clear" w:pos="765"/>
                <w:tab w:val="decimal" w:pos="730"/>
              </w:tabs>
              <w:spacing w:line="240" w:lineRule="atLeast"/>
              <w:ind w:right="-169"/>
              <w:rPr>
                <w:szCs w:val="22"/>
              </w:rPr>
            </w:pPr>
            <w:r w:rsidRPr="0004446C">
              <w:t>2,271</w:t>
            </w:r>
          </w:p>
        </w:tc>
      </w:tr>
      <w:tr w:rsidR="005F2318" w:rsidRPr="00B7145C" w14:paraId="05B64891" w14:textId="77777777" w:rsidTr="00F90487">
        <w:tc>
          <w:tcPr>
            <w:tcW w:w="2880" w:type="dxa"/>
            <w:shd w:val="clear" w:color="auto" w:fill="auto"/>
          </w:tcPr>
          <w:p w14:paraId="2F5F64B9" w14:textId="58F8B5CE" w:rsidR="005F2318" w:rsidRDefault="005F2318" w:rsidP="005F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sidRPr="00B7145C">
              <w:rPr>
                <w:rFonts w:ascii="Times New Roman" w:hAnsi="Times New Roman" w:cs="Times New Roman"/>
                <w:sz w:val="22"/>
                <w:szCs w:val="22"/>
              </w:rPr>
              <w:t>Long-term loan from financial</w:t>
            </w:r>
          </w:p>
        </w:tc>
        <w:tc>
          <w:tcPr>
            <w:tcW w:w="1080" w:type="dxa"/>
            <w:shd w:val="clear" w:color="auto" w:fill="auto"/>
          </w:tcPr>
          <w:p w14:paraId="79A7E372" w14:textId="77777777" w:rsidR="005F2318" w:rsidRPr="002C7E0F" w:rsidRDefault="005F2318" w:rsidP="00C02F0C">
            <w:pPr>
              <w:pStyle w:val="acctfourfigures"/>
              <w:tabs>
                <w:tab w:val="clear" w:pos="765"/>
                <w:tab w:val="decimal" w:pos="825"/>
              </w:tabs>
              <w:spacing w:line="240" w:lineRule="atLeast"/>
              <w:ind w:right="-82"/>
              <w:rPr>
                <w:rFonts w:cs="Angsana New"/>
                <w:szCs w:val="28"/>
                <w:lang w:val="en-US" w:bidi="th-TH"/>
              </w:rPr>
            </w:pPr>
          </w:p>
        </w:tc>
        <w:tc>
          <w:tcPr>
            <w:tcW w:w="180" w:type="dxa"/>
            <w:shd w:val="clear" w:color="auto" w:fill="auto"/>
          </w:tcPr>
          <w:p w14:paraId="38CD8F3D" w14:textId="77777777" w:rsidR="005F2318" w:rsidRPr="00B7145C" w:rsidRDefault="005F2318" w:rsidP="00C02F0C">
            <w:pPr>
              <w:pStyle w:val="acctfourfigures"/>
              <w:spacing w:line="240" w:lineRule="atLeast"/>
              <w:rPr>
                <w:szCs w:val="22"/>
              </w:rPr>
            </w:pPr>
          </w:p>
        </w:tc>
        <w:tc>
          <w:tcPr>
            <w:tcW w:w="990" w:type="dxa"/>
            <w:shd w:val="clear" w:color="auto" w:fill="auto"/>
          </w:tcPr>
          <w:p w14:paraId="40FCF6B2" w14:textId="77777777" w:rsidR="005F2318" w:rsidRDefault="005F2318" w:rsidP="00C02F0C">
            <w:pPr>
              <w:pStyle w:val="acctfourfigures"/>
              <w:tabs>
                <w:tab w:val="clear" w:pos="765"/>
                <w:tab w:val="decimal" w:pos="733"/>
              </w:tabs>
              <w:spacing w:line="240" w:lineRule="atLeast"/>
              <w:ind w:right="-82"/>
              <w:rPr>
                <w:szCs w:val="22"/>
              </w:rPr>
            </w:pPr>
          </w:p>
        </w:tc>
        <w:tc>
          <w:tcPr>
            <w:tcW w:w="180" w:type="dxa"/>
            <w:shd w:val="clear" w:color="auto" w:fill="auto"/>
          </w:tcPr>
          <w:p w14:paraId="4390D4D8" w14:textId="77777777" w:rsidR="005F2318" w:rsidRPr="00B7145C" w:rsidRDefault="005F2318" w:rsidP="00C02F0C">
            <w:pPr>
              <w:pStyle w:val="acctfourfigures"/>
              <w:tabs>
                <w:tab w:val="decimal" w:pos="911"/>
              </w:tabs>
              <w:spacing w:line="240" w:lineRule="atLeast"/>
              <w:ind w:right="-169"/>
              <w:rPr>
                <w:szCs w:val="22"/>
              </w:rPr>
            </w:pPr>
          </w:p>
        </w:tc>
        <w:tc>
          <w:tcPr>
            <w:tcW w:w="1080" w:type="dxa"/>
          </w:tcPr>
          <w:p w14:paraId="26423591" w14:textId="77777777" w:rsidR="005F2318" w:rsidRDefault="005F2318" w:rsidP="00C02F0C">
            <w:pPr>
              <w:pStyle w:val="acctfourfigures"/>
              <w:tabs>
                <w:tab w:val="clear" w:pos="765"/>
                <w:tab w:val="decimal" w:pos="820"/>
              </w:tabs>
              <w:spacing w:line="240" w:lineRule="atLeast"/>
              <w:ind w:right="-169"/>
              <w:rPr>
                <w:szCs w:val="22"/>
              </w:rPr>
            </w:pPr>
          </w:p>
        </w:tc>
        <w:tc>
          <w:tcPr>
            <w:tcW w:w="180" w:type="dxa"/>
          </w:tcPr>
          <w:p w14:paraId="550DC002" w14:textId="77777777" w:rsidR="005F2318" w:rsidRPr="00B7145C" w:rsidRDefault="005F2318" w:rsidP="00C02F0C">
            <w:pPr>
              <w:pStyle w:val="acctfourfigures"/>
              <w:tabs>
                <w:tab w:val="clear" w:pos="765"/>
                <w:tab w:val="decimal" w:pos="821"/>
              </w:tabs>
              <w:spacing w:line="240" w:lineRule="atLeast"/>
              <w:ind w:right="-169"/>
              <w:rPr>
                <w:szCs w:val="22"/>
              </w:rPr>
            </w:pPr>
          </w:p>
        </w:tc>
        <w:tc>
          <w:tcPr>
            <w:tcW w:w="990" w:type="dxa"/>
            <w:shd w:val="clear" w:color="auto" w:fill="auto"/>
          </w:tcPr>
          <w:p w14:paraId="0B8BFFBF" w14:textId="77777777" w:rsidR="005F2318" w:rsidRDefault="005F2318" w:rsidP="00C02F0C">
            <w:pPr>
              <w:pStyle w:val="acctfourfigures"/>
              <w:tabs>
                <w:tab w:val="clear" w:pos="765"/>
                <w:tab w:val="decimal" w:pos="731"/>
              </w:tabs>
              <w:spacing w:line="240" w:lineRule="atLeast"/>
              <w:ind w:right="-169"/>
              <w:rPr>
                <w:szCs w:val="22"/>
              </w:rPr>
            </w:pPr>
          </w:p>
        </w:tc>
        <w:tc>
          <w:tcPr>
            <w:tcW w:w="180" w:type="dxa"/>
            <w:shd w:val="clear" w:color="auto" w:fill="auto"/>
          </w:tcPr>
          <w:p w14:paraId="14DEEEE6" w14:textId="77777777" w:rsidR="005F2318" w:rsidRPr="00B7145C" w:rsidRDefault="005F2318" w:rsidP="00C02F0C">
            <w:pPr>
              <w:pStyle w:val="acctfourfigures"/>
              <w:tabs>
                <w:tab w:val="decimal" w:pos="732"/>
              </w:tabs>
              <w:spacing w:line="240" w:lineRule="atLeast"/>
              <w:ind w:right="-169"/>
              <w:rPr>
                <w:szCs w:val="22"/>
              </w:rPr>
            </w:pPr>
          </w:p>
        </w:tc>
        <w:tc>
          <w:tcPr>
            <w:tcW w:w="999" w:type="dxa"/>
            <w:shd w:val="clear" w:color="auto" w:fill="auto"/>
          </w:tcPr>
          <w:p w14:paraId="477F9CFC" w14:textId="77777777" w:rsidR="005F2318" w:rsidRDefault="005F2318" w:rsidP="00C02F0C">
            <w:pPr>
              <w:pStyle w:val="acctfourfigures"/>
              <w:tabs>
                <w:tab w:val="clear" w:pos="765"/>
                <w:tab w:val="decimal" w:pos="730"/>
              </w:tabs>
              <w:spacing w:line="240" w:lineRule="atLeast"/>
              <w:ind w:right="-169"/>
              <w:rPr>
                <w:szCs w:val="22"/>
              </w:rPr>
            </w:pPr>
          </w:p>
        </w:tc>
      </w:tr>
      <w:tr w:rsidR="00F02C52" w:rsidRPr="00B7145C" w14:paraId="6E3F61DA" w14:textId="77777777" w:rsidTr="00854E8F">
        <w:tc>
          <w:tcPr>
            <w:tcW w:w="2880" w:type="dxa"/>
            <w:shd w:val="clear" w:color="auto" w:fill="auto"/>
          </w:tcPr>
          <w:p w14:paraId="0B65A0C7" w14:textId="143F6A0C" w:rsidR="00F02C52" w:rsidRPr="00B7145C" w:rsidRDefault="00F02C52" w:rsidP="00F02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firstLine="4"/>
              <w:rPr>
                <w:rFonts w:ascii="Times New Roman" w:hAnsi="Times New Roman" w:cs="Times New Roman"/>
                <w:sz w:val="22"/>
                <w:szCs w:val="22"/>
                <w:cs/>
              </w:rPr>
            </w:pPr>
            <w:r w:rsidRPr="00B7145C">
              <w:rPr>
                <w:rFonts w:ascii="Times New Roman" w:hAnsi="Times New Roman" w:cs="Times New Roman"/>
                <w:sz w:val="22"/>
                <w:szCs w:val="22"/>
              </w:rPr>
              <w:t>institution</w:t>
            </w:r>
          </w:p>
        </w:tc>
        <w:tc>
          <w:tcPr>
            <w:tcW w:w="1080" w:type="dxa"/>
            <w:shd w:val="clear" w:color="auto" w:fill="auto"/>
          </w:tcPr>
          <w:p w14:paraId="2547D117" w14:textId="5A21265A" w:rsidR="00F02C52" w:rsidRPr="002C7E0F" w:rsidRDefault="00F02C52" w:rsidP="00F02C52">
            <w:pPr>
              <w:pStyle w:val="acctfourfigures"/>
              <w:tabs>
                <w:tab w:val="clear" w:pos="765"/>
                <w:tab w:val="decimal" w:pos="825"/>
              </w:tabs>
              <w:spacing w:line="240" w:lineRule="atLeast"/>
              <w:ind w:right="-82"/>
              <w:rPr>
                <w:rFonts w:cs="Angsana New"/>
                <w:szCs w:val="28"/>
                <w:lang w:val="en-US" w:bidi="th-TH"/>
              </w:rPr>
            </w:pPr>
            <w:r w:rsidRPr="00E439FA">
              <w:t>164,089</w:t>
            </w:r>
          </w:p>
        </w:tc>
        <w:tc>
          <w:tcPr>
            <w:tcW w:w="180" w:type="dxa"/>
            <w:shd w:val="clear" w:color="auto" w:fill="auto"/>
          </w:tcPr>
          <w:p w14:paraId="4F2D2FFA" w14:textId="77777777" w:rsidR="00F02C52" w:rsidRPr="00B7145C" w:rsidRDefault="00F02C52" w:rsidP="00F02C52">
            <w:pPr>
              <w:pStyle w:val="acctfourfigures"/>
              <w:spacing w:line="240" w:lineRule="atLeast"/>
              <w:rPr>
                <w:szCs w:val="22"/>
              </w:rPr>
            </w:pPr>
          </w:p>
        </w:tc>
        <w:tc>
          <w:tcPr>
            <w:tcW w:w="990" w:type="dxa"/>
            <w:shd w:val="clear" w:color="auto" w:fill="auto"/>
          </w:tcPr>
          <w:p w14:paraId="0E097E95" w14:textId="75519901" w:rsidR="00F02C52" w:rsidRPr="00B7145C" w:rsidRDefault="00F02C52" w:rsidP="00F02C52">
            <w:pPr>
              <w:pStyle w:val="acctfourfigures"/>
              <w:tabs>
                <w:tab w:val="clear" w:pos="765"/>
                <w:tab w:val="decimal" w:pos="733"/>
              </w:tabs>
              <w:spacing w:line="240" w:lineRule="atLeast"/>
              <w:ind w:right="-82"/>
              <w:rPr>
                <w:szCs w:val="22"/>
              </w:rPr>
            </w:pPr>
            <w:r w:rsidRPr="00E439FA">
              <w:t>36,000</w:t>
            </w:r>
          </w:p>
        </w:tc>
        <w:tc>
          <w:tcPr>
            <w:tcW w:w="180" w:type="dxa"/>
            <w:shd w:val="clear" w:color="auto" w:fill="auto"/>
          </w:tcPr>
          <w:p w14:paraId="1D49E0A4" w14:textId="77777777" w:rsidR="00F02C52" w:rsidRPr="00B7145C" w:rsidRDefault="00F02C52" w:rsidP="00F02C52">
            <w:pPr>
              <w:pStyle w:val="acctfourfigures"/>
              <w:tabs>
                <w:tab w:val="decimal" w:pos="911"/>
              </w:tabs>
              <w:spacing w:line="240" w:lineRule="atLeast"/>
              <w:ind w:right="-169"/>
              <w:rPr>
                <w:szCs w:val="22"/>
              </w:rPr>
            </w:pPr>
          </w:p>
        </w:tc>
        <w:tc>
          <w:tcPr>
            <w:tcW w:w="1080" w:type="dxa"/>
          </w:tcPr>
          <w:p w14:paraId="29147ACE" w14:textId="64AA7A63" w:rsidR="00F02C52" w:rsidRPr="00B7145C" w:rsidRDefault="00F02C52" w:rsidP="00F02C52">
            <w:pPr>
              <w:pStyle w:val="acctfourfigures"/>
              <w:tabs>
                <w:tab w:val="clear" w:pos="765"/>
                <w:tab w:val="decimal" w:pos="821"/>
              </w:tabs>
              <w:spacing w:line="240" w:lineRule="atLeast"/>
              <w:ind w:right="-169"/>
              <w:rPr>
                <w:szCs w:val="22"/>
              </w:rPr>
            </w:pPr>
            <w:r w:rsidRPr="00E439FA">
              <w:t>108,000</w:t>
            </w:r>
          </w:p>
        </w:tc>
        <w:tc>
          <w:tcPr>
            <w:tcW w:w="180" w:type="dxa"/>
          </w:tcPr>
          <w:p w14:paraId="11B7EB22" w14:textId="77777777" w:rsidR="00F02C52" w:rsidRPr="00B7145C" w:rsidRDefault="00F02C52" w:rsidP="00F02C52">
            <w:pPr>
              <w:pStyle w:val="acctfourfigures"/>
              <w:tabs>
                <w:tab w:val="clear" w:pos="765"/>
                <w:tab w:val="decimal" w:pos="821"/>
              </w:tabs>
              <w:spacing w:line="240" w:lineRule="atLeast"/>
              <w:ind w:right="-169"/>
              <w:rPr>
                <w:szCs w:val="22"/>
              </w:rPr>
            </w:pPr>
          </w:p>
        </w:tc>
        <w:tc>
          <w:tcPr>
            <w:tcW w:w="990" w:type="dxa"/>
            <w:shd w:val="clear" w:color="auto" w:fill="auto"/>
          </w:tcPr>
          <w:p w14:paraId="1D7D83BD" w14:textId="7DE918F1" w:rsidR="00F02C52" w:rsidRPr="00B7145C" w:rsidRDefault="00F02C52" w:rsidP="00F02C52">
            <w:pPr>
              <w:pStyle w:val="acctfourfigures"/>
              <w:tabs>
                <w:tab w:val="clear" w:pos="765"/>
                <w:tab w:val="decimal" w:pos="731"/>
              </w:tabs>
              <w:spacing w:line="240" w:lineRule="atLeast"/>
              <w:ind w:right="-169"/>
              <w:rPr>
                <w:szCs w:val="22"/>
              </w:rPr>
            </w:pPr>
            <w:r w:rsidRPr="00E439FA">
              <w:t>20,127</w:t>
            </w:r>
          </w:p>
        </w:tc>
        <w:tc>
          <w:tcPr>
            <w:tcW w:w="180" w:type="dxa"/>
            <w:shd w:val="clear" w:color="auto" w:fill="auto"/>
          </w:tcPr>
          <w:p w14:paraId="7333B39D" w14:textId="77777777" w:rsidR="00F02C52" w:rsidRPr="00B7145C" w:rsidRDefault="00F02C52" w:rsidP="00F02C52">
            <w:pPr>
              <w:pStyle w:val="acctfourfigures"/>
              <w:tabs>
                <w:tab w:val="decimal" w:pos="911"/>
              </w:tabs>
              <w:spacing w:line="240" w:lineRule="atLeast"/>
              <w:ind w:right="-169"/>
              <w:rPr>
                <w:szCs w:val="22"/>
              </w:rPr>
            </w:pPr>
          </w:p>
        </w:tc>
        <w:tc>
          <w:tcPr>
            <w:tcW w:w="999" w:type="dxa"/>
            <w:shd w:val="clear" w:color="auto" w:fill="auto"/>
          </w:tcPr>
          <w:p w14:paraId="0AFEDBB5" w14:textId="2086E4D0" w:rsidR="00F02C52" w:rsidRPr="00B7145C" w:rsidRDefault="00F02C52" w:rsidP="00F02C52">
            <w:pPr>
              <w:pStyle w:val="acctfourfigures"/>
              <w:tabs>
                <w:tab w:val="clear" w:pos="765"/>
                <w:tab w:val="decimal" w:pos="730"/>
              </w:tabs>
              <w:spacing w:line="240" w:lineRule="atLeast"/>
              <w:ind w:right="-169"/>
              <w:rPr>
                <w:szCs w:val="22"/>
              </w:rPr>
            </w:pPr>
            <w:r w:rsidRPr="00E439FA">
              <w:t>164,127</w:t>
            </w:r>
          </w:p>
        </w:tc>
      </w:tr>
      <w:tr w:rsidR="00F02C52" w:rsidRPr="00B7145C" w14:paraId="4F58ACC4" w14:textId="77777777" w:rsidTr="00F90487">
        <w:tc>
          <w:tcPr>
            <w:tcW w:w="2880" w:type="dxa"/>
            <w:shd w:val="clear" w:color="auto" w:fill="auto"/>
          </w:tcPr>
          <w:p w14:paraId="1099E3C1" w14:textId="77777777" w:rsidR="00F02C52" w:rsidRPr="00B7145C" w:rsidRDefault="00F02C52" w:rsidP="00F02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1080" w:type="dxa"/>
            <w:shd w:val="clear" w:color="auto" w:fill="auto"/>
          </w:tcPr>
          <w:p w14:paraId="7AC32AD1" w14:textId="39FC10CE" w:rsidR="00F02C52" w:rsidRPr="002C7E0F" w:rsidRDefault="00F02C52" w:rsidP="00F02C52">
            <w:pPr>
              <w:pStyle w:val="acctfourfigures"/>
              <w:tabs>
                <w:tab w:val="clear" w:pos="765"/>
                <w:tab w:val="decimal" w:pos="825"/>
              </w:tabs>
              <w:spacing w:line="240" w:lineRule="atLeast"/>
              <w:ind w:right="-82"/>
              <w:rPr>
                <w:rFonts w:cs="Angsana New"/>
                <w:szCs w:val="28"/>
                <w:lang w:val="en-US" w:bidi="th-TH"/>
              </w:rPr>
            </w:pPr>
            <w:r w:rsidRPr="00E439FA">
              <w:t>4,420</w:t>
            </w:r>
          </w:p>
        </w:tc>
        <w:tc>
          <w:tcPr>
            <w:tcW w:w="180" w:type="dxa"/>
            <w:shd w:val="clear" w:color="auto" w:fill="auto"/>
          </w:tcPr>
          <w:p w14:paraId="2C4E8D9C" w14:textId="77777777" w:rsidR="00F02C52" w:rsidRPr="00B7145C" w:rsidRDefault="00F02C52" w:rsidP="00F02C52">
            <w:pPr>
              <w:pStyle w:val="acctfourfigures"/>
              <w:spacing w:line="240" w:lineRule="atLeast"/>
              <w:rPr>
                <w:szCs w:val="22"/>
              </w:rPr>
            </w:pPr>
          </w:p>
        </w:tc>
        <w:tc>
          <w:tcPr>
            <w:tcW w:w="990" w:type="dxa"/>
            <w:shd w:val="clear" w:color="auto" w:fill="auto"/>
          </w:tcPr>
          <w:p w14:paraId="5C9B72E9" w14:textId="04ACB68F" w:rsidR="00F02C52" w:rsidRPr="00B7145C" w:rsidRDefault="00F02C52" w:rsidP="00F02C52">
            <w:pPr>
              <w:pStyle w:val="acctfourfigures"/>
              <w:tabs>
                <w:tab w:val="clear" w:pos="765"/>
                <w:tab w:val="decimal" w:pos="733"/>
              </w:tabs>
              <w:spacing w:line="240" w:lineRule="atLeast"/>
              <w:ind w:right="-82"/>
              <w:rPr>
                <w:szCs w:val="22"/>
              </w:rPr>
            </w:pPr>
            <w:r w:rsidRPr="00E439FA">
              <w:t>2,777</w:t>
            </w:r>
          </w:p>
        </w:tc>
        <w:tc>
          <w:tcPr>
            <w:tcW w:w="180" w:type="dxa"/>
            <w:shd w:val="clear" w:color="auto" w:fill="auto"/>
          </w:tcPr>
          <w:p w14:paraId="52943B4C" w14:textId="77777777" w:rsidR="00F02C52" w:rsidRPr="00B7145C" w:rsidRDefault="00F02C52" w:rsidP="00F02C52">
            <w:pPr>
              <w:pStyle w:val="acctfourfigures"/>
              <w:tabs>
                <w:tab w:val="decimal" w:pos="911"/>
              </w:tabs>
              <w:spacing w:line="240" w:lineRule="atLeast"/>
              <w:ind w:right="-169"/>
              <w:rPr>
                <w:szCs w:val="22"/>
              </w:rPr>
            </w:pPr>
          </w:p>
        </w:tc>
        <w:tc>
          <w:tcPr>
            <w:tcW w:w="1080" w:type="dxa"/>
          </w:tcPr>
          <w:p w14:paraId="1BB3A69B" w14:textId="012835D7" w:rsidR="00F02C52" w:rsidRPr="00B7145C" w:rsidRDefault="00F02C52" w:rsidP="00F02C52">
            <w:pPr>
              <w:pStyle w:val="acctfourfigures"/>
              <w:tabs>
                <w:tab w:val="clear" w:pos="765"/>
                <w:tab w:val="decimal" w:pos="821"/>
              </w:tabs>
              <w:spacing w:line="240" w:lineRule="atLeast"/>
              <w:ind w:right="-169"/>
              <w:rPr>
                <w:szCs w:val="22"/>
              </w:rPr>
            </w:pPr>
            <w:r w:rsidRPr="00E439FA">
              <w:t>1,284</w:t>
            </w:r>
          </w:p>
        </w:tc>
        <w:tc>
          <w:tcPr>
            <w:tcW w:w="180" w:type="dxa"/>
          </w:tcPr>
          <w:p w14:paraId="560B5389" w14:textId="77777777" w:rsidR="00F02C52" w:rsidRPr="00B7145C" w:rsidRDefault="00F02C52" w:rsidP="00F02C52">
            <w:pPr>
              <w:pStyle w:val="acctfourfigures"/>
              <w:tabs>
                <w:tab w:val="clear" w:pos="765"/>
                <w:tab w:val="decimal" w:pos="821"/>
              </w:tabs>
              <w:spacing w:line="240" w:lineRule="atLeast"/>
              <w:ind w:right="-169"/>
              <w:rPr>
                <w:szCs w:val="22"/>
              </w:rPr>
            </w:pPr>
          </w:p>
        </w:tc>
        <w:tc>
          <w:tcPr>
            <w:tcW w:w="990" w:type="dxa"/>
            <w:shd w:val="clear" w:color="auto" w:fill="auto"/>
          </w:tcPr>
          <w:p w14:paraId="0B9096B3" w14:textId="482020C4" w:rsidR="00F02C52" w:rsidRPr="00B7145C" w:rsidRDefault="00F02C52" w:rsidP="00F02C52">
            <w:pPr>
              <w:pStyle w:val="acctfourfigures"/>
              <w:tabs>
                <w:tab w:val="clear" w:pos="765"/>
                <w:tab w:val="decimal" w:pos="731"/>
              </w:tabs>
              <w:spacing w:line="240" w:lineRule="atLeast"/>
              <w:ind w:right="-169"/>
              <w:rPr>
                <w:szCs w:val="22"/>
              </w:rPr>
            </w:pPr>
            <w:r w:rsidRPr="00E439FA">
              <w:t>568</w:t>
            </w:r>
          </w:p>
        </w:tc>
        <w:tc>
          <w:tcPr>
            <w:tcW w:w="180" w:type="dxa"/>
            <w:shd w:val="clear" w:color="auto" w:fill="auto"/>
          </w:tcPr>
          <w:p w14:paraId="44F20208" w14:textId="77777777" w:rsidR="00F02C52" w:rsidRPr="00B7145C" w:rsidRDefault="00F02C52" w:rsidP="00F02C52">
            <w:pPr>
              <w:pStyle w:val="acctfourfigures"/>
              <w:tabs>
                <w:tab w:val="decimal" w:pos="911"/>
              </w:tabs>
              <w:spacing w:line="240" w:lineRule="atLeast"/>
              <w:ind w:right="-169"/>
              <w:rPr>
                <w:szCs w:val="22"/>
              </w:rPr>
            </w:pPr>
          </w:p>
        </w:tc>
        <w:tc>
          <w:tcPr>
            <w:tcW w:w="999" w:type="dxa"/>
            <w:shd w:val="clear" w:color="auto" w:fill="auto"/>
          </w:tcPr>
          <w:p w14:paraId="1344BECE" w14:textId="792CB037" w:rsidR="00F02C52" w:rsidRPr="00B7145C" w:rsidRDefault="00F02C52" w:rsidP="00F02C52">
            <w:pPr>
              <w:pStyle w:val="acctfourfigures"/>
              <w:tabs>
                <w:tab w:val="clear" w:pos="765"/>
                <w:tab w:val="decimal" w:pos="730"/>
              </w:tabs>
              <w:spacing w:line="240" w:lineRule="atLeast"/>
              <w:ind w:right="-169"/>
              <w:rPr>
                <w:szCs w:val="22"/>
              </w:rPr>
            </w:pPr>
            <w:r w:rsidRPr="00E439FA">
              <w:t>4,629</w:t>
            </w:r>
          </w:p>
        </w:tc>
      </w:tr>
      <w:tr w:rsidR="00F02C52" w:rsidRPr="00CC7D7E" w14:paraId="5E3B6D44" w14:textId="77777777" w:rsidTr="00F90487">
        <w:tc>
          <w:tcPr>
            <w:tcW w:w="2880" w:type="dxa"/>
            <w:shd w:val="clear" w:color="auto" w:fill="auto"/>
          </w:tcPr>
          <w:p w14:paraId="17E8C36E" w14:textId="77777777" w:rsidR="00F02C52" w:rsidRPr="00B7145C" w:rsidRDefault="00F02C52" w:rsidP="00F02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1080" w:type="dxa"/>
            <w:tcBorders>
              <w:bottom w:val="single" w:sz="4" w:space="0" w:color="auto"/>
            </w:tcBorders>
            <w:shd w:val="clear" w:color="auto" w:fill="auto"/>
          </w:tcPr>
          <w:p w14:paraId="579E1FD6" w14:textId="0750FD81" w:rsidR="00F02C52" w:rsidRPr="002C7E0F" w:rsidRDefault="00F02C52" w:rsidP="00F02C52">
            <w:pPr>
              <w:pStyle w:val="acctfourfigures"/>
              <w:tabs>
                <w:tab w:val="clear" w:pos="765"/>
                <w:tab w:val="decimal" w:pos="825"/>
              </w:tabs>
              <w:spacing w:line="240" w:lineRule="atLeast"/>
              <w:ind w:right="-82"/>
              <w:rPr>
                <w:rFonts w:cs="Angsana New"/>
                <w:szCs w:val="28"/>
                <w:lang w:val="en-US" w:bidi="th-TH"/>
              </w:rPr>
            </w:pPr>
            <w:r w:rsidRPr="00E439FA">
              <w:t>8,900</w:t>
            </w:r>
          </w:p>
        </w:tc>
        <w:tc>
          <w:tcPr>
            <w:tcW w:w="180" w:type="dxa"/>
            <w:shd w:val="clear" w:color="auto" w:fill="auto"/>
          </w:tcPr>
          <w:p w14:paraId="68383C84" w14:textId="77777777" w:rsidR="00F02C52" w:rsidRPr="00CC7D7E" w:rsidRDefault="00F02C52" w:rsidP="00F02C52">
            <w:pPr>
              <w:pStyle w:val="acctfourfigures"/>
              <w:spacing w:line="240" w:lineRule="atLeast"/>
              <w:rPr>
                <w:szCs w:val="22"/>
              </w:rPr>
            </w:pPr>
          </w:p>
        </w:tc>
        <w:tc>
          <w:tcPr>
            <w:tcW w:w="990" w:type="dxa"/>
            <w:shd w:val="clear" w:color="auto" w:fill="auto"/>
          </w:tcPr>
          <w:p w14:paraId="507683BF" w14:textId="011BE180" w:rsidR="00F02C52" w:rsidRPr="00CC7D7E" w:rsidRDefault="00F02C52" w:rsidP="00F02C52">
            <w:pPr>
              <w:pStyle w:val="acctfourfigures"/>
              <w:tabs>
                <w:tab w:val="clear" w:pos="765"/>
                <w:tab w:val="decimal" w:pos="733"/>
              </w:tabs>
              <w:spacing w:line="240" w:lineRule="atLeast"/>
              <w:ind w:right="-82"/>
              <w:rPr>
                <w:szCs w:val="22"/>
              </w:rPr>
            </w:pPr>
            <w:r w:rsidRPr="00E439FA">
              <w:t>4,378</w:t>
            </w:r>
          </w:p>
        </w:tc>
        <w:tc>
          <w:tcPr>
            <w:tcW w:w="180" w:type="dxa"/>
            <w:shd w:val="clear" w:color="auto" w:fill="auto"/>
          </w:tcPr>
          <w:p w14:paraId="6DA91086" w14:textId="77777777" w:rsidR="00F02C52" w:rsidRPr="00CC7D7E" w:rsidRDefault="00F02C52" w:rsidP="00F02C52">
            <w:pPr>
              <w:pStyle w:val="acctfourfigures"/>
              <w:tabs>
                <w:tab w:val="decimal" w:pos="911"/>
              </w:tabs>
              <w:spacing w:line="240" w:lineRule="atLeast"/>
              <w:ind w:right="-169"/>
              <w:rPr>
                <w:szCs w:val="22"/>
              </w:rPr>
            </w:pPr>
          </w:p>
        </w:tc>
        <w:tc>
          <w:tcPr>
            <w:tcW w:w="1080" w:type="dxa"/>
            <w:shd w:val="clear" w:color="auto" w:fill="auto"/>
          </w:tcPr>
          <w:p w14:paraId="09EBD23A" w14:textId="03CED2C4" w:rsidR="00F02C52" w:rsidRPr="00CC7D7E" w:rsidRDefault="00F02C52" w:rsidP="00F02C52">
            <w:pPr>
              <w:pStyle w:val="acctfourfigures"/>
              <w:tabs>
                <w:tab w:val="clear" w:pos="765"/>
                <w:tab w:val="decimal" w:pos="821"/>
              </w:tabs>
              <w:spacing w:line="240" w:lineRule="atLeast"/>
              <w:ind w:right="-169"/>
              <w:rPr>
                <w:szCs w:val="22"/>
              </w:rPr>
            </w:pPr>
            <w:r w:rsidRPr="00E439FA">
              <w:t>4,522</w:t>
            </w:r>
          </w:p>
        </w:tc>
        <w:tc>
          <w:tcPr>
            <w:tcW w:w="180" w:type="dxa"/>
            <w:shd w:val="clear" w:color="auto" w:fill="auto"/>
          </w:tcPr>
          <w:p w14:paraId="36ECC420" w14:textId="77777777" w:rsidR="00F02C52" w:rsidRPr="00CC7D7E" w:rsidRDefault="00F02C52" w:rsidP="00F02C52">
            <w:pPr>
              <w:pStyle w:val="acctfourfigures"/>
              <w:tabs>
                <w:tab w:val="clear" w:pos="765"/>
                <w:tab w:val="decimal" w:pos="821"/>
              </w:tabs>
              <w:spacing w:line="240" w:lineRule="atLeast"/>
              <w:ind w:right="-169"/>
              <w:rPr>
                <w:szCs w:val="22"/>
              </w:rPr>
            </w:pPr>
          </w:p>
        </w:tc>
        <w:tc>
          <w:tcPr>
            <w:tcW w:w="990" w:type="dxa"/>
            <w:shd w:val="clear" w:color="auto" w:fill="auto"/>
          </w:tcPr>
          <w:p w14:paraId="342CDD49" w14:textId="13928BF1" w:rsidR="00F02C52" w:rsidRPr="00CC7D7E" w:rsidRDefault="00F02C52" w:rsidP="00F02C52">
            <w:pPr>
              <w:pStyle w:val="acctfourfigures"/>
              <w:tabs>
                <w:tab w:val="clear" w:pos="765"/>
                <w:tab w:val="decimal" w:pos="731"/>
              </w:tabs>
              <w:spacing w:line="240" w:lineRule="atLeast"/>
              <w:ind w:right="-169"/>
              <w:rPr>
                <w:szCs w:val="22"/>
              </w:rPr>
            </w:pPr>
            <w:r w:rsidRPr="00E439FA">
              <w:t>-</w:t>
            </w:r>
          </w:p>
        </w:tc>
        <w:tc>
          <w:tcPr>
            <w:tcW w:w="180" w:type="dxa"/>
            <w:shd w:val="clear" w:color="auto" w:fill="auto"/>
          </w:tcPr>
          <w:p w14:paraId="3832154F" w14:textId="77777777" w:rsidR="00F02C52" w:rsidRPr="00CC7D7E" w:rsidRDefault="00F02C52" w:rsidP="00F02C52">
            <w:pPr>
              <w:pStyle w:val="acctfourfigures"/>
              <w:tabs>
                <w:tab w:val="decimal" w:pos="911"/>
              </w:tabs>
              <w:spacing w:line="240" w:lineRule="atLeast"/>
              <w:ind w:right="-169"/>
              <w:rPr>
                <w:szCs w:val="22"/>
              </w:rPr>
            </w:pPr>
          </w:p>
        </w:tc>
        <w:tc>
          <w:tcPr>
            <w:tcW w:w="999" w:type="dxa"/>
            <w:shd w:val="clear" w:color="auto" w:fill="auto"/>
          </w:tcPr>
          <w:p w14:paraId="74683EBA" w14:textId="025C31AB" w:rsidR="00F02C52" w:rsidRPr="00CC7D7E" w:rsidRDefault="00F02C52" w:rsidP="00F02C52">
            <w:pPr>
              <w:pStyle w:val="acctfourfigures"/>
              <w:tabs>
                <w:tab w:val="clear" w:pos="765"/>
                <w:tab w:val="decimal" w:pos="730"/>
              </w:tabs>
              <w:spacing w:line="240" w:lineRule="atLeast"/>
              <w:ind w:right="-169"/>
              <w:rPr>
                <w:szCs w:val="22"/>
              </w:rPr>
            </w:pPr>
            <w:r w:rsidRPr="00E439FA">
              <w:t>8,900</w:t>
            </w:r>
          </w:p>
        </w:tc>
      </w:tr>
      <w:tr w:rsidR="00F02C52" w:rsidRPr="00B7145C" w14:paraId="72F2864F" w14:textId="77777777" w:rsidTr="00F90487">
        <w:tc>
          <w:tcPr>
            <w:tcW w:w="2880" w:type="dxa"/>
            <w:shd w:val="clear" w:color="auto" w:fill="auto"/>
          </w:tcPr>
          <w:p w14:paraId="28DBA1BF" w14:textId="77777777" w:rsidR="00F02C52" w:rsidRPr="00B7145C" w:rsidRDefault="00F02C52" w:rsidP="00F02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p>
        </w:tc>
        <w:tc>
          <w:tcPr>
            <w:tcW w:w="1080" w:type="dxa"/>
            <w:tcBorders>
              <w:top w:val="single" w:sz="4" w:space="0" w:color="auto"/>
              <w:bottom w:val="double" w:sz="4" w:space="0" w:color="auto"/>
            </w:tcBorders>
            <w:shd w:val="clear" w:color="auto" w:fill="auto"/>
          </w:tcPr>
          <w:p w14:paraId="0CD8E046" w14:textId="1EFA8167" w:rsidR="00F02C52" w:rsidRPr="00F02C52" w:rsidRDefault="00F02C52" w:rsidP="00F02C52">
            <w:pPr>
              <w:pStyle w:val="acctfourfigures"/>
              <w:tabs>
                <w:tab w:val="clear" w:pos="765"/>
                <w:tab w:val="decimal" w:pos="825"/>
              </w:tabs>
              <w:spacing w:line="240" w:lineRule="atLeast"/>
              <w:ind w:right="-82"/>
              <w:rPr>
                <w:rFonts w:cs="Angsana New"/>
                <w:b/>
                <w:bCs/>
                <w:szCs w:val="28"/>
                <w:lang w:val="en-US" w:bidi="th-TH"/>
              </w:rPr>
            </w:pPr>
            <w:r w:rsidRPr="00F02C52">
              <w:rPr>
                <w:b/>
                <w:bCs/>
              </w:rPr>
              <w:t>260,370</w:t>
            </w:r>
          </w:p>
        </w:tc>
        <w:tc>
          <w:tcPr>
            <w:tcW w:w="180" w:type="dxa"/>
            <w:shd w:val="clear" w:color="auto" w:fill="auto"/>
          </w:tcPr>
          <w:p w14:paraId="7720A6A2" w14:textId="77777777" w:rsidR="00F02C52" w:rsidRPr="00F02C52" w:rsidRDefault="00F02C52" w:rsidP="00F02C52">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3AA58073" w14:textId="2412295B" w:rsidR="00F02C52" w:rsidRPr="00F02C52" w:rsidRDefault="00F02C52" w:rsidP="00F02C52">
            <w:pPr>
              <w:pStyle w:val="acctfourfigures"/>
              <w:tabs>
                <w:tab w:val="clear" w:pos="765"/>
                <w:tab w:val="decimal" w:pos="733"/>
              </w:tabs>
              <w:spacing w:line="240" w:lineRule="atLeast"/>
              <w:ind w:right="-82"/>
              <w:rPr>
                <w:b/>
                <w:bCs/>
                <w:szCs w:val="22"/>
              </w:rPr>
            </w:pPr>
            <w:r w:rsidRPr="00F02C52">
              <w:rPr>
                <w:b/>
                <w:bCs/>
              </w:rPr>
              <w:t>126,116</w:t>
            </w:r>
          </w:p>
        </w:tc>
        <w:tc>
          <w:tcPr>
            <w:tcW w:w="180" w:type="dxa"/>
            <w:shd w:val="clear" w:color="auto" w:fill="auto"/>
          </w:tcPr>
          <w:p w14:paraId="7A3D8F52" w14:textId="77777777" w:rsidR="00F02C52" w:rsidRPr="00F02C52" w:rsidRDefault="00F02C52" w:rsidP="00F02C52">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tcPr>
          <w:p w14:paraId="26B02AEF" w14:textId="3319AD99" w:rsidR="00F02C52" w:rsidRPr="00F02C52" w:rsidRDefault="00F02C52" w:rsidP="00F02C52">
            <w:pPr>
              <w:pStyle w:val="acctfourfigures"/>
              <w:tabs>
                <w:tab w:val="clear" w:pos="765"/>
                <w:tab w:val="decimal" w:pos="821"/>
              </w:tabs>
              <w:spacing w:line="240" w:lineRule="atLeast"/>
              <w:ind w:right="-169"/>
              <w:rPr>
                <w:b/>
                <w:bCs/>
                <w:szCs w:val="22"/>
              </w:rPr>
            </w:pPr>
            <w:r w:rsidRPr="00F02C52">
              <w:rPr>
                <w:b/>
                <w:bCs/>
              </w:rPr>
              <w:t>113,806</w:t>
            </w:r>
          </w:p>
        </w:tc>
        <w:tc>
          <w:tcPr>
            <w:tcW w:w="180" w:type="dxa"/>
          </w:tcPr>
          <w:p w14:paraId="4F6BED43" w14:textId="77777777" w:rsidR="00F02C52" w:rsidRPr="00F02C52" w:rsidRDefault="00F02C52" w:rsidP="00F02C52">
            <w:pPr>
              <w:pStyle w:val="acctfourfigures"/>
              <w:tabs>
                <w:tab w:val="clear" w:pos="765"/>
                <w:tab w:val="decimal" w:pos="821"/>
              </w:tabs>
              <w:spacing w:line="240" w:lineRule="atLeast"/>
              <w:ind w:right="-169"/>
              <w:rPr>
                <w:b/>
                <w:bCs/>
                <w:szCs w:val="22"/>
              </w:rPr>
            </w:pPr>
          </w:p>
        </w:tc>
        <w:tc>
          <w:tcPr>
            <w:tcW w:w="990" w:type="dxa"/>
            <w:tcBorders>
              <w:top w:val="single" w:sz="4" w:space="0" w:color="auto"/>
              <w:bottom w:val="double" w:sz="4" w:space="0" w:color="auto"/>
            </w:tcBorders>
            <w:shd w:val="clear" w:color="auto" w:fill="auto"/>
          </w:tcPr>
          <w:p w14:paraId="7A7A0664" w14:textId="6E2BF988" w:rsidR="00F02C52" w:rsidRPr="00F02C52" w:rsidRDefault="00F02C52" w:rsidP="00F02C52">
            <w:pPr>
              <w:pStyle w:val="acctfourfigures"/>
              <w:tabs>
                <w:tab w:val="clear" w:pos="765"/>
                <w:tab w:val="decimal" w:pos="731"/>
              </w:tabs>
              <w:spacing w:line="240" w:lineRule="atLeast"/>
              <w:ind w:right="-169"/>
              <w:rPr>
                <w:b/>
                <w:bCs/>
                <w:szCs w:val="22"/>
              </w:rPr>
            </w:pPr>
            <w:r w:rsidRPr="00F02C52">
              <w:rPr>
                <w:b/>
                <w:bCs/>
              </w:rPr>
              <w:t>20,695</w:t>
            </w:r>
          </w:p>
        </w:tc>
        <w:tc>
          <w:tcPr>
            <w:tcW w:w="180" w:type="dxa"/>
            <w:shd w:val="clear" w:color="auto" w:fill="auto"/>
          </w:tcPr>
          <w:p w14:paraId="36542F7A" w14:textId="77777777" w:rsidR="00F02C52" w:rsidRPr="00F02C52" w:rsidRDefault="00F02C52" w:rsidP="00F02C52">
            <w:pPr>
              <w:pStyle w:val="acctfourfigures"/>
              <w:tabs>
                <w:tab w:val="decimal" w:pos="911"/>
              </w:tabs>
              <w:spacing w:line="240" w:lineRule="atLeast"/>
              <w:ind w:right="-169"/>
              <w:rPr>
                <w:b/>
                <w:bCs/>
                <w:szCs w:val="22"/>
              </w:rPr>
            </w:pPr>
          </w:p>
        </w:tc>
        <w:tc>
          <w:tcPr>
            <w:tcW w:w="999" w:type="dxa"/>
            <w:tcBorders>
              <w:top w:val="single" w:sz="4" w:space="0" w:color="auto"/>
              <w:bottom w:val="double" w:sz="4" w:space="0" w:color="auto"/>
            </w:tcBorders>
            <w:shd w:val="clear" w:color="auto" w:fill="auto"/>
          </w:tcPr>
          <w:p w14:paraId="56AE2C9E" w14:textId="28427937" w:rsidR="00F02C52" w:rsidRPr="00F02C52" w:rsidRDefault="00F02C52" w:rsidP="00F02C52">
            <w:pPr>
              <w:pStyle w:val="acctfourfigures"/>
              <w:tabs>
                <w:tab w:val="clear" w:pos="765"/>
                <w:tab w:val="decimal" w:pos="730"/>
              </w:tabs>
              <w:spacing w:line="240" w:lineRule="atLeast"/>
              <w:ind w:right="-169"/>
              <w:rPr>
                <w:b/>
                <w:bCs/>
                <w:szCs w:val="22"/>
              </w:rPr>
            </w:pPr>
            <w:r w:rsidRPr="00F02C52">
              <w:rPr>
                <w:b/>
                <w:bCs/>
              </w:rPr>
              <w:t>260,617</w:t>
            </w:r>
          </w:p>
        </w:tc>
      </w:tr>
    </w:tbl>
    <w:p w14:paraId="70DCD044" w14:textId="77777777" w:rsidR="001D6F8A" w:rsidRPr="00654449" w:rsidRDefault="001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FF43AA8" w14:textId="77777777" w:rsidR="0083359D" w:rsidRPr="00654449" w:rsidRDefault="0083359D" w:rsidP="0083359D">
      <w:pPr>
        <w:pStyle w:val="Heading1"/>
        <w:keepLines/>
        <w:numPr>
          <w:ilvl w:val="0"/>
          <w:numId w:val="0"/>
        </w:numPr>
        <w:shd w:val="clear" w:color="auto" w:fill="auto"/>
        <w:ind w:left="990" w:hanging="450"/>
        <w:rPr>
          <w:rFonts w:ascii="Times New Roman" w:hAnsi="Times New Roman"/>
          <w:i/>
          <w:iCs/>
          <w:sz w:val="22"/>
          <w:szCs w:val="22"/>
          <w:u w:val="none"/>
        </w:rPr>
      </w:pPr>
      <w:r w:rsidRPr="00654449">
        <w:rPr>
          <w:rFonts w:ascii="Times New Roman" w:hAnsi="Times New Roman"/>
          <w:i/>
          <w:iCs/>
          <w:sz w:val="22"/>
          <w:szCs w:val="22"/>
          <w:u w:val="none"/>
        </w:rPr>
        <w:t>(</w:t>
      </w:r>
      <w:r w:rsidR="00FA63FF" w:rsidRPr="00654449">
        <w:rPr>
          <w:rFonts w:ascii="Times New Roman" w:hAnsi="Times New Roman"/>
          <w:i/>
          <w:iCs/>
          <w:sz w:val="22"/>
          <w:szCs w:val="22"/>
          <w:u w:val="none"/>
        </w:rPr>
        <w:t>b</w:t>
      </w:r>
      <w:r w:rsidRPr="00654449">
        <w:rPr>
          <w:rFonts w:ascii="Times New Roman" w:hAnsi="Times New Roman"/>
          <w:i/>
          <w:iCs/>
          <w:sz w:val="22"/>
          <w:szCs w:val="22"/>
          <w:u w:val="none"/>
        </w:rPr>
        <w:t>.3) Market risk</w:t>
      </w:r>
    </w:p>
    <w:p w14:paraId="777AEF95" w14:textId="77777777"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sz w:val="22"/>
          <w:szCs w:val="22"/>
        </w:rPr>
      </w:pPr>
    </w:p>
    <w:p w14:paraId="42461BF1" w14:textId="4DBD6366"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54449">
        <w:rPr>
          <w:rFonts w:ascii="Times New Roman" w:hAnsi="Times New Roman" w:cs="Times New Roman"/>
          <w:sz w:val="22"/>
          <w:szCs w:val="22"/>
        </w:rPr>
        <w:t xml:space="preserve">The </w:t>
      </w:r>
      <w:r w:rsidR="00E60827" w:rsidRPr="00654449">
        <w:rPr>
          <w:rFonts w:ascii="Times New Roman" w:hAnsi="Times New Roman" w:cs="Times New Roman"/>
          <w:sz w:val="22"/>
          <w:szCs w:val="22"/>
        </w:rPr>
        <w:t>Group</w:t>
      </w:r>
      <w:r w:rsidRPr="00654449">
        <w:rPr>
          <w:rFonts w:ascii="Times New Roman" w:hAnsi="Times New Roman" w:cs="Times New Roman"/>
          <w:sz w:val="22"/>
          <w:szCs w:val="22"/>
        </w:rPr>
        <w:t xml:space="preserve"> is exposed to </w:t>
      </w:r>
      <w:r w:rsidR="00E60827" w:rsidRPr="00654449">
        <w:rPr>
          <w:rFonts w:ascii="Times New Roman" w:hAnsi="Times New Roman" w:cs="Times New Roman"/>
          <w:sz w:val="22"/>
          <w:szCs w:val="22"/>
        </w:rPr>
        <w:t>the</w:t>
      </w:r>
      <w:r w:rsidRPr="00654449">
        <w:rPr>
          <w:rFonts w:ascii="Times New Roman" w:hAnsi="Times New Roman" w:cs="Times New Roman"/>
          <w:sz w:val="22"/>
          <w:szCs w:val="22"/>
        </w:rPr>
        <w:t xml:space="preserve"> </w:t>
      </w:r>
      <w:r w:rsidR="00E60827" w:rsidRPr="00654449">
        <w:rPr>
          <w:rFonts w:ascii="Times New Roman" w:hAnsi="Times New Roman" w:cs="Times New Roman"/>
          <w:sz w:val="22"/>
          <w:szCs w:val="22"/>
        </w:rPr>
        <w:t>risk that the fair value or future cash flows of a financial instrument will fluctuate because of changes in market prices. Market risk is as follows:</w:t>
      </w:r>
    </w:p>
    <w:p w14:paraId="16AACD49" w14:textId="77777777"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3192301A" w14:textId="77777777" w:rsidR="0083359D" w:rsidRPr="00654449" w:rsidRDefault="0083359D" w:rsidP="0083359D">
      <w:pPr>
        <w:pStyle w:val="Heading1"/>
        <w:keepLines/>
        <w:numPr>
          <w:ilvl w:val="0"/>
          <w:numId w:val="0"/>
        </w:numPr>
        <w:shd w:val="clear" w:color="auto" w:fill="auto"/>
        <w:ind w:left="1620" w:hanging="630"/>
        <w:rPr>
          <w:rFonts w:ascii="Times New Roman" w:hAnsi="Times New Roman"/>
          <w:b w:val="0"/>
          <w:bCs w:val="0"/>
          <w:sz w:val="22"/>
          <w:szCs w:val="22"/>
          <w:u w:val="none"/>
        </w:rPr>
      </w:pPr>
      <w:r w:rsidRPr="00654449">
        <w:rPr>
          <w:rFonts w:ascii="Times New Roman" w:hAnsi="Times New Roman"/>
          <w:b w:val="0"/>
          <w:bCs w:val="0"/>
          <w:sz w:val="22"/>
          <w:szCs w:val="22"/>
          <w:u w:val="none"/>
        </w:rPr>
        <w:t>(</w:t>
      </w:r>
      <w:r w:rsidR="00FA63FF" w:rsidRPr="00654449">
        <w:rPr>
          <w:rFonts w:ascii="Times New Roman" w:hAnsi="Times New Roman"/>
          <w:b w:val="0"/>
          <w:bCs w:val="0"/>
          <w:sz w:val="22"/>
          <w:szCs w:val="22"/>
          <w:u w:val="none"/>
        </w:rPr>
        <w:t>b</w:t>
      </w:r>
      <w:r w:rsidRPr="00654449">
        <w:rPr>
          <w:rFonts w:ascii="Times New Roman" w:hAnsi="Times New Roman"/>
          <w:b w:val="0"/>
          <w:bCs w:val="0"/>
          <w:sz w:val="22"/>
          <w:szCs w:val="22"/>
          <w:u w:val="none"/>
        </w:rPr>
        <w:t>.3.1) Foreign currency risk</w:t>
      </w:r>
    </w:p>
    <w:p w14:paraId="504C3354" w14:textId="77777777"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165A0E36" w14:textId="33D355A2"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654449">
        <w:rPr>
          <w:rFonts w:ascii="Times New Roman" w:hAnsi="Times New Roman" w:cs="Times New Roman"/>
          <w:sz w:val="22"/>
          <w:szCs w:val="22"/>
        </w:rPr>
        <w:t xml:space="preserve">The </w:t>
      </w:r>
      <w:r w:rsidR="00D4565B" w:rsidRPr="00654449">
        <w:rPr>
          <w:rFonts w:ascii="Times New Roman" w:hAnsi="Times New Roman" w:cs="Times New Roman"/>
          <w:sz w:val="22"/>
          <w:szCs w:val="22"/>
        </w:rPr>
        <w:t>Group</w:t>
      </w:r>
      <w:r w:rsidRPr="00654449">
        <w:rPr>
          <w:rFonts w:ascii="Times New Roman" w:hAnsi="Times New Roman" w:cs="Times New Roman"/>
          <w:sz w:val="22"/>
          <w:szCs w:val="22"/>
        </w:rPr>
        <w:t xml:space="preserve"> has no assets and liabilities denominated in foreign currency</w:t>
      </w:r>
      <w:r w:rsidR="00806B5B" w:rsidRPr="00654449">
        <w:rPr>
          <w:rFonts w:ascii="Times New Roman" w:hAnsi="Times New Roman" w:cs="Times New Roman"/>
          <w:sz w:val="22"/>
          <w:szCs w:val="22"/>
        </w:rPr>
        <w:t>.</w:t>
      </w:r>
    </w:p>
    <w:p w14:paraId="17DFE84A" w14:textId="77777777"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03DF1AFB" w14:textId="77777777" w:rsidR="0083359D" w:rsidRPr="00654449" w:rsidRDefault="0083359D" w:rsidP="0083359D">
      <w:pPr>
        <w:pStyle w:val="Heading1"/>
        <w:keepLines/>
        <w:numPr>
          <w:ilvl w:val="0"/>
          <w:numId w:val="0"/>
        </w:numPr>
        <w:shd w:val="clear" w:color="auto" w:fill="auto"/>
        <w:ind w:left="1620" w:hanging="630"/>
        <w:rPr>
          <w:rFonts w:ascii="Times New Roman" w:hAnsi="Times New Roman"/>
          <w:b w:val="0"/>
          <w:bCs w:val="0"/>
          <w:sz w:val="22"/>
          <w:szCs w:val="22"/>
          <w:u w:val="none"/>
        </w:rPr>
      </w:pPr>
      <w:r w:rsidRPr="00654449">
        <w:rPr>
          <w:rFonts w:ascii="Times New Roman" w:hAnsi="Times New Roman"/>
          <w:b w:val="0"/>
          <w:bCs w:val="0"/>
          <w:sz w:val="22"/>
          <w:szCs w:val="22"/>
          <w:u w:val="none"/>
        </w:rPr>
        <w:t>(</w:t>
      </w:r>
      <w:r w:rsidR="00FA63FF" w:rsidRPr="00654449">
        <w:rPr>
          <w:rFonts w:ascii="Times New Roman" w:hAnsi="Times New Roman"/>
          <w:b w:val="0"/>
          <w:bCs w:val="0"/>
          <w:sz w:val="22"/>
          <w:szCs w:val="22"/>
          <w:u w:val="none"/>
        </w:rPr>
        <w:t>b</w:t>
      </w:r>
      <w:r w:rsidRPr="00654449">
        <w:rPr>
          <w:rFonts w:ascii="Times New Roman" w:hAnsi="Times New Roman"/>
          <w:b w:val="0"/>
          <w:bCs w:val="0"/>
          <w:sz w:val="22"/>
          <w:szCs w:val="22"/>
          <w:u w:val="none"/>
        </w:rPr>
        <w:t>.3.2) Interest rate risk</w:t>
      </w:r>
    </w:p>
    <w:p w14:paraId="211AB639" w14:textId="77777777"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1D960F3E" w14:textId="7FB6CABF" w:rsidR="00E4517C" w:rsidRPr="00654449" w:rsidRDefault="006E693E"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sz w:val="22"/>
          <w:szCs w:val="22"/>
        </w:rPr>
      </w:pPr>
      <w:r w:rsidRPr="00654449">
        <w:rPr>
          <w:rFonts w:ascii="Times New Roman" w:hAnsi="Times New Roman" w:cs="Times New Roman"/>
          <w:sz w:val="22"/>
          <w:szCs w:val="22"/>
        </w:rPr>
        <w:t xml:space="preserve">Interest rate risk is the risk that future movements in market interest rates will affect the results of the </w:t>
      </w:r>
      <w:r w:rsidR="00B60586" w:rsidRPr="00654449">
        <w:rPr>
          <w:rFonts w:ascii="Times New Roman" w:hAnsi="Times New Roman" w:cs="Times New Roman"/>
          <w:sz w:val="22"/>
          <w:szCs w:val="22"/>
        </w:rPr>
        <w:t>Group</w:t>
      </w:r>
      <w:r w:rsidRPr="00654449">
        <w:rPr>
          <w:rFonts w:ascii="Times New Roman" w:hAnsi="Times New Roman" w:cs="Times New Roman"/>
          <w:sz w:val="22"/>
          <w:szCs w:val="22"/>
        </w:rPr>
        <w:t>’s operations and its cash flows because loan interest rates are mainly fixed</w:t>
      </w:r>
      <w:r w:rsidR="00E20E9F" w:rsidRPr="00654449">
        <w:rPr>
          <w:rFonts w:ascii="Times New Roman" w:hAnsi="Times New Roman" w:cs="Times New Roman"/>
          <w:sz w:val="22"/>
          <w:szCs w:val="22"/>
        </w:rPr>
        <w:t xml:space="preserve"> (see note </w:t>
      </w:r>
      <w:r w:rsidR="00E20E9F" w:rsidRPr="00654449">
        <w:rPr>
          <w:rFonts w:ascii="Times New Roman" w:hAnsi="Times New Roman" w:cs="Times New Roman"/>
          <w:spacing w:val="-2"/>
          <w:sz w:val="22"/>
          <w:szCs w:val="22"/>
        </w:rPr>
        <w:t>1</w:t>
      </w:r>
      <w:r w:rsidR="00D76400">
        <w:rPr>
          <w:rFonts w:ascii="Times New Roman" w:hAnsi="Times New Roman" w:cs="Times New Roman"/>
          <w:spacing w:val="-2"/>
          <w:sz w:val="22"/>
          <w:szCs w:val="22"/>
        </w:rPr>
        <w:t>5</w:t>
      </w:r>
      <w:r w:rsidR="00E20E9F" w:rsidRPr="00654449">
        <w:rPr>
          <w:rFonts w:ascii="Times New Roman" w:hAnsi="Times New Roman" w:cs="Times New Roman"/>
          <w:spacing w:val="-2"/>
          <w:sz w:val="22"/>
          <w:szCs w:val="22"/>
        </w:rPr>
        <w:t xml:space="preserve"> to the financial statements)</w:t>
      </w:r>
      <w:r w:rsidRPr="00654449">
        <w:rPr>
          <w:rFonts w:ascii="Times New Roman" w:hAnsi="Times New Roman" w:cs="Times New Roman"/>
          <w:sz w:val="22"/>
          <w:szCs w:val="22"/>
        </w:rPr>
        <w:t xml:space="preserve">. </w:t>
      </w:r>
      <w:r w:rsidR="00E20E9F" w:rsidRPr="00654449">
        <w:rPr>
          <w:rFonts w:ascii="Times New Roman" w:hAnsi="Times New Roman"/>
          <w:sz w:val="22"/>
          <w:szCs w:val="22"/>
        </w:rPr>
        <w:t>So the Group has low interest rate risk. The sensitivity impact to the increase or decrease in interest expenses from borrowing, as a result of changes in interest rate</w:t>
      </w:r>
      <w:r w:rsidR="002D54D8" w:rsidRPr="00654449">
        <w:rPr>
          <w:rFonts w:ascii="Times New Roman" w:hAnsi="Times New Roman"/>
          <w:sz w:val="22"/>
          <w:szCs w:val="22"/>
        </w:rPr>
        <w:t>s</w:t>
      </w:r>
      <w:r w:rsidR="00E20E9F" w:rsidRPr="00654449">
        <w:rPr>
          <w:rFonts w:ascii="Times New Roman" w:hAnsi="Times New Roman"/>
          <w:sz w:val="22"/>
          <w:szCs w:val="22"/>
        </w:rPr>
        <w:t xml:space="preserve"> is immaterial on financial statements of the Group.</w:t>
      </w:r>
    </w:p>
    <w:p w14:paraId="01EF08EC" w14:textId="77777777" w:rsidR="00DF2F89" w:rsidRPr="00654449" w:rsidRDefault="00DF2F89"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23F1C11D" w14:textId="3719725E" w:rsidR="00FA63FF" w:rsidRPr="00945C88" w:rsidRDefault="00FA63FF" w:rsidP="006273D1">
      <w:pPr>
        <w:pStyle w:val="Heading1"/>
        <w:keepLines/>
        <w:numPr>
          <w:ilvl w:val="0"/>
          <w:numId w:val="47"/>
        </w:numPr>
        <w:shd w:val="clear" w:color="auto" w:fill="auto"/>
        <w:ind w:left="540" w:hanging="540"/>
        <w:jc w:val="thaiDistribute"/>
        <w:rPr>
          <w:rFonts w:ascii="Times New Roman" w:hAnsi="Times New Roman" w:cs="Angsana New"/>
          <w:sz w:val="24"/>
          <w:szCs w:val="24"/>
          <w:u w:val="none"/>
        </w:rPr>
      </w:pPr>
      <w:r w:rsidRPr="00FA63FF">
        <w:rPr>
          <w:rFonts w:ascii="Times New Roman" w:hAnsi="Times New Roman" w:cs="Angsana New"/>
          <w:sz w:val="24"/>
          <w:szCs w:val="24"/>
          <w:u w:val="none"/>
        </w:rPr>
        <w:t>Capital management</w:t>
      </w:r>
    </w:p>
    <w:p w14:paraId="0C8A2B1D" w14:textId="77777777" w:rsidR="00FA63FF" w:rsidRPr="00654449" w:rsidRDefault="00FA63FF" w:rsidP="00FA63F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szCs w:val="22"/>
        </w:rPr>
      </w:pPr>
    </w:p>
    <w:p w14:paraId="66868C2A" w14:textId="4DA59E7B" w:rsidR="0039019E" w:rsidRDefault="00FA63FF" w:rsidP="0039019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szCs w:val="22"/>
        </w:rPr>
      </w:pPr>
      <w:r w:rsidRPr="00FA63FF">
        <w:rPr>
          <w:szCs w:val="22"/>
        </w:rPr>
        <w:t xml:space="preserve">The Board of Directors’ policy is to maintain a strong capital base so as to maintain investor, creditor and market confidence and to sustain future development of the business. The Board </w:t>
      </w:r>
      <w:r w:rsidR="00992317">
        <w:rPr>
          <w:szCs w:val="22"/>
        </w:rPr>
        <w:t xml:space="preserve">regularly </w:t>
      </w:r>
      <w:r w:rsidRPr="00FA63FF">
        <w:rPr>
          <w:szCs w:val="22"/>
        </w:rPr>
        <w:t>monitors the return on capital</w:t>
      </w:r>
      <w:r w:rsidR="00992317">
        <w:rPr>
          <w:szCs w:val="22"/>
        </w:rPr>
        <w:t xml:space="preserve"> by evaluating result from operating activities</w:t>
      </w:r>
      <w:r w:rsidRPr="00FA63FF">
        <w:rPr>
          <w:szCs w:val="22"/>
        </w:rPr>
        <w:t xml:space="preserve"> divided by total shareholders’ equity</w:t>
      </w:r>
      <w:r w:rsidR="00992317">
        <w:rPr>
          <w:szCs w:val="22"/>
        </w:rPr>
        <w:t>, excluding non-controlling interests</w:t>
      </w:r>
      <w:r w:rsidRPr="00FA63FF">
        <w:rPr>
          <w:szCs w:val="22"/>
        </w:rPr>
        <w:t xml:space="preserve"> and also monitors the level of dividends to ordinary shareholders.</w:t>
      </w:r>
    </w:p>
    <w:p w14:paraId="476717C1" w14:textId="77777777" w:rsidR="00215374" w:rsidRDefault="00215374" w:rsidP="00215374"/>
    <w:p w14:paraId="04901F66" w14:textId="77777777" w:rsidR="00215374" w:rsidRPr="00215374" w:rsidRDefault="00215374" w:rsidP="00215374"/>
    <w:p w14:paraId="65BDBAF5" w14:textId="77777777" w:rsidR="0039019E" w:rsidRDefault="00390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r>
        <w:rPr>
          <w:szCs w:val="22"/>
        </w:rPr>
        <w:br w:type="page"/>
      </w:r>
    </w:p>
    <w:p w14:paraId="52BC2656" w14:textId="101AAA3A" w:rsidR="006E322D" w:rsidRDefault="006E322D" w:rsidP="006273D1">
      <w:pPr>
        <w:pStyle w:val="Heading1"/>
        <w:keepLines/>
        <w:numPr>
          <w:ilvl w:val="0"/>
          <w:numId w:val="47"/>
        </w:numPr>
        <w:shd w:val="clear" w:color="auto" w:fill="auto"/>
        <w:ind w:left="540" w:hanging="540"/>
        <w:jc w:val="thaiDistribute"/>
        <w:rPr>
          <w:rFonts w:ascii="Times New Roman" w:hAnsi="Times New Roman" w:cs="Angsana New"/>
          <w:sz w:val="24"/>
          <w:szCs w:val="24"/>
          <w:u w:val="none"/>
        </w:rPr>
      </w:pPr>
      <w:r w:rsidRPr="00945C88">
        <w:rPr>
          <w:rFonts w:ascii="Times New Roman" w:hAnsi="Times New Roman" w:cs="Angsana New"/>
          <w:sz w:val="24"/>
          <w:szCs w:val="24"/>
          <w:u w:val="none"/>
        </w:rPr>
        <w:lastRenderedPageBreak/>
        <w:tab/>
        <w:t>Commitments with non-related parties</w:t>
      </w:r>
    </w:p>
    <w:p w14:paraId="414BE613" w14:textId="77777777" w:rsidR="00831C22" w:rsidRPr="00831C22" w:rsidRDefault="00831C22" w:rsidP="00831C2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3"/>
        <w:gridCol w:w="1167"/>
        <w:gridCol w:w="180"/>
        <w:gridCol w:w="1170"/>
      </w:tblGrid>
      <w:tr w:rsidR="00C30405" w:rsidRPr="00BD4F4C" w14:paraId="4B7DD972" w14:textId="77777777" w:rsidTr="00C30405">
        <w:trPr>
          <w:cantSplit/>
          <w:tblHeader/>
        </w:trPr>
        <w:tc>
          <w:tcPr>
            <w:tcW w:w="3960" w:type="dxa"/>
            <w:vAlign w:val="bottom"/>
          </w:tcPr>
          <w:p w14:paraId="7E6AC01D" w14:textId="65416DC1" w:rsidR="00C30405" w:rsidRPr="00BD4F4C" w:rsidRDefault="00C30405" w:rsidP="00374E46">
            <w:pPr>
              <w:pStyle w:val="acctfourfigures"/>
              <w:tabs>
                <w:tab w:val="clear" w:pos="765"/>
                <w:tab w:val="decimal" w:pos="467"/>
              </w:tabs>
              <w:spacing w:line="240" w:lineRule="auto"/>
              <w:rPr>
                <w:i/>
                <w:iCs/>
                <w:color w:val="0000FF"/>
                <w:szCs w:val="22"/>
                <w:shd w:val="clear" w:color="auto" w:fill="D9D9D9" w:themeFill="background1" w:themeFillShade="D9"/>
              </w:rPr>
            </w:pPr>
            <w:r w:rsidRPr="00BD4F4C">
              <w:rPr>
                <w:b/>
                <w:bCs/>
                <w:i/>
                <w:iCs/>
                <w:szCs w:val="22"/>
              </w:rPr>
              <w:t>At 3</w:t>
            </w:r>
            <w:r w:rsidR="004F213C">
              <w:rPr>
                <w:b/>
                <w:bCs/>
                <w:i/>
                <w:iCs/>
                <w:szCs w:val="22"/>
              </w:rPr>
              <w:t>1</w:t>
            </w:r>
            <w:r w:rsidRPr="00BD4F4C">
              <w:rPr>
                <w:b/>
                <w:bCs/>
                <w:i/>
                <w:iCs/>
                <w:szCs w:val="22"/>
              </w:rPr>
              <w:t xml:space="preserve"> </w:t>
            </w:r>
            <w:r w:rsidR="004F213C">
              <w:rPr>
                <w:b/>
                <w:bCs/>
                <w:i/>
                <w:iCs/>
                <w:szCs w:val="22"/>
              </w:rPr>
              <w:t>December</w:t>
            </w:r>
          </w:p>
        </w:tc>
        <w:tc>
          <w:tcPr>
            <w:tcW w:w="2520" w:type="dxa"/>
            <w:gridSpan w:val="3"/>
          </w:tcPr>
          <w:p w14:paraId="030C109A" w14:textId="77777777" w:rsidR="00C30405" w:rsidRPr="00BD4F4C" w:rsidRDefault="00C30405" w:rsidP="00C30405">
            <w:pPr>
              <w:pStyle w:val="acctmergecolhdg"/>
              <w:spacing w:line="240" w:lineRule="auto"/>
              <w:rPr>
                <w:szCs w:val="22"/>
              </w:rPr>
            </w:pPr>
            <w:r w:rsidRPr="00BD4F4C">
              <w:rPr>
                <w:szCs w:val="22"/>
              </w:rPr>
              <w:t xml:space="preserve">Consolidated </w:t>
            </w:r>
          </w:p>
          <w:p w14:paraId="77D43C7A" w14:textId="3A0F9676" w:rsidR="00C30405" w:rsidRPr="00BD4F4C" w:rsidRDefault="00C30405" w:rsidP="00C30405">
            <w:pPr>
              <w:pStyle w:val="acctmergecolhdg"/>
              <w:spacing w:line="240" w:lineRule="auto"/>
              <w:rPr>
                <w:szCs w:val="22"/>
              </w:rPr>
            </w:pPr>
            <w:r w:rsidRPr="00BD4F4C">
              <w:rPr>
                <w:szCs w:val="22"/>
              </w:rPr>
              <w:t>financial statements</w:t>
            </w:r>
          </w:p>
        </w:tc>
        <w:tc>
          <w:tcPr>
            <w:tcW w:w="183" w:type="dxa"/>
          </w:tcPr>
          <w:p w14:paraId="48698D1F" w14:textId="77777777" w:rsidR="00C30405" w:rsidRPr="00BD4F4C" w:rsidRDefault="00C30405" w:rsidP="00374E46">
            <w:pPr>
              <w:pStyle w:val="acctmergecolhdg"/>
              <w:spacing w:line="240" w:lineRule="auto"/>
              <w:rPr>
                <w:szCs w:val="22"/>
              </w:rPr>
            </w:pPr>
          </w:p>
        </w:tc>
        <w:tc>
          <w:tcPr>
            <w:tcW w:w="2517" w:type="dxa"/>
            <w:gridSpan w:val="3"/>
            <w:shd w:val="clear" w:color="auto" w:fill="auto"/>
          </w:tcPr>
          <w:p w14:paraId="4C8B30A8" w14:textId="77777777" w:rsidR="00C30405" w:rsidRPr="00BD4F4C" w:rsidRDefault="00C30405" w:rsidP="00C30405">
            <w:pPr>
              <w:pStyle w:val="acctmergecolhdg"/>
              <w:spacing w:line="240" w:lineRule="auto"/>
              <w:ind w:left="-83" w:right="-72"/>
              <w:rPr>
                <w:szCs w:val="22"/>
              </w:rPr>
            </w:pPr>
            <w:r w:rsidRPr="00BD4F4C">
              <w:rPr>
                <w:szCs w:val="22"/>
              </w:rPr>
              <w:t xml:space="preserve">Separate </w:t>
            </w:r>
          </w:p>
          <w:p w14:paraId="12D68A21" w14:textId="77777777" w:rsidR="00C30405" w:rsidRPr="00BD4F4C" w:rsidRDefault="00C30405" w:rsidP="00374E46">
            <w:pPr>
              <w:pStyle w:val="acctmergecolhdg"/>
              <w:spacing w:line="240" w:lineRule="auto"/>
              <w:rPr>
                <w:szCs w:val="22"/>
              </w:rPr>
            </w:pPr>
            <w:r w:rsidRPr="00BD4F4C">
              <w:rPr>
                <w:szCs w:val="22"/>
              </w:rPr>
              <w:t>financial statements</w:t>
            </w:r>
          </w:p>
        </w:tc>
      </w:tr>
      <w:tr w:rsidR="00C30405" w:rsidRPr="00BD4F4C" w14:paraId="5829BA92" w14:textId="77777777" w:rsidTr="00C30405">
        <w:trPr>
          <w:cantSplit/>
          <w:tblHeader/>
        </w:trPr>
        <w:tc>
          <w:tcPr>
            <w:tcW w:w="3960" w:type="dxa"/>
            <w:vAlign w:val="bottom"/>
          </w:tcPr>
          <w:p w14:paraId="302099B9" w14:textId="77777777" w:rsidR="00C30405" w:rsidRPr="00BD4F4C" w:rsidRDefault="00C30405" w:rsidP="00C30405">
            <w:pPr>
              <w:pStyle w:val="acctfourfigures"/>
              <w:tabs>
                <w:tab w:val="clear" w:pos="765"/>
                <w:tab w:val="decimal" w:pos="467"/>
              </w:tabs>
              <w:spacing w:line="240" w:lineRule="auto"/>
              <w:rPr>
                <w:b/>
                <w:bCs/>
                <w:i/>
                <w:iCs/>
                <w:szCs w:val="22"/>
              </w:rPr>
            </w:pPr>
          </w:p>
        </w:tc>
        <w:tc>
          <w:tcPr>
            <w:tcW w:w="1170" w:type="dxa"/>
          </w:tcPr>
          <w:p w14:paraId="6DB61204" w14:textId="0730294A" w:rsidR="00C30405" w:rsidRPr="00BD4F4C" w:rsidRDefault="00C30405" w:rsidP="00C30405">
            <w:pPr>
              <w:pStyle w:val="acctmergecolhdg"/>
              <w:spacing w:line="240" w:lineRule="auto"/>
              <w:rPr>
                <w:b w:val="0"/>
                <w:bCs/>
                <w:i/>
                <w:iCs/>
                <w:szCs w:val="22"/>
              </w:rPr>
            </w:pPr>
            <w:r w:rsidRPr="00BD4F4C">
              <w:rPr>
                <w:b w:val="0"/>
                <w:bCs/>
                <w:i/>
                <w:iCs/>
                <w:szCs w:val="22"/>
              </w:rPr>
              <w:t>2024</w:t>
            </w:r>
          </w:p>
        </w:tc>
        <w:tc>
          <w:tcPr>
            <w:tcW w:w="180" w:type="dxa"/>
          </w:tcPr>
          <w:p w14:paraId="7CDE0C0D" w14:textId="77777777" w:rsidR="00C30405" w:rsidRPr="00BD4F4C" w:rsidRDefault="00C30405" w:rsidP="00C30405">
            <w:pPr>
              <w:pStyle w:val="acctmergecolhdg"/>
              <w:spacing w:line="240" w:lineRule="auto"/>
              <w:rPr>
                <w:b w:val="0"/>
                <w:bCs/>
                <w:i/>
                <w:iCs/>
                <w:szCs w:val="22"/>
              </w:rPr>
            </w:pPr>
          </w:p>
        </w:tc>
        <w:tc>
          <w:tcPr>
            <w:tcW w:w="1170" w:type="dxa"/>
          </w:tcPr>
          <w:p w14:paraId="6D813E70" w14:textId="58C92051" w:rsidR="00C30405" w:rsidRPr="00BD4F4C" w:rsidRDefault="00C30405" w:rsidP="00C30405">
            <w:pPr>
              <w:pStyle w:val="acctmergecolhdg"/>
              <w:spacing w:line="240" w:lineRule="auto"/>
              <w:rPr>
                <w:b w:val="0"/>
                <w:bCs/>
                <w:i/>
                <w:iCs/>
                <w:szCs w:val="22"/>
              </w:rPr>
            </w:pPr>
            <w:r w:rsidRPr="00BD4F4C">
              <w:rPr>
                <w:b w:val="0"/>
                <w:bCs/>
                <w:i/>
                <w:iCs/>
                <w:szCs w:val="22"/>
              </w:rPr>
              <w:t>2023</w:t>
            </w:r>
          </w:p>
        </w:tc>
        <w:tc>
          <w:tcPr>
            <w:tcW w:w="183" w:type="dxa"/>
          </w:tcPr>
          <w:p w14:paraId="1245484D" w14:textId="77777777" w:rsidR="00C30405" w:rsidRPr="00BD4F4C" w:rsidRDefault="00C30405" w:rsidP="00C30405">
            <w:pPr>
              <w:pStyle w:val="acctmergecolhdg"/>
              <w:spacing w:line="240" w:lineRule="auto"/>
              <w:rPr>
                <w:b w:val="0"/>
                <w:bCs/>
                <w:i/>
                <w:iCs/>
                <w:szCs w:val="22"/>
              </w:rPr>
            </w:pPr>
          </w:p>
        </w:tc>
        <w:tc>
          <w:tcPr>
            <w:tcW w:w="1167" w:type="dxa"/>
            <w:shd w:val="clear" w:color="auto" w:fill="auto"/>
          </w:tcPr>
          <w:p w14:paraId="06F35DF6" w14:textId="117DDE87" w:rsidR="00C30405" w:rsidRPr="00BD4F4C" w:rsidRDefault="00C30405" w:rsidP="00C30405">
            <w:pPr>
              <w:pStyle w:val="acctmergecolhdg"/>
              <w:spacing w:line="240" w:lineRule="auto"/>
              <w:rPr>
                <w:b w:val="0"/>
                <w:bCs/>
                <w:i/>
                <w:iCs/>
                <w:szCs w:val="22"/>
              </w:rPr>
            </w:pPr>
            <w:r w:rsidRPr="00BD4F4C">
              <w:rPr>
                <w:b w:val="0"/>
                <w:bCs/>
                <w:i/>
                <w:iCs/>
                <w:szCs w:val="22"/>
              </w:rPr>
              <w:t>2024</w:t>
            </w:r>
          </w:p>
        </w:tc>
        <w:tc>
          <w:tcPr>
            <w:tcW w:w="180" w:type="dxa"/>
            <w:shd w:val="clear" w:color="auto" w:fill="auto"/>
          </w:tcPr>
          <w:p w14:paraId="41684B62" w14:textId="77777777" w:rsidR="00C30405" w:rsidRPr="00BD4F4C" w:rsidRDefault="00C30405" w:rsidP="00C30405">
            <w:pPr>
              <w:pStyle w:val="acctmergecolhdg"/>
              <w:spacing w:line="240" w:lineRule="auto"/>
              <w:rPr>
                <w:b w:val="0"/>
                <w:bCs/>
                <w:i/>
                <w:iCs/>
                <w:szCs w:val="22"/>
              </w:rPr>
            </w:pPr>
          </w:p>
        </w:tc>
        <w:tc>
          <w:tcPr>
            <w:tcW w:w="1170" w:type="dxa"/>
            <w:shd w:val="clear" w:color="auto" w:fill="auto"/>
          </w:tcPr>
          <w:p w14:paraId="5920BE19" w14:textId="24CE9EB6" w:rsidR="00C30405" w:rsidRPr="00BD4F4C" w:rsidRDefault="00C30405" w:rsidP="00C30405">
            <w:pPr>
              <w:pStyle w:val="acctmergecolhdg"/>
              <w:spacing w:line="240" w:lineRule="auto"/>
              <w:rPr>
                <w:b w:val="0"/>
                <w:bCs/>
                <w:i/>
                <w:iCs/>
                <w:szCs w:val="22"/>
              </w:rPr>
            </w:pPr>
            <w:r w:rsidRPr="00BD4F4C">
              <w:rPr>
                <w:b w:val="0"/>
                <w:bCs/>
                <w:i/>
                <w:iCs/>
                <w:szCs w:val="22"/>
              </w:rPr>
              <w:t>2023</w:t>
            </w:r>
          </w:p>
        </w:tc>
      </w:tr>
      <w:tr w:rsidR="00C30405" w:rsidRPr="00BD4F4C" w14:paraId="26174997" w14:textId="77777777" w:rsidTr="00C30405">
        <w:trPr>
          <w:cantSplit/>
          <w:tblHeader/>
        </w:trPr>
        <w:tc>
          <w:tcPr>
            <w:tcW w:w="3960" w:type="dxa"/>
          </w:tcPr>
          <w:p w14:paraId="360BD2DD" w14:textId="77777777" w:rsidR="00C30405" w:rsidRPr="00BD4F4C" w:rsidRDefault="00C30405" w:rsidP="00374E46">
            <w:pPr>
              <w:pStyle w:val="acctfourfigures"/>
              <w:spacing w:line="240" w:lineRule="auto"/>
              <w:rPr>
                <w:szCs w:val="22"/>
              </w:rPr>
            </w:pPr>
          </w:p>
        </w:tc>
        <w:tc>
          <w:tcPr>
            <w:tcW w:w="5220" w:type="dxa"/>
            <w:gridSpan w:val="7"/>
          </w:tcPr>
          <w:p w14:paraId="7EA54A10" w14:textId="473FD1F7" w:rsidR="00C30405" w:rsidRPr="00BD4F4C" w:rsidRDefault="00C30405" w:rsidP="00374E46">
            <w:pPr>
              <w:pStyle w:val="acctmergecolhdg"/>
              <w:spacing w:line="240" w:lineRule="auto"/>
              <w:rPr>
                <w:b w:val="0"/>
                <w:bCs/>
                <w:i/>
                <w:iCs/>
                <w:szCs w:val="22"/>
              </w:rPr>
            </w:pPr>
            <w:r w:rsidRPr="00BD4F4C">
              <w:rPr>
                <w:b w:val="0"/>
                <w:bCs/>
                <w:i/>
                <w:iCs/>
                <w:szCs w:val="22"/>
              </w:rPr>
              <w:t xml:space="preserve">(in </w:t>
            </w:r>
            <w:r w:rsidR="00BD418A">
              <w:rPr>
                <w:b w:val="0"/>
                <w:bCs/>
                <w:i/>
                <w:iCs/>
                <w:szCs w:val="22"/>
              </w:rPr>
              <w:t>thousand</w:t>
            </w:r>
            <w:r w:rsidRPr="00BD4F4C">
              <w:rPr>
                <w:b w:val="0"/>
                <w:bCs/>
                <w:i/>
                <w:iCs/>
                <w:szCs w:val="22"/>
              </w:rPr>
              <w:t xml:space="preserve"> Baht)</w:t>
            </w:r>
          </w:p>
        </w:tc>
      </w:tr>
      <w:tr w:rsidR="00BD418A" w:rsidRPr="00BD4F4C" w14:paraId="18E7D407" w14:textId="77777777" w:rsidTr="00C30405">
        <w:trPr>
          <w:cantSplit/>
          <w:tblHeader/>
        </w:trPr>
        <w:tc>
          <w:tcPr>
            <w:tcW w:w="3960" w:type="dxa"/>
          </w:tcPr>
          <w:p w14:paraId="464790D6" w14:textId="77777777" w:rsidR="00BD418A" w:rsidRPr="00BD4F4C" w:rsidRDefault="00BD418A" w:rsidP="00374E46">
            <w:pPr>
              <w:pStyle w:val="acctfourfigures"/>
              <w:spacing w:line="240" w:lineRule="auto"/>
              <w:rPr>
                <w:szCs w:val="22"/>
              </w:rPr>
            </w:pPr>
          </w:p>
        </w:tc>
        <w:tc>
          <w:tcPr>
            <w:tcW w:w="5220" w:type="dxa"/>
            <w:gridSpan w:val="7"/>
          </w:tcPr>
          <w:p w14:paraId="428C3C08" w14:textId="77777777" w:rsidR="00BD418A" w:rsidRPr="00BD4F4C" w:rsidRDefault="00BD418A" w:rsidP="00374E46">
            <w:pPr>
              <w:pStyle w:val="acctmergecolhdg"/>
              <w:spacing w:line="240" w:lineRule="auto"/>
              <w:rPr>
                <w:b w:val="0"/>
                <w:bCs/>
                <w:i/>
                <w:iCs/>
                <w:szCs w:val="22"/>
              </w:rPr>
            </w:pPr>
          </w:p>
        </w:tc>
      </w:tr>
      <w:tr w:rsidR="00C30405" w:rsidRPr="00BD4F4C" w14:paraId="20E80DBF" w14:textId="77777777" w:rsidTr="00C30405">
        <w:trPr>
          <w:cantSplit/>
        </w:trPr>
        <w:tc>
          <w:tcPr>
            <w:tcW w:w="3960" w:type="dxa"/>
            <w:shd w:val="clear" w:color="auto" w:fill="auto"/>
          </w:tcPr>
          <w:p w14:paraId="666EF068" w14:textId="77777777" w:rsidR="00C30405" w:rsidRPr="00BD4F4C" w:rsidRDefault="00C30405" w:rsidP="00374E46">
            <w:pPr>
              <w:spacing w:line="240" w:lineRule="auto"/>
              <w:rPr>
                <w:rFonts w:ascii="Times New Roman" w:hAnsi="Times New Roman" w:cs="Times New Roman"/>
                <w:i/>
                <w:iCs/>
                <w:sz w:val="22"/>
                <w:szCs w:val="22"/>
                <w:highlight w:val="yellow"/>
              </w:rPr>
            </w:pPr>
            <w:r w:rsidRPr="00BD4F4C">
              <w:rPr>
                <w:rFonts w:ascii="Times New Roman" w:hAnsi="Times New Roman" w:cs="Times New Roman"/>
                <w:b/>
                <w:bCs/>
                <w:i/>
                <w:iCs/>
                <w:sz w:val="22"/>
                <w:szCs w:val="22"/>
              </w:rPr>
              <w:t>Capital commitments</w:t>
            </w:r>
            <w:r w:rsidRPr="00BD4F4C">
              <w:rPr>
                <w:rFonts w:ascii="Times New Roman" w:hAnsi="Times New Roman" w:cs="Times New Roman"/>
                <w:b/>
                <w:bCs/>
                <w:color w:val="0000FF"/>
                <w:sz w:val="22"/>
                <w:szCs w:val="22"/>
              </w:rPr>
              <w:t xml:space="preserve"> </w:t>
            </w:r>
          </w:p>
        </w:tc>
        <w:tc>
          <w:tcPr>
            <w:tcW w:w="1170" w:type="dxa"/>
          </w:tcPr>
          <w:p w14:paraId="75B037FC" w14:textId="77777777" w:rsidR="00C30405" w:rsidRPr="00BD4F4C" w:rsidRDefault="00C30405" w:rsidP="00374E46">
            <w:pPr>
              <w:pStyle w:val="acctfourfigures"/>
              <w:tabs>
                <w:tab w:val="clear" w:pos="765"/>
                <w:tab w:val="decimal" w:pos="731"/>
              </w:tabs>
              <w:spacing w:line="240" w:lineRule="auto"/>
              <w:ind w:right="11"/>
              <w:rPr>
                <w:szCs w:val="22"/>
              </w:rPr>
            </w:pPr>
          </w:p>
        </w:tc>
        <w:tc>
          <w:tcPr>
            <w:tcW w:w="180" w:type="dxa"/>
          </w:tcPr>
          <w:p w14:paraId="693694FB" w14:textId="77777777" w:rsidR="00C30405" w:rsidRPr="00BD4F4C" w:rsidRDefault="00C30405" w:rsidP="00374E46">
            <w:pPr>
              <w:pStyle w:val="acctfourfigures"/>
              <w:tabs>
                <w:tab w:val="clear" w:pos="765"/>
                <w:tab w:val="decimal" w:pos="731"/>
              </w:tabs>
              <w:spacing w:line="240" w:lineRule="auto"/>
              <w:ind w:right="11"/>
              <w:rPr>
                <w:szCs w:val="22"/>
              </w:rPr>
            </w:pPr>
          </w:p>
        </w:tc>
        <w:tc>
          <w:tcPr>
            <w:tcW w:w="1170" w:type="dxa"/>
          </w:tcPr>
          <w:p w14:paraId="1C8A9541" w14:textId="77777777" w:rsidR="00C30405" w:rsidRPr="00BD4F4C" w:rsidRDefault="00C30405" w:rsidP="00374E46">
            <w:pPr>
              <w:pStyle w:val="acctfourfigures"/>
              <w:tabs>
                <w:tab w:val="clear" w:pos="765"/>
                <w:tab w:val="decimal" w:pos="731"/>
              </w:tabs>
              <w:spacing w:line="240" w:lineRule="auto"/>
              <w:ind w:right="11"/>
              <w:rPr>
                <w:szCs w:val="22"/>
              </w:rPr>
            </w:pPr>
          </w:p>
        </w:tc>
        <w:tc>
          <w:tcPr>
            <w:tcW w:w="183" w:type="dxa"/>
          </w:tcPr>
          <w:p w14:paraId="61FA565B" w14:textId="77777777" w:rsidR="00C30405" w:rsidRPr="00BD4F4C" w:rsidRDefault="00C30405" w:rsidP="00374E46">
            <w:pPr>
              <w:pStyle w:val="acctfourfigures"/>
              <w:tabs>
                <w:tab w:val="clear" w:pos="765"/>
                <w:tab w:val="decimal" w:pos="731"/>
              </w:tabs>
              <w:spacing w:line="240" w:lineRule="auto"/>
              <w:ind w:right="11"/>
              <w:rPr>
                <w:szCs w:val="22"/>
              </w:rPr>
            </w:pPr>
          </w:p>
        </w:tc>
        <w:tc>
          <w:tcPr>
            <w:tcW w:w="1167" w:type="dxa"/>
          </w:tcPr>
          <w:p w14:paraId="4909BBB8" w14:textId="33C68573" w:rsidR="00C30405" w:rsidRPr="00BD4F4C" w:rsidRDefault="00C30405" w:rsidP="00374E46">
            <w:pPr>
              <w:pStyle w:val="acctfourfigures"/>
              <w:tabs>
                <w:tab w:val="clear" w:pos="765"/>
                <w:tab w:val="decimal" w:pos="731"/>
              </w:tabs>
              <w:spacing w:line="240" w:lineRule="auto"/>
              <w:ind w:right="11"/>
              <w:rPr>
                <w:szCs w:val="22"/>
              </w:rPr>
            </w:pPr>
          </w:p>
        </w:tc>
        <w:tc>
          <w:tcPr>
            <w:tcW w:w="180" w:type="dxa"/>
          </w:tcPr>
          <w:p w14:paraId="157357F0" w14:textId="77777777" w:rsidR="00C30405" w:rsidRPr="00BD4F4C" w:rsidRDefault="00C30405" w:rsidP="00374E46">
            <w:pPr>
              <w:pStyle w:val="acctfourfigures"/>
              <w:spacing w:line="240" w:lineRule="auto"/>
              <w:rPr>
                <w:szCs w:val="22"/>
              </w:rPr>
            </w:pPr>
          </w:p>
        </w:tc>
        <w:tc>
          <w:tcPr>
            <w:tcW w:w="1170" w:type="dxa"/>
          </w:tcPr>
          <w:p w14:paraId="050160B7" w14:textId="77777777" w:rsidR="00C30405" w:rsidRPr="00BD4F4C" w:rsidRDefault="00C30405" w:rsidP="00374E46">
            <w:pPr>
              <w:pStyle w:val="acctfourfigures"/>
              <w:tabs>
                <w:tab w:val="clear" w:pos="765"/>
                <w:tab w:val="decimal" w:pos="1454"/>
              </w:tabs>
              <w:spacing w:line="240" w:lineRule="auto"/>
              <w:ind w:right="11"/>
              <w:rPr>
                <w:szCs w:val="22"/>
              </w:rPr>
            </w:pPr>
          </w:p>
        </w:tc>
      </w:tr>
      <w:tr w:rsidR="00C30405" w:rsidRPr="00BD4F4C" w14:paraId="6CDC99B0" w14:textId="77777777" w:rsidTr="00C30405">
        <w:trPr>
          <w:cantSplit/>
        </w:trPr>
        <w:tc>
          <w:tcPr>
            <w:tcW w:w="3960" w:type="dxa"/>
          </w:tcPr>
          <w:p w14:paraId="016413E2" w14:textId="77777777" w:rsidR="00C30405" w:rsidRPr="00BD4F4C" w:rsidRDefault="00C30405" w:rsidP="00C30405">
            <w:pPr>
              <w:spacing w:line="240" w:lineRule="auto"/>
              <w:rPr>
                <w:rFonts w:ascii="Times New Roman" w:hAnsi="Times New Roman" w:cs="Times New Roman"/>
                <w:sz w:val="22"/>
                <w:szCs w:val="22"/>
              </w:rPr>
            </w:pPr>
            <w:r w:rsidRPr="00BD4F4C">
              <w:rPr>
                <w:rFonts w:ascii="Times New Roman" w:hAnsi="Times New Roman" w:cs="Times New Roman"/>
                <w:sz w:val="22"/>
                <w:szCs w:val="22"/>
              </w:rPr>
              <w:t>Plant and equipment</w:t>
            </w:r>
          </w:p>
        </w:tc>
        <w:tc>
          <w:tcPr>
            <w:tcW w:w="1170" w:type="dxa"/>
          </w:tcPr>
          <w:p w14:paraId="0C5216A5" w14:textId="02228A99"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26,505</w:t>
            </w:r>
          </w:p>
        </w:tc>
        <w:tc>
          <w:tcPr>
            <w:tcW w:w="180" w:type="dxa"/>
          </w:tcPr>
          <w:p w14:paraId="51F96F80" w14:textId="77777777" w:rsidR="00C30405" w:rsidRPr="00BD4F4C" w:rsidRDefault="00C30405" w:rsidP="00C30405">
            <w:pPr>
              <w:pStyle w:val="acctfourfigures"/>
              <w:tabs>
                <w:tab w:val="clear" w:pos="765"/>
                <w:tab w:val="decimal" w:pos="1450"/>
              </w:tabs>
              <w:spacing w:line="240" w:lineRule="auto"/>
              <w:ind w:right="-83"/>
              <w:rPr>
                <w:szCs w:val="22"/>
              </w:rPr>
            </w:pPr>
          </w:p>
        </w:tc>
        <w:tc>
          <w:tcPr>
            <w:tcW w:w="1170" w:type="dxa"/>
          </w:tcPr>
          <w:p w14:paraId="2C4E7CB3" w14:textId="022BBBF2"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6,810</w:t>
            </w:r>
          </w:p>
        </w:tc>
        <w:tc>
          <w:tcPr>
            <w:tcW w:w="183" w:type="dxa"/>
          </w:tcPr>
          <w:p w14:paraId="4D6402A7" w14:textId="77777777" w:rsidR="00C30405" w:rsidRPr="00BD4F4C" w:rsidRDefault="00C30405" w:rsidP="00C30405">
            <w:pPr>
              <w:pStyle w:val="acctfourfigures"/>
              <w:tabs>
                <w:tab w:val="clear" w:pos="765"/>
                <w:tab w:val="decimal" w:pos="1450"/>
              </w:tabs>
              <w:spacing w:line="240" w:lineRule="auto"/>
              <w:ind w:right="-83"/>
              <w:rPr>
                <w:szCs w:val="22"/>
              </w:rPr>
            </w:pPr>
          </w:p>
        </w:tc>
        <w:tc>
          <w:tcPr>
            <w:tcW w:w="1167" w:type="dxa"/>
            <w:shd w:val="clear" w:color="auto" w:fill="auto"/>
          </w:tcPr>
          <w:p w14:paraId="775B811E" w14:textId="40429209"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26,505</w:t>
            </w:r>
          </w:p>
        </w:tc>
        <w:tc>
          <w:tcPr>
            <w:tcW w:w="180" w:type="dxa"/>
          </w:tcPr>
          <w:p w14:paraId="0C7548B3" w14:textId="77777777" w:rsidR="00C30405" w:rsidRPr="00BD4F4C" w:rsidRDefault="00C30405" w:rsidP="00C30405">
            <w:pPr>
              <w:pStyle w:val="acctfourfigures"/>
              <w:spacing w:line="240" w:lineRule="auto"/>
              <w:rPr>
                <w:szCs w:val="22"/>
              </w:rPr>
            </w:pPr>
          </w:p>
        </w:tc>
        <w:tc>
          <w:tcPr>
            <w:tcW w:w="1170" w:type="dxa"/>
          </w:tcPr>
          <w:p w14:paraId="0A72B028" w14:textId="14C5B6BB"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6,810</w:t>
            </w:r>
          </w:p>
        </w:tc>
      </w:tr>
      <w:tr w:rsidR="00C30405" w:rsidRPr="00BD4F4C" w14:paraId="7451BB46" w14:textId="77777777" w:rsidTr="00C30405">
        <w:trPr>
          <w:cantSplit/>
        </w:trPr>
        <w:tc>
          <w:tcPr>
            <w:tcW w:w="3960" w:type="dxa"/>
          </w:tcPr>
          <w:p w14:paraId="5DCFC043" w14:textId="7AA1EE84" w:rsidR="00C30405" w:rsidRPr="00BD4F4C" w:rsidRDefault="00C30405" w:rsidP="00C30405">
            <w:pPr>
              <w:spacing w:line="240" w:lineRule="auto"/>
              <w:rPr>
                <w:rFonts w:ascii="Times New Roman" w:hAnsi="Times New Roman" w:cs="Times New Roman"/>
                <w:sz w:val="22"/>
                <w:szCs w:val="22"/>
              </w:rPr>
            </w:pPr>
            <w:r w:rsidRPr="00BD4F4C">
              <w:rPr>
                <w:rFonts w:ascii="Times New Roman" w:hAnsi="Times New Roman" w:cs="Times New Roman"/>
                <w:sz w:val="22"/>
                <w:szCs w:val="22"/>
              </w:rPr>
              <w:t>Investment properties</w:t>
            </w:r>
          </w:p>
        </w:tc>
        <w:tc>
          <w:tcPr>
            <w:tcW w:w="1170" w:type="dxa"/>
          </w:tcPr>
          <w:p w14:paraId="060FA66E" w14:textId="29416209"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1,762</w:t>
            </w:r>
          </w:p>
        </w:tc>
        <w:tc>
          <w:tcPr>
            <w:tcW w:w="180" w:type="dxa"/>
          </w:tcPr>
          <w:p w14:paraId="21708681" w14:textId="77777777" w:rsidR="00C30405" w:rsidRPr="00BD4F4C" w:rsidRDefault="00C30405" w:rsidP="00C30405">
            <w:pPr>
              <w:pStyle w:val="acctfourfigures"/>
              <w:tabs>
                <w:tab w:val="clear" w:pos="765"/>
                <w:tab w:val="decimal" w:pos="1450"/>
              </w:tabs>
              <w:spacing w:line="240" w:lineRule="auto"/>
              <w:ind w:right="-83"/>
              <w:rPr>
                <w:szCs w:val="22"/>
              </w:rPr>
            </w:pPr>
          </w:p>
        </w:tc>
        <w:tc>
          <w:tcPr>
            <w:tcW w:w="1170" w:type="dxa"/>
          </w:tcPr>
          <w:p w14:paraId="74E4D3B5" w14:textId="4C5AAA1E"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8,129</w:t>
            </w:r>
          </w:p>
        </w:tc>
        <w:tc>
          <w:tcPr>
            <w:tcW w:w="183" w:type="dxa"/>
          </w:tcPr>
          <w:p w14:paraId="099AC696" w14:textId="77777777" w:rsidR="00C30405" w:rsidRPr="00BD4F4C" w:rsidRDefault="00C30405" w:rsidP="00C30405">
            <w:pPr>
              <w:pStyle w:val="acctfourfigures"/>
              <w:tabs>
                <w:tab w:val="clear" w:pos="765"/>
                <w:tab w:val="decimal" w:pos="1450"/>
              </w:tabs>
              <w:spacing w:line="240" w:lineRule="auto"/>
              <w:ind w:right="-83"/>
              <w:rPr>
                <w:szCs w:val="22"/>
              </w:rPr>
            </w:pPr>
          </w:p>
        </w:tc>
        <w:tc>
          <w:tcPr>
            <w:tcW w:w="1167" w:type="dxa"/>
            <w:shd w:val="clear" w:color="auto" w:fill="auto"/>
          </w:tcPr>
          <w:p w14:paraId="11C1177A" w14:textId="4D3D193D"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1,762</w:t>
            </w:r>
          </w:p>
        </w:tc>
        <w:tc>
          <w:tcPr>
            <w:tcW w:w="180" w:type="dxa"/>
          </w:tcPr>
          <w:p w14:paraId="37AE5287" w14:textId="77777777" w:rsidR="00C30405" w:rsidRPr="00BD4F4C" w:rsidRDefault="00C30405" w:rsidP="00C30405">
            <w:pPr>
              <w:pStyle w:val="acctfourfigures"/>
              <w:spacing w:line="240" w:lineRule="auto"/>
              <w:rPr>
                <w:szCs w:val="22"/>
              </w:rPr>
            </w:pPr>
          </w:p>
        </w:tc>
        <w:tc>
          <w:tcPr>
            <w:tcW w:w="1170" w:type="dxa"/>
          </w:tcPr>
          <w:p w14:paraId="35A0C927" w14:textId="3BFE18EB"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8,129</w:t>
            </w:r>
          </w:p>
        </w:tc>
      </w:tr>
      <w:tr w:rsidR="00C30405" w:rsidRPr="00BD4F4C" w14:paraId="28B5949A" w14:textId="77777777" w:rsidTr="00C30405">
        <w:trPr>
          <w:cantSplit/>
        </w:trPr>
        <w:tc>
          <w:tcPr>
            <w:tcW w:w="3960" w:type="dxa"/>
          </w:tcPr>
          <w:p w14:paraId="74EC559A" w14:textId="2A6D84A6" w:rsidR="00C30405" w:rsidRPr="00BD4F4C" w:rsidRDefault="00C30405" w:rsidP="00C30405">
            <w:pPr>
              <w:spacing w:line="240" w:lineRule="auto"/>
              <w:rPr>
                <w:rFonts w:ascii="Times New Roman" w:hAnsi="Times New Roman" w:cs="Times New Roman"/>
                <w:sz w:val="22"/>
                <w:szCs w:val="22"/>
              </w:rPr>
            </w:pPr>
            <w:r w:rsidRPr="00BD4F4C">
              <w:rPr>
                <w:rFonts w:ascii="Times New Roman" w:hAnsi="Times New Roman" w:cs="Times New Roman"/>
                <w:sz w:val="22"/>
                <w:szCs w:val="22"/>
              </w:rPr>
              <w:t>Intangible assets</w:t>
            </w:r>
          </w:p>
        </w:tc>
        <w:tc>
          <w:tcPr>
            <w:tcW w:w="1170" w:type="dxa"/>
            <w:tcBorders>
              <w:bottom w:val="single" w:sz="4" w:space="0" w:color="auto"/>
            </w:tcBorders>
          </w:tcPr>
          <w:p w14:paraId="299CFB5E" w14:textId="53813A11"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1,883</w:t>
            </w:r>
          </w:p>
        </w:tc>
        <w:tc>
          <w:tcPr>
            <w:tcW w:w="180" w:type="dxa"/>
          </w:tcPr>
          <w:p w14:paraId="066419E5" w14:textId="77777777" w:rsidR="00C30405" w:rsidRPr="00BD4F4C" w:rsidRDefault="00C30405" w:rsidP="00C30405">
            <w:pPr>
              <w:pStyle w:val="acctfourfigures"/>
              <w:tabs>
                <w:tab w:val="clear" w:pos="765"/>
                <w:tab w:val="decimal" w:pos="1450"/>
              </w:tabs>
              <w:spacing w:line="240" w:lineRule="auto"/>
              <w:ind w:right="-83"/>
              <w:rPr>
                <w:szCs w:val="22"/>
              </w:rPr>
            </w:pPr>
          </w:p>
        </w:tc>
        <w:tc>
          <w:tcPr>
            <w:tcW w:w="1170" w:type="dxa"/>
            <w:tcBorders>
              <w:bottom w:val="single" w:sz="4" w:space="0" w:color="auto"/>
            </w:tcBorders>
          </w:tcPr>
          <w:p w14:paraId="49422A60" w14:textId="1F9D91A5"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1,190</w:t>
            </w:r>
          </w:p>
        </w:tc>
        <w:tc>
          <w:tcPr>
            <w:tcW w:w="183" w:type="dxa"/>
          </w:tcPr>
          <w:p w14:paraId="0A6089F5" w14:textId="77777777" w:rsidR="00C30405" w:rsidRPr="00BD4F4C" w:rsidRDefault="00C30405" w:rsidP="00C30405">
            <w:pPr>
              <w:pStyle w:val="acctfourfigures"/>
              <w:tabs>
                <w:tab w:val="clear" w:pos="765"/>
                <w:tab w:val="decimal" w:pos="1450"/>
              </w:tabs>
              <w:spacing w:line="240" w:lineRule="auto"/>
              <w:ind w:right="-83"/>
              <w:rPr>
                <w:szCs w:val="22"/>
              </w:rPr>
            </w:pPr>
          </w:p>
        </w:tc>
        <w:tc>
          <w:tcPr>
            <w:tcW w:w="1167" w:type="dxa"/>
            <w:tcBorders>
              <w:bottom w:val="single" w:sz="4" w:space="0" w:color="auto"/>
            </w:tcBorders>
            <w:shd w:val="clear" w:color="auto" w:fill="auto"/>
          </w:tcPr>
          <w:p w14:paraId="349930C1" w14:textId="7AE916E4"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1,883</w:t>
            </w:r>
          </w:p>
        </w:tc>
        <w:tc>
          <w:tcPr>
            <w:tcW w:w="180" w:type="dxa"/>
          </w:tcPr>
          <w:p w14:paraId="73F03127" w14:textId="77777777" w:rsidR="00C30405" w:rsidRPr="00BD4F4C" w:rsidRDefault="00C30405" w:rsidP="00C30405">
            <w:pPr>
              <w:pStyle w:val="acctfourfigures"/>
              <w:spacing w:line="240" w:lineRule="auto"/>
              <w:rPr>
                <w:szCs w:val="22"/>
              </w:rPr>
            </w:pPr>
          </w:p>
        </w:tc>
        <w:tc>
          <w:tcPr>
            <w:tcW w:w="1170" w:type="dxa"/>
            <w:tcBorders>
              <w:bottom w:val="single" w:sz="4" w:space="0" w:color="auto"/>
            </w:tcBorders>
          </w:tcPr>
          <w:p w14:paraId="609AAB96" w14:textId="5B20329F"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1,190</w:t>
            </w:r>
          </w:p>
        </w:tc>
      </w:tr>
      <w:tr w:rsidR="00C30405" w:rsidRPr="00BD4F4C" w14:paraId="6AE8B671" w14:textId="77777777" w:rsidTr="00C30405">
        <w:trPr>
          <w:cantSplit/>
        </w:trPr>
        <w:tc>
          <w:tcPr>
            <w:tcW w:w="3960" w:type="dxa"/>
          </w:tcPr>
          <w:p w14:paraId="6600E6C0" w14:textId="77777777" w:rsidR="00C30405" w:rsidRPr="00BD4F4C" w:rsidRDefault="00C30405" w:rsidP="00C30405">
            <w:pPr>
              <w:spacing w:line="240" w:lineRule="auto"/>
              <w:rPr>
                <w:rFonts w:ascii="Times New Roman" w:hAnsi="Times New Roman" w:cs="Times New Roman"/>
                <w:b/>
                <w:bCs/>
                <w:sz w:val="22"/>
                <w:szCs w:val="22"/>
              </w:rPr>
            </w:pPr>
            <w:r w:rsidRPr="00BD4F4C">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635DDD0" w14:textId="10A8AF56" w:rsidR="00C30405" w:rsidRPr="00BD4F4C" w:rsidRDefault="00C30405" w:rsidP="00BD4F4C">
            <w:pPr>
              <w:pStyle w:val="acctfourfigures"/>
              <w:tabs>
                <w:tab w:val="clear" w:pos="765"/>
                <w:tab w:val="decimal" w:pos="911"/>
              </w:tabs>
              <w:spacing w:line="240" w:lineRule="auto"/>
              <w:ind w:left="-79" w:right="-76"/>
              <w:rPr>
                <w:b/>
                <w:bCs/>
                <w:szCs w:val="22"/>
              </w:rPr>
            </w:pPr>
            <w:r w:rsidRPr="00BD4F4C">
              <w:rPr>
                <w:b/>
                <w:bCs/>
                <w:szCs w:val="22"/>
              </w:rPr>
              <w:t>30,150</w:t>
            </w:r>
          </w:p>
        </w:tc>
        <w:tc>
          <w:tcPr>
            <w:tcW w:w="180" w:type="dxa"/>
          </w:tcPr>
          <w:p w14:paraId="0BCEE93F" w14:textId="77777777" w:rsidR="00C30405" w:rsidRPr="00BD4F4C" w:rsidRDefault="00C30405" w:rsidP="00C30405">
            <w:pPr>
              <w:pStyle w:val="acctfourfigures"/>
              <w:tabs>
                <w:tab w:val="clear" w:pos="765"/>
                <w:tab w:val="decimal" w:pos="1450"/>
              </w:tabs>
              <w:spacing w:line="240" w:lineRule="auto"/>
              <w:ind w:right="-83"/>
              <w:rPr>
                <w:b/>
                <w:bCs/>
                <w:szCs w:val="22"/>
              </w:rPr>
            </w:pPr>
          </w:p>
        </w:tc>
        <w:tc>
          <w:tcPr>
            <w:tcW w:w="1170" w:type="dxa"/>
            <w:tcBorders>
              <w:top w:val="single" w:sz="4" w:space="0" w:color="auto"/>
              <w:bottom w:val="double" w:sz="4" w:space="0" w:color="auto"/>
            </w:tcBorders>
          </w:tcPr>
          <w:p w14:paraId="18F50939" w14:textId="325B2573" w:rsidR="00C30405" w:rsidRPr="00BD4F4C" w:rsidRDefault="00C30405" w:rsidP="00BD4F4C">
            <w:pPr>
              <w:pStyle w:val="acctfourfigures"/>
              <w:tabs>
                <w:tab w:val="clear" w:pos="765"/>
                <w:tab w:val="decimal" w:pos="911"/>
              </w:tabs>
              <w:spacing w:line="240" w:lineRule="auto"/>
              <w:ind w:left="-79" w:right="-76"/>
              <w:rPr>
                <w:b/>
                <w:bCs/>
                <w:szCs w:val="22"/>
              </w:rPr>
            </w:pPr>
            <w:r w:rsidRPr="00BD4F4C">
              <w:rPr>
                <w:b/>
                <w:bCs/>
                <w:szCs w:val="22"/>
              </w:rPr>
              <w:t>16,129</w:t>
            </w:r>
          </w:p>
        </w:tc>
        <w:tc>
          <w:tcPr>
            <w:tcW w:w="183" w:type="dxa"/>
          </w:tcPr>
          <w:p w14:paraId="3175189F" w14:textId="77777777" w:rsidR="00C30405" w:rsidRPr="00BD4F4C" w:rsidRDefault="00C30405" w:rsidP="00C30405">
            <w:pPr>
              <w:pStyle w:val="acctfourfigures"/>
              <w:tabs>
                <w:tab w:val="clear" w:pos="765"/>
                <w:tab w:val="decimal" w:pos="1450"/>
              </w:tabs>
              <w:spacing w:line="240" w:lineRule="auto"/>
              <w:ind w:right="-83"/>
              <w:rPr>
                <w:b/>
                <w:bCs/>
                <w:szCs w:val="22"/>
              </w:rPr>
            </w:pPr>
          </w:p>
        </w:tc>
        <w:tc>
          <w:tcPr>
            <w:tcW w:w="1167" w:type="dxa"/>
            <w:tcBorders>
              <w:top w:val="single" w:sz="4" w:space="0" w:color="auto"/>
              <w:bottom w:val="double" w:sz="4" w:space="0" w:color="auto"/>
            </w:tcBorders>
            <w:shd w:val="clear" w:color="auto" w:fill="auto"/>
          </w:tcPr>
          <w:p w14:paraId="4BA150A8" w14:textId="57CF9293" w:rsidR="00C30405" w:rsidRPr="00BD4F4C" w:rsidRDefault="00C30405" w:rsidP="00BD4F4C">
            <w:pPr>
              <w:pStyle w:val="acctfourfigures"/>
              <w:tabs>
                <w:tab w:val="clear" w:pos="765"/>
                <w:tab w:val="decimal" w:pos="911"/>
              </w:tabs>
              <w:spacing w:line="240" w:lineRule="auto"/>
              <w:ind w:left="-79" w:right="-76"/>
              <w:rPr>
                <w:b/>
                <w:bCs/>
                <w:szCs w:val="22"/>
              </w:rPr>
            </w:pPr>
            <w:r w:rsidRPr="00BD4F4C">
              <w:rPr>
                <w:b/>
                <w:bCs/>
                <w:szCs w:val="22"/>
              </w:rPr>
              <w:t>30,150</w:t>
            </w:r>
          </w:p>
        </w:tc>
        <w:tc>
          <w:tcPr>
            <w:tcW w:w="180" w:type="dxa"/>
          </w:tcPr>
          <w:p w14:paraId="06A00F02" w14:textId="77777777" w:rsidR="00C30405" w:rsidRPr="00BD4F4C" w:rsidRDefault="00C30405" w:rsidP="00C30405">
            <w:pPr>
              <w:pStyle w:val="acctfourfigures"/>
              <w:spacing w:line="240" w:lineRule="auto"/>
              <w:rPr>
                <w:b/>
                <w:bCs/>
                <w:szCs w:val="22"/>
              </w:rPr>
            </w:pPr>
          </w:p>
        </w:tc>
        <w:tc>
          <w:tcPr>
            <w:tcW w:w="1170" w:type="dxa"/>
            <w:tcBorders>
              <w:top w:val="single" w:sz="4" w:space="0" w:color="auto"/>
              <w:bottom w:val="double" w:sz="4" w:space="0" w:color="auto"/>
            </w:tcBorders>
          </w:tcPr>
          <w:p w14:paraId="456C6843" w14:textId="43BA71E2" w:rsidR="00C30405" w:rsidRPr="00BD4F4C" w:rsidRDefault="00C30405" w:rsidP="00BD4F4C">
            <w:pPr>
              <w:pStyle w:val="acctfourfigures"/>
              <w:tabs>
                <w:tab w:val="clear" w:pos="765"/>
                <w:tab w:val="decimal" w:pos="911"/>
              </w:tabs>
              <w:spacing w:line="240" w:lineRule="auto"/>
              <w:ind w:left="-79" w:right="-76"/>
              <w:rPr>
                <w:b/>
                <w:bCs/>
                <w:szCs w:val="22"/>
              </w:rPr>
            </w:pPr>
            <w:r w:rsidRPr="00BD4F4C">
              <w:rPr>
                <w:b/>
                <w:bCs/>
                <w:szCs w:val="22"/>
              </w:rPr>
              <w:t>16,129</w:t>
            </w:r>
          </w:p>
        </w:tc>
      </w:tr>
      <w:tr w:rsidR="00C30405" w:rsidRPr="00BD4F4C" w14:paraId="1AC88BBD" w14:textId="77777777" w:rsidTr="00C30405">
        <w:trPr>
          <w:cantSplit/>
        </w:trPr>
        <w:tc>
          <w:tcPr>
            <w:tcW w:w="3960" w:type="dxa"/>
          </w:tcPr>
          <w:p w14:paraId="7CAC00A9" w14:textId="77777777" w:rsidR="00C30405" w:rsidRPr="00BD4F4C" w:rsidRDefault="00C30405"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c>
        <w:tc>
          <w:tcPr>
            <w:tcW w:w="1170" w:type="dxa"/>
            <w:tcBorders>
              <w:top w:val="double" w:sz="4" w:space="0" w:color="auto"/>
            </w:tcBorders>
          </w:tcPr>
          <w:p w14:paraId="379C9600" w14:textId="77777777" w:rsidR="00C30405" w:rsidRPr="00BD4F4C" w:rsidRDefault="00C30405" w:rsidP="00BD4F4C">
            <w:pPr>
              <w:pStyle w:val="acctfourfigures"/>
              <w:tabs>
                <w:tab w:val="clear" w:pos="765"/>
                <w:tab w:val="decimal" w:pos="911"/>
              </w:tabs>
              <w:spacing w:line="240" w:lineRule="auto"/>
              <w:ind w:left="-79" w:right="-76"/>
              <w:rPr>
                <w:szCs w:val="22"/>
              </w:rPr>
            </w:pPr>
          </w:p>
        </w:tc>
        <w:tc>
          <w:tcPr>
            <w:tcW w:w="180" w:type="dxa"/>
          </w:tcPr>
          <w:p w14:paraId="1AB57DED" w14:textId="77777777" w:rsidR="00C30405" w:rsidRPr="00BD4F4C" w:rsidRDefault="00C30405" w:rsidP="00374E46">
            <w:pPr>
              <w:pStyle w:val="acctfourfigures"/>
              <w:tabs>
                <w:tab w:val="clear" w:pos="765"/>
                <w:tab w:val="decimal" w:pos="1450"/>
              </w:tabs>
              <w:spacing w:line="240" w:lineRule="auto"/>
              <w:ind w:right="-83"/>
              <w:rPr>
                <w:szCs w:val="22"/>
              </w:rPr>
            </w:pPr>
          </w:p>
        </w:tc>
        <w:tc>
          <w:tcPr>
            <w:tcW w:w="1170" w:type="dxa"/>
            <w:tcBorders>
              <w:top w:val="double" w:sz="4" w:space="0" w:color="auto"/>
            </w:tcBorders>
          </w:tcPr>
          <w:p w14:paraId="51F11DC3" w14:textId="77777777" w:rsidR="00C30405" w:rsidRPr="00BD4F4C" w:rsidRDefault="00C30405" w:rsidP="00BD4F4C">
            <w:pPr>
              <w:pStyle w:val="acctfourfigures"/>
              <w:tabs>
                <w:tab w:val="clear" w:pos="765"/>
                <w:tab w:val="decimal" w:pos="911"/>
              </w:tabs>
              <w:spacing w:line="240" w:lineRule="auto"/>
              <w:ind w:left="-79" w:right="-76"/>
              <w:rPr>
                <w:szCs w:val="22"/>
              </w:rPr>
            </w:pPr>
          </w:p>
        </w:tc>
        <w:tc>
          <w:tcPr>
            <w:tcW w:w="183" w:type="dxa"/>
          </w:tcPr>
          <w:p w14:paraId="14268C29" w14:textId="77777777" w:rsidR="00C30405" w:rsidRPr="00BD4F4C" w:rsidRDefault="00C30405" w:rsidP="00374E46">
            <w:pPr>
              <w:pStyle w:val="acctfourfigures"/>
              <w:tabs>
                <w:tab w:val="clear" w:pos="765"/>
                <w:tab w:val="decimal" w:pos="1450"/>
              </w:tabs>
              <w:spacing w:line="240" w:lineRule="auto"/>
              <w:ind w:right="-83"/>
              <w:rPr>
                <w:szCs w:val="22"/>
              </w:rPr>
            </w:pPr>
          </w:p>
        </w:tc>
        <w:tc>
          <w:tcPr>
            <w:tcW w:w="1167" w:type="dxa"/>
            <w:tcBorders>
              <w:top w:val="double" w:sz="4" w:space="0" w:color="auto"/>
            </w:tcBorders>
            <w:shd w:val="clear" w:color="auto" w:fill="auto"/>
          </w:tcPr>
          <w:p w14:paraId="6DA25E16" w14:textId="743E4694" w:rsidR="00C30405" w:rsidRPr="00BD4F4C" w:rsidRDefault="00C30405" w:rsidP="00BD4F4C">
            <w:pPr>
              <w:pStyle w:val="acctfourfigures"/>
              <w:tabs>
                <w:tab w:val="clear" w:pos="765"/>
                <w:tab w:val="decimal" w:pos="911"/>
              </w:tabs>
              <w:spacing w:line="240" w:lineRule="auto"/>
              <w:ind w:left="-79" w:right="-76"/>
              <w:rPr>
                <w:szCs w:val="22"/>
              </w:rPr>
            </w:pPr>
          </w:p>
        </w:tc>
        <w:tc>
          <w:tcPr>
            <w:tcW w:w="180" w:type="dxa"/>
          </w:tcPr>
          <w:p w14:paraId="0900543A" w14:textId="77777777" w:rsidR="00C30405" w:rsidRPr="00BD4F4C" w:rsidRDefault="00C30405" w:rsidP="00374E46">
            <w:pPr>
              <w:pStyle w:val="acctfourfigures"/>
              <w:spacing w:line="240" w:lineRule="auto"/>
              <w:rPr>
                <w:szCs w:val="22"/>
              </w:rPr>
            </w:pPr>
          </w:p>
        </w:tc>
        <w:tc>
          <w:tcPr>
            <w:tcW w:w="1170" w:type="dxa"/>
            <w:tcBorders>
              <w:top w:val="double" w:sz="4" w:space="0" w:color="auto"/>
            </w:tcBorders>
          </w:tcPr>
          <w:p w14:paraId="6CABEDA4" w14:textId="77777777" w:rsidR="00C30405" w:rsidRPr="00BD4F4C" w:rsidRDefault="00C30405" w:rsidP="00BD4F4C">
            <w:pPr>
              <w:pStyle w:val="acctfourfigures"/>
              <w:tabs>
                <w:tab w:val="clear" w:pos="765"/>
                <w:tab w:val="decimal" w:pos="911"/>
              </w:tabs>
              <w:spacing w:line="240" w:lineRule="auto"/>
              <w:ind w:left="-79" w:right="-76"/>
              <w:rPr>
                <w:szCs w:val="22"/>
              </w:rPr>
            </w:pPr>
          </w:p>
        </w:tc>
      </w:tr>
      <w:tr w:rsidR="00C30405" w:rsidRPr="00BD4F4C" w14:paraId="150F3729" w14:textId="77777777" w:rsidTr="00C30405">
        <w:trPr>
          <w:cantSplit/>
        </w:trPr>
        <w:tc>
          <w:tcPr>
            <w:tcW w:w="3960" w:type="dxa"/>
            <w:shd w:val="clear" w:color="auto" w:fill="auto"/>
          </w:tcPr>
          <w:p w14:paraId="1AA59F83" w14:textId="77777777" w:rsidR="00C30405" w:rsidRPr="00BD4F4C" w:rsidRDefault="00C30405" w:rsidP="00374E46">
            <w:pPr>
              <w:spacing w:line="240" w:lineRule="auto"/>
              <w:rPr>
                <w:rFonts w:ascii="Times New Roman" w:hAnsi="Times New Roman" w:cs="Times New Roman"/>
                <w:b/>
                <w:bCs/>
                <w:i/>
                <w:iCs/>
                <w:sz w:val="22"/>
                <w:szCs w:val="22"/>
              </w:rPr>
            </w:pPr>
            <w:r w:rsidRPr="00BD4F4C">
              <w:rPr>
                <w:rFonts w:ascii="Times New Roman" w:hAnsi="Times New Roman" w:cs="Times New Roman"/>
                <w:b/>
                <w:bCs/>
                <w:i/>
                <w:iCs/>
                <w:sz w:val="22"/>
                <w:szCs w:val="22"/>
              </w:rPr>
              <w:t>Other commitments</w:t>
            </w:r>
          </w:p>
        </w:tc>
        <w:tc>
          <w:tcPr>
            <w:tcW w:w="1170" w:type="dxa"/>
          </w:tcPr>
          <w:p w14:paraId="03CC5B28" w14:textId="77777777" w:rsidR="00C30405" w:rsidRPr="00BD4F4C" w:rsidRDefault="00C30405" w:rsidP="00BD4F4C">
            <w:pPr>
              <w:pStyle w:val="acctfourfigures"/>
              <w:tabs>
                <w:tab w:val="clear" w:pos="765"/>
                <w:tab w:val="decimal" w:pos="911"/>
              </w:tabs>
              <w:spacing w:line="240" w:lineRule="auto"/>
              <w:ind w:left="-79" w:right="-76"/>
              <w:rPr>
                <w:szCs w:val="22"/>
              </w:rPr>
            </w:pPr>
          </w:p>
        </w:tc>
        <w:tc>
          <w:tcPr>
            <w:tcW w:w="180" w:type="dxa"/>
          </w:tcPr>
          <w:p w14:paraId="5C037FCC" w14:textId="77777777" w:rsidR="00C30405" w:rsidRPr="00BD4F4C" w:rsidRDefault="00C30405" w:rsidP="00374E46">
            <w:pPr>
              <w:pStyle w:val="acctfourfigures"/>
              <w:tabs>
                <w:tab w:val="clear" w:pos="765"/>
                <w:tab w:val="decimal" w:pos="1450"/>
              </w:tabs>
              <w:spacing w:line="240" w:lineRule="auto"/>
              <w:ind w:right="-83"/>
              <w:rPr>
                <w:b/>
                <w:bCs/>
                <w:szCs w:val="22"/>
              </w:rPr>
            </w:pPr>
          </w:p>
        </w:tc>
        <w:tc>
          <w:tcPr>
            <w:tcW w:w="1170" w:type="dxa"/>
          </w:tcPr>
          <w:p w14:paraId="3241C5FD" w14:textId="77777777" w:rsidR="00C30405" w:rsidRPr="00BD4F4C" w:rsidRDefault="00C30405" w:rsidP="00BD4F4C">
            <w:pPr>
              <w:pStyle w:val="acctfourfigures"/>
              <w:tabs>
                <w:tab w:val="clear" w:pos="765"/>
                <w:tab w:val="decimal" w:pos="911"/>
              </w:tabs>
              <w:spacing w:line="240" w:lineRule="auto"/>
              <w:ind w:left="-79" w:right="-76"/>
              <w:rPr>
                <w:szCs w:val="22"/>
              </w:rPr>
            </w:pPr>
          </w:p>
        </w:tc>
        <w:tc>
          <w:tcPr>
            <w:tcW w:w="183" w:type="dxa"/>
          </w:tcPr>
          <w:p w14:paraId="7B49D3A9" w14:textId="77777777" w:rsidR="00C30405" w:rsidRPr="00BD4F4C" w:rsidRDefault="00C30405" w:rsidP="00374E46">
            <w:pPr>
              <w:pStyle w:val="acctfourfigures"/>
              <w:tabs>
                <w:tab w:val="clear" w:pos="765"/>
                <w:tab w:val="decimal" w:pos="1450"/>
              </w:tabs>
              <w:spacing w:line="240" w:lineRule="auto"/>
              <w:ind w:right="-83"/>
              <w:rPr>
                <w:b/>
                <w:bCs/>
                <w:szCs w:val="22"/>
              </w:rPr>
            </w:pPr>
          </w:p>
        </w:tc>
        <w:tc>
          <w:tcPr>
            <w:tcW w:w="1167" w:type="dxa"/>
          </w:tcPr>
          <w:p w14:paraId="5EE533DD" w14:textId="25DBC60E" w:rsidR="00C30405" w:rsidRPr="00BD4F4C" w:rsidRDefault="00C30405" w:rsidP="00BD4F4C">
            <w:pPr>
              <w:pStyle w:val="acctfourfigures"/>
              <w:tabs>
                <w:tab w:val="clear" w:pos="765"/>
                <w:tab w:val="decimal" w:pos="911"/>
              </w:tabs>
              <w:spacing w:line="240" w:lineRule="auto"/>
              <w:ind w:left="-79" w:right="-76"/>
              <w:rPr>
                <w:szCs w:val="22"/>
              </w:rPr>
            </w:pPr>
          </w:p>
        </w:tc>
        <w:tc>
          <w:tcPr>
            <w:tcW w:w="180" w:type="dxa"/>
          </w:tcPr>
          <w:p w14:paraId="1A0385DF" w14:textId="77777777" w:rsidR="00C30405" w:rsidRPr="00BD4F4C" w:rsidRDefault="00C30405" w:rsidP="00374E46">
            <w:pPr>
              <w:pStyle w:val="acctfourfigures"/>
              <w:spacing w:line="240" w:lineRule="auto"/>
              <w:rPr>
                <w:szCs w:val="22"/>
              </w:rPr>
            </w:pPr>
          </w:p>
        </w:tc>
        <w:tc>
          <w:tcPr>
            <w:tcW w:w="1170" w:type="dxa"/>
          </w:tcPr>
          <w:p w14:paraId="143374A9" w14:textId="77777777" w:rsidR="00C30405" w:rsidRPr="00BD4F4C" w:rsidRDefault="00C30405" w:rsidP="00BD4F4C">
            <w:pPr>
              <w:pStyle w:val="acctfourfigures"/>
              <w:tabs>
                <w:tab w:val="clear" w:pos="765"/>
                <w:tab w:val="decimal" w:pos="911"/>
              </w:tabs>
              <w:spacing w:line="240" w:lineRule="auto"/>
              <w:ind w:left="-79" w:right="-76"/>
              <w:rPr>
                <w:szCs w:val="22"/>
              </w:rPr>
            </w:pPr>
          </w:p>
        </w:tc>
      </w:tr>
      <w:tr w:rsidR="00C30405" w:rsidRPr="00BD4F4C" w14:paraId="23F74630" w14:textId="77777777" w:rsidTr="00C30405">
        <w:trPr>
          <w:cantSplit/>
        </w:trPr>
        <w:tc>
          <w:tcPr>
            <w:tcW w:w="3960" w:type="dxa"/>
          </w:tcPr>
          <w:p w14:paraId="03C3E97A" w14:textId="77777777" w:rsidR="00C30405" w:rsidRPr="00BD4F4C" w:rsidRDefault="00C30405" w:rsidP="0037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r w:rsidRPr="00BD4F4C">
              <w:rPr>
                <w:rFonts w:ascii="Times New Roman" w:hAnsi="Times New Roman" w:cs="Times New Roman"/>
                <w:sz w:val="22"/>
                <w:szCs w:val="22"/>
              </w:rPr>
              <w:t>Lease commitments of low-value assets</w:t>
            </w:r>
          </w:p>
        </w:tc>
        <w:tc>
          <w:tcPr>
            <w:tcW w:w="1170" w:type="dxa"/>
          </w:tcPr>
          <w:p w14:paraId="7470B7B8" w14:textId="77777777" w:rsidR="00C30405" w:rsidRPr="00BD4F4C" w:rsidRDefault="00C30405" w:rsidP="00BD4F4C">
            <w:pPr>
              <w:pStyle w:val="acctfourfigures"/>
              <w:tabs>
                <w:tab w:val="clear" w:pos="765"/>
                <w:tab w:val="decimal" w:pos="911"/>
              </w:tabs>
              <w:spacing w:line="240" w:lineRule="auto"/>
              <w:ind w:left="-79" w:right="-76"/>
              <w:rPr>
                <w:szCs w:val="22"/>
              </w:rPr>
            </w:pPr>
          </w:p>
        </w:tc>
        <w:tc>
          <w:tcPr>
            <w:tcW w:w="180" w:type="dxa"/>
          </w:tcPr>
          <w:p w14:paraId="03A7EBEE" w14:textId="77777777" w:rsidR="00C30405" w:rsidRPr="00BD4F4C" w:rsidRDefault="00C30405" w:rsidP="00374E46">
            <w:pPr>
              <w:pStyle w:val="acctfourfigures"/>
              <w:tabs>
                <w:tab w:val="clear" w:pos="765"/>
                <w:tab w:val="decimal" w:pos="1450"/>
              </w:tabs>
              <w:spacing w:line="240" w:lineRule="auto"/>
              <w:ind w:right="-83"/>
              <w:rPr>
                <w:szCs w:val="22"/>
              </w:rPr>
            </w:pPr>
          </w:p>
        </w:tc>
        <w:tc>
          <w:tcPr>
            <w:tcW w:w="1170" w:type="dxa"/>
          </w:tcPr>
          <w:p w14:paraId="04C9599D" w14:textId="77777777" w:rsidR="00C30405" w:rsidRPr="00BD4F4C" w:rsidRDefault="00C30405" w:rsidP="00BD4F4C">
            <w:pPr>
              <w:pStyle w:val="acctfourfigures"/>
              <w:tabs>
                <w:tab w:val="clear" w:pos="765"/>
                <w:tab w:val="decimal" w:pos="911"/>
              </w:tabs>
              <w:spacing w:line="240" w:lineRule="auto"/>
              <w:ind w:left="-79" w:right="-76"/>
              <w:rPr>
                <w:szCs w:val="22"/>
              </w:rPr>
            </w:pPr>
          </w:p>
        </w:tc>
        <w:tc>
          <w:tcPr>
            <w:tcW w:w="183" w:type="dxa"/>
          </w:tcPr>
          <w:p w14:paraId="6108E962" w14:textId="77777777" w:rsidR="00C30405" w:rsidRPr="00BD4F4C" w:rsidRDefault="00C30405" w:rsidP="00374E46">
            <w:pPr>
              <w:pStyle w:val="acctfourfigures"/>
              <w:tabs>
                <w:tab w:val="clear" w:pos="765"/>
                <w:tab w:val="decimal" w:pos="1450"/>
              </w:tabs>
              <w:spacing w:line="240" w:lineRule="auto"/>
              <w:ind w:right="-83"/>
              <w:rPr>
                <w:szCs w:val="22"/>
              </w:rPr>
            </w:pPr>
          </w:p>
        </w:tc>
        <w:tc>
          <w:tcPr>
            <w:tcW w:w="1167" w:type="dxa"/>
            <w:shd w:val="clear" w:color="auto" w:fill="auto"/>
          </w:tcPr>
          <w:p w14:paraId="0DE0AF09" w14:textId="6EA68049" w:rsidR="00C30405" w:rsidRPr="00BD4F4C" w:rsidRDefault="00C30405" w:rsidP="00BD4F4C">
            <w:pPr>
              <w:pStyle w:val="acctfourfigures"/>
              <w:tabs>
                <w:tab w:val="clear" w:pos="765"/>
                <w:tab w:val="decimal" w:pos="911"/>
              </w:tabs>
              <w:spacing w:line="240" w:lineRule="auto"/>
              <w:ind w:left="-79" w:right="-76"/>
              <w:rPr>
                <w:szCs w:val="22"/>
              </w:rPr>
            </w:pPr>
          </w:p>
        </w:tc>
        <w:tc>
          <w:tcPr>
            <w:tcW w:w="180" w:type="dxa"/>
          </w:tcPr>
          <w:p w14:paraId="7FA7AB35" w14:textId="77777777" w:rsidR="00C30405" w:rsidRPr="00BD4F4C" w:rsidRDefault="00C30405" w:rsidP="00374E46">
            <w:pPr>
              <w:pStyle w:val="acctfourfigures"/>
              <w:spacing w:line="240" w:lineRule="auto"/>
              <w:rPr>
                <w:szCs w:val="22"/>
              </w:rPr>
            </w:pPr>
          </w:p>
        </w:tc>
        <w:tc>
          <w:tcPr>
            <w:tcW w:w="1170" w:type="dxa"/>
          </w:tcPr>
          <w:p w14:paraId="5E600045" w14:textId="6AE858E0" w:rsidR="00C30405" w:rsidRPr="00BD4F4C" w:rsidRDefault="00C30405" w:rsidP="00BD4F4C">
            <w:pPr>
              <w:pStyle w:val="acctfourfigures"/>
              <w:tabs>
                <w:tab w:val="clear" w:pos="765"/>
                <w:tab w:val="decimal" w:pos="911"/>
              </w:tabs>
              <w:spacing w:line="240" w:lineRule="auto"/>
              <w:ind w:left="-79" w:right="-76"/>
              <w:rPr>
                <w:szCs w:val="22"/>
              </w:rPr>
            </w:pPr>
          </w:p>
        </w:tc>
      </w:tr>
      <w:tr w:rsidR="00C30405" w:rsidRPr="00BD4F4C" w14:paraId="271A8085" w14:textId="77777777" w:rsidTr="00C30405">
        <w:trPr>
          <w:cantSplit/>
        </w:trPr>
        <w:tc>
          <w:tcPr>
            <w:tcW w:w="3960" w:type="dxa"/>
          </w:tcPr>
          <w:p w14:paraId="52B6A9DC" w14:textId="25E5661F" w:rsidR="00C30405" w:rsidRPr="00BD4F4C" w:rsidRDefault="00C30405" w:rsidP="00C30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r w:rsidRPr="00BD4F4C">
              <w:rPr>
                <w:rFonts w:ascii="Times New Roman" w:hAnsi="Times New Roman" w:cs="Times New Roman"/>
                <w:sz w:val="22"/>
                <w:szCs w:val="22"/>
              </w:rPr>
              <w:t xml:space="preserve">   and short-term lease</w:t>
            </w:r>
          </w:p>
        </w:tc>
        <w:tc>
          <w:tcPr>
            <w:tcW w:w="1170" w:type="dxa"/>
          </w:tcPr>
          <w:p w14:paraId="449F2BE5" w14:textId="125EC38E"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4,018</w:t>
            </w:r>
          </w:p>
        </w:tc>
        <w:tc>
          <w:tcPr>
            <w:tcW w:w="180" w:type="dxa"/>
          </w:tcPr>
          <w:p w14:paraId="2963DB44" w14:textId="77777777" w:rsidR="00C30405" w:rsidRPr="00BD4F4C" w:rsidRDefault="00C30405" w:rsidP="00C30405">
            <w:pPr>
              <w:pStyle w:val="acctfourfigures"/>
              <w:tabs>
                <w:tab w:val="clear" w:pos="765"/>
                <w:tab w:val="decimal" w:pos="1450"/>
              </w:tabs>
              <w:spacing w:line="240" w:lineRule="auto"/>
              <w:ind w:right="-83"/>
              <w:rPr>
                <w:szCs w:val="22"/>
              </w:rPr>
            </w:pPr>
          </w:p>
        </w:tc>
        <w:tc>
          <w:tcPr>
            <w:tcW w:w="1170" w:type="dxa"/>
          </w:tcPr>
          <w:p w14:paraId="76DF88D5" w14:textId="5880D761"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4,163</w:t>
            </w:r>
          </w:p>
        </w:tc>
        <w:tc>
          <w:tcPr>
            <w:tcW w:w="183" w:type="dxa"/>
          </w:tcPr>
          <w:p w14:paraId="78913801" w14:textId="77777777" w:rsidR="00C30405" w:rsidRPr="00BD4F4C" w:rsidRDefault="00C30405" w:rsidP="00C30405">
            <w:pPr>
              <w:pStyle w:val="acctfourfigures"/>
              <w:tabs>
                <w:tab w:val="clear" w:pos="765"/>
                <w:tab w:val="decimal" w:pos="1450"/>
              </w:tabs>
              <w:spacing w:line="240" w:lineRule="auto"/>
              <w:ind w:right="-83"/>
              <w:rPr>
                <w:szCs w:val="22"/>
              </w:rPr>
            </w:pPr>
          </w:p>
        </w:tc>
        <w:tc>
          <w:tcPr>
            <w:tcW w:w="1167" w:type="dxa"/>
            <w:shd w:val="clear" w:color="auto" w:fill="auto"/>
          </w:tcPr>
          <w:p w14:paraId="761E7C77" w14:textId="61D3984D"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4,018</w:t>
            </w:r>
          </w:p>
        </w:tc>
        <w:tc>
          <w:tcPr>
            <w:tcW w:w="180" w:type="dxa"/>
          </w:tcPr>
          <w:p w14:paraId="0A99D60C" w14:textId="77777777" w:rsidR="00C30405" w:rsidRPr="00BD4F4C" w:rsidRDefault="00C30405" w:rsidP="00C30405">
            <w:pPr>
              <w:pStyle w:val="acctfourfigures"/>
              <w:spacing w:line="240" w:lineRule="auto"/>
              <w:rPr>
                <w:szCs w:val="22"/>
              </w:rPr>
            </w:pPr>
          </w:p>
        </w:tc>
        <w:tc>
          <w:tcPr>
            <w:tcW w:w="1170" w:type="dxa"/>
          </w:tcPr>
          <w:p w14:paraId="4AB544BA" w14:textId="0D86A9AD"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4,163</w:t>
            </w:r>
          </w:p>
        </w:tc>
      </w:tr>
      <w:tr w:rsidR="00C30405" w:rsidRPr="00BD4F4C" w14:paraId="2840D538" w14:textId="77777777" w:rsidTr="00C30405">
        <w:trPr>
          <w:cantSplit/>
        </w:trPr>
        <w:tc>
          <w:tcPr>
            <w:tcW w:w="3960" w:type="dxa"/>
          </w:tcPr>
          <w:p w14:paraId="604C6139" w14:textId="77777777" w:rsidR="00C30405" w:rsidRPr="00BD4F4C" w:rsidRDefault="00C30405" w:rsidP="00C30405">
            <w:pPr>
              <w:spacing w:line="240" w:lineRule="auto"/>
              <w:rPr>
                <w:rFonts w:ascii="Times New Roman" w:hAnsi="Times New Roman" w:cs="Times New Roman"/>
                <w:sz w:val="22"/>
                <w:szCs w:val="22"/>
              </w:rPr>
            </w:pPr>
            <w:r w:rsidRPr="00BD4F4C">
              <w:rPr>
                <w:rFonts w:ascii="Times New Roman" w:hAnsi="Times New Roman" w:cs="Times New Roman"/>
                <w:sz w:val="22"/>
                <w:szCs w:val="22"/>
              </w:rPr>
              <w:t xml:space="preserve">Bank guarantees </w:t>
            </w:r>
          </w:p>
        </w:tc>
        <w:tc>
          <w:tcPr>
            <w:tcW w:w="1170" w:type="dxa"/>
          </w:tcPr>
          <w:p w14:paraId="286CF463" w14:textId="02281450"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87,306</w:t>
            </w:r>
          </w:p>
        </w:tc>
        <w:tc>
          <w:tcPr>
            <w:tcW w:w="180" w:type="dxa"/>
          </w:tcPr>
          <w:p w14:paraId="583CF9F5" w14:textId="77777777" w:rsidR="00C30405" w:rsidRPr="00BD4F4C" w:rsidRDefault="00C30405" w:rsidP="00C30405">
            <w:pPr>
              <w:pStyle w:val="acctfourfigures"/>
              <w:tabs>
                <w:tab w:val="clear" w:pos="765"/>
                <w:tab w:val="decimal" w:pos="1450"/>
              </w:tabs>
              <w:spacing w:line="240" w:lineRule="auto"/>
              <w:ind w:right="-83"/>
              <w:rPr>
                <w:szCs w:val="22"/>
              </w:rPr>
            </w:pPr>
          </w:p>
        </w:tc>
        <w:tc>
          <w:tcPr>
            <w:tcW w:w="1170" w:type="dxa"/>
          </w:tcPr>
          <w:p w14:paraId="2A7A4631" w14:textId="569FF8F5"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87,306</w:t>
            </w:r>
          </w:p>
        </w:tc>
        <w:tc>
          <w:tcPr>
            <w:tcW w:w="183" w:type="dxa"/>
          </w:tcPr>
          <w:p w14:paraId="2655CCC4" w14:textId="77777777" w:rsidR="00C30405" w:rsidRPr="00BD4F4C" w:rsidRDefault="00C30405" w:rsidP="00C30405">
            <w:pPr>
              <w:pStyle w:val="acctfourfigures"/>
              <w:tabs>
                <w:tab w:val="clear" w:pos="765"/>
                <w:tab w:val="decimal" w:pos="1450"/>
              </w:tabs>
              <w:spacing w:line="240" w:lineRule="auto"/>
              <w:ind w:right="-83"/>
              <w:rPr>
                <w:szCs w:val="22"/>
              </w:rPr>
            </w:pPr>
          </w:p>
        </w:tc>
        <w:tc>
          <w:tcPr>
            <w:tcW w:w="1167" w:type="dxa"/>
            <w:shd w:val="clear" w:color="auto" w:fill="auto"/>
          </w:tcPr>
          <w:p w14:paraId="6D3AB3FA" w14:textId="0025EDC8"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87,306</w:t>
            </w:r>
          </w:p>
        </w:tc>
        <w:tc>
          <w:tcPr>
            <w:tcW w:w="180" w:type="dxa"/>
          </w:tcPr>
          <w:p w14:paraId="001769B9" w14:textId="77777777" w:rsidR="00C30405" w:rsidRPr="00BD4F4C" w:rsidRDefault="00C30405" w:rsidP="00C30405">
            <w:pPr>
              <w:pStyle w:val="acctfourfigures"/>
              <w:spacing w:line="240" w:lineRule="auto"/>
              <w:rPr>
                <w:szCs w:val="22"/>
              </w:rPr>
            </w:pPr>
          </w:p>
        </w:tc>
        <w:tc>
          <w:tcPr>
            <w:tcW w:w="1170" w:type="dxa"/>
          </w:tcPr>
          <w:p w14:paraId="1D3F80E7" w14:textId="40111891"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87,306</w:t>
            </w:r>
          </w:p>
        </w:tc>
      </w:tr>
      <w:tr w:rsidR="00C30405" w:rsidRPr="00BD4F4C" w14:paraId="55854CC4" w14:textId="77777777" w:rsidTr="00C30405">
        <w:trPr>
          <w:cantSplit/>
          <w:trHeight w:val="60"/>
        </w:trPr>
        <w:tc>
          <w:tcPr>
            <w:tcW w:w="3960" w:type="dxa"/>
          </w:tcPr>
          <w:p w14:paraId="5A408867" w14:textId="77777777" w:rsidR="00C30405" w:rsidRPr="00BD4F4C" w:rsidRDefault="00C30405" w:rsidP="00C30405">
            <w:pPr>
              <w:spacing w:line="240" w:lineRule="auto"/>
              <w:rPr>
                <w:rFonts w:ascii="Times New Roman" w:hAnsi="Times New Roman" w:cs="Times New Roman"/>
                <w:sz w:val="22"/>
                <w:szCs w:val="22"/>
              </w:rPr>
            </w:pPr>
            <w:r w:rsidRPr="00BD4F4C">
              <w:rPr>
                <w:rFonts w:ascii="Times New Roman" w:hAnsi="Times New Roman" w:cs="Times New Roman"/>
                <w:sz w:val="22"/>
                <w:szCs w:val="22"/>
              </w:rPr>
              <w:t xml:space="preserve">Other services agreements </w:t>
            </w:r>
          </w:p>
        </w:tc>
        <w:tc>
          <w:tcPr>
            <w:tcW w:w="1170" w:type="dxa"/>
            <w:tcBorders>
              <w:bottom w:val="single" w:sz="4" w:space="0" w:color="auto"/>
            </w:tcBorders>
          </w:tcPr>
          <w:p w14:paraId="44B6B321" w14:textId="2FEBDF30"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48,205</w:t>
            </w:r>
          </w:p>
        </w:tc>
        <w:tc>
          <w:tcPr>
            <w:tcW w:w="180" w:type="dxa"/>
          </w:tcPr>
          <w:p w14:paraId="6DF79676" w14:textId="77777777" w:rsidR="00C30405" w:rsidRPr="00BD4F4C" w:rsidRDefault="00C30405" w:rsidP="00C30405">
            <w:pPr>
              <w:pStyle w:val="acctfourfigures"/>
              <w:tabs>
                <w:tab w:val="clear" w:pos="765"/>
                <w:tab w:val="decimal" w:pos="1450"/>
              </w:tabs>
              <w:spacing w:line="240" w:lineRule="auto"/>
              <w:ind w:right="-83"/>
              <w:rPr>
                <w:szCs w:val="22"/>
              </w:rPr>
            </w:pPr>
          </w:p>
        </w:tc>
        <w:tc>
          <w:tcPr>
            <w:tcW w:w="1170" w:type="dxa"/>
            <w:tcBorders>
              <w:bottom w:val="single" w:sz="4" w:space="0" w:color="auto"/>
            </w:tcBorders>
          </w:tcPr>
          <w:p w14:paraId="46B01372" w14:textId="06DE1194"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68,937</w:t>
            </w:r>
          </w:p>
        </w:tc>
        <w:tc>
          <w:tcPr>
            <w:tcW w:w="183" w:type="dxa"/>
          </w:tcPr>
          <w:p w14:paraId="61338B6B" w14:textId="77777777" w:rsidR="00C30405" w:rsidRPr="00BD4F4C" w:rsidRDefault="00C30405" w:rsidP="00C30405">
            <w:pPr>
              <w:pStyle w:val="acctfourfigures"/>
              <w:tabs>
                <w:tab w:val="clear" w:pos="765"/>
                <w:tab w:val="decimal" w:pos="1450"/>
              </w:tabs>
              <w:spacing w:line="240" w:lineRule="auto"/>
              <w:ind w:right="-83"/>
              <w:rPr>
                <w:szCs w:val="22"/>
              </w:rPr>
            </w:pPr>
          </w:p>
        </w:tc>
        <w:tc>
          <w:tcPr>
            <w:tcW w:w="1167" w:type="dxa"/>
            <w:tcBorders>
              <w:bottom w:val="single" w:sz="4" w:space="0" w:color="auto"/>
            </w:tcBorders>
            <w:shd w:val="clear" w:color="auto" w:fill="auto"/>
          </w:tcPr>
          <w:p w14:paraId="78BDC70F" w14:textId="28CB60D0"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45,820</w:t>
            </w:r>
          </w:p>
        </w:tc>
        <w:tc>
          <w:tcPr>
            <w:tcW w:w="180" w:type="dxa"/>
          </w:tcPr>
          <w:p w14:paraId="238A7D04" w14:textId="77777777" w:rsidR="00C30405" w:rsidRPr="00BD4F4C" w:rsidRDefault="00C30405" w:rsidP="00C30405">
            <w:pPr>
              <w:pStyle w:val="acctfourfigures"/>
              <w:spacing w:line="240" w:lineRule="auto"/>
              <w:rPr>
                <w:szCs w:val="22"/>
              </w:rPr>
            </w:pPr>
          </w:p>
        </w:tc>
        <w:tc>
          <w:tcPr>
            <w:tcW w:w="1170" w:type="dxa"/>
            <w:tcBorders>
              <w:bottom w:val="single" w:sz="4" w:space="0" w:color="auto"/>
            </w:tcBorders>
          </w:tcPr>
          <w:p w14:paraId="12EAD1F5" w14:textId="4B618BE6" w:rsidR="00C30405" w:rsidRPr="00BD4F4C" w:rsidRDefault="00C30405" w:rsidP="00BD4F4C">
            <w:pPr>
              <w:pStyle w:val="acctfourfigures"/>
              <w:tabs>
                <w:tab w:val="clear" w:pos="765"/>
                <w:tab w:val="decimal" w:pos="911"/>
              </w:tabs>
              <w:spacing w:line="240" w:lineRule="auto"/>
              <w:ind w:left="-79" w:right="-76"/>
              <w:rPr>
                <w:szCs w:val="22"/>
              </w:rPr>
            </w:pPr>
            <w:r w:rsidRPr="00BD4F4C">
              <w:rPr>
                <w:szCs w:val="22"/>
              </w:rPr>
              <w:t>68,937</w:t>
            </w:r>
          </w:p>
        </w:tc>
      </w:tr>
      <w:tr w:rsidR="00C30405" w:rsidRPr="00BD4F4C" w14:paraId="121699E9" w14:textId="77777777" w:rsidTr="00C30405">
        <w:trPr>
          <w:cantSplit/>
        </w:trPr>
        <w:tc>
          <w:tcPr>
            <w:tcW w:w="3960" w:type="dxa"/>
          </w:tcPr>
          <w:p w14:paraId="75DECDD9" w14:textId="77777777" w:rsidR="00C30405" w:rsidRPr="00BD4F4C" w:rsidRDefault="00C30405" w:rsidP="00C30405">
            <w:pPr>
              <w:spacing w:line="240" w:lineRule="auto"/>
              <w:rPr>
                <w:rFonts w:ascii="Times New Roman" w:hAnsi="Times New Roman" w:cs="Times New Roman"/>
                <w:sz w:val="22"/>
                <w:szCs w:val="22"/>
              </w:rPr>
            </w:pPr>
            <w:r w:rsidRPr="00BD4F4C">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4904104" w14:textId="7840D09E" w:rsidR="00C30405" w:rsidRPr="00BD4F4C" w:rsidRDefault="00C30405" w:rsidP="00BD4F4C">
            <w:pPr>
              <w:pStyle w:val="acctfourfigures"/>
              <w:tabs>
                <w:tab w:val="clear" w:pos="765"/>
                <w:tab w:val="decimal" w:pos="911"/>
              </w:tabs>
              <w:spacing w:line="240" w:lineRule="auto"/>
              <w:ind w:left="-79" w:right="-76"/>
              <w:rPr>
                <w:b/>
                <w:bCs/>
                <w:szCs w:val="22"/>
              </w:rPr>
            </w:pPr>
            <w:r w:rsidRPr="00BD4F4C">
              <w:rPr>
                <w:b/>
                <w:bCs/>
                <w:szCs w:val="22"/>
              </w:rPr>
              <w:t>139,539</w:t>
            </w:r>
          </w:p>
        </w:tc>
        <w:tc>
          <w:tcPr>
            <w:tcW w:w="180" w:type="dxa"/>
          </w:tcPr>
          <w:p w14:paraId="0BAB7BCF" w14:textId="77777777" w:rsidR="00C30405" w:rsidRPr="00BD4F4C" w:rsidRDefault="00C30405" w:rsidP="00C30405">
            <w:pPr>
              <w:pStyle w:val="acctfourfigures"/>
              <w:tabs>
                <w:tab w:val="clear" w:pos="765"/>
                <w:tab w:val="decimal" w:pos="1450"/>
              </w:tabs>
              <w:spacing w:line="240" w:lineRule="auto"/>
              <w:ind w:right="-83"/>
              <w:rPr>
                <w:b/>
                <w:bCs/>
                <w:szCs w:val="22"/>
              </w:rPr>
            </w:pPr>
          </w:p>
        </w:tc>
        <w:tc>
          <w:tcPr>
            <w:tcW w:w="1170" w:type="dxa"/>
            <w:tcBorders>
              <w:top w:val="single" w:sz="4" w:space="0" w:color="auto"/>
              <w:bottom w:val="double" w:sz="4" w:space="0" w:color="auto"/>
            </w:tcBorders>
          </w:tcPr>
          <w:p w14:paraId="10F2D615" w14:textId="699023F9" w:rsidR="00C30405" w:rsidRPr="00BD4F4C" w:rsidRDefault="00C30405" w:rsidP="00BD4F4C">
            <w:pPr>
              <w:pStyle w:val="acctfourfigures"/>
              <w:tabs>
                <w:tab w:val="clear" w:pos="765"/>
                <w:tab w:val="decimal" w:pos="911"/>
              </w:tabs>
              <w:spacing w:line="240" w:lineRule="auto"/>
              <w:ind w:left="-79" w:right="-76"/>
              <w:rPr>
                <w:b/>
                <w:bCs/>
                <w:szCs w:val="22"/>
              </w:rPr>
            </w:pPr>
            <w:r w:rsidRPr="00BD4F4C">
              <w:rPr>
                <w:b/>
                <w:bCs/>
                <w:szCs w:val="22"/>
              </w:rPr>
              <w:t>160,406</w:t>
            </w:r>
          </w:p>
        </w:tc>
        <w:tc>
          <w:tcPr>
            <w:tcW w:w="183" w:type="dxa"/>
          </w:tcPr>
          <w:p w14:paraId="55880F6A" w14:textId="77777777" w:rsidR="00C30405" w:rsidRPr="00BD4F4C" w:rsidRDefault="00C30405" w:rsidP="00C30405">
            <w:pPr>
              <w:pStyle w:val="acctfourfigures"/>
              <w:tabs>
                <w:tab w:val="clear" w:pos="765"/>
                <w:tab w:val="decimal" w:pos="1450"/>
              </w:tabs>
              <w:spacing w:line="240" w:lineRule="auto"/>
              <w:ind w:right="-83"/>
              <w:rPr>
                <w:b/>
                <w:bCs/>
                <w:szCs w:val="22"/>
              </w:rPr>
            </w:pPr>
          </w:p>
        </w:tc>
        <w:tc>
          <w:tcPr>
            <w:tcW w:w="1167" w:type="dxa"/>
            <w:tcBorders>
              <w:top w:val="single" w:sz="4" w:space="0" w:color="auto"/>
              <w:bottom w:val="double" w:sz="4" w:space="0" w:color="auto"/>
            </w:tcBorders>
            <w:shd w:val="clear" w:color="auto" w:fill="auto"/>
          </w:tcPr>
          <w:p w14:paraId="7F8BE514" w14:textId="5B67060D" w:rsidR="00C30405" w:rsidRPr="00BD4F4C" w:rsidRDefault="00C30405" w:rsidP="00BD4F4C">
            <w:pPr>
              <w:pStyle w:val="acctfourfigures"/>
              <w:tabs>
                <w:tab w:val="clear" w:pos="765"/>
                <w:tab w:val="decimal" w:pos="911"/>
              </w:tabs>
              <w:spacing w:line="240" w:lineRule="auto"/>
              <w:ind w:left="-79" w:right="-76"/>
              <w:rPr>
                <w:b/>
                <w:bCs/>
                <w:szCs w:val="22"/>
              </w:rPr>
            </w:pPr>
            <w:r w:rsidRPr="00BD4F4C">
              <w:rPr>
                <w:b/>
                <w:bCs/>
                <w:szCs w:val="22"/>
              </w:rPr>
              <w:t>139,539</w:t>
            </w:r>
          </w:p>
        </w:tc>
        <w:tc>
          <w:tcPr>
            <w:tcW w:w="180" w:type="dxa"/>
          </w:tcPr>
          <w:p w14:paraId="34E03C28" w14:textId="77777777" w:rsidR="00C30405" w:rsidRPr="00BD4F4C" w:rsidRDefault="00C30405" w:rsidP="00C30405">
            <w:pPr>
              <w:pStyle w:val="acctfourfigures"/>
              <w:spacing w:line="240" w:lineRule="auto"/>
              <w:rPr>
                <w:b/>
                <w:bCs/>
                <w:szCs w:val="22"/>
              </w:rPr>
            </w:pPr>
          </w:p>
        </w:tc>
        <w:tc>
          <w:tcPr>
            <w:tcW w:w="1170" w:type="dxa"/>
            <w:tcBorders>
              <w:top w:val="single" w:sz="4" w:space="0" w:color="auto"/>
              <w:bottom w:val="double" w:sz="4" w:space="0" w:color="auto"/>
            </w:tcBorders>
          </w:tcPr>
          <w:p w14:paraId="1970A92B" w14:textId="708C276E" w:rsidR="00C30405" w:rsidRPr="00BD4F4C" w:rsidRDefault="00C30405" w:rsidP="00BD4F4C">
            <w:pPr>
              <w:pStyle w:val="acctfourfigures"/>
              <w:tabs>
                <w:tab w:val="clear" w:pos="765"/>
                <w:tab w:val="decimal" w:pos="911"/>
              </w:tabs>
              <w:spacing w:line="240" w:lineRule="auto"/>
              <w:ind w:left="-79" w:right="-76"/>
              <w:rPr>
                <w:b/>
                <w:bCs/>
                <w:szCs w:val="22"/>
              </w:rPr>
            </w:pPr>
            <w:r w:rsidRPr="00BD4F4C">
              <w:rPr>
                <w:b/>
                <w:bCs/>
                <w:szCs w:val="22"/>
              </w:rPr>
              <w:t>160,406</w:t>
            </w:r>
          </w:p>
        </w:tc>
      </w:tr>
    </w:tbl>
    <w:p w14:paraId="2B3E6FBE" w14:textId="77777777" w:rsidR="00831C22" w:rsidRPr="00831C22" w:rsidRDefault="00831C22" w:rsidP="00831C2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szCs w:val="22"/>
        </w:rPr>
      </w:pPr>
    </w:p>
    <w:p w14:paraId="4066990D" w14:textId="24195DA2" w:rsidR="00824F73" w:rsidRPr="00945C88" w:rsidRDefault="00824F73" w:rsidP="006273D1">
      <w:pPr>
        <w:pStyle w:val="Heading1"/>
        <w:keepLines/>
        <w:numPr>
          <w:ilvl w:val="0"/>
          <w:numId w:val="47"/>
        </w:numPr>
        <w:shd w:val="clear" w:color="auto" w:fill="auto"/>
        <w:ind w:left="540" w:hanging="540"/>
        <w:jc w:val="thaiDistribute"/>
        <w:rPr>
          <w:rFonts w:ascii="Times New Roman" w:hAnsi="Times New Roman" w:cs="Angsana New"/>
          <w:sz w:val="24"/>
          <w:szCs w:val="24"/>
          <w:u w:val="none"/>
        </w:rPr>
      </w:pPr>
      <w:r w:rsidRPr="00824F73">
        <w:rPr>
          <w:rFonts w:ascii="Times New Roman" w:hAnsi="Times New Roman" w:cs="Angsana New"/>
          <w:sz w:val="24"/>
          <w:szCs w:val="24"/>
          <w:u w:val="none"/>
        </w:rPr>
        <w:t>Significant agreement with</w:t>
      </w:r>
      <w:r>
        <w:rPr>
          <w:rFonts w:ascii="Times New Roman" w:hAnsi="Times New Roman" w:cs="Angsana New"/>
          <w:sz w:val="24"/>
          <w:szCs w:val="24"/>
          <w:u w:val="none"/>
        </w:rPr>
        <w:t xml:space="preserve"> non-related party</w:t>
      </w:r>
    </w:p>
    <w:p w14:paraId="3B0A5679" w14:textId="77777777" w:rsidR="00824F73" w:rsidRPr="00672AFC" w:rsidRDefault="00824F73" w:rsidP="0082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14:paraId="16A43621" w14:textId="0ABB15CB" w:rsidR="00255C4B" w:rsidRDefault="00255C4B" w:rsidP="00255C4B">
      <w:pPr>
        <w:tabs>
          <w:tab w:val="left" w:pos="540"/>
        </w:tabs>
        <w:ind w:left="540"/>
        <w:jc w:val="both"/>
        <w:rPr>
          <w:rFonts w:ascii="Times New Roman" w:hAnsi="Times New Roman"/>
          <w:sz w:val="22"/>
          <w:szCs w:val="22"/>
        </w:rPr>
      </w:pPr>
      <w:r w:rsidRPr="00B45891">
        <w:rPr>
          <w:rFonts w:ascii="Times New Roman" w:hAnsi="Times New Roman"/>
          <w:sz w:val="22"/>
          <w:szCs w:val="22"/>
        </w:rPr>
        <w:t>On 1 September 2017, the Company entered into an agreement of right to use property to install the high speed fiber optic network with a company in which the Company provided areas and infrastructure utilisation in Nava Nakorn Industrial Promotion Zone in Phathumthani province, as stated condition in the agreement. The Company received compensation in advance of Baht 15 million which recorded as deferred income in the statement of financial position and recognised as income by a straight</w:t>
      </w:r>
      <w:r w:rsidR="00395B39">
        <w:rPr>
          <w:rFonts w:ascii="Times New Roman" w:hAnsi="Times New Roman"/>
          <w:sz w:val="22"/>
          <w:szCs w:val="22"/>
        </w:rPr>
        <w:t xml:space="preserve"> </w:t>
      </w:r>
      <w:r w:rsidRPr="00B45891">
        <w:rPr>
          <w:rFonts w:ascii="Times New Roman" w:hAnsi="Times New Roman"/>
          <w:sz w:val="22"/>
          <w:szCs w:val="22"/>
        </w:rPr>
        <w:t>line basis over 16 years according to the term of the agreement. As at 31 December 20</w:t>
      </w:r>
      <w:r w:rsidR="009F6CF6" w:rsidRPr="00B45891">
        <w:rPr>
          <w:rFonts w:ascii="Times New Roman" w:hAnsi="Times New Roman"/>
          <w:sz w:val="22"/>
          <w:szCs w:val="22"/>
        </w:rPr>
        <w:t>2</w:t>
      </w:r>
      <w:r w:rsidR="00C02F0C">
        <w:rPr>
          <w:rFonts w:ascii="Times New Roman" w:hAnsi="Times New Roman"/>
          <w:sz w:val="22"/>
          <w:szCs w:val="22"/>
        </w:rPr>
        <w:t>4</w:t>
      </w:r>
      <w:r w:rsidR="00965C86" w:rsidRPr="00B45891">
        <w:rPr>
          <w:rFonts w:ascii="Times New Roman" w:hAnsi="Times New Roman"/>
          <w:sz w:val="22"/>
          <w:szCs w:val="22"/>
        </w:rPr>
        <w:t>, the C</w:t>
      </w:r>
      <w:r w:rsidRPr="00B45891">
        <w:rPr>
          <w:rFonts w:ascii="Times New Roman" w:hAnsi="Times New Roman"/>
          <w:sz w:val="22"/>
          <w:szCs w:val="22"/>
        </w:rPr>
        <w:t xml:space="preserve">ompany had deferred income </w:t>
      </w:r>
      <w:r w:rsidR="00E44643" w:rsidRPr="00B45891">
        <w:rPr>
          <w:rFonts w:ascii="Times New Roman" w:hAnsi="Times New Roman"/>
          <w:sz w:val="22"/>
          <w:szCs w:val="22"/>
        </w:rPr>
        <w:t>from the agreement</w:t>
      </w:r>
      <w:r w:rsidR="006416D2" w:rsidRPr="00B45891">
        <w:rPr>
          <w:rFonts w:ascii="Times New Roman" w:hAnsi="Times New Roman"/>
          <w:sz w:val="22"/>
          <w:szCs w:val="22"/>
        </w:rPr>
        <w:t xml:space="preserve"> in the amount of Baht </w:t>
      </w:r>
      <w:r w:rsidR="006273D1">
        <w:rPr>
          <w:rFonts w:ascii="Times New Roman" w:hAnsi="Times New Roman"/>
          <w:sz w:val="22"/>
          <w:szCs w:val="22"/>
        </w:rPr>
        <w:t>8.1</w:t>
      </w:r>
      <w:r w:rsidRPr="00B45891">
        <w:rPr>
          <w:rFonts w:ascii="Times New Roman" w:hAnsi="Times New Roman"/>
          <w:sz w:val="22"/>
          <w:szCs w:val="22"/>
        </w:rPr>
        <w:t xml:space="preserve"> million</w:t>
      </w:r>
      <w:r w:rsidR="006416D2" w:rsidRPr="00B45891">
        <w:rPr>
          <w:rFonts w:ascii="Times New Roman" w:hAnsi="Times New Roman"/>
          <w:sz w:val="22"/>
          <w:szCs w:val="22"/>
        </w:rPr>
        <w:t xml:space="preserve"> </w:t>
      </w:r>
      <w:r w:rsidR="006416D2" w:rsidRPr="00B45891">
        <w:rPr>
          <w:rFonts w:ascii="Times New Roman" w:hAnsi="Times New Roman"/>
          <w:i/>
          <w:iCs/>
          <w:sz w:val="22"/>
          <w:szCs w:val="22"/>
        </w:rPr>
        <w:t>(20</w:t>
      </w:r>
      <w:r w:rsidR="00571E01" w:rsidRPr="00B45891">
        <w:rPr>
          <w:rFonts w:ascii="Times New Roman" w:hAnsi="Times New Roman"/>
          <w:i/>
          <w:iCs/>
          <w:sz w:val="22"/>
          <w:szCs w:val="22"/>
        </w:rPr>
        <w:t>2</w:t>
      </w:r>
      <w:r w:rsidR="00C02F0C">
        <w:rPr>
          <w:rFonts w:ascii="Times New Roman" w:hAnsi="Times New Roman"/>
          <w:i/>
          <w:iCs/>
          <w:sz w:val="22"/>
          <w:szCs w:val="22"/>
        </w:rPr>
        <w:t>3</w:t>
      </w:r>
      <w:r w:rsidR="006416D2" w:rsidRPr="00B45891">
        <w:rPr>
          <w:rFonts w:ascii="Times New Roman" w:hAnsi="Times New Roman"/>
          <w:i/>
          <w:iCs/>
          <w:sz w:val="22"/>
          <w:szCs w:val="22"/>
        </w:rPr>
        <w:t xml:space="preserve">: Baht </w:t>
      </w:r>
      <w:r w:rsidR="00C02F0C">
        <w:rPr>
          <w:rFonts w:ascii="Times New Roman" w:hAnsi="Times New Roman"/>
          <w:i/>
          <w:iCs/>
          <w:sz w:val="22"/>
          <w:szCs w:val="22"/>
        </w:rPr>
        <w:t>9.1</w:t>
      </w:r>
      <w:r w:rsidR="006416D2" w:rsidRPr="00B45891">
        <w:rPr>
          <w:rFonts w:ascii="Times New Roman" w:hAnsi="Times New Roman"/>
          <w:i/>
          <w:iCs/>
          <w:sz w:val="22"/>
          <w:szCs w:val="22"/>
        </w:rPr>
        <w:t xml:space="preserve"> million)</w:t>
      </w:r>
      <w:r w:rsidRPr="00B45891">
        <w:rPr>
          <w:rFonts w:ascii="Times New Roman" w:hAnsi="Times New Roman"/>
          <w:sz w:val="22"/>
          <w:szCs w:val="22"/>
        </w:rPr>
        <w:t>.</w:t>
      </w:r>
    </w:p>
    <w:p w14:paraId="34BD3F1F" w14:textId="77777777" w:rsidR="008435AF" w:rsidRPr="007735F8" w:rsidRDefault="008435AF" w:rsidP="00236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14:paraId="5E3B41A0" w14:textId="1875E898" w:rsidR="00F0492B" w:rsidRPr="00371FA2" w:rsidRDefault="002747C9" w:rsidP="00371FA2">
      <w:pPr>
        <w:tabs>
          <w:tab w:val="left" w:pos="540"/>
        </w:tabs>
        <w:ind w:left="540"/>
        <w:jc w:val="both"/>
        <w:rPr>
          <w:rFonts w:ascii="Times New Roman" w:hAnsi="Times New Roman"/>
          <w:sz w:val="22"/>
          <w:szCs w:val="22"/>
        </w:rPr>
      </w:pPr>
      <w:r w:rsidRPr="00B45891">
        <w:rPr>
          <w:rFonts w:ascii="Times New Roman" w:hAnsi="Times New Roman" w:cs="Times New Roman"/>
          <w:sz w:val="22"/>
          <w:szCs w:val="22"/>
        </w:rPr>
        <w:t>On 21 October 2019, t</w:t>
      </w:r>
      <w:r w:rsidR="005D3099" w:rsidRPr="00B45891">
        <w:rPr>
          <w:rFonts w:ascii="Times New Roman" w:hAnsi="Times New Roman" w:cs="Times New Roman"/>
          <w:sz w:val="22"/>
          <w:szCs w:val="22"/>
        </w:rPr>
        <w:t xml:space="preserve">he Company entered into </w:t>
      </w:r>
      <w:r w:rsidR="00491128" w:rsidRPr="00B45891">
        <w:rPr>
          <w:rFonts w:ascii="Times New Roman" w:hAnsi="Times New Roman"/>
          <w:sz w:val="22"/>
          <w:szCs w:val="22"/>
        </w:rPr>
        <w:t>an agreement of</w:t>
      </w:r>
      <w:r w:rsidR="005D3099" w:rsidRPr="00B45891">
        <w:rPr>
          <w:rFonts w:ascii="Times New Roman" w:hAnsi="Times New Roman" w:cs="Times New Roman"/>
          <w:sz w:val="22"/>
          <w:szCs w:val="22"/>
        </w:rPr>
        <w:t xml:space="preserve"> infrastructure utilisation with </w:t>
      </w:r>
      <w:r w:rsidR="009755DB" w:rsidRPr="00B45891">
        <w:rPr>
          <w:rFonts w:ascii="Times New Roman" w:hAnsi="Times New Roman" w:cs="Cordia New"/>
          <w:sz w:val="22"/>
          <w:szCs w:val="22"/>
        </w:rPr>
        <w:br/>
      </w:r>
      <w:r w:rsidRPr="00B45891">
        <w:rPr>
          <w:rFonts w:ascii="Times New Roman" w:hAnsi="Times New Roman" w:cs="Times New Roman"/>
          <w:sz w:val="22"/>
          <w:szCs w:val="22"/>
        </w:rPr>
        <w:t>a company in which the Company provided areas and infrastructure utili</w:t>
      </w:r>
      <w:r w:rsidR="00491128" w:rsidRPr="00B45891">
        <w:rPr>
          <w:rFonts w:ascii="Times New Roman" w:hAnsi="Times New Roman"/>
          <w:sz w:val="22"/>
          <w:szCs w:val="28"/>
        </w:rPr>
        <w:t>s</w:t>
      </w:r>
      <w:r w:rsidRPr="00B45891">
        <w:rPr>
          <w:rFonts w:ascii="Times New Roman" w:hAnsi="Times New Roman" w:cs="Times New Roman"/>
          <w:sz w:val="22"/>
          <w:szCs w:val="22"/>
        </w:rPr>
        <w:t>ation in</w:t>
      </w:r>
      <w:r w:rsidR="005D3099" w:rsidRPr="00B45891">
        <w:rPr>
          <w:rFonts w:ascii="Times New Roman" w:hAnsi="Times New Roman" w:cs="Times New Roman"/>
          <w:sz w:val="22"/>
          <w:szCs w:val="22"/>
        </w:rPr>
        <w:t xml:space="preserve"> Nava Nakorn Industrial Promotion Zone in Phathumthani province, as stated condition in the agreement. The Company received compensation in advance of Baht </w:t>
      </w:r>
      <w:r w:rsidRPr="00B45891">
        <w:rPr>
          <w:rFonts w:ascii="Times New Roman" w:hAnsi="Times New Roman" w:cs="Times New Roman"/>
          <w:sz w:val="22"/>
          <w:szCs w:val="22"/>
        </w:rPr>
        <w:t>50</w:t>
      </w:r>
      <w:r w:rsidR="005D3099" w:rsidRPr="00B45891">
        <w:rPr>
          <w:rFonts w:ascii="Times New Roman" w:hAnsi="Times New Roman" w:cs="Times New Roman"/>
          <w:sz w:val="22"/>
          <w:szCs w:val="22"/>
        </w:rPr>
        <w:t xml:space="preserve"> million which recorded as deferred income in the statement of financial position and recognised as income by a straight</w:t>
      </w:r>
      <w:r w:rsidR="00395B39">
        <w:rPr>
          <w:rFonts w:ascii="Times New Roman" w:hAnsi="Times New Roman" w:cs="Times New Roman"/>
          <w:sz w:val="22"/>
          <w:szCs w:val="22"/>
        </w:rPr>
        <w:t xml:space="preserve"> </w:t>
      </w:r>
      <w:r w:rsidR="005D3099" w:rsidRPr="00B45891">
        <w:rPr>
          <w:rFonts w:ascii="Times New Roman" w:hAnsi="Times New Roman" w:cs="Times New Roman"/>
          <w:sz w:val="22"/>
          <w:szCs w:val="22"/>
        </w:rPr>
        <w:t xml:space="preserve">line </w:t>
      </w:r>
      <w:r w:rsidRPr="00B45891">
        <w:rPr>
          <w:rFonts w:ascii="Times New Roman" w:hAnsi="Times New Roman" w:cs="Times New Roman"/>
          <w:sz w:val="22"/>
          <w:szCs w:val="22"/>
        </w:rPr>
        <w:t xml:space="preserve">basis over 19 years </w:t>
      </w:r>
      <w:r w:rsidR="005D3099" w:rsidRPr="00B45891">
        <w:rPr>
          <w:rFonts w:ascii="Times New Roman" w:hAnsi="Times New Roman" w:cs="Times New Roman"/>
          <w:sz w:val="22"/>
          <w:szCs w:val="22"/>
        </w:rPr>
        <w:t xml:space="preserve">according to the term of the agreement. </w:t>
      </w:r>
      <w:r w:rsidRPr="00B45891">
        <w:rPr>
          <w:rFonts w:ascii="Times New Roman" w:hAnsi="Times New Roman"/>
          <w:sz w:val="22"/>
          <w:szCs w:val="22"/>
        </w:rPr>
        <w:t>As at</w:t>
      </w:r>
      <w:r w:rsidR="00E96C11" w:rsidRPr="00B45891">
        <w:rPr>
          <w:rFonts w:ascii="Times New Roman" w:hAnsi="Times New Roman"/>
          <w:sz w:val="22"/>
          <w:szCs w:val="22"/>
        </w:rPr>
        <w:t xml:space="preserve"> </w:t>
      </w:r>
      <w:r w:rsidRPr="00B45891">
        <w:rPr>
          <w:rFonts w:ascii="Times New Roman" w:hAnsi="Times New Roman"/>
          <w:sz w:val="22"/>
          <w:szCs w:val="22"/>
        </w:rPr>
        <w:t>31 December 20</w:t>
      </w:r>
      <w:r w:rsidR="009F6CF6" w:rsidRPr="00B45891">
        <w:rPr>
          <w:rFonts w:ascii="Times New Roman" w:hAnsi="Times New Roman"/>
          <w:sz w:val="22"/>
          <w:szCs w:val="22"/>
        </w:rPr>
        <w:t>2</w:t>
      </w:r>
      <w:r w:rsidR="00C02F0C">
        <w:rPr>
          <w:rFonts w:ascii="Times New Roman" w:hAnsi="Times New Roman"/>
          <w:sz w:val="22"/>
          <w:szCs w:val="22"/>
        </w:rPr>
        <w:t>4</w:t>
      </w:r>
      <w:r w:rsidRPr="00B45891">
        <w:rPr>
          <w:rFonts w:ascii="Times New Roman" w:hAnsi="Times New Roman"/>
          <w:sz w:val="22"/>
          <w:szCs w:val="22"/>
        </w:rPr>
        <w:t xml:space="preserve">, the Company had deferred income from the agreement in the amount of Baht </w:t>
      </w:r>
      <w:r w:rsidR="006273D1">
        <w:rPr>
          <w:rFonts w:ascii="Times New Roman" w:hAnsi="Times New Roman"/>
          <w:sz w:val="22"/>
          <w:szCs w:val="22"/>
        </w:rPr>
        <w:t>36.3</w:t>
      </w:r>
      <w:r w:rsidRPr="00B45891">
        <w:rPr>
          <w:rFonts w:ascii="Times New Roman" w:hAnsi="Times New Roman"/>
          <w:sz w:val="22"/>
          <w:szCs w:val="22"/>
        </w:rPr>
        <w:t xml:space="preserve"> million </w:t>
      </w:r>
      <w:r w:rsidRPr="00B45891">
        <w:rPr>
          <w:rFonts w:ascii="Times New Roman" w:hAnsi="Times New Roman"/>
          <w:i/>
          <w:iCs/>
          <w:sz w:val="22"/>
          <w:szCs w:val="22"/>
        </w:rPr>
        <w:t>(20</w:t>
      </w:r>
      <w:r w:rsidR="009E04AB" w:rsidRPr="00B45891">
        <w:rPr>
          <w:rFonts w:ascii="Times New Roman" w:hAnsi="Times New Roman"/>
          <w:i/>
          <w:iCs/>
          <w:sz w:val="22"/>
          <w:szCs w:val="22"/>
        </w:rPr>
        <w:t>2</w:t>
      </w:r>
      <w:r w:rsidR="00C02F0C">
        <w:rPr>
          <w:rFonts w:ascii="Times New Roman" w:hAnsi="Times New Roman"/>
          <w:i/>
          <w:iCs/>
          <w:sz w:val="22"/>
          <w:szCs w:val="22"/>
        </w:rPr>
        <w:t>3</w:t>
      </w:r>
      <w:r w:rsidRPr="00B45891">
        <w:rPr>
          <w:rFonts w:ascii="Times New Roman" w:hAnsi="Times New Roman"/>
          <w:i/>
          <w:iCs/>
          <w:sz w:val="22"/>
          <w:szCs w:val="22"/>
        </w:rPr>
        <w:t xml:space="preserve">: </w:t>
      </w:r>
      <w:r w:rsidR="004A580D" w:rsidRPr="00B45891">
        <w:rPr>
          <w:rFonts w:ascii="Times New Roman" w:hAnsi="Times New Roman"/>
          <w:i/>
          <w:iCs/>
          <w:sz w:val="22"/>
          <w:szCs w:val="22"/>
        </w:rPr>
        <w:t xml:space="preserve">Baht </w:t>
      </w:r>
      <w:r w:rsidR="00C02F0C">
        <w:rPr>
          <w:rFonts w:ascii="Times New Roman" w:hAnsi="Times New Roman"/>
          <w:i/>
          <w:iCs/>
          <w:sz w:val="22"/>
          <w:szCs w:val="22"/>
        </w:rPr>
        <w:t>39.0</w:t>
      </w:r>
      <w:r w:rsidR="009F6CF6" w:rsidRPr="00B45891">
        <w:rPr>
          <w:rFonts w:ascii="Times New Roman" w:hAnsi="Times New Roman"/>
          <w:i/>
          <w:iCs/>
          <w:sz w:val="22"/>
          <w:szCs w:val="22"/>
        </w:rPr>
        <w:t xml:space="preserve"> million</w:t>
      </w:r>
      <w:r w:rsidRPr="00B45891">
        <w:rPr>
          <w:rFonts w:ascii="Times New Roman" w:hAnsi="Times New Roman"/>
          <w:i/>
          <w:iCs/>
          <w:sz w:val="22"/>
          <w:szCs w:val="22"/>
        </w:rPr>
        <w:t>)</w:t>
      </w:r>
      <w:r w:rsidRPr="00B45891">
        <w:rPr>
          <w:rFonts w:ascii="Times New Roman" w:hAnsi="Times New Roman"/>
          <w:sz w:val="22"/>
          <w:szCs w:val="22"/>
        </w:rPr>
        <w:t>.</w:t>
      </w:r>
    </w:p>
    <w:p w14:paraId="225189FE" w14:textId="77777777" w:rsidR="006416D2" w:rsidRDefault="006416D2" w:rsidP="00F0492B">
      <w:pPr>
        <w:spacing w:line="240" w:lineRule="auto"/>
        <w:ind w:left="540"/>
        <w:rPr>
          <w:rFonts w:ascii="Times New Roman" w:hAnsi="Times New Roman" w:cs="Times New Roman"/>
          <w:sz w:val="22"/>
          <w:szCs w:val="22"/>
        </w:rPr>
      </w:pPr>
    </w:p>
    <w:p w14:paraId="277AB9A8" w14:textId="1F774AF6" w:rsidR="006273D1" w:rsidRDefault="00A1459F" w:rsidP="006273D1">
      <w:pPr>
        <w:pStyle w:val="Heading1"/>
        <w:keepLines/>
        <w:numPr>
          <w:ilvl w:val="0"/>
          <w:numId w:val="47"/>
        </w:numPr>
        <w:shd w:val="clear" w:color="auto" w:fill="auto"/>
        <w:ind w:left="540" w:hanging="540"/>
        <w:jc w:val="thaiDistribute"/>
        <w:rPr>
          <w:rFonts w:ascii="Times New Roman" w:hAnsi="Times New Roman" w:cs="Angsana New"/>
          <w:sz w:val="24"/>
          <w:szCs w:val="24"/>
          <w:u w:val="none"/>
        </w:rPr>
      </w:pPr>
      <w:r w:rsidRPr="00A1459F">
        <w:rPr>
          <w:rFonts w:ascii="Times New Roman" w:hAnsi="Times New Roman" w:cs="Angsana New"/>
          <w:sz w:val="24"/>
          <w:szCs w:val="24"/>
          <w:u w:val="none"/>
        </w:rPr>
        <w:t>Contingent liabilities</w:t>
      </w:r>
    </w:p>
    <w:p w14:paraId="55830700" w14:textId="77777777" w:rsidR="00A1459F" w:rsidRPr="00A1459F" w:rsidRDefault="00A1459F" w:rsidP="00A1459F">
      <w:pPr>
        <w:spacing w:line="240" w:lineRule="auto"/>
        <w:ind w:left="540"/>
        <w:rPr>
          <w:rFonts w:ascii="Times New Roman" w:hAnsi="Times New Roman" w:cs="Times New Roman"/>
          <w:sz w:val="22"/>
          <w:szCs w:val="22"/>
        </w:rPr>
      </w:pPr>
    </w:p>
    <w:p w14:paraId="368856E7" w14:textId="0859BBDC" w:rsidR="006273D1" w:rsidRPr="00800F8E" w:rsidRDefault="00A1459F" w:rsidP="00A1459F">
      <w:pPr>
        <w:spacing w:line="240" w:lineRule="auto"/>
        <w:ind w:left="540"/>
        <w:jc w:val="thaiDistribute"/>
        <w:rPr>
          <w:rFonts w:ascii="Times New Roman" w:hAnsi="Times New Roman" w:cs="Times New Roman"/>
          <w:sz w:val="22"/>
          <w:szCs w:val="22"/>
        </w:rPr>
      </w:pPr>
      <w:r w:rsidRPr="00BD418A">
        <w:rPr>
          <w:rFonts w:ascii="Times New Roman" w:hAnsi="Times New Roman" w:cs="Times New Roman"/>
          <w:sz w:val="22"/>
          <w:szCs w:val="22"/>
        </w:rPr>
        <w:t>The Company is a defendant in a lawsuit involving the unfair termination of a former employee of</w:t>
      </w:r>
      <w:r w:rsidRPr="00F06B5F">
        <w:rPr>
          <w:rFonts w:ascii="Times New Roman" w:hAnsi="Times New Roman" w:cs="Times New Roman"/>
          <w:sz w:val="22"/>
          <w:szCs w:val="22"/>
          <w:highlight w:val="cyan"/>
        </w:rPr>
        <w:t xml:space="preserve"> </w:t>
      </w:r>
      <w:r w:rsidRPr="00F06B5F">
        <w:rPr>
          <w:rFonts w:ascii="Times New Roman" w:hAnsi="Times New Roman" w:cs="Times New Roman"/>
          <w:sz w:val="22"/>
          <w:szCs w:val="22"/>
          <w:highlight w:val="cyan"/>
        </w:rPr>
        <w:br/>
      </w:r>
      <w:r w:rsidRPr="00BD418A">
        <w:rPr>
          <w:rFonts w:ascii="Times New Roman" w:hAnsi="Times New Roman" w:cs="Times New Roman"/>
          <w:sz w:val="22"/>
          <w:szCs w:val="22"/>
        </w:rPr>
        <w:t>Baht 38.5 million. As at the report date, the case was dismissed from the court of first instance</w:t>
      </w:r>
      <w:r w:rsidR="00A77A1B" w:rsidRPr="00BD418A">
        <w:rPr>
          <w:rFonts w:ascii="Times New Roman" w:hAnsi="Times New Roman" w:cs="Times New Roman"/>
          <w:sz w:val="22"/>
          <w:szCs w:val="22"/>
        </w:rPr>
        <w:t>.</w:t>
      </w:r>
      <w:r w:rsidRPr="00BD418A">
        <w:rPr>
          <w:rFonts w:ascii="Times New Roman" w:hAnsi="Times New Roman" w:cs="Times New Roman"/>
          <w:sz w:val="22"/>
          <w:szCs w:val="22"/>
        </w:rPr>
        <w:t xml:space="preserve"> </w:t>
      </w:r>
      <w:r w:rsidRPr="00BD418A">
        <w:rPr>
          <w:rFonts w:ascii="Times New Roman" w:hAnsi="Times New Roman" w:cs="Times New Roman"/>
          <w:sz w:val="22"/>
          <w:szCs w:val="22"/>
        </w:rPr>
        <w:br/>
      </w:r>
      <w:r w:rsidR="00A77A1B" w:rsidRPr="00BD418A">
        <w:rPr>
          <w:rFonts w:ascii="Times New Roman" w:hAnsi="Times New Roman" w:cs="Times New Roman"/>
          <w:sz w:val="22"/>
          <w:szCs w:val="22"/>
        </w:rPr>
        <w:t xml:space="preserve">Currently, </w:t>
      </w:r>
      <w:r w:rsidR="00ED0017" w:rsidRPr="00BD418A">
        <w:rPr>
          <w:rFonts w:ascii="Times New Roman" w:hAnsi="Times New Roman" w:cs="Times New Roman"/>
          <w:sz w:val="22"/>
          <w:szCs w:val="22"/>
        </w:rPr>
        <w:t xml:space="preserve">the case </w:t>
      </w:r>
      <w:r w:rsidR="00CC018C" w:rsidRPr="00BD418A">
        <w:rPr>
          <w:rFonts w:ascii="Times New Roman" w:hAnsi="Times New Roman" w:cs="Times New Roman"/>
          <w:sz w:val="22"/>
          <w:szCs w:val="22"/>
        </w:rPr>
        <w:t>was</w:t>
      </w:r>
      <w:r w:rsidR="00ED0017" w:rsidRPr="00BD418A">
        <w:rPr>
          <w:rFonts w:ascii="Times New Roman" w:hAnsi="Times New Roman" w:cs="Times New Roman"/>
          <w:sz w:val="22"/>
          <w:szCs w:val="22"/>
        </w:rPr>
        <w:t xml:space="preserve"> in the process of consideration by the Appeal Court</w:t>
      </w:r>
      <w:r w:rsidRPr="00BD418A">
        <w:rPr>
          <w:rFonts w:ascii="Times New Roman" w:hAnsi="Times New Roman" w:cs="Times New Roman"/>
          <w:sz w:val="22"/>
          <w:szCs w:val="22"/>
        </w:rPr>
        <w:t>. The management believes that the Company will not incur significant loss from such case, therefore no provision has been made in the financial statements.</w:t>
      </w:r>
    </w:p>
    <w:sectPr w:rsidR="006273D1" w:rsidRPr="00800F8E" w:rsidSect="00783073">
      <w:headerReference w:type="default" r:id="rId19"/>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E93D7" w14:textId="77777777" w:rsidR="0036531C" w:rsidRDefault="0036531C" w:rsidP="008B028F">
      <w:pPr>
        <w:spacing w:line="240" w:lineRule="auto"/>
      </w:pPr>
      <w:r>
        <w:separator/>
      </w:r>
    </w:p>
  </w:endnote>
  <w:endnote w:type="continuationSeparator" w:id="0">
    <w:p w14:paraId="00F44E20" w14:textId="77777777" w:rsidR="0036531C" w:rsidRDefault="0036531C" w:rsidP="008B028F">
      <w:pPr>
        <w:spacing w:line="240" w:lineRule="auto"/>
      </w:pPr>
      <w:r>
        <w:continuationSeparator/>
      </w:r>
    </w:p>
  </w:endnote>
  <w:endnote w:type="continuationNotice" w:id="1">
    <w:p w14:paraId="56545325" w14:textId="77777777" w:rsidR="0036531C" w:rsidRDefault="0036531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Gautami">
    <w:panose1 w:val="02000500000000000000"/>
    <w:charset w:val="00"/>
    <w:family w:val="swiss"/>
    <w:pitch w:val="variable"/>
    <w:sig w:usb0="002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20B21" w14:textId="719738CF" w:rsidR="009B38E2" w:rsidRPr="004B2AD8" w:rsidRDefault="00000000">
    <w:pPr>
      <w:pStyle w:val="Footer"/>
      <w:jc w:val="center"/>
      <w:rPr>
        <w:rFonts w:ascii="Times New Roman" w:hAnsi="Times New Roman" w:cs="Times New Roman"/>
        <w:sz w:val="22"/>
        <w:szCs w:val="22"/>
      </w:rPr>
    </w:pPr>
    <w:sdt>
      <w:sdtPr>
        <w:id w:val="-58633297"/>
        <w:docPartObj>
          <w:docPartGallery w:val="Page Numbers (Bottom of Page)"/>
          <w:docPartUnique/>
        </w:docPartObj>
      </w:sdtPr>
      <w:sdtEndPr>
        <w:rPr>
          <w:rFonts w:ascii="Times New Roman" w:hAnsi="Times New Roman" w:cs="Times New Roman"/>
          <w:noProof/>
          <w:sz w:val="22"/>
          <w:szCs w:val="22"/>
        </w:rPr>
      </w:sdtEndPr>
      <w:sdtContent>
        <w:r w:rsidR="004B2AD8" w:rsidRPr="004B2AD8">
          <w:rPr>
            <w:rFonts w:ascii="Times New Roman" w:hAnsi="Times New Roman" w:cs="Times New Roman"/>
            <w:noProof/>
            <w:sz w:val="22"/>
            <w:szCs w:val="22"/>
          </w:rPr>
          <w:fldChar w:fldCharType="begin"/>
        </w:r>
        <w:r w:rsidR="004B2AD8" w:rsidRPr="004B2AD8">
          <w:rPr>
            <w:rFonts w:ascii="Times New Roman" w:hAnsi="Times New Roman" w:cs="Times New Roman"/>
            <w:noProof/>
            <w:sz w:val="22"/>
            <w:szCs w:val="22"/>
          </w:rPr>
          <w:instrText xml:space="preserve"> PAGE   \* MERGEFORMAT </w:instrText>
        </w:r>
        <w:r w:rsidR="004B2AD8" w:rsidRPr="004B2AD8">
          <w:rPr>
            <w:rFonts w:ascii="Times New Roman" w:hAnsi="Times New Roman" w:cs="Times New Roman"/>
            <w:noProof/>
            <w:sz w:val="22"/>
            <w:szCs w:val="22"/>
          </w:rPr>
          <w:fldChar w:fldCharType="separate"/>
        </w:r>
        <w:r w:rsidR="004B2AD8" w:rsidRPr="004B2AD8">
          <w:rPr>
            <w:rFonts w:ascii="Times New Roman" w:hAnsi="Times New Roman" w:cs="Times New Roman"/>
            <w:noProof/>
            <w:sz w:val="22"/>
            <w:szCs w:val="22"/>
          </w:rPr>
          <w:t>2</w:t>
        </w:r>
        <w:r w:rsidR="004B2AD8" w:rsidRPr="004B2AD8">
          <w:rPr>
            <w:rFonts w:ascii="Times New Roman" w:hAnsi="Times New Roman" w:cs="Times New Roman"/>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noProof/>
        <w:sz w:val="22"/>
        <w:szCs w:val="22"/>
      </w:rPr>
      <w:id w:val="-1883087197"/>
      <w:docPartObj>
        <w:docPartGallery w:val="Page Numbers (Bottom of Page)"/>
        <w:docPartUnique/>
      </w:docPartObj>
    </w:sdtPr>
    <w:sdtContent>
      <w:p w14:paraId="7087E033" w14:textId="0B4A9922" w:rsidR="009B38E2" w:rsidRPr="004B2AD8" w:rsidRDefault="004B2AD8">
        <w:pPr>
          <w:pStyle w:val="Footer"/>
          <w:jc w:val="center"/>
          <w:rPr>
            <w:rFonts w:ascii="Times New Roman" w:hAnsi="Times New Roman" w:cs="Times New Roman"/>
            <w:sz w:val="22"/>
            <w:szCs w:val="22"/>
          </w:rPr>
        </w:pPr>
        <w:r w:rsidRPr="004B2AD8">
          <w:rPr>
            <w:rFonts w:ascii="Times New Roman" w:hAnsi="Times New Roman" w:cs="Times New Roman"/>
            <w:noProof/>
            <w:sz w:val="22"/>
            <w:szCs w:val="22"/>
          </w:rPr>
          <w:fldChar w:fldCharType="begin"/>
        </w:r>
        <w:r w:rsidRPr="004B2AD8">
          <w:rPr>
            <w:rFonts w:ascii="Times New Roman" w:hAnsi="Times New Roman" w:cs="Times New Roman"/>
            <w:noProof/>
            <w:sz w:val="22"/>
            <w:szCs w:val="22"/>
          </w:rPr>
          <w:instrText xml:space="preserve"> PAGE   \* MERGEFORMAT </w:instrText>
        </w:r>
        <w:r w:rsidRPr="004B2AD8">
          <w:rPr>
            <w:rFonts w:ascii="Times New Roman" w:hAnsi="Times New Roman" w:cs="Times New Roman"/>
            <w:noProof/>
            <w:sz w:val="22"/>
            <w:szCs w:val="22"/>
          </w:rPr>
          <w:fldChar w:fldCharType="separate"/>
        </w:r>
        <w:r w:rsidRPr="004B2AD8">
          <w:rPr>
            <w:rFonts w:ascii="Times New Roman" w:hAnsi="Times New Roman" w:cs="Times New Roman"/>
            <w:noProof/>
            <w:sz w:val="22"/>
            <w:szCs w:val="22"/>
          </w:rPr>
          <w:t>2</w:t>
        </w:r>
        <w:r w:rsidRPr="004B2AD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44D4C" w14:textId="77777777" w:rsidR="0036531C" w:rsidRDefault="0036531C" w:rsidP="008B028F">
      <w:pPr>
        <w:spacing w:line="240" w:lineRule="auto"/>
      </w:pPr>
      <w:r>
        <w:separator/>
      </w:r>
    </w:p>
  </w:footnote>
  <w:footnote w:type="continuationSeparator" w:id="0">
    <w:p w14:paraId="71AAA629" w14:textId="77777777" w:rsidR="0036531C" w:rsidRDefault="0036531C" w:rsidP="008B028F">
      <w:pPr>
        <w:spacing w:line="240" w:lineRule="auto"/>
      </w:pPr>
      <w:r>
        <w:continuationSeparator/>
      </w:r>
    </w:p>
  </w:footnote>
  <w:footnote w:type="continuationNotice" w:id="1">
    <w:p w14:paraId="5CA8E7DD" w14:textId="77777777" w:rsidR="0036531C" w:rsidRDefault="0036531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35C41" w14:textId="0829EDF3" w:rsidR="002E2BBB" w:rsidRPr="00171033" w:rsidRDefault="002E2BBB"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63D6F284" w14:textId="77777777" w:rsidR="002E2BBB" w:rsidRPr="008B028F" w:rsidRDefault="002E2BBB" w:rsidP="000E112A">
    <w:pPr>
      <w:pStyle w:val="acctmainheading"/>
      <w:spacing w:after="0" w:line="240" w:lineRule="atLeast"/>
      <w:rPr>
        <w:sz w:val="24"/>
        <w:szCs w:val="24"/>
        <w:lang w:val="en-US"/>
      </w:rPr>
    </w:pPr>
    <w:r w:rsidRPr="008B028F">
      <w:rPr>
        <w:sz w:val="24"/>
        <w:szCs w:val="24"/>
      </w:rPr>
      <w:t>Notes to the financial statements</w:t>
    </w:r>
  </w:p>
  <w:p w14:paraId="4822A80A" w14:textId="6448BC11" w:rsidR="002E2BBB" w:rsidRPr="00AF2996" w:rsidRDefault="002E2BBB"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9202A9">
      <w:rPr>
        <w:sz w:val="24"/>
        <w:szCs w:val="24"/>
        <w:lang w:val="en-US"/>
      </w:rPr>
      <w:t>4</w:t>
    </w:r>
  </w:p>
  <w:p w14:paraId="74956BA9" w14:textId="6E6A8094" w:rsidR="002E2BBB" w:rsidRDefault="002E2BBB" w:rsidP="008B028F">
    <w:pPr>
      <w:pStyle w:val="Header"/>
      <w:rPr>
        <w:rFonts w:ascii="Times New Roman" w:hAnsi="Times New Roman" w:cs="Cordia New"/>
        <w:b/>
        <w:i/>
        <w:sz w:val="24"/>
        <w:szCs w:val="24"/>
      </w:rPr>
    </w:pPr>
  </w:p>
  <w:p w14:paraId="06D3B34F" w14:textId="77777777" w:rsidR="00766A93" w:rsidRPr="00766A93" w:rsidRDefault="00766A93" w:rsidP="008B028F">
    <w:pPr>
      <w:pStyle w:val="Header"/>
      <w:rPr>
        <w:rFonts w:ascii="Times New Roman" w:hAnsi="Times New Roman" w:cs="Cordia New"/>
        <w:b/>
        <w: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801C0" w14:textId="24F5BB8C" w:rsidR="002C7DA3" w:rsidRPr="00171033" w:rsidRDefault="002C7DA3" w:rsidP="008637D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7B481D54" w14:textId="77777777" w:rsidR="002C7DA3" w:rsidRPr="008B028F" w:rsidRDefault="002C7DA3" w:rsidP="00C37DA5">
    <w:pPr>
      <w:pStyle w:val="acctmainheading"/>
      <w:spacing w:after="0" w:line="240" w:lineRule="atLeast"/>
      <w:ind w:left="540"/>
      <w:rPr>
        <w:sz w:val="24"/>
        <w:szCs w:val="24"/>
        <w:lang w:val="en-US"/>
      </w:rPr>
    </w:pPr>
    <w:r w:rsidRPr="008B028F">
      <w:rPr>
        <w:sz w:val="24"/>
        <w:szCs w:val="24"/>
      </w:rPr>
      <w:t>Notes to the financial statements</w:t>
    </w:r>
  </w:p>
  <w:p w14:paraId="189A2604" w14:textId="51E5B99D" w:rsidR="002C7DA3" w:rsidRPr="00AF2996" w:rsidRDefault="002C7DA3" w:rsidP="00C37DA5">
    <w:pPr>
      <w:pStyle w:val="acctmainheading"/>
      <w:spacing w:after="0" w:line="240" w:lineRule="atLeast"/>
      <w:ind w:left="540"/>
      <w:rPr>
        <w:sz w:val="24"/>
        <w:szCs w:val="24"/>
        <w:lang w:val="en-US"/>
      </w:rPr>
    </w:pPr>
    <w:r w:rsidRPr="008B028F">
      <w:rPr>
        <w:sz w:val="24"/>
        <w:szCs w:val="24"/>
        <w:lang w:val="en-US"/>
      </w:rPr>
      <w:t>For</w:t>
    </w:r>
    <w:r>
      <w:rPr>
        <w:sz w:val="24"/>
        <w:szCs w:val="24"/>
        <w:lang w:val="en-US"/>
      </w:rPr>
      <w:t xml:space="preserve"> the year ended 31 December 202</w:t>
    </w:r>
    <w:r w:rsidR="00404F25">
      <w:rPr>
        <w:sz w:val="24"/>
        <w:szCs w:val="24"/>
        <w:lang w:val="en-US"/>
      </w:rPr>
      <w:t>4</w:t>
    </w:r>
  </w:p>
  <w:p w14:paraId="6CB11CBA" w14:textId="77777777" w:rsidR="002C7DA3" w:rsidRDefault="002C7DA3" w:rsidP="008B028F">
    <w:pPr>
      <w:pStyle w:val="Header"/>
      <w:rPr>
        <w:b/>
        <w:i/>
        <w:sz w:val="24"/>
        <w:szCs w:val="24"/>
      </w:rPr>
    </w:pPr>
  </w:p>
  <w:p w14:paraId="61A7EB07" w14:textId="77777777" w:rsidR="002C7DA3" w:rsidRDefault="002C7DA3"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3FF5F" w14:textId="77777777" w:rsidR="008637DA" w:rsidRPr="00171033" w:rsidRDefault="008637DA" w:rsidP="00C37D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3A98D1A1" w14:textId="77777777" w:rsidR="008637DA" w:rsidRPr="008B028F" w:rsidRDefault="008637DA" w:rsidP="000E112A">
    <w:pPr>
      <w:pStyle w:val="acctmainheading"/>
      <w:spacing w:after="0" w:line="240" w:lineRule="atLeast"/>
      <w:rPr>
        <w:sz w:val="24"/>
        <w:szCs w:val="24"/>
        <w:lang w:val="en-US"/>
      </w:rPr>
    </w:pPr>
    <w:r w:rsidRPr="008B028F">
      <w:rPr>
        <w:sz w:val="24"/>
        <w:szCs w:val="24"/>
      </w:rPr>
      <w:t>Notes to the financial statements</w:t>
    </w:r>
  </w:p>
  <w:p w14:paraId="13AED978" w14:textId="7FF0D5CE" w:rsidR="008637DA" w:rsidRPr="00AF2996" w:rsidRDefault="008637DA"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EA1A2A">
      <w:rPr>
        <w:sz w:val="24"/>
        <w:szCs w:val="24"/>
        <w:lang w:val="en-US"/>
      </w:rPr>
      <w:t>4</w:t>
    </w:r>
  </w:p>
  <w:p w14:paraId="35D98B1D" w14:textId="77777777" w:rsidR="008637DA" w:rsidRDefault="008637DA" w:rsidP="008B028F">
    <w:pPr>
      <w:pStyle w:val="Header"/>
      <w:rPr>
        <w:b/>
        <w:i/>
        <w:sz w:val="24"/>
        <w:szCs w:val="24"/>
      </w:rPr>
    </w:pPr>
  </w:p>
  <w:p w14:paraId="75BAAC0D" w14:textId="77777777" w:rsidR="00245BE9" w:rsidRDefault="00245B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A0649" w14:textId="31B49C80" w:rsidR="002E2BBB" w:rsidRPr="00171033" w:rsidRDefault="002E2BBB"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0E1FCF73" w14:textId="77777777" w:rsidR="002E2BBB" w:rsidRPr="008B028F" w:rsidRDefault="002E2BBB" w:rsidP="000E112A">
    <w:pPr>
      <w:pStyle w:val="acctmainheading"/>
      <w:spacing w:after="0" w:line="240" w:lineRule="atLeast"/>
      <w:rPr>
        <w:sz w:val="24"/>
        <w:szCs w:val="24"/>
        <w:lang w:val="en-US"/>
      </w:rPr>
    </w:pPr>
    <w:r w:rsidRPr="008B028F">
      <w:rPr>
        <w:sz w:val="24"/>
        <w:szCs w:val="24"/>
      </w:rPr>
      <w:t>Notes to the financial statements</w:t>
    </w:r>
  </w:p>
  <w:p w14:paraId="756639B4" w14:textId="7BE97FBE" w:rsidR="002E2BBB" w:rsidRPr="00AF2996" w:rsidRDefault="002E2BBB"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EA1A2A">
      <w:rPr>
        <w:sz w:val="24"/>
        <w:szCs w:val="24"/>
        <w:lang w:val="en-US"/>
      </w:rPr>
      <w:t>4</w:t>
    </w:r>
  </w:p>
  <w:p w14:paraId="6DC0A0CE" w14:textId="77777777" w:rsidR="002E2BBB" w:rsidRDefault="002E2BBB" w:rsidP="008B028F">
    <w:pPr>
      <w:pStyle w:val="Header"/>
      <w:rPr>
        <w:b/>
        <w:i/>
        <w:sz w:val="24"/>
        <w:szCs w:val="24"/>
      </w:rPr>
    </w:pPr>
  </w:p>
  <w:p w14:paraId="11E5E6C4"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C95DE" w14:textId="77777777" w:rsidR="004F72C8" w:rsidRPr="00171033" w:rsidRDefault="004F72C8"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7C3E58CF" w14:textId="77777777" w:rsidR="004F72C8" w:rsidRPr="008B028F" w:rsidRDefault="004F72C8" w:rsidP="000E112A">
    <w:pPr>
      <w:pStyle w:val="acctmainheading"/>
      <w:spacing w:after="0" w:line="240" w:lineRule="atLeast"/>
      <w:rPr>
        <w:sz w:val="24"/>
        <w:szCs w:val="24"/>
        <w:lang w:val="en-US"/>
      </w:rPr>
    </w:pPr>
    <w:r w:rsidRPr="008B028F">
      <w:rPr>
        <w:sz w:val="24"/>
        <w:szCs w:val="24"/>
      </w:rPr>
      <w:t>Notes to the financial statements</w:t>
    </w:r>
  </w:p>
  <w:p w14:paraId="7EE2045E" w14:textId="4F3F1A34" w:rsidR="004F72C8" w:rsidRPr="00AF2996" w:rsidRDefault="004F72C8"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660011">
      <w:rPr>
        <w:sz w:val="24"/>
        <w:szCs w:val="24"/>
        <w:lang w:val="en-US"/>
      </w:rPr>
      <w:t>4</w:t>
    </w:r>
  </w:p>
  <w:p w14:paraId="3FCE7E10" w14:textId="77777777" w:rsidR="004F72C8" w:rsidRDefault="004F72C8" w:rsidP="008B028F">
    <w:pPr>
      <w:pStyle w:val="Header"/>
      <w:rPr>
        <w:b/>
        <w:i/>
        <w:sz w:val="24"/>
        <w:szCs w:val="24"/>
      </w:rPr>
    </w:pPr>
  </w:p>
  <w:p w14:paraId="6FC705A6" w14:textId="77777777" w:rsidR="004F72C8" w:rsidRDefault="004F72C8"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11EC1" w14:textId="77777777" w:rsidR="005D0724" w:rsidRPr="00171033" w:rsidRDefault="005D0724"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05B5CDC0" w14:textId="77777777" w:rsidR="005D0724" w:rsidRPr="008B028F" w:rsidRDefault="005D0724" w:rsidP="000E112A">
    <w:pPr>
      <w:pStyle w:val="acctmainheading"/>
      <w:spacing w:after="0" w:line="240" w:lineRule="atLeast"/>
      <w:rPr>
        <w:sz w:val="24"/>
        <w:szCs w:val="24"/>
        <w:lang w:val="en-US"/>
      </w:rPr>
    </w:pPr>
    <w:r w:rsidRPr="008B028F">
      <w:rPr>
        <w:sz w:val="24"/>
        <w:szCs w:val="24"/>
      </w:rPr>
      <w:t>Notes to the financial statements</w:t>
    </w:r>
  </w:p>
  <w:p w14:paraId="2AA2E6FD" w14:textId="631883A9" w:rsidR="005D0724" w:rsidRPr="00AF2996" w:rsidRDefault="005D0724"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137D8B">
      <w:rPr>
        <w:sz w:val="24"/>
        <w:szCs w:val="24"/>
        <w:lang w:val="en-US"/>
      </w:rPr>
      <w:t>4</w:t>
    </w:r>
  </w:p>
  <w:p w14:paraId="46844024" w14:textId="5680A161" w:rsidR="005D0724" w:rsidRDefault="005D0724" w:rsidP="008B028F">
    <w:pPr>
      <w:pStyle w:val="Header"/>
      <w:rPr>
        <w:rFonts w:ascii="Times New Roman" w:hAnsi="Times New Roman" w:cs="Times New Roman"/>
        <w:b/>
        <w:i/>
        <w:sz w:val="24"/>
        <w:szCs w:val="24"/>
      </w:rPr>
    </w:pPr>
  </w:p>
  <w:p w14:paraId="1FBBE613" w14:textId="77777777" w:rsidR="005D0724" w:rsidRPr="005D0724" w:rsidRDefault="005D0724" w:rsidP="008B028F">
    <w:pPr>
      <w:pStyle w:val="Header"/>
      <w:rPr>
        <w:rFonts w:ascii="Times New Roman" w:hAnsi="Times New Roman" w:cs="Times New Roman"/>
        <w:b/>
        <w:i/>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F0906" w14:textId="0D7489D9" w:rsidR="002E2BBB" w:rsidRPr="00171033" w:rsidRDefault="002E2BBB" w:rsidP="00EC5C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4DD9EEFD" w14:textId="77777777" w:rsidR="002E2BBB" w:rsidRPr="008B028F" w:rsidRDefault="002E2BBB" w:rsidP="00EC5C48">
    <w:pPr>
      <w:pStyle w:val="acctmainheading"/>
      <w:spacing w:after="0" w:line="240" w:lineRule="atLeast"/>
      <w:rPr>
        <w:sz w:val="24"/>
        <w:szCs w:val="24"/>
        <w:lang w:val="en-US"/>
      </w:rPr>
    </w:pPr>
    <w:r w:rsidRPr="008B028F">
      <w:rPr>
        <w:sz w:val="24"/>
        <w:szCs w:val="24"/>
      </w:rPr>
      <w:t>Notes to the financial statements</w:t>
    </w:r>
  </w:p>
  <w:p w14:paraId="3CB24883" w14:textId="6479C22C" w:rsidR="002E2BBB" w:rsidRPr="00AF2996" w:rsidRDefault="002E2BBB" w:rsidP="00EC5C48">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C02F0C">
      <w:rPr>
        <w:sz w:val="24"/>
        <w:szCs w:val="24"/>
        <w:lang w:val="en-US"/>
      </w:rPr>
      <w:t>4</w:t>
    </w:r>
  </w:p>
  <w:p w14:paraId="1E9492F2" w14:textId="77777777" w:rsidR="002E2BBB" w:rsidRDefault="002E2BBB" w:rsidP="008B028F">
    <w:pPr>
      <w:pStyle w:val="Header"/>
      <w:rPr>
        <w:b/>
        <w:i/>
        <w:sz w:val="24"/>
        <w:szCs w:val="24"/>
      </w:rPr>
    </w:pPr>
  </w:p>
  <w:p w14:paraId="44D62116"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77025" w14:textId="64E6C9B1" w:rsidR="002E2BBB" w:rsidRPr="00171033" w:rsidRDefault="002E2BBB"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27F5E853" w14:textId="77777777" w:rsidR="002E2BBB" w:rsidRPr="008B028F" w:rsidRDefault="002E2BBB" w:rsidP="000E112A">
    <w:pPr>
      <w:pStyle w:val="acctmainheading"/>
      <w:spacing w:after="0" w:line="240" w:lineRule="atLeast"/>
      <w:rPr>
        <w:sz w:val="24"/>
        <w:szCs w:val="24"/>
        <w:lang w:val="en-US"/>
      </w:rPr>
    </w:pPr>
    <w:r w:rsidRPr="008B028F">
      <w:rPr>
        <w:sz w:val="24"/>
        <w:szCs w:val="24"/>
      </w:rPr>
      <w:t>Notes to the financial statements</w:t>
    </w:r>
  </w:p>
  <w:p w14:paraId="1FDE8A6D" w14:textId="1C851D42" w:rsidR="002E2BBB" w:rsidRPr="00AF2996" w:rsidRDefault="002E2BBB"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C02F0C">
      <w:rPr>
        <w:sz w:val="24"/>
        <w:szCs w:val="24"/>
        <w:lang w:val="en-US"/>
      </w:rPr>
      <w:t>4</w:t>
    </w:r>
  </w:p>
  <w:p w14:paraId="37713C02" w14:textId="7EB842F5" w:rsidR="002E2BBB" w:rsidRPr="0045302F" w:rsidRDefault="002E2BBB" w:rsidP="008B028F">
    <w:pPr>
      <w:pStyle w:val="Header"/>
      <w:rPr>
        <w:rFonts w:ascii="Times New Roman" w:hAnsi="Times New Roman" w:cs="Times New Roman"/>
        <w:b/>
        <w:i/>
        <w:sz w:val="24"/>
        <w:szCs w:val="24"/>
      </w:rPr>
    </w:pPr>
  </w:p>
  <w:p w14:paraId="7DEDB972" w14:textId="77777777" w:rsidR="0045302F" w:rsidRPr="0045302F" w:rsidRDefault="0045302F" w:rsidP="008B028F">
    <w:pPr>
      <w:pStyle w:val="Header"/>
      <w:rPr>
        <w:rFonts w:ascii="Times New Roman" w:hAnsi="Times New Roman" w:cs="Times New Roman"/>
        <w:b/>
        <w: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25201FF"/>
    <w:multiLevelType w:val="hybridMultilevel"/>
    <w:tmpl w:val="F4F61C84"/>
    <w:lvl w:ilvl="0" w:tplc="71DCA69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46B4D20"/>
    <w:multiLevelType w:val="hybridMultilevel"/>
    <w:tmpl w:val="C9020990"/>
    <w:lvl w:ilvl="0" w:tplc="4300B924">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D097C2B"/>
    <w:multiLevelType w:val="hybridMultilevel"/>
    <w:tmpl w:val="78609CE2"/>
    <w:lvl w:ilvl="0" w:tplc="1806E2DA">
      <w:start w:val="1"/>
      <w:numFmt w:val="bullet"/>
      <w:lvlText w:val="-"/>
      <w:lvlJc w:val="left"/>
      <w:pPr>
        <w:ind w:left="1268" w:hanging="360"/>
      </w:pPr>
      <w:rPr>
        <w:rFonts w:ascii="Times New Roman" w:hAnsi="Times New Roman" w:cs="Times New Roman" w:hint="default"/>
        <w:color w:val="auto"/>
        <w:sz w:val="22"/>
        <w:szCs w:val="22"/>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19"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76C7766"/>
    <w:multiLevelType w:val="hybridMultilevel"/>
    <w:tmpl w:val="764A8FFA"/>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3" w15:restartNumberingAfterBreak="0">
    <w:nsid w:val="37AA2E96"/>
    <w:multiLevelType w:val="hybridMultilevel"/>
    <w:tmpl w:val="92F08592"/>
    <w:lvl w:ilvl="0" w:tplc="9314E14E">
      <w:start w:val="10"/>
      <w:numFmt w:val="decimal"/>
      <w:pStyle w:val="AccNoteHeading"/>
      <w:lvlText w:val="%1."/>
      <w:lvlJc w:val="left"/>
      <w:pPr>
        <w:tabs>
          <w:tab w:val="num" w:pos="900"/>
        </w:tabs>
        <w:ind w:left="900" w:hanging="540"/>
      </w:pPr>
      <w:rPr>
        <w:rFonts w:hint="default"/>
      </w:rPr>
    </w:lvl>
    <w:lvl w:ilvl="1" w:tplc="33021936" w:tentative="1">
      <w:start w:val="1"/>
      <w:numFmt w:val="lowerLetter"/>
      <w:pStyle w:val="AccPolicyHeading"/>
      <w:lvlText w:val="%2."/>
      <w:lvlJc w:val="left"/>
      <w:pPr>
        <w:tabs>
          <w:tab w:val="num" w:pos="1440"/>
        </w:tabs>
        <w:ind w:left="1440" w:hanging="360"/>
      </w:pPr>
    </w:lvl>
    <w:lvl w:ilvl="2" w:tplc="77EC2724" w:tentative="1">
      <w:start w:val="1"/>
      <w:numFmt w:val="lowerRoman"/>
      <w:lvlText w:val="%3."/>
      <w:lvlJc w:val="right"/>
      <w:pPr>
        <w:tabs>
          <w:tab w:val="num" w:pos="2160"/>
        </w:tabs>
        <w:ind w:left="2160" w:hanging="180"/>
      </w:pPr>
    </w:lvl>
    <w:lvl w:ilvl="3" w:tplc="E4DEAE70" w:tentative="1">
      <w:start w:val="1"/>
      <w:numFmt w:val="decimal"/>
      <w:lvlText w:val="%4."/>
      <w:lvlJc w:val="left"/>
      <w:pPr>
        <w:tabs>
          <w:tab w:val="num" w:pos="2880"/>
        </w:tabs>
        <w:ind w:left="2880" w:hanging="360"/>
      </w:pPr>
    </w:lvl>
    <w:lvl w:ilvl="4" w:tplc="B180F046" w:tentative="1">
      <w:start w:val="1"/>
      <w:numFmt w:val="lowerLetter"/>
      <w:lvlText w:val="%5."/>
      <w:lvlJc w:val="left"/>
      <w:pPr>
        <w:tabs>
          <w:tab w:val="num" w:pos="3600"/>
        </w:tabs>
        <w:ind w:left="3600" w:hanging="360"/>
      </w:pPr>
    </w:lvl>
    <w:lvl w:ilvl="5" w:tplc="61520796" w:tentative="1">
      <w:start w:val="1"/>
      <w:numFmt w:val="lowerRoman"/>
      <w:lvlText w:val="%6."/>
      <w:lvlJc w:val="right"/>
      <w:pPr>
        <w:tabs>
          <w:tab w:val="num" w:pos="4320"/>
        </w:tabs>
        <w:ind w:left="4320" w:hanging="180"/>
      </w:pPr>
    </w:lvl>
    <w:lvl w:ilvl="6" w:tplc="831C269E" w:tentative="1">
      <w:start w:val="1"/>
      <w:numFmt w:val="decimal"/>
      <w:lvlText w:val="%7."/>
      <w:lvlJc w:val="left"/>
      <w:pPr>
        <w:tabs>
          <w:tab w:val="num" w:pos="5040"/>
        </w:tabs>
        <w:ind w:left="5040" w:hanging="360"/>
      </w:pPr>
    </w:lvl>
    <w:lvl w:ilvl="7" w:tplc="CBB45ABA" w:tentative="1">
      <w:start w:val="1"/>
      <w:numFmt w:val="lowerLetter"/>
      <w:lvlText w:val="%8."/>
      <w:lvlJc w:val="left"/>
      <w:pPr>
        <w:tabs>
          <w:tab w:val="num" w:pos="5760"/>
        </w:tabs>
        <w:ind w:left="5760" w:hanging="360"/>
      </w:pPr>
    </w:lvl>
    <w:lvl w:ilvl="8" w:tplc="2C88C5BC" w:tentative="1">
      <w:start w:val="1"/>
      <w:numFmt w:val="lowerRoman"/>
      <w:lvlText w:val="%9."/>
      <w:lvlJc w:val="right"/>
      <w:pPr>
        <w:tabs>
          <w:tab w:val="num" w:pos="6480"/>
        </w:tabs>
        <w:ind w:left="648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EF336CA"/>
    <w:multiLevelType w:val="hybridMultilevel"/>
    <w:tmpl w:val="E382A5E6"/>
    <w:lvl w:ilvl="0" w:tplc="E496D0B0">
      <w:start w:val="1"/>
      <w:numFmt w:val="bullet"/>
      <w:lvlText w:val="-"/>
      <w:lvlJc w:val="left"/>
      <w:pPr>
        <w:ind w:left="1620" w:hanging="360"/>
      </w:pPr>
      <w:rPr>
        <w:rFonts w:ascii="Times New Roman" w:hAnsi="Times New Roman" w:cs="Times New Roman" w:hint="default"/>
        <w:color w:val="auto"/>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80282328"/>
    <w:lvl w:ilvl="0" w:tplc="0E5086AE">
      <w:start w:val="2"/>
      <w:numFmt w:val="bullet"/>
      <w:lvlText w:val="-"/>
      <w:lvlJc w:val="left"/>
      <w:pPr>
        <w:ind w:left="138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7F2178"/>
    <w:multiLevelType w:val="singleLevel"/>
    <w:tmpl w:val="55FC00BC"/>
    <w:lvl w:ilvl="0">
      <w:start w:val="1"/>
      <w:numFmt w:val="bullet"/>
      <w:lvlText w:val=""/>
      <w:lvlJc w:val="left"/>
      <w:pPr>
        <w:ind w:left="360" w:hanging="360"/>
      </w:pPr>
      <w:rPr>
        <w:rFonts w:ascii="Symbol" w:hAnsi="Symbol" w:hint="default"/>
        <w:color w:val="auto"/>
        <w:sz w:val="20"/>
        <w:szCs w:val="18"/>
      </w:rPr>
    </w:lvl>
  </w:abstractNum>
  <w:abstractNum w:abstractNumId="30" w15:restartNumberingAfterBreak="0">
    <w:nsid w:val="4EE15375"/>
    <w:multiLevelType w:val="hybridMultilevel"/>
    <w:tmpl w:val="33EEA058"/>
    <w:lvl w:ilvl="0" w:tplc="045A743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24090E"/>
    <w:multiLevelType w:val="hybridMultilevel"/>
    <w:tmpl w:val="AC748838"/>
    <w:lvl w:ilvl="0" w:tplc="64D0EF28">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62F5ABC"/>
    <w:multiLevelType w:val="hybridMultilevel"/>
    <w:tmpl w:val="7EF0345C"/>
    <w:lvl w:ilvl="0" w:tplc="F92C9476">
      <w:start w:val="1"/>
      <w:numFmt w:val="lowerLetter"/>
      <w:lvlText w:val="(%1)"/>
      <w:lvlJc w:val="left"/>
      <w:pPr>
        <w:ind w:left="72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87C1DB2"/>
    <w:multiLevelType w:val="hybridMultilevel"/>
    <w:tmpl w:val="DF7E7366"/>
    <w:lvl w:ilvl="0" w:tplc="9030E5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916D55"/>
    <w:multiLevelType w:val="hybridMultilevel"/>
    <w:tmpl w:val="5A500510"/>
    <w:lvl w:ilvl="0" w:tplc="6822693C">
      <w:start w:val="1"/>
      <w:numFmt w:val="lowerLetter"/>
      <w:lvlText w:val="(%1)"/>
      <w:lvlJc w:val="left"/>
      <w:pPr>
        <w:ind w:left="108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3111D0D"/>
    <w:multiLevelType w:val="hybridMultilevel"/>
    <w:tmpl w:val="FAC2B23C"/>
    <w:lvl w:ilvl="0" w:tplc="E0CA4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FF814FC">
      <w:start w:val="1"/>
      <w:numFmt w:val="bullet"/>
      <w:pStyle w:val="BodyTextbullet"/>
      <w:lvlText w:val=""/>
      <w:lvlJc w:val="left"/>
      <w:pPr>
        <w:tabs>
          <w:tab w:val="num" w:pos="1440"/>
        </w:tabs>
        <w:ind w:left="1440" w:hanging="360"/>
      </w:pPr>
      <w:rPr>
        <w:rFonts w:ascii="Symbol" w:hAnsi="Symbol" w:hint="default"/>
        <w:color w:val="auto"/>
        <w:sz w:val="22"/>
      </w:rPr>
    </w:lvl>
    <w:lvl w:ilvl="1" w:tplc="4D401708">
      <w:start w:val="1"/>
      <w:numFmt w:val="bullet"/>
      <w:lvlText w:val="o"/>
      <w:lvlJc w:val="left"/>
      <w:pPr>
        <w:tabs>
          <w:tab w:val="num" w:pos="2520"/>
        </w:tabs>
        <w:ind w:left="2520" w:hanging="360"/>
      </w:pPr>
      <w:rPr>
        <w:rFonts w:ascii="Courier New" w:hAnsi="Courier New" w:hint="default"/>
      </w:rPr>
    </w:lvl>
    <w:lvl w:ilvl="2" w:tplc="DFA423F2" w:tentative="1">
      <w:start w:val="1"/>
      <w:numFmt w:val="bullet"/>
      <w:lvlText w:val=""/>
      <w:lvlJc w:val="left"/>
      <w:pPr>
        <w:tabs>
          <w:tab w:val="num" w:pos="3240"/>
        </w:tabs>
        <w:ind w:left="3240" w:hanging="360"/>
      </w:pPr>
      <w:rPr>
        <w:rFonts w:ascii="Wingdings" w:hAnsi="Wingdings" w:hint="default"/>
      </w:rPr>
    </w:lvl>
    <w:lvl w:ilvl="3" w:tplc="784EC2D8" w:tentative="1">
      <w:start w:val="1"/>
      <w:numFmt w:val="bullet"/>
      <w:lvlText w:val=""/>
      <w:lvlJc w:val="left"/>
      <w:pPr>
        <w:tabs>
          <w:tab w:val="num" w:pos="3960"/>
        </w:tabs>
        <w:ind w:left="3960" w:hanging="360"/>
      </w:pPr>
      <w:rPr>
        <w:rFonts w:ascii="Symbol" w:hAnsi="Symbol" w:hint="default"/>
      </w:rPr>
    </w:lvl>
    <w:lvl w:ilvl="4" w:tplc="643CE776" w:tentative="1">
      <w:start w:val="1"/>
      <w:numFmt w:val="bullet"/>
      <w:lvlText w:val="o"/>
      <w:lvlJc w:val="left"/>
      <w:pPr>
        <w:tabs>
          <w:tab w:val="num" w:pos="4680"/>
        </w:tabs>
        <w:ind w:left="4680" w:hanging="360"/>
      </w:pPr>
      <w:rPr>
        <w:rFonts w:ascii="Courier New" w:hAnsi="Courier New" w:hint="default"/>
      </w:rPr>
    </w:lvl>
    <w:lvl w:ilvl="5" w:tplc="3D3EEF0A" w:tentative="1">
      <w:start w:val="1"/>
      <w:numFmt w:val="bullet"/>
      <w:lvlText w:val=""/>
      <w:lvlJc w:val="left"/>
      <w:pPr>
        <w:tabs>
          <w:tab w:val="num" w:pos="5400"/>
        </w:tabs>
        <w:ind w:left="5400" w:hanging="360"/>
      </w:pPr>
      <w:rPr>
        <w:rFonts w:ascii="Wingdings" w:hAnsi="Wingdings" w:hint="default"/>
      </w:rPr>
    </w:lvl>
    <w:lvl w:ilvl="6" w:tplc="13367080" w:tentative="1">
      <w:start w:val="1"/>
      <w:numFmt w:val="bullet"/>
      <w:lvlText w:val=""/>
      <w:lvlJc w:val="left"/>
      <w:pPr>
        <w:tabs>
          <w:tab w:val="num" w:pos="6120"/>
        </w:tabs>
        <w:ind w:left="6120" w:hanging="360"/>
      </w:pPr>
      <w:rPr>
        <w:rFonts w:ascii="Symbol" w:hAnsi="Symbol" w:hint="default"/>
      </w:rPr>
    </w:lvl>
    <w:lvl w:ilvl="7" w:tplc="7E2867BA" w:tentative="1">
      <w:start w:val="1"/>
      <w:numFmt w:val="bullet"/>
      <w:lvlText w:val="o"/>
      <w:lvlJc w:val="left"/>
      <w:pPr>
        <w:tabs>
          <w:tab w:val="num" w:pos="6840"/>
        </w:tabs>
        <w:ind w:left="6840" w:hanging="360"/>
      </w:pPr>
      <w:rPr>
        <w:rFonts w:ascii="Courier New" w:hAnsi="Courier New" w:hint="default"/>
      </w:rPr>
    </w:lvl>
    <w:lvl w:ilvl="8" w:tplc="E9121142"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6EE5680"/>
    <w:multiLevelType w:val="hybridMultilevel"/>
    <w:tmpl w:val="CB8EBD60"/>
    <w:lvl w:ilvl="0" w:tplc="3C1EBD4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510672"/>
    <w:multiLevelType w:val="hybridMultilevel"/>
    <w:tmpl w:val="68F02CF2"/>
    <w:lvl w:ilvl="0" w:tplc="938288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122386228">
    <w:abstractNumId w:val="6"/>
  </w:num>
  <w:num w:numId="2" w16cid:durableId="238442906">
    <w:abstractNumId w:val="5"/>
  </w:num>
  <w:num w:numId="3" w16cid:durableId="1290471895">
    <w:abstractNumId w:val="9"/>
  </w:num>
  <w:num w:numId="4" w16cid:durableId="31659795">
    <w:abstractNumId w:val="7"/>
  </w:num>
  <w:num w:numId="5" w16cid:durableId="122962951">
    <w:abstractNumId w:val="8"/>
  </w:num>
  <w:num w:numId="6" w16cid:durableId="1398431993">
    <w:abstractNumId w:val="3"/>
  </w:num>
  <w:num w:numId="7" w16cid:durableId="498467221">
    <w:abstractNumId w:val="2"/>
  </w:num>
  <w:num w:numId="8" w16cid:durableId="1825121746">
    <w:abstractNumId w:val="0"/>
  </w:num>
  <w:num w:numId="9" w16cid:durableId="2029595680">
    <w:abstractNumId w:val="1"/>
  </w:num>
  <w:num w:numId="10" w16cid:durableId="871721631">
    <w:abstractNumId w:val="4"/>
  </w:num>
  <w:num w:numId="11" w16cid:durableId="129053699">
    <w:abstractNumId w:val="24"/>
  </w:num>
  <w:num w:numId="12" w16cid:durableId="1542090727">
    <w:abstractNumId w:val="17"/>
  </w:num>
  <w:num w:numId="13" w16cid:durableId="1394964445">
    <w:abstractNumId w:val="33"/>
  </w:num>
  <w:num w:numId="14" w16cid:durableId="1364355853">
    <w:abstractNumId w:val="20"/>
  </w:num>
  <w:num w:numId="15" w16cid:durableId="1681739815">
    <w:abstractNumId w:val="26"/>
  </w:num>
  <w:num w:numId="16" w16cid:durableId="1804275310">
    <w:abstractNumId w:val="10"/>
  </w:num>
  <w:num w:numId="17" w16cid:durableId="1067147736">
    <w:abstractNumId w:val="23"/>
  </w:num>
  <w:num w:numId="18" w16cid:durableId="1150563563">
    <w:abstractNumId w:val="11"/>
  </w:num>
  <w:num w:numId="19" w16cid:durableId="2086300374">
    <w:abstractNumId w:val="38"/>
  </w:num>
  <w:num w:numId="20" w16cid:durableId="1910767637">
    <w:abstractNumId w:val="37"/>
  </w:num>
  <w:num w:numId="21" w16cid:durableId="94403145">
    <w:abstractNumId w:val="21"/>
  </w:num>
  <w:num w:numId="22" w16cid:durableId="1457139741">
    <w:abstractNumId w:val="27"/>
  </w:num>
  <w:num w:numId="23" w16cid:durableId="251740120">
    <w:abstractNumId w:val="22"/>
  </w:num>
  <w:num w:numId="24" w16cid:durableId="342827225">
    <w:abstractNumId w:val="19"/>
  </w:num>
  <w:num w:numId="25" w16cid:durableId="602617366">
    <w:abstractNumId w:val="40"/>
  </w:num>
  <w:num w:numId="26" w16cid:durableId="2101171527">
    <w:abstractNumId w:val="29"/>
  </w:num>
  <w:num w:numId="27" w16cid:durableId="694965763">
    <w:abstractNumId w:val="13"/>
  </w:num>
  <w:num w:numId="28" w16cid:durableId="1461534150">
    <w:abstractNumId w:val="16"/>
  </w:num>
  <w:num w:numId="29" w16cid:durableId="1600210382">
    <w:abstractNumId w:val="41"/>
  </w:num>
  <w:num w:numId="30" w16cid:durableId="1260336489">
    <w:abstractNumId w:val="25"/>
  </w:num>
  <w:num w:numId="31" w16cid:durableId="1238903044">
    <w:abstractNumId w:val="15"/>
  </w:num>
  <w:num w:numId="32" w16cid:durableId="419328292">
    <w:abstractNumId w:val="31"/>
  </w:num>
  <w:num w:numId="33" w16cid:durableId="1608536843">
    <w:abstractNumId w:val="42"/>
  </w:num>
  <w:num w:numId="34" w16cid:durableId="369113540">
    <w:abstractNumId w:val="14"/>
  </w:num>
  <w:num w:numId="35" w16cid:durableId="786046824">
    <w:abstractNumId w:val="28"/>
  </w:num>
  <w:num w:numId="36" w16cid:durableId="1275795953">
    <w:abstractNumId w:val="39"/>
  </w:num>
  <w:num w:numId="37" w16cid:durableId="965507335">
    <w:abstractNumId w:val="35"/>
  </w:num>
  <w:num w:numId="38" w16cid:durableId="592055894">
    <w:abstractNumId w:val="20"/>
  </w:num>
  <w:num w:numId="39" w16cid:durableId="31810153">
    <w:abstractNumId w:val="34"/>
  </w:num>
  <w:num w:numId="40" w16cid:durableId="1474519115">
    <w:abstractNumId w:val="20"/>
  </w:num>
  <w:num w:numId="41" w16cid:durableId="1526867158">
    <w:abstractNumId w:val="20"/>
  </w:num>
  <w:num w:numId="42" w16cid:durableId="415251283">
    <w:abstractNumId w:val="20"/>
  </w:num>
  <w:num w:numId="43" w16cid:durableId="222525945">
    <w:abstractNumId w:val="20"/>
  </w:num>
  <w:num w:numId="44" w16cid:durableId="361831890">
    <w:abstractNumId w:val="20"/>
  </w:num>
  <w:num w:numId="45" w16cid:durableId="965239980">
    <w:abstractNumId w:val="18"/>
  </w:num>
  <w:num w:numId="46" w16cid:durableId="537621053">
    <w:abstractNumId w:val="20"/>
  </w:num>
  <w:num w:numId="47" w16cid:durableId="1834905840">
    <w:abstractNumId w:val="36"/>
  </w:num>
  <w:num w:numId="48" w16cid:durableId="384178298">
    <w:abstractNumId w:val="12"/>
  </w:num>
  <w:num w:numId="49" w16cid:durableId="1281186268">
    <w:abstractNumId w:val="20"/>
  </w:num>
  <w:num w:numId="50" w16cid:durableId="333920959">
    <w:abstractNumId w:val="32"/>
  </w:num>
  <w:num w:numId="51" w16cid:durableId="1515000402">
    <w:abstractNumId w:val="30"/>
  </w:num>
  <w:num w:numId="52" w16cid:durableId="1800999415">
    <w:abstractNumId w:val="20"/>
  </w:num>
  <w:num w:numId="53" w16cid:durableId="1584686152">
    <w:abstractNumId w:val="20"/>
  </w:num>
  <w:num w:numId="54" w16cid:durableId="834345585">
    <w:abstractNumId w:val="20"/>
  </w:num>
  <w:num w:numId="55" w16cid:durableId="22874284">
    <w:abstractNumId w:val="20"/>
  </w:num>
  <w:num w:numId="56" w16cid:durableId="1712881514">
    <w:abstractNumId w:val="20"/>
  </w:num>
  <w:num w:numId="57" w16cid:durableId="2059894055">
    <w:abstractNumId w:val="20"/>
  </w:num>
  <w:num w:numId="58" w16cid:durableId="824316512">
    <w:abstractNumId w:val="20"/>
  </w:num>
  <w:num w:numId="59" w16cid:durableId="1404718361">
    <w:abstractNumId w:val="20"/>
  </w:num>
  <w:num w:numId="60" w16cid:durableId="1327976191">
    <w:abstractNumId w:val="20"/>
  </w:num>
  <w:num w:numId="61" w16cid:durableId="787971463">
    <w:abstractNumId w:val="20"/>
  </w:num>
  <w:num w:numId="62" w16cid:durableId="2121223716">
    <w:abstractNumId w:val="20"/>
  </w:num>
  <w:num w:numId="63" w16cid:durableId="577640269">
    <w:abstractNumId w:val="20"/>
  </w:num>
  <w:num w:numId="64" w16cid:durableId="571283390">
    <w:abstractNumId w:val="20"/>
  </w:num>
  <w:num w:numId="65" w16cid:durableId="767189404">
    <w:abstractNumId w:val="20"/>
  </w:num>
  <w:num w:numId="66" w16cid:durableId="1757559038">
    <w:abstractNumId w:val="20"/>
  </w:num>
  <w:num w:numId="67" w16cid:durableId="542790332">
    <w:abstractNumId w:val="20"/>
  </w:num>
  <w:num w:numId="68" w16cid:durableId="735930790">
    <w:abstractNumId w:val="20"/>
  </w:num>
  <w:num w:numId="69" w16cid:durableId="1079718438">
    <w:abstractNumId w:val="20"/>
  </w:num>
  <w:num w:numId="70" w16cid:durableId="1832135599">
    <w:abstractNumId w:val="20"/>
  </w:num>
  <w:num w:numId="71" w16cid:durableId="1459178602">
    <w:abstractNumId w:val="20"/>
  </w:num>
  <w:num w:numId="72" w16cid:durableId="567806433">
    <w:abstractNumId w:val="20"/>
  </w:num>
  <w:num w:numId="73" w16cid:durableId="1507405501">
    <w:abstractNumId w:val="20"/>
  </w:num>
  <w:num w:numId="74" w16cid:durableId="1102798376">
    <w:abstractNumId w:val="20"/>
  </w:num>
  <w:num w:numId="75" w16cid:durableId="154339269">
    <w:abstractNumId w:val="20"/>
  </w:num>
  <w:num w:numId="76" w16cid:durableId="2002390255">
    <w:abstractNumId w:val="20"/>
  </w:num>
  <w:num w:numId="77" w16cid:durableId="1316763839">
    <w:abstractNumId w:val="20"/>
  </w:num>
  <w:num w:numId="78" w16cid:durableId="1417441697">
    <w:abstractNumId w:val="20"/>
  </w:num>
  <w:num w:numId="79" w16cid:durableId="1858424108">
    <w:abstractNumId w:val="20"/>
  </w:num>
  <w:num w:numId="80" w16cid:durableId="1153333675">
    <w:abstractNumId w:val="20"/>
  </w:num>
  <w:num w:numId="81" w16cid:durableId="717046557">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10F"/>
    <w:rsid w:val="000002EE"/>
    <w:rsid w:val="000004CD"/>
    <w:rsid w:val="0000051A"/>
    <w:rsid w:val="00000592"/>
    <w:rsid w:val="000005A2"/>
    <w:rsid w:val="0000075F"/>
    <w:rsid w:val="000009EE"/>
    <w:rsid w:val="00000BA2"/>
    <w:rsid w:val="00000F7E"/>
    <w:rsid w:val="00001031"/>
    <w:rsid w:val="00001060"/>
    <w:rsid w:val="0000123F"/>
    <w:rsid w:val="00001436"/>
    <w:rsid w:val="0000154D"/>
    <w:rsid w:val="000019B6"/>
    <w:rsid w:val="000019DA"/>
    <w:rsid w:val="00001A6A"/>
    <w:rsid w:val="00001BF3"/>
    <w:rsid w:val="00001EAE"/>
    <w:rsid w:val="000023C4"/>
    <w:rsid w:val="00002488"/>
    <w:rsid w:val="00002700"/>
    <w:rsid w:val="00002B9D"/>
    <w:rsid w:val="00002BF4"/>
    <w:rsid w:val="00002E22"/>
    <w:rsid w:val="00003087"/>
    <w:rsid w:val="0000312E"/>
    <w:rsid w:val="00003957"/>
    <w:rsid w:val="00003C2A"/>
    <w:rsid w:val="00003DA5"/>
    <w:rsid w:val="00004006"/>
    <w:rsid w:val="0000429B"/>
    <w:rsid w:val="0000435F"/>
    <w:rsid w:val="000045AD"/>
    <w:rsid w:val="00004664"/>
    <w:rsid w:val="00004D65"/>
    <w:rsid w:val="00005245"/>
    <w:rsid w:val="0000542F"/>
    <w:rsid w:val="000054F6"/>
    <w:rsid w:val="00005609"/>
    <w:rsid w:val="00005714"/>
    <w:rsid w:val="000058C5"/>
    <w:rsid w:val="00005AFB"/>
    <w:rsid w:val="00005B96"/>
    <w:rsid w:val="00005D4B"/>
    <w:rsid w:val="00005DC2"/>
    <w:rsid w:val="00006943"/>
    <w:rsid w:val="000069B4"/>
    <w:rsid w:val="00006AC8"/>
    <w:rsid w:val="00006C42"/>
    <w:rsid w:val="00006EC3"/>
    <w:rsid w:val="00007243"/>
    <w:rsid w:val="00007297"/>
    <w:rsid w:val="000072D9"/>
    <w:rsid w:val="000076C3"/>
    <w:rsid w:val="00007712"/>
    <w:rsid w:val="000077F7"/>
    <w:rsid w:val="000077FB"/>
    <w:rsid w:val="000102CF"/>
    <w:rsid w:val="00010340"/>
    <w:rsid w:val="000103C7"/>
    <w:rsid w:val="00010529"/>
    <w:rsid w:val="000105BD"/>
    <w:rsid w:val="00010C90"/>
    <w:rsid w:val="00010CEE"/>
    <w:rsid w:val="00011058"/>
    <w:rsid w:val="00011293"/>
    <w:rsid w:val="0001164D"/>
    <w:rsid w:val="00011725"/>
    <w:rsid w:val="0001180E"/>
    <w:rsid w:val="00011931"/>
    <w:rsid w:val="0001216C"/>
    <w:rsid w:val="000122B5"/>
    <w:rsid w:val="00012958"/>
    <w:rsid w:val="00012E60"/>
    <w:rsid w:val="0001325D"/>
    <w:rsid w:val="000133B2"/>
    <w:rsid w:val="0001380E"/>
    <w:rsid w:val="00013C0D"/>
    <w:rsid w:val="00014052"/>
    <w:rsid w:val="000142C1"/>
    <w:rsid w:val="000143B3"/>
    <w:rsid w:val="00014432"/>
    <w:rsid w:val="00014779"/>
    <w:rsid w:val="00014804"/>
    <w:rsid w:val="0001484D"/>
    <w:rsid w:val="0001568C"/>
    <w:rsid w:val="000156CD"/>
    <w:rsid w:val="00015A6A"/>
    <w:rsid w:val="00015AFB"/>
    <w:rsid w:val="00015B37"/>
    <w:rsid w:val="00015BBC"/>
    <w:rsid w:val="000162F4"/>
    <w:rsid w:val="00016B0E"/>
    <w:rsid w:val="00017099"/>
    <w:rsid w:val="000172E4"/>
    <w:rsid w:val="00017748"/>
    <w:rsid w:val="00017912"/>
    <w:rsid w:val="00017B7A"/>
    <w:rsid w:val="000200DB"/>
    <w:rsid w:val="00020121"/>
    <w:rsid w:val="00020794"/>
    <w:rsid w:val="000208E9"/>
    <w:rsid w:val="00020BAD"/>
    <w:rsid w:val="00020BFC"/>
    <w:rsid w:val="00020D81"/>
    <w:rsid w:val="00020F1E"/>
    <w:rsid w:val="00022205"/>
    <w:rsid w:val="00022308"/>
    <w:rsid w:val="000227D8"/>
    <w:rsid w:val="00022913"/>
    <w:rsid w:val="0002303B"/>
    <w:rsid w:val="00023451"/>
    <w:rsid w:val="0002354B"/>
    <w:rsid w:val="00023807"/>
    <w:rsid w:val="000239F3"/>
    <w:rsid w:val="00023A92"/>
    <w:rsid w:val="00023E65"/>
    <w:rsid w:val="000243AC"/>
    <w:rsid w:val="00024527"/>
    <w:rsid w:val="00024567"/>
    <w:rsid w:val="00024718"/>
    <w:rsid w:val="00024846"/>
    <w:rsid w:val="0002488F"/>
    <w:rsid w:val="00024CC5"/>
    <w:rsid w:val="00024FC9"/>
    <w:rsid w:val="000252B9"/>
    <w:rsid w:val="000252EE"/>
    <w:rsid w:val="00025AE2"/>
    <w:rsid w:val="00025B15"/>
    <w:rsid w:val="00025B8B"/>
    <w:rsid w:val="000263C0"/>
    <w:rsid w:val="000264B4"/>
    <w:rsid w:val="00026568"/>
    <w:rsid w:val="00026BDC"/>
    <w:rsid w:val="00026CAD"/>
    <w:rsid w:val="00026E19"/>
    <w:rsid w:val="000270B0"/>
    <w:rsid w:val="000273B3"/>
    <w:rsid w:val="00027550"/>
    <w:rsid w:val="00027785"/>
    <w:rsid w:val="00027B5B"/>
    <w:rsid w:val="00027C21"/>
    <w:rsid w:val="00027E92"/>
    <w:rsid w:val="0003012B"/>
    <w:rsid w:val="00030484"/>
    <w:rsid w:val="00030AAB"/>
    <w:rsid w:val="00030E34"/>
    <w:rsid w:val="0003113C"/>
    <w:rsid w:val="0003123F"/>
    <w:rsid w:val="0003195D"/>
    <w:rsid w:val="000319A3"/>
    <w:rsid w:val="00031D96"/>
    <w:rsid w:val="000320FA"/>
    <w:rsid w:val="0003228B"/>
    <w:rsid w:val="000323DB"/>
    <w:rsid w:val="00032863"/>
    <w:rsid w:val="000328DB"/>
    <w:rsid w:val="0003331E"/>
    <w:rsid w:val="000336A0"/>
    <w:rsid w:val="00033829"/>
    <w:rsid w:val="00033A8A"/>
    <w:rsid w:val="00033C24"/>
    <w:rsid w:val="00034C3D"/>
    <w:rsid w:val="00034C74"/>
    <w:rsid w:val="00034E11"/>
    <w:rsid w:val="00034E17"/>
    <w:rsid w:val="00034E51"/>
    <w:rsid w:val="000350BC"/>
    <w:rsid w:val="00035581"/>
    <w:rsid w:val="00035989"/>
    <w:rsid w:val="00035A40"/>
    <w:rsid w:val="00035A44"/>
    <w:rsid w:val="00035A5C"/>
    <w:rsid w:val="00035FC5"/>
    <w:rsid w:val="000360CB"/>
    <w:rsid w:val="00036912"/>
    <w:rsid w:val="00036A32"/>
    <w:rsid w:val="0003736D"/>
    <w:rsid w:val="00037E45"/>
    <w:rsid w:val="00037F09"/>
    <w:rsid w:val="000404E2"/>
    <w:rsid w:val="00040532"/>
    <w:rsid w:val="0004056E"/>
    <w:rsid w:val="000408AA"/>
    <w:rsid w:val="000408FD"/>
    <w:rsid w:val="00040B02"/>
    <w:rsid w:val="0004106B"/>
    <w:rsid w:val="000414F9"/>
    <w:rsid w:val="00041582"/>
    <w:rsid w:val="000415FC"/>
    <w:rsid w:val="00041C3B"/>
    <w:rsid w:val="00041E51"/>
    <w:rsid w:val="00042262"/>
    <w:rsid w:val="00042381"/>
    <w:rsid w:val="0004261B"/>
    <w:rsid w:val="00042999"/>
    <w:rsid w:val="000429A1"/>
    <w:rsid w:val="000429E0"/>
    <w:rsid w:val="00042F89"/>
    <w:rsid w:val="00043240"/>
    <w:rsid w:val="00043321"/>
    <w:rsid w:val="00043877"/>
    <w:rsid w:val="00043969"/>
    <w:rsid w:val="00043B48"/>
    <w:rsid w:val="00043C86"/>
    <w:rsid w:val="00044A03"/>
    <w:rsid w:val="00044AB3"/>
    <w:rsid w:val="00044BEB"/>
    <w:rsid w:val="00044BF2"/>
    <w:rsid w:val="00044F23"/>
    <w:rsid w:val="00045414"/>
    <w:rsid w:val="000454D6"/>
    <w:rsid w:val="000458D1"/>
    <w:rsid w:val="00045A5C"/>
    <w:rsid w:val="00045AE3"/>
    <w:rsid w:val="00045AEC"/>
    <w:rsid w:val="00045BBE"/>
    <w:rsid w:val="00045D1A"/>
    <w:rsid w:val="00045EC5"/>
    <w:rsid w:val="00045ECE"/>
    <w:rsid w:val="00046036"/>
    <w:rsid w:val="00046472"/>
    <w:rsid w:val="000466D8"/>
    <w:rsid w:val="00046902"/>
    <w:rsid w:val="00046BDE"/>
    <w:rsid w:val="00047002"/>
    <w:rsid w:val="0004774B"/>
    <w:rsid w:val="00047765"/>
    <w:rsid w:val="00050B09"/>
    <w:rsid w:val="00050D8D"/>
    <w:rsid w:val="00051057"/>
    <w:rsid w:val="000510F0"/>
    <w:rsid w:val="000511CF"/>
    <w:rsid w:val="00051859"/>
    <w:rsid w:val="000518BE"/>
    <w:rsid w:val="000518F1"/>
    <w:rsid w:val="000519AB"/>
    <w:rsid w:val="00051A75"/>
    <w:rsid w:val="00051CF9"/>
    <w:rsid w:val="00051D23"/>
    <w:rsid w:val="000520BD"/>
    <w:rsid w:val="00052318"/>
    <w:rsid w:val="0005274F"/>
    <w:rsid w:val="0005297E"/>
    <w:rsid w:val="00052BE7"/>
    <w:rsid w:val="00052BEB"/>
    <w:rsid w:val="000531ED"/>
    <w:rsid w:val="000532AB"/>
    <w:rsid w:val="000533D6"/>
    <w:rsid w:val="00053410"/>
    <w:rsid w:val="0005363B"/>
    <w:rsid w:val="0005367F"/>
    <w:rsid w:val="00053890"/>
    <w:rsid w:val="00053A40"/>
    <w:rsid w:val="00053AAD"/>
    <w:rsid w:val="00053C5B"/>
    <w:rsid w:val="00054A14"/>
    <w:rsid w:val="00054E5E"/>
    <w:rsid w:val="00054ECC"/>
    <w:rsid w:val="00054EF5"/>
    <w:rsid w:val="00055090"/>
    <w:rsid w:val="0005520D"/>
    <w:rsid w:val="0005543B"/>
    <w:rsid w:val="00055598"/>
    <w:rsid w:val="000559A7"/>
    <w:rsid w:val="00055B86"/>
    <w:rsid w:val="00055D5D"/>
    <w:rsid w:val="00055DD1"/>
    <w:rsid w:val="00055F88"/>
    <w:rsid w:val="000561AB"/>
    <w:rsid w:val="0005648E"/>
    <w:rsid w:val="00056670"/>
    <w:rsid w:val="0005695C"/>
    <w:rsid w:val="00056A53"/>
    <w:rsid w:val="00056E64"/>
    <w:rsid w:val="00056F71"/>
    <w:rsid w:val="00057157"/>
    <w:rsid w:val="00057172"/>
    <w:rsid w:val="0005764A"/>
    <w:rsid w:val="00057795"/>
    <w:rsid w:val="00057AA8"/>
    <w:rsid w:val="00057AFE"/>
    <w:rsid w:val="00057FC1"/>
    <w:rsid w:val="00060354"/>
    <w:rsid w:val="0006063F"/>
    <w:rsid w:val="00060949"/>
    <w:rsid w:val="00060AD4"/>
    <w:rsid w:val="00060B19"/>
    <w:rsid w:val="000614EB"/>
    <w:rsid w:val="000616BF"/>
    <w:rsid w:val="00061746"/>
    <w:rsid w:val="000617A0"/>
    <w:rsid w:val="00061AB6"/>
    <w:rsid w:val="00061B23"/>
    <w:rsid w:val="00061D3A"/>
    <w:rsid w:val="00061E3E"/>
    <w:rsid w:val="0006208C"/>
    <w:rsid w:val="000621D4"/>
    <w:rsid w:val="0006221D"/>
    <w:rsid w:val="0006259E"/>
    <w:rsid w:val="00062604"/>
    <w:rsid w:val="0006273F"/>
    <w:rsid w:val="00062823"/>
    <w:rsid w:val="00062893"/>
    <w:rsid w:val="00062954"/>
    <w:rsid w:val="00062BC2"/>
    <w:rsid w:val="00062C46"/>
    <w:rsid w:val="000634D1"/>
    <w:rsid w:val="00063792"/>
    <w:rsid w:val="00063ECC"/>
    <w:rsid w:val="00064158"/>
    <w:rsid w:val="00064170"/>
    <w:rsid w:val="0006434D"/>
    <w:rsid w:val="0006446A"/>
    <w:rsid w:val="00064651"/>
    <w:rsid w:val="00064D8C"/>
    <w:rsid w:val="00064ECB"/>
    <w:rsid w:val="00065321"/>
    <w:rsid w:val="000657FB"/>
    <w:rsid w:val="00065A90"/>
    <w:rsid w:val="00065E5B"/>
    <w:rsid w:val="00065E8C"/>
    <w:rsid w:val="0006611A"/>
    <w:rsid w:val="000661A0"/>
    <w:rsid w:val="000661B8"/>
    <w:rsid w:val="000665F0"/>
    <w:rsid w:val="00066607"/>
    <w:rsid w:val="0006681B"/>
    <w:rsid w:val="00066E1E"/>
    <w:rsid w:val="0006720A"/>
    <w:rsid w:val="00067425"/>
    <w:rsid w:val="0006752F"/>
    <w:rsid w:val="000677F9"/>
    <w:rsid w:val="000678BB"/>
    <w:rsid w:val="00067B35"/>
    <w:rsid w:val="00067C5C"/>
    <w:rsid w:val="0007053A"/>
    <w:rsid w:val="000706AF"/>
    <w:rsid w:val="0007074B"/>
    <w:rsid w:val="00070A0F"/>
    <w:rsid w:val="00070A6D"/>
    <w:rsid w:val="00070F2B"/>
    <w:rsid w:val="00071231"/>
    <w:rsid w:val="00071A02"/>
    <w:rsid w:val="00071A9E"/>
    <w:rsid w:val="00072227"/>
    <w:rsid w:val="00072461"/>
    <w:rsid w:val="00072678"/>
    <w:rsid w:val="0007282B"/>
    <w:rsid w:val="00072E0E"/>
    <w:rsid w:val="0007345B"/>
    <w:rsid w:val="000734B3"/>
    <w:rsid w:val="00073741"/>
    <w:rsid w:val="000739B3"/>
    <w:rsid w:val="00073BAE"/>
    <w:rsid w:val="00073BC7"/>
    <w:rsid w:val="00073CEE"/>
    <w:rsid w:val="00073D4B"/>
    <w:rsid w:val="00073EBD"/>
    <w:rsid w:val="00074594"/>
    <w:rsid w:val="000745C9"/>
    <w:rsid w:val="0007473F"/>
    <w:rsid w:val="000748B1"/>
    <w:rsid w:val="0007513D"/>
    <w:rsid w:val="000751C2"/>
    <w:rsid w:val="0007523D"/>
    <w:rsid w:val="00075611"/>
    <w:rsid w:val="00075683"/>
    <w:rsid w:val="00075960"/>
    <w:rsid w:val="00076C16"/>
    <w:rsid w:val="00076D86"/>
    <w:rsid w:val="000770FD"/>
    <w:rsid w:val="0007724D"/>
    <w:rsid w:val="000772E3"/>
    <w:rsid w:val="00077622"/>
    <w:rsid w:val="0007769A"/>
    <w:rsid w:val="0007774C"/>
    <w:rsid w:val="00077D46"/>
    <w:rsid w:val="00077DF6"/>
    <w:rsid w:val="00077F48"/>
    <w:rsid w:val="00080B78"/>
    <w:rsid w:val="00080FCA"/>
    <w:rsid w:val="00081043"/>
    <w:rsid w:val="0008186C"/>
    <w:rsid w:val="000819C2"/>
    <w:rsid w:val="0008203F"/>
    <w:rsid w:val="00082583"/>
    <w:rsid w:val="00082B42"/>
    <w:rsid w:val="0008302D"/>
    <w:rsid w:val="000837E5"/>
    <w:rsid w:val="00083AE9"/>
    <w:rsid w:val="00083EA3"/>
    <w:rsid w:val="000842B4"/>
    <w:rsid w:val="000847F8"/>
    <w:rsid w:val="000852DB"/>
    <w:rsid w:val="00085379"/>
    <w:rsid w:val="00085536"/>
    <w:rsid w:val="00085641"/>
    <w:rsid w:val="0008603C"/>
    <w:rsid w:val="000861EA"/>
    <w:rsid w:val="0008635D"/>
    <w:rsid w:val="0008686F"/>
    <w:rsid w:val="00086BBC"/>
    <w:rsid w:val="00086C26"/>
    <w:rsid w:val="00086FC6"/>
    <w:rsid w:val="00087057"/>
    <w:rsid w:val="00087245"/>
    <w:rsid w:val="00087643"/>
    <w:rsid w:val="000878D0"/>
    <w:rsid w:val="00087A56"/>
    <w:rsid w:val="00087A7C"/>
    <w:rsid w:val="00087D21"/>
    <w:rsid w:val="00087FE4"/>
    <w:rsid w:val="00090301"/>
    <w:rsid w:val="00090A98"/>
    <w:rsid w:val="00090CD8"/>
    <w:rsid w:val="00090F73"/>
    <w:rsid w:val="000912B9"/>
    <w:rsid w:val="0009140E"/>
    <w:rsid w:val="00091430"/>
    <w:rsid w:val="000915E0"/>
    <w:rsid w:val="00091CB7"/>
    <w:rsid w:val="00091EC2"/>
    <w:rsid w:val="00091EC3"/>
    <w:rsid w:val="00092392"/>
    <w:rsid w:val="00092446"/>
    <w:rsid w:val="0009287E"/>
    <w:rsid w:val="000928A9"/>
    <w:rsid w:val="0009291B"/>
    <w:rsid w:val="00092B3D"/>
    <w:rsid w:val="00092B3F"/>
    <w:rsid w:val="00092B42"/>
    <w:rsid w:val="00092FD2"/>
    <w:rsid w:val="000930EC"/>
    <w:rsid w:val="0009310F"/>
    <w:rsid w:val="000931F8"/>
    <w:rsid w:val="0009326A"/>
    <w:rsid w:val="000933DC"/>
    <w:rsid w:val="00093554"/>
    <w:rsid w:val="00093733"/>
    <w:rsid w:val="00093D2B"/>
    <w:rsid w:val="00093E24"/>
    <w:rsid w:val="00094164"/>
    <w:rsid w:val="0009418F"/>
    <w:rsid w:val="0009425A"/>
    <w:rsid w:val="00094347"/>
    <w:rsid w:val="0009454B"/>
    <w:rsid w:val="0009455A"/>
    <w:rsid w:val="0009491C"/>
    <w:rsid w:val="00094BCD"/>
    <w:rsid w:val="00094E48"/>
    <w:rsid w:val="00095355"/>
    <w:rsid w:val="0009577D"/>
    <w:rsid w:val="00095F0F"/>
    <w:rsid w:val="000963D4"/>
    <w:rsid w:val="000969A9"/>
    <w:rsid w:val="00096C31"/>
    <w:rsid w:val="00096FB5"/>
    <w:rsid w:val="000970A5"/>
    <w:rsid w:val="000970D2"/>
    <w:rsid w:val="0009791E"/>
    <w:rsid w:val="00097926"/>
    <w:rsid w:val="00097C13"/>
    <w:rsid w:val="00097F7A"/>
    <w:rsid w:val="000A03E8"/>
    <w:rsid w:val="000A040E"/>
    <w:rsid w:val="000A075B"/>
    <w:rsid w:val="000A086D"/>
    <w:rsid w:val="000A093B"/>
    <w:rsid w:val="000A0AE4"/>
    <w:rsid w:val="000A0BE3"/>
    <w:rsid w:val="000A11A4"/>
    <w:rsid w:val="000A16E5"/>
    <w:rsid w:val="000A1880"/>
    <w:rsid w:val="000A1911"/>
    <w:rsid w:val="000A1CB5"/>
    <w:rsid w:val="000A2B68"/>
    <w:rsid w:val="000A2BC8"/>
    <w:rsid w:val="000A2CF9"/>
    <w:rsid w:val="000A2F95"/>
    <w:rsid w:val="000A32F1"/>
    <w:rsid w:val="000A3891"/>
    <w:rsid w:val="000A38E9"/>
    <w:rsid w:val="000A3D96"/>
    <w:rsid w:val="000A44B4"/>
    <w:rsid w:val="000A47FD"/>
    <w:rsid w:val="000A4A1D"/>
    <w:rsid w:val="000A4C60"/>
    <w:rsid w:val="000A4D00"/>
    <w:rsid w:val="000A4E3A"/>
    <w:rsid w:val="000A4F24"/>
    <w:rsid w:val="000A529C"/>
    <w:rsid w:val="000A54E7"/>
    <w:rsid w:val="000A5A93"/>
    <w:rsid w:val="000A5FA6"/>
    <w:rsid w:val="000A652F"/>
    <w:rsid w:val="000A6962"/>
    <w:rsid w:val="000A6C6A"/>
    <w:rsid w:val="000A6F04"/>
    <w:rsid w:val="000A6FD8"/>
    <w:rsid w:val="000A6FE7"/>
    <w:rsid w:val="000A70B4"/>
    <w:rsid w:val="000A7201"/>
    <w:rsid w:val="000A72CC"/>
    <w:rsid w:val="000A7802"/>
    <w:rsid w:val="000A7B41"/>
    <w:rsid w:val="000A7C0A"/>
    <w:rsid w:val="000A7DE3"/>
    <w:rsid w:val="000B046F"/>
    <w:rsid w:val="000B04CB"/>
    <w:rsid w:val="000B06EA"/>
    <w:rsid w:val="000B0770"/>
    <w:rsid w:val="000B0F08"/>
    <w:rsid w:val="000B13E5"/>
    <w:rsid w:val="000B1461"/>
    <w:rsid w:val="000B1567"/>
    <w:rsid w:val="000B1759"/>
    <w:rsid w:val="000B19D4"/>
    <w:rsid w:val="000B1EA0"/>
    <w:rsid w:val="000B23AD"/>
    <w:rsid w:val="000B2745"/>
    <w:rsid w:val="000B2768"/>
    <w:rsid w:val="000B2B5E"/>
    <w:rsid w:val="000B2EC9"/>
    <w:rsid w:val="000B3492"/>
    <w:rsid w:val="000B34DC"/>
    <w:rsid w:val="000B378D"/>
    <w:rsid w:val="000B3A85"/>
    <w:rsid w:val="000B44C5"/>
    <w:rsid w:val="000B4AF9"/>
    <w:rsid w:val="000B5459"/>
    <w:rsid w:val="000B558E"/>
    <w:rsid w:val="000B5776"/>
    <w:rsid w:val="000B58C1"/>
    <w:rsid w:val="000B5B78"/>
    <w:rsid w:val="000B5BAE"/>
    <w:rsid w:val="000B5C11"/>
    <w:rsid w:val="000B6124"/>
    <w:rsid w:val="000B6276"/>
    <w:rsid w:val="000B63D6"/>
    <w:rsid w:val="000B6BAD"/>
    <w:rsid w:val="000B6CFE"/>
    <w:rsid w:val="000B70B9"/>
    <w:rsid w:val="000B7283"/>
    <w:rsid w:val="000B74BF"/>
    <w:rsid w:val="000B7506"/>
    <w:rsid w:val="000B7510"/>
    <w:rsid w:val="000B7BB9"/>
    <w:rsid w:val="000C011E"/>
    <w:rsid w:val="000C0188"/>
    <w:rsid w:val="000C0469"/>
    <w:rsid w:val="000C0732"/>
    <w:rsid w:val="000C0974"/>
    <w:rsid w:val="000C0BDA"/>
    <w:rsid w:val="000C11D9"/>
    <w:rsid w:val="000C149F"/>
    <w:rsid w:val="000C17B2"/>
    <w:rsid w:val="000C19AA"/>
    <w:rsid w:val="000C1B10"/>
    <w:rsid w:val="000C1CE8"/>
    <w:rsid w:val="000C1EBF"/>
    <w:rsid w:val="000C1EC0"/>
    <w:rsid w:val="000C24AF"/>
    <w:rsid w:val="000C26F1"/>
    <w:rsid w:val="000C2867"/>
    <w:rsid w:val="000C2A1B"/>
    <w:rsid w:val="000C2EBA"/>
    <w:rsid w:val="000C3131"/>
    <w:rsid w:val="000C3334"/>
    <w:rsid w:val="000C370E"/>
    <w:rsid w:val="000C3978"/>
    <w:rsid w:val="000C438E"/>
    <w:rsid w:val="000C469F"/>
    <w:rsid w:val="000C46F4"/>
    <w:rsid w:val="000C4B0C"/>
    <w:rsid w:val="000C4FE4"/>
    <w:rsid w:val="000C50EC"/>
    <w:rsid w:val="000C5127"/>
    <w:rsid w:val="000C517F"/>
    <w:rsid w:val="000C53CA"/>
    <w:rsid w:val="000C55C3"/>
    <w:rsid w:val="000C5962"/>
    <w:rsid w:val="000C5C64"/>
    <w:rsid w:val="000C5EE3"/>
    <w:rsid w:val="000C5EEC"/>
    <w:rsid w:val="000C6138"/>
    <w:rsid w:val="000C641A"/>
    <w:rsid w:val="000C6700"/>
    <w:rsid w:val="000C69EF"/>
    <w:rsid w:val="000C6BE4"/>
    <w:rsid w:val="000C6F20"/>
    <w:rsid w:val="000C739C"/>
    <w:rsid w:val="000C73D5"/>
    <w:rsid w:val="000C7722"/>
    <w:rsid w:val="000C7AD2"/>
    <w:rsid w:val="000C7B59"/>
    <w:rsid w:val="000C7FD1"/>
    <w:rsid w:val="000D032A"/>
    <w:rsid w:val="000D0C55"/>
    <w:rsid w:val="000D10C0"/>
    <w:rsid w:val="000D12A5"/>
    <w:rsid w:val="000D1790"/>
    <w:rsid w:val="000D1950"/>
    <w:rsid w:val="000D1BE7"/>
    <w:rsid w:val="000D1F45"/>
    <w:rsid w:val="000D1F50"/>
    <w:rsid w:val="000D2444"/>
    <w:rsid w:val="000D2864"/>
    <w:rsid w:val="000D3097"/>
    <w:rsid w:val="000D3D44"/>
    <w:rsid w:val="000D3F7A"/>
    <w:rsid w:val="000D3FCF"/>
    <w:rsid w:val="000D40E6"/>
    <w:rsid w:val="000D4376"/>
    <w:rsid w:val="000D4980"/>
    <w:rsid w:val="000D4B0F"/>
    <w:rsid w:val="000D4B28"/>
    <w:rsid w:val="000D4B33"/>
    <w:rsid w:val="000D5312"/>
    <w:rsid w:val="000D5404"/>
    <w:rsid w:val="000D5BC2"/>
    <w:rsid w:val="000D5FCC"/>
    <w:rsid w:val="000D5FEB"/>
    <w:rsid w:val="000D6417"/>
    <w:rsid w:val="000D6B01"/>
    <w:rsid w:val="000D6C0C"/>
    <w:rsid w:val="000D6DFE"/>
    <w:rsid w:val="000D7691"/>
    <w:rsid w:val="000D789C"/>
    <w:rsid w:val="000D7C20"/>
    <w:rsid w:val="000D7DAE"/>
    <w:rsid w:val="000E0191"/>
    <w:rsid w:val="000E0531"/>
    <w:rsid w:val="000E0631"/>
    <w:rsid w:val="000E07AB"/>
    <w:rsid w:val="000E082A"/>
    <w:rsid w:val="000E0B52"/>
    <w:rsid w:val="000E0F64"/>
    <w:rsid w:val="000E0F73"/>
    <w:rsid w:val="000E1034"/>
    <w:rsid w:val="000E112A"/>
    <w:rsid w:val="000E124C"/>
    <w:rsid w:val="000E16A7"/>
    <w:rsid w:val="000E1A13"/>
    <w:rsid w:val="000E2387"/>
    <w:rsid w:val="000E24A4"/>
    <w:rsid w:val="000E25D3"/>
    <w:rsid w:val="000E2806"/>
    <w:rsid w:val="000E2D49"/>
    <w:rsid w:val="000E30B9"/>
    <w:rsid w:val="000E34BD"/>
    <w:rsid w:val="000E354C"/>
    <w:rsid w:val="000E3998"/>
    <w:rsid w:val="000E39AB"/>
    <w:rsid w:val="000E3ACF"/>
    <w:rsid w:val="000E4337"/>
    <w:rsid w:val="000E448F"/>
    <w:rsid w:val="000E47AC"/>
    <w:rsid w:val="000E48C4"/>
    <w:rsid w:val="000E493F"/>
    <w:rsid w:val="000E4968"/>
    <w:rsid w:val="000E4ED7"/>
    <w:rsid w:val="000E5221"/>
    <w:rsid w:val="000E53E7"/>
    <w:rsid w:val="000E54EF"/>
    <w:rsid w:val="000E581D"/>
    <w:rsid w:val="000E5827"/>
    <w:rsid w:val="000E58FA"/>
    <w:rsid w:val="000E5B80"/>
    <w:rsid w:val="000E6213"/>
    <w:rsid w:val="000E6564"/>
    <w:rsid w:val="000E66D6"/>
    <w:rsid w:val="000E6A7B"/>
    <w:rsid w:val="000E6C80"/>
    <w:rsid w:val="000E6FBF"/>
    <w:rsid w:val="000E78B0"/>
    <w:rsid w:val="000E7A60"/>
    <w:rsid w:val="000E7A90"/>
    <w:rsid w:val="000E7B28"/>
    <w:rsid w:val="000F039E"/>
    <w:rsid w:val="000F0AB5"/>
    <w:rsid w:val="000F0B9C"/>
    <w:rsid w:val="000F0F12"/>
    <w:rsid w:val="000F0F20"/>
    <w:rsid w:val="000F1121"/>
    <w:rsid w:val="000F1491"/>
    <w:rsid w:val="000F15B3"/>
    <w:rsid w:val="000F1674"/>
    <w:rsid w:val="000F1987"/>
    <w:rsid w:val="000F19DC"/>
    <w:rsid w:val="000F1B1E"/>
    <w:rsid w:val="000F2A21"/>
    <w:rsid w:val="000F2E27"/>
    <w:rsid w:val="000F2EFA"/>
    <w:rsid w:val="000F302C"/>
    <w:rsid w:val="000F33B1"/>
    <w:rsid w:val="000F361E"/>
    <w:rsid w:val="000F3D96"/>
    <w:rsid w:val="000F454A"/>
    <w:rsid w:val="000F45F6"/>
    <w:rsid w:val="000F496A"/>
    <w:rsid w:val="000F4BAA"/>
    <w:rsid w:val="000F4C19"/>
    <w:rsid w:val="000F5178"/>
    <w:rsid w:val="000F5192"/>
    <w:rsid w:val="000F51DA"/>
    <w:rsid w:val="000F59EC"/>
    <w:rsid w:val="000F5B78"/>
    <w:rsid w:val="000F5CA9"/>
    <w:rsid w:val="000F5DA3"/>
    <w:rsid w:val="000F5EB0"/>
    <w:rsid w:val="000F6027"/>
    <w:rsid w:val="000F6165"/>
    <w:rsid w:val="000F62C5"/>
    <w:rsid w:val="000F65C7"/>
    <w:rsid w:val="000F668E"/>
    <w:rsid w:val="000F6D9D"/>
    <w:rsid w:val="000F70F0"/>
    <w:rsid w:val="000F76BA"/>
    <w:rsid w:val="000F79F0"/>
    <w:rsid w:val="000F7D31"/>
    <w:rsid w:val="000F7D59"/>
    <w:rsid w:val="00100127"/>
    <w:rsid w:val="001004D1"/>
    <w:rsid w:val="00100AD6"/>
    <w:rsid w:val="00100D24"/>
    <w:rsid w:val="00101703"/>
    <w:rsid w:val="00101793"/>
    <w:rsid w:val="00101B7C"/>
    <w:rsid w:val="00101BBB"/>
    <w:rsid w:val="00101D23"/>
    <w:rsid w:val="00102137"/>
    <w:rsid w:val="00102277"/>
    <w:rsid w:val="001023D2"/>
    <w:rsid w:val="001024FA"/>
    <w:rsid w:val="00102769"/>
    <w:rsid w:val="00102807"/>
    <w:rsid w:val="00102916"/>
    <w:rsid w:val="00102B3B"/>
    <w:rsid w:val="00102C94"/>
    <w:rsid w:val="00103082"/>
    <w:rsid w:val="00103124"/>
    <w:rsid w:val="0010354E"/>
    <w:rsid w:val="00103781"/>
    <w:rsid w:val="001038FE"/>
    <w:rsid w:val="00103B0F"/>
    <w:rsid w:val="00103D91"/>
    <w:rsid w:val="00103E9C"/>
    <w:rsid w:val="00103FFA"/>
    <w:rsid w:val="001041BD"/>
    <w:rsid w:val="0010429B"/>
    <w:rsid w:val="001046FB"/>
    <w:rsid w:val="00104B7C"/>
    <w:rsid w:val="00104D09"/>
    <w:rsid w:val="001052C7"/>
    <w:rsid w:val="00105584"/>
    <w:rsid w:val="00105CE2"/>
    <w:rsid w:val="00105EA7"/>
    <w:rsid w:val="001060BE"/>
    <w:rsid w:val="001061D8"/>
    <w:rsid w:val="00106300"/>
    <w:rsid w:val="00106487"/>
    <w:rsid w:val="00106571"/>
    <w:rsid w:val="00106614"/>
    <w:rsid w:val="00106855"/>
    <w:rsid w:val="00106996"/>
    <w:rsid w:val="00106A62"/>
    <w:rsid w:val="00106A7A"/>
    <w:rsid w:val="00106BDB"/>
    <w:rsid w:val="00106DD4"/>
    <w:rsid w:val="00106E13"/>
    <w:rsid w:val="0010701E"/>
    <w:rsid w:val="001074BA"/>
    <w:rsid w:val="00107569"/>
    <w:rsid w:val="001076F2"/>
    <w:rsid w:val="0010784E"/>
    <w:rsid w:val="00107B6B"/>
    <w:rsid w:val="00107E6F"/>
    <w:rsid w:val="00110AC5"/>
    <w:rsid w:val="00110AE7"/>
    <w:rsid w:val="00110E45"/>
    <w:rsid w:val="00110F7B"/>
    <w:rsid w:val="001111C7"/>
    <w:rsid w:val="0011176F"/>
    <w:rsid w:val="0011183F"/>
    <w:rsid w:val="00111890"/>
    <w:rsid w:val="00111E8D"/>
    <w:rsid w:val="001123D8"/>
    <w:rsid w:val="0011267E"/>
    <w:rsid w:val="00112C2A"/>
    <w:rsid w:val="00113460"/>
    <w:rsid w:val="00113683"/>
    <w:rsid w:val="00113825"/>
    <w:rsid w:val="00113826"/>
    <w:rsid w:val="001138CB"/>
    <w:rsid w:val="001139DE"/>
    <w:rsid w:val="00113AE3"/>
    <w:rsid w:val="00113B6D"/>
    <w:rsid w:val="00113BA3"/>
    <w:rsid w:val="00113CDC"/>
    <w:rsid w:val="001142B6"/>
    <w:rsid w:val="001142EC"/>
    <w:rsid w:val="0011497D"/>
    <w:rsid w:val="00114BC2"/>
    <w:rsid w:val="001153B7"/>
    <w:rsid w:val="00115463"/>
    <w:rsid w:val="00116105"/>
    <w:rsid w:val="001164CB"/>
    <w:rsid w:val="00116C99"/>
    <w:rsid w:val="00117393"/>
    <w:rsid w:val="001178C5"/>
    <w:rsid w:val="00117A45"/>
    <w:rsid w:val="00117ACC"/>
    <w:rsid w:val="00117BAE"/>
    <w:rsid w:val="00117C25"/>
    <w:rsid w:val="00120206"/>
    <w:rsid w:val="00120263"/>
    <w:rsid w:val="001205CF"/>
    <w:rsid w:val="001205E6"/>
    <w:rsid w:val="00120976"/>
    <w:rsid w:val="00120B2A"/>
    <w:rsid w:val="00120B46"/>
    <w:rsid w:val="00120D05"/>
    <w:rsid w:val="00120DC7"/>
    <w:rsid w:val="00121286"/>
    <w:rsid w:val="00121293"/>
    <w:rsid w:val="00121666"/>
    <w:rsid w:val="00121989"/>
    <w:rsid w:val="00121E6B"/>
    <w:rsid w:val="0012202E"/>
    <w:rsid w:val="00122454"/>
    <w:rsid w:val="00122699"/>
    <w:rsid w:val="001226D6"/>
    <w:rsid w:val="001229B3"/>
    <w:rsid w:val="00122BA3"/>
    <w:rsid w:val="00122CBE"/>
    <w:rsid w:val="00122CD7"/>
    <w:rsid w:val="00122FE8"/>
    <w:rsid w:val="0012351A"/>
    <w:rsid w:val="00123539"/>
    <w:rsid w:val="0012381E"/>
    <w:rsid w:val="00123CF4"/>
    <w:rsid w:val="00123FE5"/>
    <w:rsid w:val="00124426"/>
    <w:rsid w:val="00124D3C"/>
    <w:rsid w:val="00124EAC"/>
    <w:rsid w:val="00124FC4"/>
    <w:rsid w:val="0012515F"/>
    <w:rsid w:val="001251FB"/>
    <w:rsid w:val="0012552A"/>
    <w:rsid w:val="0012583E"/>
    <w:rsid w:val="001258EC"/>
    <w:rsid w:val="00125BE5"/>
    <w:rsid w:val="00125D70"/>
    <w:rsid w:val="001264A5"/>
    <w:rsid w:val="00126925"/>
    <w:rsid w:val="0012713C"/>
    <w:rsid w:val="00127302"/>
    <w:rsid w:val="0012734F"/>
    <w:rsid w:val="0012770D"/>
    <w:rsid w:val="0012775F"/>
    <w:rsid w:val="00127A81"/>
    <w:rsid w:val="00127C8E"/>
    <w:rsid w:val="00127CB2"/>
    <w:rsid w:val="00130023"/>
    <w:rsid w:val="00130232"/>
    <w:rsid w:val="00130341"/>
    <w:rsid w:val="00130497"/>
    <w:rsid w:val="001307B5"/>
    <w:rsid w:val="001308F9"/>
    <w:rsid w:val="00130A08"/>
    <w:rsid w:val="00130B76"/>
    <w:rsid w:val="00130BC2"/>
    <w:rsid w:val="00130EAF"/>
    <w:rsid w:val="00130F18"/>
    <w:rsid w:val="00131025"/>
    <w:rsid w:val="00131679"/>
    <w:rsid w:val="001319E7"/>
    <w:rsid w:val="00131AEF"/>
    <w:rsid w:val="00132000"/>
    <w:rsid w:val="0013255B"/>
    <w:rsid w:val="0013316A"/>
    <w:rsid w:val="00133590"/>
    <w:rsid w:val="001339BB"/>
    <w:rsid w:val="00133AC6"/>
    <w:rsid w:val="00133DC8"/>
    <w:rsid w:val="001343CD"/>
    <w:rsid w:val="00134627"/>
    <w:rsid w:val="0013472D"/>
    <w:rsid w:val="00134C52"/>
    <w:rsid w:val="00134FE9"/>
    <w:rsid w:val="0013507C"/>
    <w:rsid w:val="001355F4"/>
    <w:rsid w:val="00135711"/>
    <w:rsid w:val="001357BE"/>
    <w:rsid w:val="00135B0A"/>
    <w:rsid w:val="00135BEF"/>
    <w:rsid w:val="00135DB9"/>
    <w:rsid w:val="00135DC4"/>
    <w:rsid w:val="001360A2"/>
    <w:rsid w:val="0013668C"/>
    <w:rsid w:val="00136B35"/>
    <w:rsid w:val="00136C8D"/>
    <w:rsid w:val="00137018"/>
    <w:rsid w:val="00137281"/>
    <w:rsid w:val="0013777C"/>
    <w:rsid w:val="001378E2"/>
    <w:rsid w:val="00137BD7"/>
    <w:rsid w:val="00137D8B"/>
    <w:rsid w:val="00140029"/>
    <w:rsid w:val="001401A9"/>
    <w:rsid w:val="001404F6"/>
    <w:rsid w:val="00140631"/>
    <w:rsid w:val="001406E6"/>
    <w:rsid w:val="00140B1E"/>
    <w:rsid w:val="00140DD1"/>
    <w:rsid w:val="001414E1"/>
    <w:rsid w:val="0014193E"/>
    <w:rsid w:val="00141E3C"/>
    <w:rsid w:val="00142179"/>
    <w:rsid w:val="0014259E"/>
    <w:rsid w:val="001426FE"/>
    <w:rsid w:val="00142800"/>
    <w:rsid w:val="0014298D"/>
    <w:rsid w:val="00143097"/>
    <w:rsid w:val="00143576"/>
    <w:rsid w:val="0014392F"/>
    <w:rsid w:val="00143984"/>
    <w:rsid w:val="00143D17"/>
    <w:rsid w:val="001440AF"/>
    <w:rsid w:val="00144947"/>
    <w:rsid w:val="001449DC"/>
    <w:rsid w:val="00144B28"/>
    <w:rsid w:val="001453BC"/>
    <w:rsid w:val="001458DA"/>
    <w:rsid w:val="00145D91"/>
    <w:rsid w:val="001460A8"/>
    <w:rsid w:val="001462A5"/>
    <w:rsid w:val="0014631E"/>
    <w:rsid w:val="001463E1"/>
    <w:rsid w:val="0014676B"/>
    <w:rsid w:val="00146CFA"/>
    <w:rsid w:val="00146DDD"/>
    <w:rsid w:val="001472C5"/>
    <w:rsid w:val="00147982"/>
    <w:rsid w:val="00147BD9"/>
    <w:rsid w:val="00147C71"/>
    <w:rsid w:val="00147D8E"/>
    <w:rsid w:val="00147E0B"/>
    <w:rsid w:val="00147F61"/>
    <w:rsid w:val="001500CA"/>
    <w:rsid w:val="00150262"/>
    <w:rsid w:val="001503CA"/>
    <w:rsid w:val="0015046E"/>
    <w:rsid w:val="001506EB"/>
    <w:rsid w:val="00150712"/>
    <w:rsid w:val="001508F8"/>
    <w:rsid w:val="001509B0"/>
    <w:rsid w:val="001509DC"/>
    <w:rsid w:val="00150A4D"/>
    <w:rsid w:val="00151042"/>
    <w:rsid w:val="001511FB"/>
    <w:rsid w:val="001512C9"/>
    <w:rsid w:val="001513A1"/>
    <w:rsid w:val="001515D7"/>
    <w:rsid w:val="00151F46"/>
    <w:rsid w:val="0015268C"/>
    <w:rsid w:val="001526EB"/>
    <w:rsid w:val="00152778"/>
    <w:rsid w:val="0015295C"/>
    <w:rsid w:val="001533C2"/>
    <w:rsid w:val="001534BE"/>
    <w:rsid w:val="00153509"/>
    <w:rsid w:val="00153868"/>
    <w:rsid w:val="00153B66"/>
    <w:rsid w:val="00153D18"/>
    <w:rsid w:val="001544FB"/>
    <w:rsid w:val="00154C04"/>
    <w:rsid w:val="00154C0B"/>
    <w:rsid w:val="00154C7B"/>
    <w:rsid w:val="0015518B"/>
    <w:rsid w:val="00155415"/>
    <w:rsid w:val="0015555D"/>
    <w:rsid w:val="00155884"/>
    <w:rsid w:val="0015596A"/>
    <w:rsid w:val="001560CC"/>
    <w:rsid w:val="0015618A"/>
    <w:rsid w:val="0015644F"/>
    <w:rsid w:val="001567A0"/>
    <w:rsid w:val="00156B95"/>
    <w:rsid w:val="00156C6E"/>
    <w:rsid w:val="00156EE6"/>
    <w:rsid w:val="001571AA"/>
    <w:rsid w:val="0015720D"/>
    <w:rsid w:val="00157297"/>
    <w:rsid w:val="001572A4"/>
    <w:rsid w:val="00157891"/>
    <w:rsid w:val="00157A8E"/>
    <w:rsid w:val="00157B5E"/>
    <w:rsid w:val="00157B64"/>
    <w:rsid w:val="00157BF9"/>
    <w:rsid w:val="00157D23"/>
    <w:rsid w:val="00157DFA"/>
    <w:rsid w:val="00157FEF"/>
    <w:rsid w:val="00160010"/>
    <w:rsid w:val="00160172"/>
    <w:rsid w:val="00160445"/>
    <w:rsid w:val="0016069E"/>
    <w:rsid w:val="00160E33"/>
    <w:rsid w:val="00161110"/>
    <w:rsid w:val="00161175"/>
    <w:rsid w:val="001612D7"/>
    <w:rsid w:val="00161404"/>
    <w:rsid w:val="00161D0C"/>
    <w:rsid w:val="00161E1B"/>
    <w:rsid w:val="00162397"/>
    <w:rsid w:val="001625E2"/>
    <w:rsid w:val="00162662"/>
    <w:rsid w:val="00162A4B"/>
    <w:rsid w:val="00162AA1"/>
    <w:rsid w:val="00163481"/>
    <w:rsid w:val="0016353E"/>
    <w:rsid w:val="00163933"/>
    <w:rsid w:val="00163983"/>
    <w:rsid w:val="00164175"/>
    <w:rsid w:val="00164189"/>
    <w:rsid w:val="0016426B"/>
    <w:rsid w:val="00164369"/>
    <w:rsid w:val="0016513F"/>
    <w:rsid w:val="00165437"/>
    <w:rsid w:val="001654DF"/>
    <w:rsid w:val="00165738"/>
    <w:rsid w:val="001657CA"/>
    <w:rsid w:val="00165B69"/>
    <w:rsid w:val="00165D87"/>
    <w:rsid w:val="00165E04"/>
    <w:rsid w:val="00165F9F"/>
    <w:rsid w:val="00166097"/>
    <w:rsid w:val="00166254"/>
    <w:rsid w:val="001664F5"/>
    <w:rsid w:val="001665A1"/>
    <w:rsid w:val="001665CB"/>
    <w:rsid w:val="00166930"/>
    <w:rsid w:val="00166AE1"/>
    <w:rsid w:val="00166B22"/>
    <w:rsid w:val="00166D3D"/>
    <w:rsid w:val="001670E4"/>
    <w:rsid w:val="001672B6"/>
    <w:rsid w:val="001675D4"/>
    <w:rsid w:val="001676AF"/>
    <w:rsid w:val="001676EB"/>
    <w:rsid w:val="001676EF"/>
    <w:rsid w:val="00167ADA"/>
    <w:rsid w:val="00167E4B"/>
    <w:rsid w:val="001700A4"/>
    <w:rsid w:val="0017022D"/>
    <w:rsid w:val="00170258"/>
    <w:rsid w:val="0017083D"/>
    <w:rsid w:val="00170882"/>
    <w:rsid w:val="00170A9E"/>
    <w:rsid w:val="00171033"/>
    <w:rsid w:val="001712C4"/>
    <w:rsid w:val="001719D7"/>
    <w:rsid w:val="00171BD6"/>
    <w:rsid w:val="00171C52"/>
    <w:rsid w:val="00171E92"/>
    <w:rsid w:val="00171F6F"/>
    <w:rsid w:val="001723D8"/>
    <w:rsid w:val="001724E4"/>
    <w:rsid w:val="00172526"/>
    <w:rsid w:val="00172771"/>
    <w:rsid w:val="0017277F"/>
    <w:rsid w:val="001729BD"/>
    <w:rsid w:val="00172BC5"/>
    <w:rsid w:val="00172C7E"/>
    <w:rsid w:val="001732C5"/>
    <w:rsid w:val="001735BE"/>
    <w:rsid w:val="00173C8C"/>
    <w:rsid w:val="00173D3A"/>
    <w:rsid w:val="00173E7A"/>
    <w:rsid w:val="001740EC"/>
    <w:rsid w:val="00174353"/>
    <w:rsid w:val="0017478B"/>
    <w:rsid w:val="0017492C"/>
    <w:rsid w:val="00174A37"/>
    <w:rsid w:val="00174B2B"/>
    <w:rsid w:val="00175144"/>
    <w:rsid w:val="00175371"/>
    <w:rsid w:val="0017548C"/>
    <w:rsid w:val="0017549F"/>
    <w:rsid w:val="001755C4"/>
    <w:rsid w:val="001758D1"/>
    <w:rsid w:val="00175A6F"/>
    <w:rsid w:val="00175C87"/>
    <w:rsid w:val="00175E0A"/>
    <w:rsid w:val="001760D4"/>
    <w:rsid w:val="001760E3"/>
    <w:rsid w:val="00176133"/>
    <w:rsid w:val="0017621A"/>
    <w:rsid w:val="00176639"/>
    <w:rsid w:val="00176A44"/>
    <w:rsid w:val="00176C51"/>
    <w:rsid w:val="00176C87"/>
    <w:rsid w:val="00176D86"/>
    <w:rsid w:val="001772AD"/>
    <w:rsid w:val="001775ED"/>
    <w:rsid w:val="00177881"/>
    <w:rsid w:val="00177975"/>
    <w:rsid w:val="001779E4"/>
    <w:rsid w:val="00177BD5"/>
    <w:rsid w:val="00177CD2"/>
    <w:rsid w:val="0018026B"/>
    <w:rsid w:val="0018031B"/>
    <w:rsid w:val="00180913"/>
    <w:rsid w:val="00180F47"/>
    <w:rsid w:val="001810D3"/>
    <w:rsid w:val="0018168A"/>
    <w:rsid w:val="001817E6"/>
    <w:rsid w:val="00181CF9"/>
    <w:rsid w:val="00181D35"/>
    <w:rsid w:val="00181EA7"/>
    <w:rsid w:val="00181FFF"/>
    <w:rsid w:val="001823E4"/>
    <w:rsid w:val="00182631"/>
    <w:rsid w:val="00182669"/>
    <w:rsid w:val="0018289A"/>
    <w:rsid w:val="00182970"/>
    <w:rsid w:val="00182B13"/>
    <w:rsid w:val="00182C56"/>
    <w:rsid w:val="00182D72"/>
    <w:rsid w:val="001834CC"/>
    <w:rsid w:val="00183735"/>
    <w:rsid w:val="00183825"/>
    <w:rsid w:val="00183868"/>
    <w:rsid w:val="00183962"/>
    <w:rsid w:val="00183F9E"/>
    <w:rsid w:val="00185889"/>
    <w:rsid w:val="00185D4F"/>
    <w:rsid w:val="00185FF6"/>
    <w:rsid w:val="001860F4"/>
    <w:rsid w:val="00186481"/>
    <w:rsid w:val="0018660B"/>
    <w:rsid w:val="0018696C"/>
    <w:rsid w:val="001869C4"/>
    <w:rsid w:val="00186B58"/>
    <w:rsid w:val="00186C59"/>
    <w:rsid w:val="00186CA7"/>
    <w:rsid w:val="00186DDF"/>
    <w:rsid w:val="00186E85"/>
    <w:rsid w:val="001872DC"/>
    <w:rsid w:val="00187306"/>
    <w:rsid w:val="00187715"/>
    <w:rsid w:val="00190225"/>
    <w:rsid w:val="0019026A"/>
    <w:rsid w:val="001904F9"/>
    <w:rsid w:val="00190760"/>
    <w:rsid w:val="001908BC"/>
    <w:rsid w:val="00190A2A"/>
    <w:rsid w:val="00190E67"/>
    <w:rsid w:val="0019125A"/>
    <w:rsid w:val="001915C3"/>
    <w:rsid w:val="00191AF0"/>
    <w:rsid w:val="00192A5B"/>
    <w:rsid w:val="00192A7E"/>
    <w:rsid w:val="00192BEA"/>
    <w:rsid w:val="00192DFD"/>
    <w:rsid w:val="001933B2"/>
    <w:rsid w:val="00193411"/>
    <w:rsid w:val="001934C6"/>
    <w:rsid w:val="001935A4"/>
    <w:rsid w:val="001937D1"/>
    <w:rsid w:val="0019382D"/>
    <w:rsid w:val="001939E1"/>
    <w:rsid w:val="00193AC4"/>
    <w:rsid w:val="00193C6F"/>
    <w:rsid w:val="00193D8A"/>
    <w:rsid w:val="001945D1"/>
    <w:rsid w:val="00194CF0"/>
    <w:rsid w:val="00194F91"/>
    <w:rsid w:val="00195127"/>
    <w:rsid w:val="0019521E"/>
    <w:rsid w:val="00195240"/>
    <w:rsid w:val="00195363"/>
    <w:rsid w:val="001956DE"/>
    <w:rsid w:val="00195A4A"/>
    <w:rsid w:val="00195B49"/>
    <w:rsid w:val="0019659A"/>
    <w:rsid w:val="001966CA"/>
    <w:rsid w:val="00196817"/>
    <w:rsid w:val="0019692A"/>
    <w:rsid w:val="00196A24"/>
    <w:rsid w:val="00196C7B"/>
    <w:rsid w:val="0019703B"/>
    <w:rsid w:val="00197BEC"/>
    <w:rsid w:val="00197C22"/>
    <w:rsid w:val="00197DD3"/>
    <w:rsid w:val="00197E15"/>
    <w:rsid w:val="001A0135"/>
    <w:rsid w:val="001A0396"/>
    <w:rsid w:val="001A0438"/>
    <w:rsid w:val="001A06A9"/>
    <w:rsid w:val="001A0802"/>
    <w:rsid w:val="001A0E26"/>
    <w:rsid w:val="001A0E47"/>
    <w:rsid w:val="001A0E73"/>
    <w:rsid w:val="001A0FDD"/>
    <w:rsid w:val="001A1096"/>
    <w:rsid w:val="001A11E1"/>
    <w:rsid w:val="001A13CC"/>
    <w:rsid w:val="001A14B3"/>
    <w:rsid w:val="001A151E"/>
    <w:rsid w:val="001A15A5"/>
    <w:rsid w:val="001A17BB"/>
    <w:rsid w:val="001A1A4E"/>
    <w:rsid w:val="001A2023"/>
    <w:rsid w:val="001A21DB"/>
    <w:rsid w:val="001A25EB"/>
    <w:rsid w:val="001A2C73"/>
    <w:rsid w:val="001A2E25"/>
    <w:rsid w:val="001A317D"/>
    <w:rsid w:val="001A31F1"/>
    <w:rsid w:val="001A3215"/>
    <w:rsid w:val="001A39C8"/>
    <w:rsid w:val="001A3B5B"/>
    <w:rsid w:val="001A3DA1"/>
    <w:rsid w:val="001A3ED4"/>
    <w:rsid w:val="001A4061"/>
    <w:rsid w:val="001A4179"/>
    <w:rsid w:val="001A4C9A"/>
    <w:rsid w:val="001A4DCB"/>
    <w:rsid w:val="001A4F03"/>
    <w:rsid w:val="001A4F63"/>
    <w:rsid w:val="001A5007"/>
    <w:rsid w:val="001A551B"/>
    <w:rsid w:val="001A5856"/>
    <w:rsid w:val="001A5A80"/>
    <w:rsid w:val="001A5B86"/>
    <w:rsid w:val="001A5D30"/>
    <w:rsid w:val="001A6158"/>
    <w:rsid w:val="001A651A"/>
    <w:rsid w:val="001A6EE6"/>
    <w:rsid w:val="001A708E"/>
    <w:rsid w:val="001A72B8"/>
    <w:rsid w:val="001A7539"/>
    <w:rsid w:val="001A7ADA"/>
    <w:rsid w:val="001A7D4D"/>
    <w:rsid w:val="001A7D99"/>
    <w:rsid w:val="001A7D9F"/>
    <w:rsid w:val="001B0111"/>
    <w:rsid w:val="001B05CA"/>
    <w:rsid w:val="001B09BB"/>
    <w:rsid w:val="001B0AE7"/>
    <w:rsid w:val="001B0C88"/>
    <w:rsid w:val="001B0D89"/>
    <w:rsid w:val="001B13CB"/>
    <w:rsid w:val="001B1685"/>
    <w:rsid w:val="001B179F"/>
    <w:rsid w:val="001B1B81"/>
    <w:rsid w:val="001B1C8D"/>
    <w:rsid w:val="001B1C99"/>
    <w:rsid w:val="001B1CC0"/>
    <w:rsid w:val="001B1D6B"/>
    <w:rsid w:val="001B1DB8"/>
    <w:rsid w:val="001B1E05"/>
    <w:rsid w:val="001B1E83"/>
    <w:rsid w:val="001B20FB"/>
    <w:rsid w:val="001B22D9"/>
    <w:rsid w:val="001B26B2"/>
    <w:rsid w:val="001B279F"/>
    <w:rsid w:val="001B298E"/>
    <w:rsid w:val="001B2A30"/>
    <w:rsid w:val="001B2AD7"/>
    <w:rsid w:val="001B2EC2"/>
    <w:rsid w:val="001B2F76"/>
    <w:rsid w:val="001B2FD0"/>
    <w:rsid w:val="001B38B1"/>
    <w:rsid w:val="001B3952"/>
    <w:rsid w:val="001B3C47"/>
    <w:rsid w:val="001B457F"/>
    <w:rsid w:val="001B4B86"/>
    <w:rsid w:val="001B4CE7"/>
    <w:rsid w:val="001B4FF3"/>
    <w:rsid w:val="001B5003"/>
    <w:rsid w:val="001B5078"/>
    <w:rsid w:val="001B562E"/>
    <w:rsid w:val="001B56C2"/>
    <w:rsid w:val="001B5D68"/>
    <w:rsid w:val="001B5DD4"/>
    <w:rsid w:val="001B5E68"/>
    <w:rsid w:val="001B601A"/>
    <w:rsid w:val="001B624B"/>
    <w:rsid w:val="001B6387"/>
    <w:rsid w:val="001B662C"/>
    <w:rsid w:val="001B663C"/>
    <w:rsid w:val="001B6884"/>
    <w:rsid w:val="001B68D2"/>
    <w:rsid w:val="001B69E1"/>
    <w:rsid w:val="001B6BB9"/>
    <w:rsid w:val="001B6EB9"/>
    <w:rsid w:val="001B6EFD"/>
    <w:rsid w:val="001B6FC7"/>
    <w:rsid w:val="001B7BFF"/>
    <w:rsid w:val="001C0210"/>
    <w:rsid w:val="001C0255"/>
    <w:rsid w:val="001C0490"/>
    <w:rsid w:val="001C0843"/>
    <w:rsid w:val="001C0BFE"/>
    <w:rsid w:val="001C0C2B"/>
    <w:rsid w:val="001C0C50"/>
    <w:rsid w:val="001C0D9F"/>
    <w:rsid w:val="001C16F4"/>
    <w:rsid w:val="001C188C"/>
    <w:rsid w:val="001C1923"/>
    <w:rsid w:val="001C1D09"/>
    <w:rsid w:val="001C1DCD"/>
    <w:rsid w:val="001C2042"/>
    <w:rsid w:val="001C214E"/>
    <w:rsid w:val="001C220C"/>
    <w:rsid w:val="001C24A4"/>
    <w:rsid w:val="001C2692"/>
    <w:rsid w:val="001C2874"/>
    <w:rsid w:val="001C28CB"/>
    <w:rsid w:val="001C2C19"/>
    <w:rsid w:val="001C2D72"/>
    <w:rsid w:val="001C2F9E"/>
    <w:rsid w:val="001C3174"/>
    <w:rsid w:val="001C33AF"/>
    <w:rsid w:val="001C3968"/>
    <w:rsid w:val="001C396C"/>
    <w:rsid w:val="001C3D07"/>
    <w:rsid w:val="001C3D4C"/>
    <w:rsid w:val="001C3DE8"/>
    <w:rsid w:val="001C491D"/>
    <w:rsid w:val="001C4B91"/>
    <w:rsid w:val="001C4CD8"/>
    <w:rsid w:val="001C5264"/>
    <w:rsid w:val="001C52DA"/>
    <w:rsid w:val="001C5423"/>
    <w:rsid w:val="001C547A"/>
    <w:rsid w:val="001C54E2"/>
    <w:rsid w:val="001C550E"/>
    <w:rsid w:val="001C57D5"/>
    <w:rsid w:val="001C58BE"/>
    <w:rsid w:val="001C61E8"/>
    <w:rsid w:val="001C62C0"/>
    <w:rsid w:val="001C646C"/>
    <w:rsid w:val="001C66BA"/>
    <w:rsid w:val="001C6D2F"/>
    <w:rsid w:val="001C715B"/>
    <w:rsid w:val="001C732E"/>
    <w:rsid w:val="001C7339"/>
    <w:rsid w:val="001C7817"/>
    <w:rsid w:val="001C7CD8"/>
    <w:rsid w:val="001C7E41"/>
    <w:rsid w:val="001C7E96"/>
    <w:rsid w:val="001D0086"/>
    <w:rsid w:val="001D01BA"/>
    <w:rsid w:val="001D037B"/>
    <w:rsid w:val="001D04D9"/>
    <w:rsid w:val="001D0F2C"/>
    <w:rsid w:val="001D1635"/>
    <w:rsid w:val="001D172B"/>
    <w:rsid w:val="001D188F"/>
    <w:rsid w:val="001D1A18"/>
    <w:rsid w:val="001D1A6B"/>
    <w:rsid w:val="001D1AB5"/>
    <w:rsid w:val="001D1AF4"/>
    <w:rsid w:val="001D1FB5"/>
    <w:rsid w:val="001D22B3"/>
    <w:rsid w:val="001D24A9"/>
    <w:rsid w:val="001D268C"/>
    <w:rsid w:val="001D2ABA"/>
    <w:rsid w:val="001D2C92"/>
    <w:rsid w:val="001D2CDB"/>
    <w:rsid w:val="001D2D04"/>
    <w:rsid w:val="001D305B"/>
    <w:rsid w:val="001D30C1"/>
    <w:rsid w:val="001D3165"/>
    <w:rsid w:val="001D31B3"/>
    <w:rsid w:val="001D3286"/>
    <w:rsid w:val="001D332C"/>
    <w:rsid w:val="001D3573"/>
    <w:rsid w:val="001D36A4"/>
    <w:rsid w:val="001D3874"/>
    <w:rsid w:val="001D3B33"/>
    <w:rsid w:val="001D3D25"/>
    <w:rsid w:val="001D4115"/>
    <w:rsid w:val="001D450F"/>
    <w:rsid w:val="001D4834"/>
    <w:rsid w:val="001D484C"/>
    <w:rsid w:val="001D49F7"/>
    <w:rsid w:val="001D4D15"/>
    <w:rsid w:val="001D4E0B"/>
    <w:rsid w:val="001D5253"/>
    <w:rsid w:val="001D560C"/>
    <w:rsid w:val="001D563F"/>
    <w:rsid w:val="001D586B"/>
    <w:rsid w:val="001D5A00"/>
    <w:rsid w:val="001D5F7D"/>
    <w:rsid w:val="001D6065"/>
    <w:rsid w:val="001D684A"/>
    <w:rsid w:val="001D68D9"/>
    <w:rsid w:val="001D6B6F"/>
    <w:rsid w:val="001D6E49"/>
    <w:rsid w:val="001D6F8A"/>
    <w:rsid w:val="001D6FCB"/>
    <w:rsid w:val="001D7049"/>
    <w:rsid w:val="001D71E9"/>
    <w:rsid w:val="001D74BF"/>
    <w:rsid w:val="001D764B"/>
    <w:rsid w:val="001D7AF6"/>
    <w:rsid w:val="001D7C7B"/>
    <w:rsid w:val="001E01BA"/>
    <w:rsid w:val="001E0285"/>
    <w:rsid w:val="001E048A"/>
    <w:rsid w:val="001E056A"/>
    <w:rsid w:val="001E0C47"/>
    <w:rsid w:val="001E0DE1"/>
    <w:rsid w:val="001E1112"/>
    <w:rsid w:val="001E13B5"/>
    <w:rsid w:val="001E1406"/>
    <w:rsid w:val="001E1B30"/>
    <w:rsid w:val="001E1FE8"/>
    <w:rsid w:val="001E25D6"/>
    <w:rsid w:val="001E25FC"/>
    <w:rsid w:val="001E2978"/>
    <w:rsid w:val="001E29B5"/>
    <w:rsid w:val="001E3039"/>
    <w:rsid w:val="001E37A2"/>
    <w:rsid w:val="001E3BB4"/>
    <w:rsid w:val="001E3C2B"/>
    <w:rsid w:val="001E4135"/>
    <w:rsid w:val="001E49EF"/>
    <w:rsid w:val="001E4A44"/>
    <w:rsid w:val="001E4AE4"/>
    <w:rsid w:val="001E4B5B"/>
    <w:rsid w:val="001E4B8F"/>
    <w:rsid w:val="001E4CC4"/>
    <w:rsid w:val="001E4E42"/>
    <w:rsid w:val="001E4F2C"/>
    <w:rsid w:val="001E51CE"/>
    <w:rsid w:val="001E5441"/>
    <w:rsid w:val="001E5693"/>
    <w:rsid w:val="001E57B6"/>
    <w:rsid w:val="001E62B5"/>
    <w:rsid w:val="001E63E8"/>
    <w:rsid w:val="001E6535"/>
    <w:rsid w:val="001E668B"/>
    <w:rsid w:val="001E6A3B"/>
    <w:rsid w:val="001E6DCC"/>
    <w:rsid w:val="001E6E11"/>
    <w:rsid w:val="001E6E1F"/>
    <w:rsid w:val="001E6E54"/>
    <w:rsid w:val="001E725C"/>
    <w:rsid w:val="001E7AEA"/>
    <w:rsid w:val="001E7B46"/>
    <w:rsid w:val="001F0265"/>
    <w:rsid w:val="001F0346"/>
    <w:rsid w:val="001F05C8"/>
    <w:rsid w:val="001F0E9A"/>
    <w:rsid w:val="001F1244"/>
    <w:rsid w:val="001F1271"/>
    <w:rsid w:val="001F131D"/>
    <w:rsid w:val="001F1508"/>
    <w:rsid w:val="001F1AD9"/>
    <w:rsid w:val="001F1C04"/>
    <w:rsid w:val="001F1C8D"/>
    <w:rsid w:val="001F1D8A"/>
    <w:rsid w:val="001F1FF6"/>
    <w:rsid w:val="001F2262"/>
    <w:rsid w:val="001F25B5"/>
    <w:rsid w:val="001F25C0"/>
    <w:rsid w:val="001F2642"/>
    <w:rsid w:val="001F26C4"/>
    <w:rsid w:val="001F2763"/>
    <w:rsid w:val="001F2D6C"/>
    <w:rsid w:val="001F3043"/>
    <w:rsid w:val="001F3166"/>
    <w:rsid w:val="001F3B54"/>
    <w:rsid w:val="001F3B84"/>
    <w:rsid w:val="001F3FA0"/>
    <w:rsid w:val="001F3FA3"/>
    <w:rsid w:val="001F3FBA"/>
    <w:rsid w:val="001F416C"/>
    <w:rsid w:val="001F444B"/>
    <w:rsid w:val="001F4989"/>
    <w:rsid w:val="001F4BF1"/>
    <w:rsid w:val="001F4ECE"/>
    <w:rsid w:val="001F537C"/>
    <w:rsid w:val="001F563A"/>
    <w:rsid w:val="001F5BE8"/>
    <w:rsid w:val="001F6463"/>
    <w:rsid w:val="001F65C0"/>
    <w:rsid w:val="001F662F"/>
    <w:rsid w:val="001F6BE0"/>
    <w:rsid w:val="001F71C6"/>
    <w:rsid w:val="001F7C46"/>
    <w:rsid w:val="001F7E7D"/>
    <w:rsid w:val="001F7ED2"/>
    <w:rsid w:val="002000A3"/>
    <w:rsid w:val="002000AD"/>
    <w:rsid w:val="002001B4"/>
    <w:rsid w:val="0020020E"/>
    <w:rsid w:val="00200452"/>
    <w:rsid w:val="00200A12"/>
    <w:rsid w:val="00200E1D"/>
    <w:rsid w:val="0020105E"/>
    <w:rsid w:val="00201138"/>
    <w:rsid w:val="00201538"/>
    <w:rsid w:val="002018F3"/>
    <w:rsid w:val="00201D97"/>
    <w:rsid w:val="00202004"/>
    <w:rsid w:val="00202871"/>
    <w:rsid w:val="002028FE"/>
    <w:rsid w:val="00202C88"/>
    <w:rsid w:val="00202E06"/>
    <w:rsid w:val="00202EAD"/>
    <w:rsid w:val="00203065"/>
    <w:rsid w:val="00203445"/>
    <w:rsid w:val="002034BA"/>
    <w:rsid w:val="0020453E"/>
    <w:rsid w:val="002048C2"/>
    <w:rsid w:val="00204EE6"/>
    <w:rsid w:val="00205172"/>
    <w:rsid w:val="00205486"/>
    <w:rsid w:val="002058B7"/>
    <w:rsid w:val="00205971"/>
    <w:rsid w:val="00205A42"/>
    <w:rsid w:val="00205D24"/>
    <w:rsid w:val="0020621C"/>
    <w:rsid w:val="00206389"/>
    <w:rsid w:val="002066CA"/>
    <w:rsid w:val="0020675D"/>
    <w:rsid w:val="00206B3E"/>
    <w:rsid w:val="00206D1F"/>
    <w:rsid w:val="002074F4"/>
    <w:rsid w:val="00207AFD"/>
    <w:rsid w:val="0021038A"/>
    <w:rsid w:val="002103E1"/>
    <w:rsid w:val="00210625"/>
    <w:rsid w:val="00210980"/>
    <w:rsid w:val="00210A85"/>
    <w:rsid w:val="00210B22"/>
    <w:rsid w:val="00210E72"/>
    <w:rsid w:val="00210EC9"/>
    <w:rsid w:val="00211087"/>
    <w:rsid w:val="0021130D"/>
    <w:rsid w:val="00211562"/>
    <w:rsid w:val="002116E1"/>
    <w:rsid w:val="002122B6"/>
    <w:rsid w:val="002122CF"/>
    <w:rsid w:val="002124C6"/>
    <w:rsid w:val="00212688"/>
    <w:rsid w:val="00212C1D"/>
    <w:rsid w:val="00212CA8"/>
    <w:rsid w:val="00213070"/>
    <w:rsid w:val="002137C8"/>
    <w:rsid w:val="00213928"/>
    <w:rsid w:val="00213973"/>
    <w:rsid w:val="00213A0C"/>
    <w:rsid w:val="00213DDB"/>
    <w:rsid w:val="00213E73"/>
    <w:rsid w:val="00213ECD"/>
    <w:rsid w:val="00214455"/>
    <w:rsid w:val="00214541"/>
    <w:rsid w:val="00214708"/>
    <w:rsid w:val="002148E2"/>
    <w:rsid w:val="00214AC2"/>
    <w:rsid w:val="00214B92"/>
    <w:rsid w:val="00214D23"/>
    <w:rsid w:val="00214D35"/>
    <w:rsid w:val="00215374"/>
    <w:rsid w:val="0021553C"/>
    <w:rsid w:val="002156DA"/>
    <w:rsid w:val="00215892"/>
    <w:rsid w:val="00215E59"/>
    <w:rsid w:val="00215E83"/>
    <w:rsid w:val="002161F0"/>
    <w:rsid w:val="00216504"/>
    <w:rsid w:val="00216863"/>
    <w:rsid w:val="00216E22"/>
    <w:rsid w:val="00217245"/>
    <w:rsid w:val="002173C3"/>
    <w:rsid w:val="00217493"/>
    <w:rsid w:val="002174F5"/>
    <w:rsid w:val="002177C4"/>
    <w:rsid w:val="00217877"/>
    <w:rsid w:val="002178DE"/>
    <w:rsid w:val="00217B31"/>
    <w:rsid w:val="00217E57"/>
    <w:rsid w:val="00217EC0"/>
    <w:rsid w:val="00217FAF"/>
    <w:rsid w:val="0022059D"/>
    <w:rsid w:val="00220A89"/>
    <w:rsid w:val="00220AEC"/>
    <w:rsid w:val="00220E10"/>
    <w:rsid w:val="00221340"/>
    <w:rsid w:val="00221AD6"/>
    <w:rsid w:val="00221B64"/>
    <w:rsid w:val="00221D1E"/>
    <w:rsid w:val="00221DE6"/>
    <w:rsid w:val="00221FB9"/>
    <w:rsid w:val="00222073"/>
    <w:rsid w:val="0022208C"/>
    <w:rsid w:val="002221D2"/>
    <w:rsid w:val="00222318"/>
    <w:rsid w:val="002223DE"/>
    <w:rsid w:val="002225BD"/>
    <w:rsid w:val="0022281C"/>
    <w:rsid w:val="0022289A"/>
    <w:rsid w:val="00222B01"/>
    <w:rsid w:val="00222C5D"/>
    <w:rsid w:val="00222DEA"/>
    <w:rsid w:val="0022370B"/>
    <w:rsid w:val="00224255"/>
    <w:rsid w:val="002248AF"/>
    <w:rsid w:val="00224C38"/>
    <w:rsid w:val="00224C5C"/>
    <w:rsid w:val="00224DD4"/>
    <w:rsid w:val="00224F55"/>
    <w:rsid w:val="002250C4"/>
    <w:rsid w:val="00225337"/>
    <w:rsid w:val="00225B9F"/>
    <w:rsid w:val="002260BC"/>
    <w:rsid w:val="00226146"/>
    <w:rsid w:val="00226A09"/>
    <w:rsid w:val="00226C14"/>
    <w:rsid w:val="00226E76"/>
    <w:rsid w:val="00226F84"/>
    <w:rsid w:val="00227265"/>
    <w:rsid w:val="002272C8"/>
    <w:rsid w:val="00227374"/>
    <w:rsid w:val="00227857"/>
    <w:rsid w:val="0023002A"/>
    <w:rsid w:val="00230043"/>
    <w:rsid w:val="00230065"/>
    <w:rsid w:val="0023088E"/>
    <w:rsid w:val="0023123D"/>
    <w:rsid w:val="002313A0"/>
    <w:rsid w:val="002315A7"/>
    <w:rsid w:val="0023170D"/>
    <w:rsid w:val="0023172A"/>
    <w:rsid w:val="0023177A"/>
    <w:rsid w:val="00231882"/>
    <w:rsid w:val="00231BC7"/>
    <w:rsid w:val="00231F5B"/>
    <w:rsid w:val="00232184"/>
    <w:rsid w:val="0023237A"/>
    <w:rsid w:val="00232AE8"/>
    <w:rsid w:val="00232B4E"/>
    <w:rsid w:val="00232C8F"/>
    <w:rsid w:val="00232F32"/>
    <w:rsid w:val="002330C6"/>
    <w:rsid w:val="002336DD"/>
    <w:rsid w:val="002339F8"/>
    <w:rsid w:val="00233B1C"/>
    <w:rsid w:val="00233C27"/>
    <w:rsid w:val="00233F60"/>
    <w:rsid w:val="00233F7C"/>
    <w:rsid w:val="00233FA3"/>
    <w:rsid w:val="00234068"/>
    <w:rsid w:val="002340E1"/>
    <w:rsid w:val="002341FB"/>
    <w:rsid w:val="00234758"/>
    <w:rsid w:val="002349E8"/>
    <w:rsid w:val="00234A05"/>
    <w:rsid w:val="00234A33"/>
    <w:rsid w:val="00234B45"/>
    <w:rsid w:val="00234F75"/>
    <w:rsid w:val="00234FC1"/>
    <w:rsid w:val="00235548"/>
    <w:rsid w:val="00235A9D"/>
    <w:rsid w:val="00235C6F"/>
    <w:rsid w:val="00235DD6"/>
    <w:rsid w:val="00236202"/>
    <w:rsid w:val="00236269"/>
    <w:rsid w:val="00236342"/>
    <w:rsid w:val="002364D9"/>
    <w:rsid w:val="002369DB"/>
    <w:rsid w:val="002369F8"/>
    <w:rsid w:val="00236D27"/>
    <w:rsid w:val="00236DD1"/>
    <w:rsid w:val="00236E36"/>
    <w:rsid w:val="00236FA8"/>
    <w:rsid w:val="00237467"/>
    <w:rsid w:val="002374EA"/>
    <w:rsid w:val="00237924"/>
    <w:rsid w:val="00237C9A"/>
    <w:rsid w:val="00237D4C"/>
    <w:rsid w:val="00237DA5"/>
    <w:rsid w:val="0024008A"/>
    <w:rsid w:val="0024010A"/>
    <w:rsid w:val="00240F1A"/>
    <w:rsid w:val="00241142"/>
    <w:rsid w:val="00241364"/>
    <w:rsid w:val="00241650"/>
    <w:rsid w:val="00241684"/>
    <w:rsid w:val="00241A74"/>
    <w:rsid w:val="00242159"/>
    <w:rsid w:val="00242595"/>
    <w:rsid w:val="0024264C"/>
    <w:rsid w:val="0024267A"/>
    <w:rsid w:val="00242B4F"/>
    <w:rsid w:val="00242BAA"/>
    <w:rsid w:val="00242C17"/>
    <w:rsid w:val="00242C19"/>
    <w:rsid w:val="00242D0E"/>
    <w:rsid w:val="00242D43"/>
    <w:rsid w:val="00242DF3"/>
    <w:rsid w:val="00242F93"/>
    <w:rsid w:val="00242F99"/>
    <w:rsid w:val="0024310C"/>
    <w:rsid w:val="00243480"/>
    <w:rsid w:val="00243E4E"/>
    <w:rsid w:val="00243F09"/>
    <w:rsid w:val="00243F3E"/>
    <w:rsid w:val="002442DD"/>
    <w:rsid w:val="00244801"/>
    <w:rsid w:val="00244871"/>
    <w:rsid w:val="00245017"/>
    <w:rsid w:val="002455F8"/>
    <w:rsid w:val="00245692"/>
    <w:rsid w:val="00245BE9"/>
    <w:rsid w:val="00245C0B"/>
    <w:rsid w:val="00245E7B"/>
    <w:rsid w:val="00246329"/>
    <w:rsid w:val="002465CE"/>
    <w:rsid w:val="002465FB"/>
    <w:rsid w:val="002467D9"/>
    <w:rsid w:val="00246BB8"/>
    <w:rsid w:val="00246E0A"/>
    <w:rsid w:val="00246EDB"/>
    <w:rsid w:val="002470E7"/>
    <w:rsid w:val="00247A62"/>
    <w:rsid w:val="00247F9C"/>
    <w:rsid w:val="00250093"/>
    <w:rsid w:val="0025016C"/>
    <w:rsid w:val="00250222"/>
    <w:rsid w:val="002504DA"/>
    <w:rsid w:val="0025074C"/>
    <w:rsid w:val="00250750"/>
    <w:rsid w:val="002507F0"/>
    <w:rsid w:val="00250B29"/>
    <w:rsid w:val="00250DD7"/>
    <w:rsid w:val="0025161F"/>
    <w:rsid w:val="00252022"/>
    <w:rsid w:val="002521E8"/>
    <w:rsid w:val="00252345"/>
    <w:rsid w:val="002525B8"/>
    <w:rsid w:val="002526F1"/>
    <w:rsid w:val="00252A93"/>
    <w:rsid w:val="00252AB5"/>
    <w:rsid w:val="00252C75"/>
    <w:rsid w:val="0025310B"/>
    <w:rsid w:val="00253200"/>
    <w:rsid w:val="002535C3"/>
    <w:rsid w:val="002539C8"/>
    <w:rsid w:val="00253C00"/>
    <w:rsid w:val="00253CB0"/>
    <w:rsid w:val="00253DE7"/>
    <w:rsid w:val="00253EC0"/>
    <w:rsid w:val="0025404F"/>
    <w:rsid w:val="00254082"/>
    <w:rsid w:val="00254270"/>
    <w:rsid w:val="002542F7"/>
    <w:rsid w:val="0025475C"/>
    <w:rsid w:val="00254873"/>
    <w:rsid w:val="00254D41"/>
    <w:rsid w:val="00254EC6"/>
    <w:rsid w:val="002550A7"/>
    <w:rsid w:val="002550AD"/>
    <w:rsid w:val="00255133"/>
    <w:rsid w:val="0025545C"/>
    <w:rsid w:val="002554CC"/>
    <w:rsid w:val="002556B6"/>
    <w:rsid w:val="00255917"/>
    <w:rsid w:val="00255ADF"/>
    <w:rsid w:val="00255C4B"/>
    <w:rsid w:val="002561B4"/>
    <w:rsid w:val="0025628C"/>
    <w:rsid w:val="0025630F"/>
    <w:rsid w:val="00256FD2"/>
    <w:rsid w:val="00256FE3"/>
    <w:rsid w:val="00257155"/>
    <w:rsid w:val="00257541"/>
    <w:rsid w:val="00257717"/>
    <w:rsid w:val="00257DB6"/>
    <w:rsid w:val="002601A3"/>
    <w:rsid w:val="0026037C"/>
    <w:rsid w:val="002606C3"/>
    <w:rsid w:val="00260943"/>
    <w:rsid w:val="002609DD"/>
    <w:rsid w:val="00260B97"/>
    <w:rsid w:val="002612E1"/>
    <w:rsid w:val="00261621"/>
    <w:rsid w:val="00261AB2"/>
    <w:rsid w:val="00261B7D"/>
    <w:rsid w:val="00261BBD"/>
    <w:rsid w:val="00261C2C"/>
    <w:rsid w:val="00261D18"/>
    <w:rsid w:val="00261D61"/>
    <w:rsid w:val="00261D83"/>
    <w:rsid w:val="00261DA5"/>
    <w:rsid w:val="00261F00"/>
    <w:rsid w:val="0026226D"/>
    <w:rsid w:val="0026248D"/>
    <w:rsid w:val="00262761"/>
    <w:rsid w:val="00262E27"/>
    <w:rsid w:val="002630FF"/>
    <w:rsid w:val="002637A6"/>
    <w:rsid w:val="00263A9C"/>
    <w:rsid w:val="00263B54"/>
    <w:rsid w:val="0026417D"/>
    <w:rsid w:val="00264457"/>
    <w:rsid w:val="0026469F"/>
    <w:rsid w:val="0026491D"/>
    <w:rsid w:val="00264DC0"/>
    <w:rsid w:val="00264DE3"/>
    <w:rsid w:val="00264F0E"/>
    <w:rsid w:val="00264FC1"/>
    <w:rsid w:val="002650FD"/>
    <w:rsid w:val="002654A4"/>
    <w:rsid w:val="002658DC"/>
    <w:rsid w:val="00265A91"/>
    <w:rsid w:val="002661C3"/>
    <w:rsid w:val="002665E3"/>
    <w:rsid w:val="00266757"/>
    <w:rsid w:val="00266E2C"/>
    <w:rsid w:val="00266FB4"/>
    <w:rsid w:val="00266FE6"/>
    <w:rsid w:val="0026702B"/>
    <w:rsid w:val="002671C4"/>
    <w:rsid w:val="00267216"/>
    <w:rsid w:val="0026736C"/>
    <w:rsid w:val="00267484"/>
    <w:rsid w:val="0026755B"/>
    <w:rsid w:val="00267666"/>
    <w:rsid w:val="00267917"/>
    <w:rsid w:val="002679EE"/>
    <w:rsid w:val="00267AC1"/>
    <w:rsid w:val="00267D7A"/>
    <w:rsid w:val="00267E19"/>
    <w:rsid w:val="00270209"/>
    <w:rsid w:val="0027022E"/>
    <w:rsid w:val="00270B04"/>
    <w:rsid w:val="00270C94"/>
    <w:rsid w:val="00270DA6"/>
    <w:rsid w:val="00270DCF"/>
    <w:rsid w:val="00270EBF"/>
    <w:rsid w:val="00270EDD"/>
    <w:rsid w:val="00271309"/>
    <w:rsid w:val="002714AA"/>
    <w:rsid w:val="002715C2"/>
    <w:rsid w:val="00271943"/>
    <w:rsid w:val="00271983"/>
    <w:rsid w:val="00271A72"/>
    <w:rsid w:val="00271FB0"/>
    <w:rsid w:val="00272141"/>
    <w:rsid w:val="002721D5"/>
    <w:rsid w:val="0027235D"/>
    <w:rsid w:val="0027294C"/>
    <w:rsid w:val="00272CD5"/>
    <w:rsid w:val="00273172"/>
    <w:rsid w:val="00273344"/>
    <w:rsid w:val="0027344E"/>
    <w:rsid w:val="0027363E"/>
    <w:rsid w:val="00273A2A"/>
    <w:rsid w:val="00273BE5"/>
    <w:rsid w:val="00273C71"/>
    <w:rsid w:val="00273F6A"/>
    <w:rsid w:val="0027416B"/>
    <w:rsid w:val="002742F7"/>
    <w:rsid w:val="0027447E"/>
    <w:rsid w:val="002746BD"/>
    <w:rsid w:val="00274708"/>
    <w:rsid w:val="002747B0"/>
    <w:rsid w:val="002747C9"/>
    <w:rsid w:val="002747D4"/>
    <w:rsid w:val="00274AD6"/>
    <w:rsid w:val="00274BAB"/>
    <w:rsid w:val="00274E70"/>
    <w:rsid w:val="002754EC"/>
    <w:rsid w:val="002755F1"/>
    <w:rsid w:val="00275683"/>
    <w:rsid w:val="002758D3"/>
    <w:rsid w:val="00275A88"/>
    <w:rsid w:val="00275BFC"/>
    <w:rsid w:val="002760C2"/>
    <w:rsid w:val="002764AE"/>
    <w:rsid w:val="002765F8"/>
    <w:rsid w:val="00276785"/>
    <w:rsid w:val="00276993"/>
    <w:rsid w:val="00276C1A"/>
    <w:rsid w:val="00277656"/>
    <w:rsid w:val="00277810"/>
    <w:rsid w:val="0028001A"/>
    <w:rsid w:val="002802EF"/>
    <w:rsid w:val="00280305"/>
    <w:rsid w:val="0028045B"/>
    <w:rsid w:val="002804A1"/>
    <w:rsid w:val="00280500"/>
    <w:rsid w:val="00280C97"/>
    <w:rsid w:val="00280DDB"/>
    <w:rsid w:val="0028100B"/>
    <w:rsid w:val="002812CA"/>
    <w:rsid w:val="002813E6"/>
    <w:rsid w:val="00281BA3"/>
    <w:rsid w:val="00281D0F"/>
    <w:rsid w:val="00281FD7"/>
    <w:rsid w:val="0028200E"/>
    <w:rsid w:val="00282236"/>
    <w:rsid w:val="0028299F"/>
    <w:rsid w:val="00282A6B"/>
    <w:rsid w:val="00282CFE"/>
    <w:rsid w:val="00282DA1"/>
    <w:rsid w:val="00282E8B"/>
    <w:rsid w:val="00282FD1"/>
    <w:rsid w:val="00282FF9"/>
    <w:rsid w:val="0028313B"/>
    <w:rsid w:val="002833C6"/>
    <w:rsid w:val="0028342C"/>
    <w:rsid w:val="00283798"/>
    <w:rsid w:val="002837A1"/>
    <w:rsid w:val="0028384A"/>
    <w:rsid w:val="00283912"/>
    <w:rsid w:val="00283E11"/>
    <w:rsid w:val="00283EB0"/>
    <w:rsid w:val="00283FC4"/>
    <w:rsid w:val="0028408B"/>
    <w:rsid w:val="002843C0"/>
    <w:rsid w:val="002844BE"/>
    <w:rsid w:val="00285547"/>
    <w:rsid w:val="002858D3"/>
    <w:rsid w:val="0028625B"/>
    <w:rsid w:val="0028654B"/>
    <w:rsid w:val="00286B6B"/>
    <w:rsid w:val="0028710F"/>
    <w:rsid w:val="00287439"/>
    <w:rsid w:val="002874C3"/>
    <w:rsid w:val="002877C4"/>
    <w:rsid w:val="00287832"/>
    <w:rsid w:val="00287916"/>
    <w:rsid w:val="00287B06"/>
    <w:rsid w:val="00287D56"/>
    <w:rsid w:val="00287E4C"/>
    <w:rsid w:val="002900D3"/>
    <w:rsid w:val="0029048C"/>
    <w:rsid w:val="002905DB"/>
    <w:rsid w:val="00290FD3"/>
    <w:rsid w:val="00291715"/>
    <w:rsid w:val="002918BD"/>
    <w:rsid w:val="00291908"/>
    <w:rsid w:val="00291C4D"/>
    <w:rsid w:val="0029242C"/>
    <w:rsid w:val="0029256D"/>
    <w:rsid w:val="002925A5"/>
    <w:rsid w:val="00292D8A"/>
    <w:rsid w:val="00292DBF"/>
    <w:rsid w:val="002933D9"/>
    <w:rsid w:val="002935D0"/>
    <w:rsid w:val="002936D5"/>
    <w:rsid w:val="00293727"/>
    <w:rsid w:val="0029384C"/>
    <w:rsid w:val="00293EA5"/>
    <w:rsid w:val="00294108"/>
    <w:rsid w:val="00294783"/>
    <w:rsid w:val="00294EBD"/>
    <w:rsid w:val="00294F1F"/>
    <w:rsid w:val="00295213"/>
    <w:rsid w:val="0029545A"/>
    <w:rsid w:val="00295870"/>
    <w:rsid w:val="002958EF"/>
    <w:rsid w:val="0029599A"/>
    <w:rsid w:val="002959CB"/>
    <w:rsid w:val="00295D3D"/>
    <w:rsid w:val="00296134"/>
    <w:rsid w:val="0029637F"/>
    <w:rsid w:val="002963BA"/>
    <w:rsid w:val="00296687"/>
    <w:rsid w:val="00296BAB"/>
    <w:rsid w:val="00296C0B"/>
    <w:rsid w:val="00296E29"/>
    <w:rsid w:val="00296FD0"/>
    <w:rsid w:val="002975EB"/>
    <w:rsid w:val="002976FB"/>
    <w:rsid w:val="00297812"/>
    <w:rsid w:val="00297B51"/>
    <w:rsid w:val="00297F8C"/>
    <w:rsid w:val="002A00B9"/>
    <w:rsid w:val="002A00D2"/>
    <w:rsid w:val="002A0266"/>
    <w:rsid w:val="002A0928"/>
    <w:rsid w:val="002A0A93"/>
    <w:rsid w:val="002A0B6E"/>
    <w:rsid w:val="002A0F7A"/>
    <w:rsid w:val="002A1169"/>
    <w:rsid w:val="002A11EB"/>
    <w:rsid w:val="002A13ED"/>
    <w:rsid w:val="002A17A8"/>
    <w:rsid w:val="002A1ACC"/>
    <w:rsid w:val="002A1CB8"/>
    <w:rsid w:val="002A1DC3"/>
    <w:rsid w:val="002A2218"/>
    <w:rsid w:val="002A24E7"/>
    <w:rsid w:val="002A2589"/>
    <w:rsid w:val="002A2609"/>
    <w:rsid w:val="002A28FD"/>
    <w:rsid w:val="002A2933"/>
    <w:rsid w:val="002A2BB3"/>
    <w:rsid w:val="002A2C9E"/>
    <w:rsid w:val="002A2ECF"/>
    <w:rsid w:val="002A322A"/>
    <w:rsid w:val="002A32FC"/>
    <w:rsid w:val="002A3368"/>
    <w:rsid w:val="002A3720"/>
    <w:rsid w:val="002A375A"/>
    <w:rsid w:val="002A3B1B"/>
    <w:rsid w:val="002A4273"/>
    <w:rsid w:val="002A4528"/>
    <w:rsid w:val="002A498F"/>
    <w:rsid w:val="002A4D13"/>
    <w:rsid w:val="002A55C9"/>
    <w:rsid w:val="002A580F"/>
    <w:rsid w:val="002A5852"/>
    <w:rsid w:val="002A5932"/>
    <w:rsid w:val="002A5947"/>
    <w:rsid w:val="002A62E2"/>
    <w:rsid w:val="002A6861"/>
    <w:rsid w:val="002A6B6A"/>
    <w:rsid w:val="002A6CF0"/>
    <w:rsid w:val="002A6F3B"/>
    <w:rsid w:val="002A7307"/>
    <w:rsid w:val="002A7ED7"/>
    <w:rsid w:val="002B039C"/>
    <w:rsid w:val="002B0819"/>
    <w:rsid w:val="002B08C2"/>
    <w:rsid w:val="002B0A5F"/>
    <w:rsid w:val="002B0A8E"/>
    <w:rsid w:val="002B0B4A"/>
    <w:rsid w:val="002B138B"/>
    <w:rsid w:val="002B138F"/>
    <w:rsid w:val="002B15B5"/>
    <w:rsid w:val="002B15F9"/>
    <w:rsid w:val="002B1650"/>
    <w:rsid w:val="002B1709"/>
    <w:rsid w:val="002B1C1F"/>
    <w:rsid w:val="002B1F51"/>
    <w:rsid w:val="002B1F83"/>
    <w:rsid w:val="002B2044"/>
    <w:rsid w:val="002B21C6"/>
    <w:rsid w:val="002B22B6"/>
    <w:rsid w:val="002B22E8"/>
    <w:rsid w:val="002B2393"/>
    <w:rsid w:val="002B26E6"/>
    <w:rsid w:val="002B2A25"/>
    <w:rsid w:val="002B2A97"/>
    <w:rsid w:val="002B2C04"/>
    <w:rsid w:val="002B2D63"/>
    <w:rsid w:val="002B2DF3"/>
    <w:rsid w:val="002B2FB5"/>
    <w:rsid w:val="002B35DE"/>
    <w:rsid w:val="002B3686"/>
    <w:rsid w:val="002B411E"/>
    <w:rsid w:val="002B518D"/>
    <w:rsid w:val="002B579A"/>
    <w:rsid w:val="002B58C1"/>
    <w:rsid w:val="002B599A"/>
    <w:rsid w:val="002B5CC3"/>
    <w:rsid w:val="002B5E5D"/>
    <w:rsid w:val="002B62B9"/>
    <w:rsid w:val="002B633F"/>
    <w:rsid w:val="002B64A0"/>
    <w:rsid w:val="002B64CF"/>
    <w:rsid w:val="002B665D"/>
    <w:rsid w:val="002B68B9"/>
    <w:rsid w:val="002B68E6"/>
    <w:rsid w:val="002B6968"/>
    <w:rsid w:val="002B6FB4"/>
    <w:rsid w:val="002B6FF3"/>
    <w:rsid w:val="002B7593"/>
    <w:rsid w:val="002B7738"/>
    <w:rsid w:val="002B7875"/>
    <w:rsid w:val="002C02F5"/>
    <w:rsid w:val="002C042A"/>
    <w:rsid w:val="002C04BF"/>
    <w:rsid w:val="002C0506"/>
    <w:rsid w:val="002C06E0"/>
    <w:rsid w:val="002C09F8"/>
    <w:rsid w:val="002C0DD7"/>
    <w:rsid w:val="002C0FF4"/>
    <w:rsid w:val="002C155A"/>
    <w:rsid w:val="002C165D"/>
    <w:rsid w:val="002C1722"/>
    <w:rsid w:val="002C195A"/>
    <w:rsid w:val="002C1C92"/>
    <w:rsid w:val="002C1EC8"/>
    <w:rsid w:val="002C227B"/>
    <w:rsid w:val="002C236D"/>
    <w:rsid w:val="002C255A"/>
    <w:rsid w:val="002C27C7"/>
    <w:rsid w:val="002C2801"/>
    <w:rsid w:val="002C2D6C"/>
    <w:rsid w:val="002C34C1"/>
    <w:rsid w:val="002C34FB"/>
    <w:rsid w:val="002C351D"/>
    <w:rsid w:val="002C3BED"/>
    <w:rsid w:val="002C3EB2"/>
    <w:rsid w:val="002C451C"/>
    <w:rsid w:val="002C4BF8"/>
    <w:rsid w:val="002C4F2C"/>
    <w:rsid w:val="002C518C"/>
    <w:rsid w:val="002C51DA"/>
    <w:rsid w:val="002C546E"/>
    <w:rsid w:val="002C5665"/>
    <w:rsid w:val="002C5851"/>
    <w:rsid w:val="002C6019"/>
    <w:rsid w:val="002C61DF"/>
    <w:rsid w:val="002C61FB"/>
    <w:rsid w:val="002C6307"/>
    <w:rsid w:val="002C6439"/>
    <w:rsid w:val="002C64BC"/>
    <w:rsid w:val="002C69B4"/>
    <w:rsid w:val="002C69CE"/>
    <w:rsid w:val="002C6AAC"/>
    <w:rsid w:val="002C6C0A"/>
    <w:rsid w:val="002C6DF0"/>
    <w:rsid w:val="002C709D"/>
    <w:rsid w:val="002C7345"/>
    <w:rsid w:val="002C76A6"/>
    <w:rsid w:val="002C7A67"/>
    <w:rsid w:val="002C7DA3"/>
    <w:rsid w:val="002C7E0F"/>
    <w:rsid w:val="002D037D"/>
    <w:rsid w:val="002D0712"/>
    <w:rsid w:val="002D0F07"/>
    <w:rsid w:val="002D100C"/>
    <w:rsid w:val="002D10C1"/>
    <w:rsid w:val="002D186B"/>
    <w:rsid w:val="002D19D7"/>
    <w:rsid w:val="002D1B8B"/>
    <w:rsid w:val="002D1E73"/>
    <w:rsid w:val="002D2016"/>
    <w:rsid w:val="002D2143"/>
    <w:rsid w:val="002D22FF"/>
    <w:rsid w:val="002D232E"/>
    <w:rsid w:val="002D2636"/>
    <w:rsid w:val="002D2719"/>
    <w:rsid w:val="002D2926"/>
    <w:rsid w:val="002D2988"/>
    <w:rsid w:val="002D2A63"/>
    <w:rsid w:val="002D2BEC"/>
    <w:rsid w:val="002D2C01"/>
    <w:rsid w:val="002D2C08"/>
    <w:rsid w:val="002D2F33"/>
    <w:rsid w:val="002D3015"/>
    <w:rsid w:val="002D3AF1"/>
    <w:rsid w:val="002D3C59"/>
    <w:rsid w:val="002D3D0E"/>
    <w:rsid w:val="002D3E18"/>
    <w:rsid w:val="002D42EF"/>
    <w:rsid w:val="002D476F"/>
    <w:rsid w:val="002D49FA"/>
    <w:rsid w:val="002D4B41"/>
    <w:rsid w:val="002D4D6C"/>
    <w:rsid w:val="002D4E87"/>
    <w:rsid w:val="002D4F21"/>
    <w:rsid w:val="002D528F"/>
    <w:rsid w:val="002D5292"/>
    <w:rsid w:val="002D54D8"/>
    <w:rsid w:val="002D56FE"/>
    <w:rsid w:val="002D5AD7"/>
    <w:rsid w:val="002D5B29"/>
    <w:rsid w:val="002D5CAA"/>
    <w:rsid w:val="002D6385"/>
    <w:rsid w:val="002D6486"/>
    <w:rsid w:val="002D64F1"/>
    <w:rsid w:val="002D66BF"/>
    <w:rsid w:val="002D66FE"/>
    <w:rsid w:val="002D68FC"/>
    <w:rsid w:val="002D6A7E"/>
    <w:rsid w:val="002D70FA"/>
    <w:rsid w:val="002D7C2B"/>
    <w:rsid w:val="002D7CD8"/>
    <w:rsid w:val="002D7E4D"/>
    <w:rsid w:val="002D7F3A"/>
    <w:rsid w:val="002E08AE"/>
    <w:rsid w:val="002E0A9C"/>
    <w:rsid w:val="002E0B1F"/>
    <w:rsid w:val="002E0B20"/>
    <w:rsid w:val="002E0C08"/>
    <w:rsid w:val="002E0C70"/>
    <w:rsid w:val="002E1096"/>
    <w:rsid w:val="002E10B2"/>
    <w:rsid w:val="002E1822"/>
    <w:rsid w:val="002E1C23"/>
    <w:rsid w:val="002E1DA4"/>
    <w:rsid w:val="002E23F8"/>
    <w:rsid w:val="002E2597"/>
    <w:rsid w:val="002E2B20"/>
    <w:rsid w:val="002E2BBB"/>
    <w:rsid w:val="002E2C62"/>
    <w:rsid w:val="002E2E1A"/>
    <w:rsid w:val="002E2F06"/>
    <w:rsid w:val="002E3169"/>
    <w:rsid w:val="002E38F6"/>
    <w:rsid w:val="002E395F"/>
    <w:rsid w:val="002E3B21"/>
    <w:rsid w:val="002E3B49"/>
    <w:rsid w:val="002E3D7C"/>
    <w:rsid w:val="002E3F36"/>
    <w:rsid w:val="002E3F37"/>
    <w:rsid w:val="002E40DC"/>
    <w:rsid w:val="002E4262"/>
    <w:rsid w:val="002E44C0"/>
    <w:rsid w:val="002E45DB"/>
    <w:rsid w:val="002E4925"/>
    <w:rsid w:val="002E4AF0"/>
    <w:rsid w:val="002E4B7C"/>
    <w:rsid w:val="002E52A8"/>
    <w:rsid w:val="002E573A"/>
    <w:rsid w:val="002E575A"/>
    <w:rsid w:val="002E5797"/>
    <w:rsid w:val="002E5988"/>
    <w:rsid w:val="002E5996"/>
    <w:rsid w:val="002E61EA"/>
    <w:rsid w:val="002E6213"/>
    <w:rsid w:val="002E6683"/>
    <w:rsid w:val="002E6CC1"/>
    <w:rsid w:val="002E6D28"/>
    <w:rsid w:val="002E6F13"/>
    <w:rsid w:val="002E7141"/>
    <w:rsid w:val="002E72B5"/>
    <w:rsid w:val="002E761E"/>
    <w:rsid w:val="002E7B5F"/>
    <w:rsid w:val="002E7D3D"/>
    <w:rsid w:val="002E7D9C"/>
    <w:rsid w:val="002E7DD2"/>
    <w:rsid w:val="002E7E99"/>
    <w:rsid w:val="002F00D0"/>
    <w:rsid w:val="002F0665"/>
    <w:rsid w:val="002F07BE"/>
    <w:rsid w:val="002F0951"/>
    <w:rsid w:val="002F0B3C"/>
    <w:rsid w:val="002F0BFD"/>
    <w:rsid w:val="002F0D75"/>
    <w:rsid w:val="002F11D4"/>
    <w:rsid w:val="002F11D7"/>
    <w:rsid w:val="002F14A3"/>
    <w:rsid w:val="002F14F7"/>
    <w:rsid w:val="002F15EC"/>
    <w:rsid w:val="002F1852"/>
    <w:rsid w:val="002F19E1"/>
    <w:rsid w:val="002F19EA"/>
    <w:rsid w:val="002F1AB7"/>
    <w:rsid w:val="002F237C"/>
    <w:rsid w:val="002F24A9"/>
    <w:rsid w:val="002F2C12"/>
    <w:rsid w:val="002F2D73"/>
    <w:rsid w:val="002F2E9D"/>
    <w:rsid w:val="002F2EEB"/>
    <w:rsid w:val="002F324E"/>
    <w:rsid w:val="002F36E0"/>
    <w:rsid w:val="002F3965"/>
    <w:rsid w:val="002F3B38"/>
    <w:rsid w:val="002F3BC3"/>
    <w:rsid w:val="002F3BD0"/>
    <w:rsid w:val="002F3CBE"/>
    <w:rsid w:val="002F3D5B"/>
    <w:rsid w:val="002F3F35"/>
    <w:rsid w:val="002F412A"/>
    <w:rsid w:val="002F41DB"/>
    <w:rsid w:val="002F4287"/>
    <w:rsid w:val="002F4318"/>
    <w:rsid w:val="002F43BC"/>
    <w:rsid w:val="002F455A"/>
    <w:rsid w:val="002F45C6"/>
    <w:rsid w:val="002F468A"/>
    <w:rsid w:val="002F46D9"/>
    <w:rsid w:val="002F48F3"/>
    <w:rsid w:val="002F49E3"/>
    <w:rsid w:val="002F49F5"/>
    <w:rsid w:val="002F4A16"/>
    <w:rsid w:val="002F4ADA"/>
    <w:rsid w:val="002F4BF0"/>
    <w:rsid w:val="002F4D3B"/>
    <w:rsid w:val="002F4E29"/>
    <w:rsid w:val="002F4EE4"/>
    <w:rsid w:val="002F52C4"/>
    <w:rsid w:val="002F53B7"/>
    <w:rsid w:val="002F543B"/>
    <w:rsid w:val="002F56BE"/>
    <w:rsid w:val="002F5B44"/>
    <w:rsid w:val="002F5BA9"/>
    <w:rsid w:val="002F5BED"/>
    <w:rsid w:val="002F5C0D"/>
    <w:rsid w:val="002F5D35"/>
    <w:rsid w:val="002F60FD"/>
    <w:rsid w:val="002F6422"/>
    <w:rsid w:val="002F649C"/>
    <w:rsid w:val="002F69C0"/>
    <w:rsid w:val="002F7074"/>
    <w:rsid w:val="0030005D"/>
    <w:rsid w:val="00300096"/>
    <w:rsid w:val="00300806"/>
    <w:rsid w:val="00300C90"/>
    <w:rsid w:val="00300CBF"/>
    <w:rsid w:val="00300D54"/>
    <w:rsid w:val="00300E96"/>
    <w:rsid w:val="00300FAA"/>
    <w:rsid w:val="00301164"/>
    <w:rsid w:val="0030123E"/>
    <w:rsid w:val="0030127E"/>
    <w:rsid w:val="00301407"/>
    <w:rsid w:val="003021BB"/>
    <w:rsid w:val="0030235C"/>
    <w:rsid w:val="0030255C"/>
    <w:rsid w:val="003028FE"/>
    <w:rsid w:val="00302C36"/>
    <w:rsid w:val="00302CC8"/>
    <w:rsid w:val="00302CF0"/>
    <w:rsid w:val="00302F05"/>
    <w:rsid w:val="00302F55"/>
    <w:rsid w:val="0030324D"/>
    <w:rsid w:val="00303275"/>
    <w:rsid w:val="00303B06"/>
    <w:rsid w:val="00303B2A"/>
    <w:rsid w:val="00303D12"/>
    <w:rsid w:val="00303E9C"/>
    <w:rsid w:val="003040A8"/>
    <w:rsid w:val="00304795"/>
    <w:rsid w:val="00304817"/>
    <w:rsid w:val="00304B0F"/>
    <w:rsid w:val="00304C66"/>
    <w:rsid w:val="003054FE"/>
    <w:rsid w:val="003056D9"/>
    <w:rsid w:val="00305945"/>
    <w:rsid w:val="00305B6D"/>
    <w:rsid w:val="00305BA9"/>
    <w:rsid w:val="00305C5C"/>
    <w:rsid w:val="00305E37"/>
    <w:rsid w:val="00305F32"/>
    <w:rsid w:val="00305FBD"/>
    <w:rsid w:val="00305FD5"/>
    <w:rsid w:val="0030662F"/>
    <w:rsid w:val="00306FBA"/>
    <w:rsid w:val="00307040"/>
    <w:rsid w:val="00307184"/>
    <w:rsid w:val="003077EC"/>
    <w:rsid w:val="00307CC9"/>
    <w:rsid w:val="00307D3E"/>
    <w:rsid w:val="003100E7"/>
    <w:rsid w:val="0031039E"/>
    <w:rsid w:val="003103C7"/>
    <w:rsid w:val="003105CC"/>
    <w:rsid w:val="00310736"/>
    <w:rsid w:val="00310936"/>
    <w:rsid w:val="00310B54"/>
    <w:rsid w:val="00310CFC"/>
    <w:rsid w:val="00310D3C"/>
    <w:rsid w:val="00310DC9"/>
    <w:rsid w:val="0031118E"/>
    <w:rsid w:val="003116E2"/>
    <w:rsid w:val="003117C6"/>
    <w:rsid w:val="003118D5"/>
    <w:rsid w:val="00311AB0"/>
    <w:rsid w:val="00311DD9"/>
    <w:rsid w:val="0031230A"/>
    <w:rsid w:val="00312693"/>
    <w:rsid w:val="00312F91"/>
    <w:rsid w:val="0031352F"/>
    <w:rsid w:val="003137D0"/>
    <w:rsid w:val="00313B24"/>
    <w:rsid w:val="00313FE1"/>
    <w:rsid w:val="0031408C"/>
    <w:rsid w:val="00314092"/>
    <w:rsid w:val="00314101"/>
    <w:rsid w:val="00314481"/>
    <w:rsid w:val="003145CD"/>
    <w:rsid w:val="003145FC"/>
    <w:rsid w:val="0031461A"/>
    <w:rsid w:val="003146A5"/>
    <w:rsid w:val="0031496A"/>
    <w:rsid w:val="00314A60"/>
    <w:rsid w:val="00314B80"/>
    <w:rsid w:val="003152F1"/>
    <w:rsid w:val="00315412"/>
    <w:rsid w:val="0031578A"/>
    <w:rsid w:val="003157B1"/>
    <w:rsid w:val="00315951"/>
    <w:rsid w:val="00315C05"/>
    <w:rsid w:val="00315E0A"/>
    <w:rsid w:val="003160CD"/>
    <w:rsid w:val="003161A8"/>
    <w:rsid w:val="003161D7"/>
    <w:rsid w:val="00316C0A"/>
    <w:rsid w:val="00316D91"/>
    <w:rsid w:val="00316E73"/>
    <w:rsid w:val="00316F60"/>
    <w:rsid w:val="00317443"/>
    <w:rsid w:val="00317587"/>
    <w:rsid w:val="003175D7"/>
    <w:rsid w:val="00317B17"/>
    <w:rsid w:val="00317D65"/>
    <w:rsid w:val="003200E7"/>
    <w:rsid w:val="0032047E"/>
    <w:rsid w:val="0032066B"/>
    <w:rsid w:val="00320700"/>
    <w:rsid w:val="003209DD"/>
    <w:rsid w:val="00320BFC"/>
    <w:rsid w:val="00320C90"/>
    <w:rsid w:val="00321309"/>
    <w:rsid w:val="003214E4"/>
    <w:rsid w:val="00321BB6"/>
    <w:rsid w:val="00321CBC"/>
    <w:rsid w:val="00321D59"/>
    <w:rsid w:val="00321E97"/>
    <w:rsid w:val="00322044"/>
    <w:rsid w:val="003221E3"/>
    <w:rsid w:val="00322442"/>
    <w:rsid w:val="0032252C"/>
    <w:rsid w:val="0032274B"/>
    <w:rsid w:val="003227F4"/>
    <w:rsid w:val="003229EC"/>
    <w:rsid w:val="00322AAB"/>
    <w:rsid w:val="00322B74"/>
    <w:rsid w:val="00322F88"/>
    <w:rsid w:val="003232B4"/>
    <w:rsid w:val="00323633"/>
    <w:rsid w:val="003236BF"/>
    <w:rsid w:val="0032374A"/>
    <w:rsid w:val="00323829"/>
    <w:rsid w:val="003239B5"/>
    <w:rsid w:val="003239D3"/>
    <w:rsid w:val="00323F41"/>
    <w:rsid w:val="0032427D"/>
    <w:rsid w:val="0032471B"/>
    <w:rsid w:val="00324869"/>
    <w:rsid w:val="003248C4"/>
    <w:rsid w:val="00324C2E"/>
    <w:rsid w:val="0032507F"/>
    <w:rsid w:val="0032523D"/>
    <w:rsid w:val="00325254"/>
    <w:rsid w:val="00325820"/>
    <w:rsid w:val="003259E3"/>
    <w:rsid w:val="00325B78"/>
    <w:rsid w:val="00325C83"/>
    <w:rsid w:val="00325DD9"/>
    <w:rsid w:val="00326365"/>
    <w:rsid w:val="003263C7"/>
    <w:rsid w:val="00326462"/>
    <w:rsid w:val="003264EC"/>
    <w:rsid w:val="003265FA"/>
    <w:rsid w:val="00326624"/>
    <w:rsid w:val="00326656"/>
    <w:rsid w:val="00326A99"/>
    <w:rsid w:val="00326C84"/>
    <w:rsid w:val="00327122"/>
    <w:rsid w:val="00327150"/>
    <w:rsid w:val="0032735D"/>
    <w:rsid w:val="00327473"/>
    <w:rsid w:val="003277D9"/>
    <w:rsid w:val="00327869"/>
    <w:rsid w:val="0032791F"/>
    <w:rsid w:val="00327C36"/>
    <w:rsid w:val="00330056"/>
    <w:rsid w:val="003301D5"/>
    <w:rsid w:val="003301DD"/>
    <w:rsid w:val="0033072A"/>
    <w:rsid w:val="00330CC0"/>
    <w:rsid w:val="003310B4"/>
    <w:rsid w:val="00331276"/>
    <w:rsid w:val="00331644"/>
    <w:rsid w:val="0033176E"/>
    <w:rsid w:val="00331D28"/>
    <w:rsid w:val="00331E41"/>
    <w:rsid w:val="0033236A"/>
    <w:rsid w:val="0033243E"/>
    <w:rsid w:val="00332703"/>
    <w:rsid w:val="00332AA5"/>
    <w:rsid w:val="00332BB4"/>
    <w:rsid w:val="00332DF3"/>
    <w:rsid w:val="00333688"/>
    <w:rsid w:val="00333D37"/>
    <w:rsid w:val="00333F2F"/>
    <w:rsid w:val="00333F84"/>
    <w:rsid w:val="0033454C"/>
    <w:rsid w:val="00334732"/>
    <w:rsid w:val="00334904"/>
    <w:rsid w:val="003353C0"/>
    <w:rsid w:val="003356C6"/>
    <w:rsid w:val="003356FC"/>
    <w:rsid w:val="00335AE8"/>
    <w:rsid w:val="00335B36"/>
    <w:rsid w:val="0033608D"/>
    <w:rsid w:val="00336182"/>
    <w:rsid w:val="003362A9"/>
    <w:rsid w:val="00336335"/>
    <w:rsid w:val="003363BF"/>
    <w:rsid w:val="003367FC"/>
    <w:rsid w:val="00336835"/>
    <w:rsid w:val="00336AD3"/>
    <w:rsid w:val="003376DA"/>
    <w:rsid w:val="0033770A"/>
    <w:rsid w:val="003378E4"/>
    <w:rsid w:val="00337907"/>
    <w:rsid w:val="00337BD9"/>
    <w:rsid w:val="00337EC9"/>
    <w:rsid w:val="003403DB"/>
    <w:rsid w:val="003403DC"/>
    <w:rsid w:val="00340488"/>
    <w:rsid w:val="00340554"/>
    <w:rsid w:val="00340757"/>
    <w:rsid w:val="003408B3"/>
    <w:rsid w:val="003410C8"/>
    <w:rsid w:val="003410EF"/>
    <w:rsid w:val="003413D4"/>
    <w:rsid w:val="0034156B"/>
    <w:rsid w:val="003418CF"/>
    <w:rsid w:val="00341C96"/>
    <w:rsid w:val="0034218A"/>
    <w:rsid w:val="003425AF"/>
    <w:rsid w:val="003428E1"/>
    <w:rsid w:val="00342CF8"/>
    <w:rsid w:val="00342F1F"/>
    <w:rsid w:val="00343483"/>
    <w:rsid w:val="003434DC"/>
    <w:rsid w:val="00343651"/>
    <w:rsid w:val="0034380C"/>
    <w:rsid w:val="003439CD"/>
    <w:rsid w:val="00343BB1"/>
    <w:rsid w:val="00344082"/>
    <w:rsid w:val="003443E3"/>
    <w:rsid w:val="0034440A"/>
    <w:rsid w:val="00344464"/>
    <w:rsid w:val="00344657"/>
    <w:rsid w:val="0034479A"/>
    <w:rsid w:val="0034486B"/>
    <w:rsid w:val="00344918"/>
    <w:rsid w:val="00344A92"/>
    <w:rsid w:val="00344C66"/>
    <w:rsid w:val="00344DA0"/>
    <w:rsid w:val="00344E67"/>
    <w:rsid w:val="00344EDD"/>
    <w:rsid w:val="00345088"/>
    <w:rsid w:val="00345167"/>
    <w:rsid w:val="003453F5"/>
    <w:rsid w:val="0034565B"/>
    <w:rsid w:val="0034656E"/>
    <w:rsid w:val="00346A03"/>
    <w:rsid w:val="00346A23"/>
    <w:rsid w:val="00346DFD"/>
    <w:rsid w:val="00346F99"/>
    <w:rsid w:val="0034708E"/>
    <w:rsid w:val="003470A7"/>
    <w:rsid w:val="003470D6"/>
    <w:rsid w:val="00347184"/>
    <w:rsid w:val="00347333"/>
    <w:rsid w:val="003474BE"/>
    <w:rsid w:val="00347A1D"/>
    <w:rsid w:val="00347C29"/>
    <w:rsid w:val="00347E2F"/>
    <w:rsid w:val="00347F46"/>
    <w:rsid w:val="0035051B"/>
    <w:rsid w:val="0035055A"/>
    <w:rsid w:val="00350680"/>
    <w:rsid w:val="00350800"/>
    <w:rsid w:val="00350995"/>
    <w:rsid w:val="00350A3E"/>
    <w:rsid w:val="00350AA8"/>
    <w:rsid w:val="00350B63"/>
    <w:rsid w:val="00350DDA"/>
    <w:rsid w:val="00350E21"/>
    <w:rsid w:val="0035105E"/>
    <w:rsid w:val="003511E6"/>
    <w:rsid w:val="0035182F"/>
    <w:rsid w:val="003519EA"/>
    <w:rsid w:val="00351F66"/>
    <w:rsid w:val="0035240E"/>
    <w:rsid w:val="0035251D"/>
    <w:rsid w:val="00352CB1"/>
    <w:rsid w:val="00352FE0"/>
    <w:rsid w:val="00353391"/>
    <w:rsid w:val="003536F0"/>
    <w:rsid w:val="003537E1"/>
    <w:rsid w:val="00353950"/>
    <w:rsid w:val="00353A29"/>
    <w:rsid w:val="00353CCB"/>
    <w:rsid w:val="00354054"/>
    <w:rsid w:val="00354189"/>
    <w:rsid w:val="0035433A"/>
    <w:rsid w:val="00354570"/>
    <w:rsid w:val="00354675"/>
    <w:rsid w:val="00354941"/>
    <w:rsid w:val="00354AEC"/>
    <w:rsid w:val="00354F9E"/>
    <w:rsid w:val="00355414"/>
    <w:rsid w:val="00355A50"/>
    <w:rsid w:val="00355AB1"/>
    <w:rsid w:val="00355FAE"/>
    <w:rsid w:val="00356333"/>
    <w:rsid w:val="00356637"/>
    <w:rsid w:val="00356B94"/>
    <w:rsid w:val="00356D72"/>
    <w:rsid w:val="00356DB2"/>
    <w:rsid w:val="003570C5"/>
    <w:rsid w:val="0035718E"/>
    <w:rsid w:val="00357394"/>
    <w:rsid w:val="003576EC"/>
    <w:rsid w:val="003578F1"/>
    <w:rsid w:val="00357984"/>
    <w:rsid w:val="00357E67"/>
    <w:rsid w:val="00357E79"/>
    <w:rsid w:val="003600BA"/>
    <w:rsid w:val="0036055C"/>
    <w:rsid w:val="00360C25"/>
    <w:rsid w:val="00360C96"/>
    <w:rsid w:val="00360D93"/>
    <w:rsid w:val="00361332"/>
    <w:rsid w:val="0036134F"/>
    <w:rsid w:val="00361659"/>
    <w:rsid w:val="00361772"/>
    <w:rsid w:val="00361779"/>
    <w:rsid w:val="00361926"/>
    <w:rsid w:val="00361958"/>
    <w:rsid w:val="003619F1"/>
    <w:rsid w:val="0036234C"/>
    <w:rsid w:val="00362943"/>
    <w:rsid w:val="00362A3C"/>
    <w:rsid w:val="00362EF4"/>
    <w:rsid w:val="00362F41"/>
    <w:rsid w:val="003632EC"/>
    <w:rsid w:val="0036357A"/>
    <w:rsid w:val="0036364C"/>
    <w:rsid w:val="00363B46"/>
    <w:rsid w:val="00363C1A"/>
    <w:rsid w:val="00364017"/>
    <w:rsid w:val="003645EC"/>
    <w:rsid w:val="003646A0"/>
    <w:rsid w:val="003647C5"/>
    <w:rsid w:val="00364F40"/>
    <w:rsid w:val="00364F71"/>
    <w:rsid w:val="00365101"/>
    <w:rsid w:val="0036531C"/>
    <w:rsid w:val="00365B52"/>
    <w:rsid w:val="00365F89"/>
    <w:rsid w:val="00365FB1"/>
    <w:rsid w:val="00365FED"/>
    <w:rsid w:val="003660DA"/>
    <w:rsid w:val="00366295"/>
    <w:rsid w:val="003663AA"/>
    <w:rsid w:val="0036653D"/>
    <w:rsid w:val="0036672C"/>
    <w:rsid w:val="003669FB"/>
    <w:rsid w:val="00367176"/>
    <w:rsid w:val="0036736F"/>
    <w:rsid w:val="003673BD"/>
    <w:rsid w:val="003677B3"/>
    <w:rsid w:val="00367CA2"/>
    <w:rsid w:val="00367F63"/>
    <w:rsid w:val="003701FD"/>
    <w:rsid w:val="0037034B"/>
    <w:rsid w:val="003703CF"/>
    <w:rsid w:val="00370431"/>
    <w:rsid w:val="00370451"/>
    <w:rsid w:val="0037053D"/>
    <w:rsid w:val="00370814"/>
    <w:rsid w:val="00370995"/>
    <w:rsid w:val="00370DCE"/>
    <w:rsid w:val="00370F9C"/>
    <w:rsid w:val="00370FEA"/>
    <w:rsid w:val="00371082"/>
    <w:rsid w:val="00371393"/>
    <w:rsid w:val="0037158C"/>
    <w:rsid w:val="00371762"/>
    <w:rsid w:val="0037176B"/>
    <w:rsid w:val="00371876"/>
    <w:rsid w:val="003718BA"/>
    <w:rsid w:val="00371962"/>
    <w:rsid w:val="00371F4F"/>
    <w:rsid w:val="00371FA2"/>
    <w:rsid w:val="00371FD4"/>
    <w:rsid w:val="00372154"/>
    <w:rsid w:val="00372245"/>
    <w:rsid w:val="00372884"/>
    <w:rsid w:val="00372957"/>
    <w:rsid w:val="003729E2"/>
    <w:rsid w:val="00372AE4"/>
    <w:rsid w:val="00372AE6"/>
    <w:rsid w:val="003733FA"/>
    <w:rsid w:val="00373C9B"/>
    <w:rsid w:val="003741E5"/>
    <w:rsid w:val="00374533"/>
    <w:rsid w:val="00374553"/>
    <w:rsid w:val="0037474E"/>
    <w:rsid w:val="003749B3"/>
    <w:rsid w:val="0037501D"/>
    <w:rsid w:val="003750B7"/>
    <w:rsid w:val="003757D0"/>
    <w:rsid w:val="003759F3"/>
    <w:rsid w:val="00376104"/>
    <w:rsid w:val="00376295"/>
    <w:rsid w:val="003763C8"/>
    <w:rsid w:val="003763F5"/>
    <w:rsid w:val="003768E7"/>
    <w:rsid w:val="003769AC"/>
    <w:rsid w:val="00376F0C"/>
    <w:rsid w:val="0037710F"/>
    <w:rsid w:val="003771F8"/>
    <w:rsid w:val="00377464"/>
    <w:rsid w:val="00377482"/>
    <w:rsid w:val="003776A3"/>
    <w:rsid w:val="00377BAC"/>
    <w:rsid w:val="00377C55"/>
    <w:rsid w:val="00377CA1"/>
    <w:rsid w:val="00377FF7"/>
    <w:rsid w:val="00380076"/>
    <w:rsid w:val="0038054A"/>
    <w:rsid w:val="0038062E"/>
    <w:rsid w:val="003806B5"/>
    <w:rsid w:val="003806D5"/>
    <w:rsid w:val="003808FB"/>
    <w:rsid w:val="00380954"/>
    <w:rsid w:val="00380A58"/>
    <w:rsid w:val="00380A96"/>
    <w:rsid w:val="00380C8F"/>
    <w:rsid w:val="00380D8E"/>
    <w:rsid w:val="00380DF8"/>
    <w:rsid w:val="003810EA"/>
    <w:rsid w:val="00381368"/>
    <w:rsid w:val="003815FE"/>
    <w:rsid w:val="00381629"/>
    <w:rsid w:val="00381D16"/>
    <w:rsid w:val="00381DA7"/>
    <w:rsid w:val="003821F0"/>
    <w:rsid w:val="003826F8"/>
    <w:rsid w:val="00382AFC"/>
    <w:rsid w:val="00383336"/>
    <w:rsid w:val="00383351"/>
    <w:rsid w:val="003833B5"/>
    <w:rsid w:val="00383679"/>
    <w:rsid w:val="003836C6"/>
    <w:rsid w:val="0038374A"/>
    <w:rsid w:val="0038393F"/>
    <w:rsid w:val="00383AD7"/>
    <w:rsid w:val="00383B7E"/>
    <w:rsid w:val="003848B7"/>
    <w:rsid w:val="00384C49"/>
    <w:rsid w:val="00384DAD"/>
    <w:rsid w:val="00384F35"/>
    <w:rsid w:val="003854AB"/>
    <w:rsid w:val="00385813"/>
    <w:rsid w:val="0038583F"/>
    <w:rsid w:val="003858FA"/>
    <w:rsid w:val="00385A51"/>
    <w:rsid w:val="00385E4C"/>
    <w:rsid w:val="00385E8F"/>
    <w:rsid w:val="00386101"/>
    <w:rsid w:val="003861B1"/>
    <w:rsid w:val="0038629F"/>
    <w:rsid w:val="003862C4"/>
    <w:rsid w:val="00386369"/>
    <w:rsid w:val="0038646F"/>
    <w:rsid w:val="003866D4"/>
    <w:rsid w:val="0038678F"/>
    <w:rsid w:val="00386A4E"/>
    <w:rsid w:val="00386AD2"/>
    <w:rsid w:val="00386B28"/>
    <w:rsid w:val="00386BB9"/>
    <w:rsid w:val="003871E6"/>
    <w:rsid w:val="00387476"/>
    <w:rsid w:val="003875C6"/>
    <w:rsid w:val="00387721"/>
    <w:rsid w:val="0038799C"/>
    <w:rsid w:val="00387AC3"/>
    <w:rsid w:val="00387C59"/>
    <w:rsid w:val="00387D7F"/>
    <w:rsid w:val="00390170"/>
    <w:rsid w:val="0039019E"/>
    <w:rsid w:val="003907C5"/>
    <w:rsid w:val="003907CD"/>
    <w:rsid w:val="00390874"/>
    <w:rsid w:val="00390985"/>
    <w:rsid w:val="003909FD"/>
    <w:rsid w:val="00390D29"/>
    <w:rsid w:val="0039123C"/>
    <w:rsid w:val="0039148D"/>
    <w:rsid w:val="00391703"/>
    <w:rsid w:val="0039181B"/>
    <w:rsid w:val="00391AF8"/>
    <w:rsid w:val="00391EA2"/>
    <w:rsid w:val="003926A8"/>
    <w:rsid w:val="0039293D"/>
    <w:rsid w:val="00393160"/>
    <w:rsid w:val="00393491"/>
    <w:rsid w:val="0039356D"/>
    <w:rsid w:val="0039379C"/>
    <w:rsid w:val="00393D9C"/>
    <w:rsid w:val="003942EA"/>
    <w:rsid w:val="003943AF"/>
    <w:rsid w:val="003947DA"/>
    <w:rsid w:val="00394814"/>
    <w:rsid w:val="00394F9D"/>
    <w:rsid w:val="003950BA"/>
    <w:rsid w:val="0039533D"/>
    <w:rsid w:val="00395412"/>
    <w:rsid w:val="00395547"/>
    <w:rsid w:val="00395B39"/>
    <w:rsid w:val="00395BC3"/>
    <w:rsid w:val="00395E20"/>
    <w:rsid w:val="00395E93"/>
    <w:rsid w:val="00395EAC"/>
    <w:rsid w:val="00396126"/>
    <w:rsid w:val="003962F0"/>
    <w:rsid w:val="003962F4"/>
    <w:rsid w:val="003963AA"/>
    <w:rsid w:val="00396657"/>
    <w:rsid w:val="00396B7A"/>
    <w:rsid w:val="00396FFC"/>
    <w:rsid w:val="00397074"/>
    <w:rsid w:val="003970A5"/>
    <w:rsid w:val="0039712F"/>
    <w:rsid w:val="003972C0"/>
    <w:rsid w:val="003972E1"/>
    <w:rsid w:val="003977A1"/>
    <w:rsid w:val="003979B5"/>
    <w:rsid w:val="003979E7"/>
    <w:rsid w:val="00397D85"/>
    <w:rsid w:val="00397DD5"/>
    <w:rsid w:val="003A0223"/>
    <w:rsid w:val="003A076A"/>
    <w:rsid w:val="003A0BC5"/>
    <w:rsid w:val="003A12E3"/>
    <w:rsid w:val="003A17B5"/>
    <w:rsid w:val="003A2816"/>
    <w:rsid w:val="003A2913"/>
    <w:rsid w:val="003A2986"/>
    <w:rsid w:val="003A298F"/>
    <w:rsid w:val="003A2A51"/>
    <w:rsid w:val="003A2D14"/>
    <w:rsid w:val="003A2D88"/>
    <w:rsid w:val="003A3556"/>
    <w:rsid w:val="003A3856"/>
    <w:rsid w:val="003A393A"/>
    <w:rsid w:val="003A39FF"/>
    <w:rsid w:val="003A3ABA"/>
    <w:rsid w:val="003A429D"/>
    <w:rsid w:val="003A4365"/>
    <w:rsid w:val="003A44E5"/>
    <w:rsid w:val="003A450C"/>
    <w:rsid w:val="003A4A1F"/>
    <w:rsid w:val="003A4C79"/>
    <w:rsid w:val="003A4FD2"/>
    <w:rsid w:val="003A51F0"/>
    <w:rsid w:val="003A5523"/>
    <w:rsid w:val="003A56E5"/>
    <w:rsid w:val="003A5DBE"/>
    <w:rsid w:val="003A5F03"/>
    <w:rsid w:val="003A5F22"/>
    <w:rsid w:val="003A618B"/>
    <w:rsid w:val="003A672C"/>
    <w:rsid w:val="003A6B87"/>
    <w:rsid w:val="003A6D03"/>
    <w:rsid w:val="003A7114"/>
    <w:rsid w:val="003A7414"/>
    <w:rsid w:val="003A778C"/>
    <w:rsid w:val="003A79AA"/>
    <w:rsid w:val="003A7B21"/>
    <w:rsid w:val="003A7C15"/>
    <w:rsid w:val="003A7C3B"/>
    <w:rsid w:val="003A7D56"/>
    <w:rsid w:val="003A7DE9"/>
    <w:rsid w:val="003B0110"/>
    <w:rsid w:val="003B021F"/>
    <w:rsid w:val="003B040A"/>
    <w:rsid w:val="003B0C19"/>
    <w:rsid w:val="003B101C"/>
    <w:rsid w:val="003B1215"/>
    <w:rsid w:val="003B1216"/>
    <w:rsid w:val="003B15B9"/>
    <w:rsid w:val="003B15E6"/>
    <w:rsid w:val="003B19D8"/>
    <w:rsid w:val="003B19FA"/>
    <w:rsid w:val="003B20D9"/>
    <w:rsid w:val="003B215D"/>
    <w:rsid w:val="003B21F2"/>
    <w:rsid w:val="003B276B"/>
    <w:rsid w:val="003B2A82"/>
    <w:rsid w:val="003B2B20"/>
    <w:rsid w:val="003B2DA4"/>
    <w:rsid w:val="003B2DE9"/>
    <w:rsid w:val="003B2E6D"/>
    <w:rsid w:val="003B2F33"/>
    <w:rsid w:val="003B2F45"/>
    <w:rsid w:val="003B382E"/>
    <w:rsid w:val="003B3BC2"/>
    <w:rsid w:val="003B3E5D"/>
    <w:rsid w:val="003B3EA3"/>
    <w:rsid w:val="003B4217"/>
    <w:rsid w:val="003B4781"/>
    <w:rsid w:val="003B4943"/>
    <w:rsid w:val="003B5538"/>
    <w:rsid w:val="003B58C1"/>
    <w:rsid w:val="003B5D8F"/>
    <w:rsid w:val="003B5EEF"/>
    <w:rsid w:val="003B61D1"/>
    <w:rsid w:val="003B621A"/>
    <w:rsid w:val="003B62AF"/>
    <w:rsid w:val="003B6697"/>
    <w:rsid w:val="003B6A9F"/>
    <w:rsid w:val="003B6B90"/>
    <w:rsid w:val="003B6D04"/>
    <w:rsid w:val="003B70EA"/>
    <w:rsid w:val="003B742F"/>
    <w:rsid w:val="003B759C"/>
    <w:rsid w:val="003B76DE"/>
    <w:rsid w:val="003B7909"/>
    <w:rsid w:val="003B7F7F"/>
    <w:rsid w:val="003C02B9"/>
    <w:rsid w:val="003C04F0"/>
    <w:rsid w:val="003C0CE0"/>
    <w:rsid w:val="003C0F2E"/>
    <w:rsid w:val="003C10E2"/>
    <w:rsid w:val="003C12FE"/>
    <w:rsid w:val="003C1401"/>
    <w:rsid w:val="003C154C"/>
    <w:rsid w:val="003C1738"/>
    <w:rsid w:val="003C1983"/>
    <w:rsid w:val="003C1C7B"/>
    <w:rsid w:val="003C1CBC"/>
    <w:rsid w:val="003C1D35"/>
    <w:rsid w:val="003C1D98"/>
    <w:rsid w:val="003C1E5E"/>
    <w:rsid w:val="003C2117"/>
    <w:rsid w:val="003C211E"/>
    <w:rsid w:val="003C22EB"/>
    <w:rsid w:val="003C24D7"/>
    <w:rsid w:val="003C2FF0"/>
    <w:rsid w:val="003C2FFD"/>
    <w:rsid w:val="003C30FE"/>
    <w:rsid w:val="003C3149"/>
    <w:rsid w:val="003C3268"/>
    <w:rsid w:val="003C32E8"/>
    <w:rsid w:val="003C3AEC"/>
    <w:rsid w:val="003C3DB6"/>
    <w:rsid w:val="003C3E04"/>
    <w:rsid w:val="003C3E79"/>
    <w:rsid w:val="003C41AA"/>
    <w:rsid w:val="003C4230"/>
    <w:rsid w:val="003C4423"/>
    <w:rsid w:val="003C44BF"/>
    <w:rsid w:val="003C451C"/>
    <w:rsid w:val="003C4648"/>
    <w:rsid w:val="003C4660"/>
    <w:rsid w:val="003C48C7"/>
    <w:rsid w:val="003C4C32"/>
    <w:rsid w:val="003C4DBB"/>
    <w:rsid w:val="003C51C9"/>
    <w:rsid w:val="003C52D4"/>
    <w:rsid w:val="003C55DF"/>
    <w:rsid w:val="003C5AC8"/>
    <w:rsid w:val="003C5E54"/>
    <w:rsid w:val="003C5F29"/>
    <w:rsid w:val="003C5FDA"/>
    <w:rsid w:val="003C61C6"/>
    <w:rsid w:val="003C626C"/>
    <w:rsid w:val="003C6E28"/>
    <w:rsid w:val="003C6F46"/>
    <w:rsid w:val="003C7098"/>
    <w:rsid w:val="003C725C"/>
    <w:rsid w:val="003C7529"/>
    <w:rsid w:val="003C761E"/>
    <w:rsid w:val="003C7698"/>
    <w:rsid w:val="003C7862"/>
    <w:rsid w:val="003C7A17"/>
    <w:rsid w:val="003C7A88"/>
    <w:rsid w:val="003C7E5D"/>
    <w:rsid w:val="003C7E96"/>
    <w:rsid w:val="003D0345"/>
    <w:rsid w:val="003D0890"/>
    <w:rsid w:val="003D0A02"/>
    <w:rsid w:val="003D0AA0"/>
    <w:rsid w:val="003D0DDC"/>
    <w:rsid w:val="003D0F95"/>
    <w:rsid w:val="003D111C"/>
    <w:rsid w:val="003D13A6"/>
    <w:rsid w:val="003D13F1"/>
    <w:rsid w:val="003D1443"/>
    <w:rsid w:val="003D1461"/>
    <w:rsid w:val="003D1669"/>
    <w:rsid w:val="003D1AA5"/>
    <w:rsid w:val="003D1DB2"/>
    <w:rsid w:val="003D20C6"/>
    <w:rsid w:val="003D2422"/>
    <w:rsid w:val="003D252A"/>
    <w:rsid w:val="003D2580"/>
    <w:rsid w:val="003D2713"/>
    <w:rsid w:val="003D2CE4"/>
    <w:rsid w:val="003D3194"/>
    <w:rsid w:val="003D3969"/>
    <w:rsid w:val="003D3FE7"/>
    <w:rsid w:val="003D4AED"/>
    <w:rsid w:val="003D4E0C"/>
    <w:rsid w:val="003D516F"/>
    <w:rsid w:val="003D5B77"/>
    <w:rsid w:val="003D5E3B"/>
    <w:rsid w:val="003D5E8A"/>
    <w:rsid w:val="003D6248"/>
    <w:rsid w:val="003D6740"/>
    <w:rsid w:val="003D68E9"/>
    <w:rsid w:val="003D6935"/>
    <w:rsid w:val="003D69C3"/>
    <w:rsid w:val="003D6A81"/>
    <w:rsid w:val="003D6BC3"/>
    <w:rsid w:val="003D6CE3"/>
    <w:rsid w:val="003D72EC"/>
    <w:rsid w:val="003D769D"/>
    <w:rsid w:val="003D7774"/>
    <w:rsid w:val="003E0043"/>
    <w:rsid w:val="003E0115"/>
    <w:rsid w:val="003E07A0"/>
    <w:rsid w:val="003E0933"/>
    <w:rsid w:val="003E0A87"/>
    <w:rsid w:val="003E0D32"/>
    <w:rsid w:val="003E1092"/>
    <w:rsid w:val="003E1093"/>
    <w:rsid w:val="003E11A2"/>
    <w:rsid w:val="003E11F4"/>
    <w:rsid w:val="003E12CF"/>
    <w:rsid w:val="003E141B"/>
    <w:rsid w:val="003E14D9"/>
    <w:rsid w:val="003E19F0"/>
    <w:rsid w:val="003E1A2D"/>
    <w:rsid w:val="003E1CCA"/>
    <w:rsid w:val="003E1FE2"/>
    <w:rsid w:val="003E1FFB"/>
    <w:rsid w:val="003E2060"/>
    <w:rsid w:val="003E219F"/>
    <w:rsid w:val="003E2457"/>
    <w:rsid w:val="003E2BE4"/>
    <w:rsid w:val="003E2EC2"/>
    <w:rsid w:val="003E2F76"/>
    <w:rsid w:val="003E3069"/>
    <w:rsid w:val="003E316B"/>
    <w:rsid w:val="003E3457"/>
    <w:rsid w:val="003E384B"/>
    <w:rsid w:val="003E395D"/>
    <w:rsid w:val="003E3AF5"/>
    <w:rsid w:val="003E3E77"/>
    <w:rsid w:val="003E4465"/>
    <w:rsid w:val="003E4494"/>
    <w:rsid w:val="003E4967"/>
    <w:rsid w:val="003E49C1"/>
    <w:rsid w:val="003E4EE5"/>
    <w:rsid w:val="003E55B5"/>
    <w:rsid w:val="003E5840"/>
    <w:rsid w:val="003E5956"/>
    <w:rsid w:val="003E5CBB"/>
    <w:rsid w:val="003E5E63"/>
    <w:rsid w:val="003E608D"/>
    <w:rsid w:val="003E615A"/>
    <w:rsid w:val="003E667C"/>
    <w:rsid w:val="003E673A"/>
    <w:rsid w:val="003E683D"/>
    <w:rsid w:val="003E6F52"/>
    <w:rsid w:val="003E6FB9"/>
    <w:rsid w:val="003E710C"/>
    <w:rsid w:val="003E75E8"/>
    <w:rsid w:val="003E768C"/>
    <w:rsid w:val="003E78A1"/>
    <w:rsid w:val="003E7ABD"/>
    <w:rsid w:val="003E7E0D"/>
    <w:rsid w:val="003F00F3"/>
    <w:rsid w:val="003F0103"/>
    <w:rsid w:val="003F019C"/>
    <w:rsid w:val="003F022A"/>
    <w:rsid w:val="003F0447"/>
    <w:rsid w:val="003F085C"/>
    <w:rsid w:val="003F0A04"/>
    <w:rsid w:val="003F0D05"/>
    <w:rsid w:val="003F0F08"/>
    <w:rsid w:val="003F1315"/>
    <w:rsid w:val="003F1366"/>
    <w:rsid w:val="003F1479"/>
    <w:rsid w:val="003F17CF"/>
    <w:rsid w:val="003F192C"/>
    <w:rsid w:val="003F19FB"/>
    <w:rsid w:val="003F1EF8"/>
    <w:rsid w:val="003F1F0B"/>
    <w:rsid w:val="003F1F4B"/>
    <w:rsid w:val="003F1FB0"/>
    <w:rsid w:val="003F24C6"/>
    <w:rsid w:val="003F25CA"/>
    <w:rsid w:val="003F28C8"/>
    <w:rsid w:val="003F2AA2"/>
    <w:rsid w:val="003F2C4F"/>
    <w:rsid w:val="003F2D3A"/>
    <w:rsid w:val="003F3165"/>
    <w:rsid w:val="003F32D8"/>
    <w:rsid w:val="003F331E"/>
    <w:rsid w:val="003F3525"/>
    <w:rsid w:val="003F3A34"/>
    <w:rsid w:val="003F3E6B"/>
    <w:rsid w:val="003F41FD"/>
    <w:rsid w:val="003F42E3"/>
    <w:rsid w:val="003F4640"/>
    <w:rsid w:val="003F4809"/>
    <w:rsid w:val="003F4974"/>
    <w:rsid w:val="003F4A5C"/>
    <w:rsid w:val="003F4B77"/>
    <w:rsid w:val="003F4DB4"/>
    <w:rsid w:val="003F4EE6"/>
    <w:rsid w:val="003F4EE8"/>
    <w:rsid w:val="003F51D0"/>
    <w:rsid w:val="003F51D9"/>
    <w:rsid w:val="003F5368"/>
    <w:rsid w:val="003F5434"/>
    <w:rsid w:val="003F55B2"/>
    <w:rsid w:val="003F5784"/>
    <w:rsid w:val="003F5AB0"/>
    <w:rsid w:val="003F5D9D"/>
    <w:rsid w:val="003F61CB"/>
    <w:rsid w:val="003F62D3"/>
    <w:rsid w:val="003F684A"/>
    <w:rsid w:val="003F6AB6"/>
    <w:rsid w:val="003F6CFA"/>
    <w:rsid w:val="003F6E7E"/>
    <w:rsid w:val="003F6F69"/>
    <w:rsid w:val="003F7011"/>
    <w:rsid w:val="003F71DF"/>
    <w:rsid w:val="003F72B3"/>
    <w:rsid w:val="003F75B8"/>
    <w:rsid w:val="003F7702"/>
    <w:rsid w:val="003F7C36"/>
    <w:rsid w:val="004000AC"/>
    <w:rsid w:val="004006BD"/>
    <w:rsid w:val="00400914"/>
    <w:rsid w:val="0040091E"/>
    <w:rsid w:val="00400C06"/>
    <w:rsid w:val="00400E07"/>
    <w:rsid w:val="00400F0D"/>
    <w:rsid w:val="0040121A"/>
    <w:rsid w:val="0040166F"/>
    <w:rsid w:val="00401B0A"/>
    <w:rsid w:val="00401BB5"/>
    <w:rsid w:val="00402073"/>
    <w:rsid w:val="0040223E"/>
    <w:rsid w:val="00402275"/>
    <w:rsid w:val="00402426"/>
    <w:rsid w:val="004024E7"/>
    <w:rsid w:val="00402F86"/>
    <w:rsid w:val="00403076"/>
    <w:rsid w:val="00403354"/>
    <w:rsid w:val="0040376C"/>
    <w:rsid w:val="004037B7"/>
    <w:rsid w:val="00403913"/>
    <w:rsid w:val="0040438E"/>
    <w:rsid w:val="004047B9"/>
    <w:rsid w:val="00404958"/>
    <w:rsid w:val="00404A29"/>
    <w:rsid w:val="00404ADC"/>
    <w:rsid w:val="00404E79"/>
    <w:rsid w:val="00404F25"/>
    <w:rsid w:val="00404F9E"/>
    <w:rsid w:val="004052F1"/>
    <w:rsid w:val="004054D4"/>
    <w:rsid w:val="0040563D"/>
    <w:rsid w:val="004056E2"/>
    <w:rsid w:val="004056F0"/>
    <w:rsid w:val="004059E1"/>
    <w:rsid w:val="00405A8C"/>
    <w:rsid w:val="00405EFB"/>
    <w:rsid w:val="0040618E"/>
    <w:rsid w:val="00406728"/>
    <w:rsid w:val="00406760"/>
    <w:rsid w:val="004067DD"/>
    <w:rsid w:val="004068BE"/>
    <w:rsid w:val="00406D13"/>
    <w:rsid w:val="00406E7D"/>
    <w:rsid w:val="00407054"/>
    <w:rsid w:val="0040709C"/>
    <w:rsid w:val="00407125"/>
    <w:rsid w:val="00407AB3"/>
    <w:rsid w:val="00407B9B"/>
    <w:rsid w:val="00407BE5"/>
    <w:rsid w:val="00407C90"/>
    <w:rsid w:val="00410160"/>
    <w:rsid w:val="0041018B"/>
    <w:rsid w:val="00410220"/>
    <w:rsid w:val="00410303"/>
    <w:rsid w:val="004104E3"/>
    <w:rsid w:val="00410BB1"/>
    <w:rsid w:val="00410EEA"/>
    <w:rsid w:val="00410F98"/>
    <w:rsid w:val="00411200"/>
    <w:rsid w:val="0041156F"/>
    <w:rsid w:val="0041199E"/>
    <w:rsid w:val="004119EB"/>
    <w:rsid w:val="00411A0C"/>
    <w:rsid w:val="00411B26"/>
    <w:rsid w:val="00411D74"/>
    <w:rsid w:val="00411DF4"/>
    <w:rsid w:val="004122E9"/>
    <w:rsid w:val="004123B4"/>
    <w:rsid w:val="004129C3"/>
    <w:rsid w:val="00412DCC"/>
    <w:rsid w:val="00412DCF"/>
    <w:rsid w:val="00412EC5"/>
    <w:rsid w:val="00412F02"/>
    <w:rsid w:val="0041305B"/>
    <w:rsid w:val="00413558"/>
    <w:rsid w:val="00413825"/>
    <w:rsid w:val="00413AD6"/>
    <w:rsid w:val="00413DDC"/>
    <w:rsid w:val="004142AA"/>
    <w:rsid w:val="004148B7"/>
    <w:rsid w:val="00415305"/>
    <w:rsid w:val="004153A3"/>
    <w:rsid w:val="00415618"/>
    <w:rsid w:val="00415B77"/>
    <w:rsid w:val="00415F1B"/>
    <w:rsid w:val="00416064"/>
    <w:rsid w:val="004164CD"/>
    <w:rsid w:val="004164DF"/>
    <w:rsid w:val="0041655A"/>
    <w:rsid w:val="004167C5"/>
    <w:rsid w:val="00416C78"/>
    <w:rsid w:val="00416CCB"/>
    <w:rsid w:val="00416E35"/>
    <w:rsid w:val="00416EED"/>
    <w:rsid w:val="00417354"/>
    <w:rsid w:val="00417422"/>
    <w:rsid w:val="00417448"/>
    <w:rsid w:val="0041756C"/>
    <w:rsid w:val="0041779A"/>
    <w:rsid w:val="004177B8"/>
    <w:rsid w:val="00417887"/>
    <w:rsid w:val="00417FC2"/>
    <w:rsid w:val="004200FE"/>
    <w:rsid w:val="00420568"/>
    <w:rsid w:val="004207A6"/>
    <w:rsid w:val="00420CAE"/>
    <w:rsid w:val="00421452"/>
    <w:rsid w:val="0042179E"/>
    <w:rsid w:val="00422265"/>
    <w:rsid w:val="00423150"/>
    <w:rsid w:val="0042328F"/>
    <w:rsid w:val="004236EE"/>
    <w:rsid w:val="0042390C"/>
    <w:rsid w:val="00423972"/>
    <w:rsid w:val="0042409E"/>
    <w:rsid w:val="0042447E"/>
    <w:rsid w:val="0042455B"/>
    <w:rsid w:val="0042468C"/>
    <w:rsid w:val="004248E2"/>
    <w:rsid w:val="00424A63"/>
    <w:rsid w:val="00424B63"/>
    <w:rsid w:val="00424DBA"/>
    <w:rsid w:val="00424E50"/>
    <w:rsid w:val="00424FBD"/>
    <w:rsid w:val="00425060"/>
    <w:rsid w:val="00425138"/>
    <w:rsid w:val="00425214"/>
    <w:rsid w:val="00425308"/>
    <w:rsid w:val="00425B4F"/>
    <w:rsid w:val="00425BEE"/>
    <w:rsid w:val="00425D40"/>
    <w:rsid w:val="00426646"/>
    <w:rsid w:val="00426882"/>
    <w:rsid w:val="00426890"/>
    <w:rsid w:val="00426E2A"/>
    <w:rsid w:val="00427068"/>
    <w:rsid w:val="00427127"/>
    <w:rsid w:val="004276B4"/>
    <w:rsid w:val="0043077D"/>
    <w:rsid w:val="00430A56"/>
    <w:rsid w:val="00430F0D"/>
    <w:rsid w:val="00431066"/>
    <w:rsid w:val="0043131A"/>
    <w:rsid w:val="00431859"/>
    <w:rsid w:val="00431ADC"/>
    <w:rsid w:val="00431E3D"/>
    <w:rsid w:val="00431F9C"/>
    <w:rsid w:val="0043206A"/>
    <w:rsid w:val="004322CA"/>
    <w:rsid w:val="00432568"/>
    <w:rsid w:val="0043267E"/>
    <w:rsid w:val="004328A9"/>
    <w:rsid w:val="00432984"/>
    <w:rsid w:val="00432BEC"/>
    <w:rsid w:val="00432DD9"/>
    <w:rsid w:val="00432F11"/>
    <w:rsid w:val="00433041"/>
    <w:rsid w:val="004334DC"/>
    <w:rsid w:val="00433733"/>
    <w:rsid w:val="00433776"/>
    <w:rsid w:val="00433C84"/>
    <w:rsid w:val="00433DB1"/>
    <w:rsid w:val="00434114"/>
    <w:rsid w:val="004342CD"/>
    <w:rsid w:val="004343F7"/>
    <w:rsid w:val="004344EA"/>
    <w:rsid w:val="004346EA"/>
    <w:rsid w:val="004348C5"/>
    <w:rsid w:val="004348E1"/>
    <w:rsid w:val="004348E7"/>
    <w:rsid w:val="00434E9A"/>
    <w:rsid w:val="00434F7E"/>
    <w:rsid w:val="00435C69"/>
    <w:rsid w:val="00435CA2"/>
    <w:rsid w:val="00436357"/>
    <w:rsid w:val="0043652C"/>
    <w:rsid w:val="004365C5"/>
    <w:rsid w:val="004365F9"/>
    <w:rsid w:val="0043668B"/>
    <w:rsid w:val="00436864"/>
    <w:rsid w:val="00436A54"/>
    <w:rsid w:val="00436AEA"/>
    <w:rsid w:val="00436C0B"/>
    <w:rsid w:val="00436DEB"/>
    <w:rsid w:val="00436E5A"/>
    <w:rsid w:val="004370C3"/>
    <w:rsid w:val="0043730D"/>
    <w:rsid w:val="00437325"/>
    <w:rsid w:val="004373E7"/>
    <w:rsid w:val="00437413"/>
    <w:rsid w:val="00437581"/>
    <w:rsid w:val="004375DD"/>
    <w:rsid w:val="0043770B"/>
    <w:rsid w:val="004377CF"/>
    <w:rsid w:val="00437E98"/>
    <w:rsid w:val="00440456"/>
    <w:rsid w:val="00440775"/>
    <w:rsid w:val="00440AB9"/>
    <w:rsid w:val="00440AE9"/>
    <w:rsid w:val="00440FF3"/>
    <w:rsid w:val="004410AC"/>
    <w:rsid w:val="0044112E"/>
    <w:rsid w:val="0044121D"/>
    <w:rsid w:val="00441299"/>
    <w:rsid w:val="004412C4"/>
    <w:rsid w:val="004419B5"/>
    <w:rsid w:val="00441CAA"/>
    <w:rsid w:val="00441D1C"/>
    <w:rsid w:val="00441E6E"/>
    <w:rsid w:val="004422B1"/>
    <w:rsid w:val="0044251D"/>
    <w:rsid w:val="00442568"/>
    <w:rsid w:val="004427EC"/>
    <w:rsid w:val="0044347C"/>
    <w:rsid w:val="004434FA"/>
    <w:rsid w:val="0044391A"/>
    <w:rsid w:val="00443B42"/>
    <w:rsid w:val="00443BFD"/>
    <w:rsid w:val="00443C2B"/>
    <w:rsid w:val="00444107"/>
    <w:rsid w:val="004441F1"/>
    <w:rsid w:val="00444706"/>
    <w:rsid w:val="0044482F"/>
    <w:rsid w:val="00444C0D"/>
    <w:rsid w:val="00444D8F"/>
    <w:rsid w:val="00444EC8"/>
    <w:rsid w:val="00445451"/>
    <w:rsid w:val="00445EAA"/>
    <w:rsid w:val="00446151"/>
    <w:rsid w:val="00446312"/>
    <w:rsid w:val="00446546"/>
    <w:rsid w:val="00446590"/>
    <w:rsid w:val="0044667E"/>
    <w:rsid w:val="00446896"/>
    <w:rsid w:val="00446A32"/>
    <w:rsid w:val="00446DEA"/>
    <w:rsid w:val="004470F8"/>
    <w:rsid w:val="00447206"/>
    <w:rsid w:val="0044776D"/>
    <w:rsid w:val="00447795"/>
    <w:rsid w:val="004479A4"/>
    <w:rsid w:val="00447B2D"/>
    <w:rsid w:val="00447CF3"/>
    <w:rsid w:val="00450052"/>
    <w:rsid w:val="0045038E"/>
    <w:rsid w:val="00450669"/>
    <w:rsid w:val="00450711"/>
    <w:rsid w:val="004507AA"/>
    <w:rsid w:val="00450944"/>
    <w:rsid w:val="0045098E"/>
    <w:rsid w:val="00450B44"/>
    <w:rsid w:val="00450CA0"/>
    <w:rsid w:val="00450EC5"/>
    <w:rsid w:val="00450F4C"/>
    <w:rsid w:val="004516CA"/>
    <w:rsid w:val="00451B7F"/>
    <w:rsid w:val="00451B92"/>
    <w:rsid w:val="00451D3F"/>
    <w:rsid w:val="00451EE3"/>
    <w:rsid w:val="004521F3"/>
    <w:rsid w:val="004522E8"/>
    <w:rsid w:val="0045234C"/>
    <w:rsid w:val="004527C4"/>
    <w:rsid w:val="00452B92"/>
    <w:rsid w:val="00452B9A"/>
    <w:rsid w:val="00452C44"/>
    <w:rsid w:val="00452FD6"/>
    <w:rsid w:val="0045302F"/>
    <w:rsid w:val="00453051"/>
    <w:rsid w:val="0045339F"/>
    <w:rsid w:val="004537D8"/>
    <w:rsid w:val="00453894"/>
    <w:rsid w:val="004538C2"/>
    <w:rsid w:val="004539BD"/>
    <w:rsid w:val="00453AD5"/>
    <w:rsid w:val="00453ECD"/>
    <w:rsid w:val="00453F15"/>
    <w:rsid w:val="00454158"/>
    <w:rsid w:val="00454255"/>
    <w:rsid w:val="00454632"/>
    <w:rsid w:val="004547E3"/>
    <w:rsid w:val="004549DE"/>
    <w:rsid w:val="00454A71"/>
    <w:rsid w:val="00454A9C"/>
    <w:rsid w:val="00454E8D"/>
    <w:rsid w:val="0045520F"/>
    <w:rsid w:val="004553AE"/>
    <w:rsid w:val="004555A4"/>
    <w:rsid w:val="004555D8"/>
    <w:rsid w:val="0045571A"/>
    <w:rsid w:val="004559C3"/>
    <w:rsid w:val="00455A09"/>
    <w:rsid w:val="00455EF1"/>
    <w:rsid w:val="00457031"/>
    <w:rsid w:val="004573D3"/>
    <w:rsid w:val="0045777F"/>
    <w:rsid w:val="004578EF"/>
    <w:rsid w:val="00457A51"/>
    <w:rsid w:val="00457B8E"/>
    <w:rsid w:val="004602F4"/>
    <w:rsid w:val="0046056C"/>
    <w:rsid w:val="00460731"/>
    <w:rsid w:val="00460C33"/>
    <w:rsid w:val="004617AD"/>
    <w:rsid w:val="00461C58"/>
    <w:rsid w:val="00461D25"/>
    <w:rsid w:val="00461EAC"/>
    <w:rsid w:val="00462636"/>
    <w:rsid w:val="00462996"/>
    <w:rsid w:val="00462A6C"/>
    <w:rsid w:val="00462CD0"/>
    <w:rsid w:val="00462D83"/>
    <w:rsid w:val="00462E82"/>
    <w:rsid w:val="00462F5E"/>
    <w:rsid w:val="00462F65"/>
    <w:rsid w:val="004630A5"/>
    <w:rsid w:val="00463380"/>
    <w:rsid w:val="00463659"/>
    <w:rsid w:val="004638B9"/>
    <w:rsid w:val="004638DB"/>
    <w:rsid w:val="00463D93"/>
    <w:rsid w:val="00463E74"/>
    <w:rsid w:val="00463F0A"/>
    <w:rsid w:val="004643FC"/>
    <w:rsid w:val="00464B3A"/>
    <w:rsid w:val="00464F5C"/>
    <w:rsid w:val="0046540C"/>
    <w:rsid w:val="004658AD"/>
    <w:rsid w:val="00465D2C"/>
    <w:rsid w:val="00465F7D"/>
    <w:rsid w:val="004662E7"/>
    <w:rsid w:val="00466539"/>
    <w:rsid w:val="00466547"/>
    <w:rsid w:val="00466609"/>
    <w:rsid w:val="004666F7"/>
    <w:rsid w:val="00466BB3"/>
    <w:rsid w:val="00466C2F"/>
    <w:rsid w:val="00466D3A"/>
    <w:rsid w:val="00466FA4"/>
    <w:rsid w:val="004670C8"/>
    <w:rsid w:val="00467355"/>
    <w:rsid w:val="0046738D"/>
    <w:rsid w:val="00467BBE"/>
    <w:rsid w:val="00467C69"/>
    <w:rsid w:val="00467D13"/>
    <w:rsid w:val="00467F51"/>
    <w:rsid w:val="0047037C"/>
    <w:rsid w:val="0047060B"/>
    <w:rsid w:val="00470650"/>
    <w:rsid w:val="004709C1"/>
    <w:rsid w:val="004709CD"/>
    <w:rsid w:val="00470DDD"/>
    <w:rsid w:val="004715F0"/>
    <w:rsid w:val="0047160E"/>
    <w:rsid w:val="0047173C"/>
    <w:rsid w:val="00471814"/>
    <w:rsid w:val="0047197A"/>
    <w:rsid w:val="00471C71"/>
    <w:rsid w:val="00471F3B"/>
    <w:rsid w:val="004720D3"/>
    <w:rsid w:val="0047269F"/>
    <w:rsid w:val="0047297E"/>
    <w:rsid w:val="0047370D"/>
    <w:rsid w:val="00473DF0"/>
    <w:rsid w:val="00474200"/>
    <w:rsid w:val="0047429D"/>
    <w:rsid w:val="00474753"/>
    <w:rsid w:val="00474896"/>
    <w:rsid w:val="00474A82"/>
    <w:rsid w:val="00474B14"/>
    <w:rsid w:val="00475058"/>
    <w:rsid w:val="00475135"/>
    <w:rsid w:val="004751BF"/>
    <w:rsid w:val="004755E9"/>
    <w:rsid w:val="00475866"/>
    <w:rsid w:val="004759AB"/>
    <w:rsid w:val="00475B8D"/>
    <w:rsid w:val="00475D1F"/>
    <w:rsid w:val="00476C35"/>
    <w:rsid w:val="00476CDA"/>
    <w:rsid w:val="004771DC"/>
    <w:rsid w:val="0047745B"/>
    <w:rsid w:val="00477514"/>
    <w:rsid w:val="004775DB"/>
    <w:rsid w:val="00477834"/>
    <w:rsid w:val="004779BF"/>
    <w:rsid w:val="00477CAB"/>
    <w:rsid w:val="00477F29"/>
    <w:rsid w:val="00480180"/>
    <w:rsid w:val="004802AF"/>
    <w:rsid w:val="004805AD"/>
    <w:rsid w:val="00480604"/>
    <w:rsid w:val="00480690"/>
    <w:rsid w:val="004806C8"/>
    <w:rsid w:val="004808D8"/>
    <w:rsid w:val="0048094D"/>
    <w:rsid w:val="00480993"/>
    <w:rsid w:val="00480C06"/>
    <w:rsid w:val="00480CF3"/>
    <w:rsid w:val="00480E65"/>
    <w:rsid w:val="00480E70"/>
    <w:rsid w:val="00480E99"/>
    <w:rsid w:val="00481870"/>
    <w:rsid w:val="00481E44"/>
    <w:rsid w:val="00481FA7"/>
    <w:rsid w:val="0048214B"/>
    <w:rsid w:val="004825B5"/>
    <w:rsid w:val="00482B6F"/>
    <w:rsid w:val="00482C49"/>
    <w:rsid w:val="00482DE2"/>
    <w:rsid w:val="00482F4C"/>
    <w:rsid w:val="00482F7A"/>
    <w:rsid w:val="00483290"/>
    <w:rsid w:val="004832DC"/>
    <w:rsid w:val="0048358B"/>
    <w:rsid w:val="00483593"/>
    <w:rsid w:val="0048362A"/>
    <w:rsid w:val="00483761"/>
    <w:rsid w:val="00483858"/>
    <w:rsid w:val="00484001"/>
    <w:rsid w:val="00484169"/>
    <w:rsid w:val="00484299"/>
    <w:rsid w:val="00484360"/>
    <w:rsid w:val="00484366"/>
    <w:rsid w:val="00484624"/>
    <w:rsid w:val="00484E75"/>
    <w:rsid w:val="00485B38"/>
    <w:rsid w:val="00485C75"/>
    <w:rsid w:val="00485C9B"/>
    <w:rsid w:val="00486986"/>
    <w:rsid w:val="0048698C"/>
    <w:rsid w:val="00486BCD"/>
    <w:rsid w:val="004876B8"/>
    <w:rsid w:val="0048785A"/>
    <w:rsid w:val="00487979"/>
    <w:rsid w:val="00487A47"/>
    <w:rsid w:val="00487B6C"/>
    <w:rsid w:val="00487CEC"/>
    <w:rsid w:val="00487DBB"/>
    <w:rsid w:val="00490261"/>
    <w:rsid w:val="004902F9"/>
    <w:rsid w:val="0049037A"/>
    <w:rsid w:val="004904C3"/>
    <w:rsid w:val="00490856"/>
    <w:rsid w:val="00490B21"/>
    <w:rsid w:val="00490D79"/>
    <w:rsid w:val="00490E46"/>
    <w:rsid w:val="00491128"/>
    <w:rsid w:val="0049149A"/>
    <w:rsid w:val="00492123"/>
    <w:rsid w:val="004924E4"/>
    <w:rsid w:val="004926B2"/>
    <w:rsid w:val="004928AF"/>
    <w:rsid w:val="00492DB6"/>
    <w:rsid w:val="00492E85"/>
    <w:rsid w:val="004932E3"/>
    <w:rsid w:val="004939F8"/>
    <w:rsid w:val="00493A42"/>
    <w:rsid w:val="00493A68"/>
    <w:rsid w:val="00493C5E"/>
    <w:rsid w:val="00493D3A"/>
    <w:rsid w:val="00493D3B"/>
    <w:rsid w:val="00493E22"/>
    <w:rsid w:val="00493EEE"/>
    <w:rsid w:val="004944DC"/>
    <w:rsid w:val="00494907"/>
    <w:rsid w:val="00494A96"/>
    <w:rsid w:val="00494AFA"/>
    <w:rsid w:val="00494BCF"/>
    <w:rsid w:val="00494DB9"/>
    <w:rsid w:val="00494E3C"/>
    <w:rsid w:val="00494EE8"/>
    <w:rsid w:val="00494F49"/>
    <w:rsid w:val="004957D7"/>
    <w:rsid w:val="0049593F"/>
    <w:rsid w:val="00495D3C"/>
    <w:rsid w:val="00495E0D"/>
    <w:rsid w:val="00495EC7"/>
    <w:rsid w:val="00496229"/>
    <w:rsid w:val="004966B7"/>
    <w:rsid w:val="004969E0"/>
    <w:rsid w:val="00496A31"/>
    <w:rsid w:val="00496D98"/>
    <w:rsid w:val="004972A7"/>
    <w:rsid w:val="004972AA"/>
    <w:rsid w:val="00497349"/>
    <w:rsid w:val="0049739F"/>
    <w:rsid w:val="00497659"/>
    <w:rsid w:val="0049783D"/>
    <w:rsid w:val="00497AF5"/>
    <w:rsid w:val="00497CAD"/>
    <w:rsid w:val="004A01A2"/>
    <w:rsid w:val="004A0283"/>
    <w:rsid w:val="004A02E7"/>
    <w:rsid w:val="004A0794"/>
    <w:rsid w:val="004A07D4"/>
    <w:rsid w:val="004A0D78"/>
    <w:rsid w:val="004A137F"/>
    <w:rsid w:val="004A1A92"/>
    <w:rsid w:val="004A1D67"/>
    <w:rsid w:val="004A1DCB"/>
    <w:rsid w:val="004A1E76"/>
    <w:rsid w:val="004A2211"/>
    <w:rsid w:val="004A22D7"/>
    <w:rsid w:val="004A2490"/>
    <w:rsid w:val="004A291A"/>
    <w:rsid w:val="004A2C7D"/>
    <w:rsid w:val="004A2D80"/>
    <w:rsid w:val="004A2ECD"/>
    <w:rsid w:val="004A3105"/>
    <w:rsid w:val="004A34F4"/>
    <w:rsid w:val="004A38A4"/>
    <w:rsid w:val="004A3D9B"/>
    <w:rsid w:val="004A3EE3"/>
    <w:rsid w:val="004A492B"/>
    <w:rsid w:val="004A4DA6"/>
    <w:rsid w:val="004A4E62"/>
    <w:rsid w:val="004A4EBA"/>
    <w:rsid w:val="004A5000"/>
    <w:rsid w:val="004A580D"/>
    <w:rsid w:val="004A6143"/>
    <w:rsid w:val="004A63A8"/>
    <w:rsid w:val="004A64FE"/>
    <w:rsid w:val="004A6EC0"/>
    <w:rsid w:val="004A7168"/>
    <w:rsid w:val="004A7315"/>
    <w:rsid w:val="004A74C7"/>
    <w:rsid w:val="004A75EB"/>
    <w:rsid w:val="004A76A3"/>
    <w:rsid w:val="004A7C3C"/>
    <w:rsid w:val="004A7D07"/>
    <w:rsid w:val="004A7E8F"/>
    <w:rsid w:val="004B0336"/>
    <w:rsid w:val="004B03AD"/>
    <w:rsid w:val="004B04DF"/>
    <w:rsid w:val="004B06AA"/>
    <w:rsid w:val="004B06DD"/>
    <w:rsid w:val="004B0714"/>
    <w:rsid w:val="004B0BB2"/>
    <w:rsid w:val="004B0D71"/>
    <w:rsid w:val="004B0DDA"/>
    <w:rsid w:val="004B0FB8"/>
    <w:rsid w:val="004B1004"/>
    <w:rsid w:val="004B116E"/>
    <w:rsid w:val="004B118C"/>
    <w:rsid w:val="004B11C5"/>
    <w:rsid w:val="004B1A58"/>
    <w:rsid w:val="004B2154"/>
    <w:rsid w:val="004B27B8"/>
    <w:rsid w:val="004B2A99"/>
    <w:rsid w:val="004B2AD8"/>
    <w:rsid w:val="004B2E26"/>
    <w:rsid w:val="004B2F54"/>
    <w:rsid w:val="004B2FFD"/>
    <w:rsid w:val="004B3289"/>
    <w:rsid w:val="004B341B"/>
    <w:rsid w:val="004B353E"/>
    <w:rsid w:val="004B3AF6"/>
    <w:rsid w:val="004B402A"/>
    <w:rsid w:val="004B4313"/>
    <w:rsid w:val="004B433F"/>
    <w:rsid w:val="004B440F"/>
    <w:rsid w:val="004B47B8"/>
    <w:rsid w:val="004B4B84"/>
    <w:rsid w:val="004B4D07"/>
    <w:rsid w:val="004B4FCF"/>
    <w:rsid w:val="004B5349"/>
    <w:rsid w:val="004B5AEF"/>
    <w:rsid w:val="004B5AF6"/>
    <w:rsid w:val="004B5AFF"/>
    <w:rsid w:val="004B5B1E"/>
    <w:rsid w:val="004B5C9C"/>
    <w:rsid w:val="004B5CE2"/>
    <w:rsid w:val="004B5E04"/>
    <w:rsid w:val="004B5FB3"/>
    <w:rsid w:val="004B5FB9"/>
    <w:rsid w:val="004B62D3"/>
    <w:rsid w:val="004B66AC"/>
    <w:rsid w:val="004B6A8A"/>
    <w:rsid w:val="004B6C41"/>
    <w:rsid w:val="004B6CE5"/>
    <w:rsid w:val="004B6EC6"/>
    <w:rsid w:val="004B70E0"/>
    <w:rsid w:val="004B727E"/>
    <w:rsid w:val="004B7373"/>
    <w:rsid w:val="004B74BA"/>
    <w:rsid w:val="004B7CA7"/>
    <w:rsid w:val="004B7D75"/>
    <w:rsid w:val="004B7FDA"/>
    <w:rsid w:val="004C0198"/>
    <w:rsid w:val="004C0300"/>
    <w:rsid w:val="004C07C1"/>
    <w:rsid w:val="004C0D52"/>
    <w:rsid w:val="004C106D"/>
    <w:rsid w:val="004C10B1"/>
    <w:rsid w:val="004C1A9D"/>
    <w:rsid w:val="004C1C1D"/>
    <w:rsid w:val="004C210C"/>
    <w:rsid w:val="004C2453"/>
    <w:rsid w:val="004C2748"/>
    <w:rsid w:val="004C2944"/>
    <w:rsid w:val="004C2BB3"/>
    <w:rsid w:val="004C2DF9"/>
    <w:rsid w:val="004C2E5C"/>
    <w:rsid w:val="004C3210"/>
    <w:rsid w:val="004C3595"/>
    <w:rsid w:val="004C36F7"/>
    <w:rsid w:val="004C3753"/>
    <w:rsid w:val="004C4251"/>
    <w:rsid w:val="004C43F0"/>
    <w:rsid w:val="004C460F"/>
    <w:rsid w:val="004C46A8"/>
    <w:rsid w:val="004C4B4D"/>
    <w:rsid w:val="004C4BB4"/>
    <w:rsid w:val="004C4CEB"/>
    <w:rsid w:val="004C4F91"/>
    <w:rsid w:val="004C5034"/>
    <w:rsid w:val="004C51A9"/>
    <w:rsid w:val="004C56C9"/>
    <w:rsid w:val="004C5730"/>
    <w:rsid w:val="004C5855"/>
    <w:rsid w:val="004C5ADD"/>
    <w:rsid w:val="004C5BE2"/>
    <w:rsid w:val="004C645D"/>
    <w:rsid w:val="004C6616"/>
    <w:rsid w:val="004C67F0"/>
    <w:rsid w:val="004C6865"/>
    <w:rsid w:val="004C695C"/>
    <w:rsid w:val="004C6ACD"/>
    <w:rsid w:val="004C6C33"/>
    <w:rsid w:val="004C7392"/>
    <w:rsid w:val="004C73D7"/>
    <w:rsid w:val="004C752A"/>
    <w:rsid w:val="004C7749"/>
    <w:rsid w:val="004C7DB8"/>
    <w:rsid w:val="004C7F0F"/>
    <w:rsid w:val="004C7FF0"/>
    <w:rsid w:val="004D0066"/>
    <w:rsid w:val="004D00AE"/>
    <w:rsid w:val="004D015B"/>
    <w:rsid w:val="004D05D3"/>
    <w:rsid w:val="004D07EA"/>
    <w:rsid w:val="004D08D4"/>
    <w:rsid w:val="004D0B90"/>
    <w:rsid w:val="004D0C44"/>
    <w:rsid w:val="004D0CB5"/>
    <w:rsid w:val="004D10E4"/>
    <w:rsid w:val="004D11D0"/>
    <w:rsid w:val="004D1404"/>
    <w:rsid w:val="004D16E8"/>
    <w:rsid w:val="004D1745"/>
    <w:rsid w:val="004D20DF"/>
    <w:rsid w:val="004D2147"/>
    <w:rsid w:val="004D2280"/>
    <w:rsid w:val="004D2487"/>
    <w:rsid w:val="004D26A1"/>
    <w:rsid w:val="004D26B0"/>
    <w:rsid w:val="004D2840"/>
    <w:rsid w:val="004D299B"/>
    <w:rsid w:val="004D2A82"/>
    <w:rsid w:val="004D2E53"/>
    <w:rsid w:val="004D2E9B"/>
    <w:rsid w:val="004D3229"/>
    <w:rsid w:val="004D32F3"/>
    <w:rsid w:val="004D33A6"/>
    <w:rsid w:val="004D363C"/>
    <w:rsid w:val="004D39B1"/>
    <w:rsid w:val="004D3DE8"/>
    <w:rsid w:val="004D40EE"/>
    <w:rsid w:val="004D45AC"/>
    <w:rsid w:val="004D481F"/>
    <w:rsid w:val="004D49E3"/>
    <w:rsid w:val="004D4E2E"/>
    <w:rsid w:val="004D515B"/>
    <w:rsid w:val="004D521D"/>
    <w:rsid w:val="004D52AB"/>
    <w:rsid w:val="004D5361"/>
    <w:rsid w:val="004D55BA"/>
    <w:rsid w:val="004D565D"/>
    <w:rsid w:val="004D5CB1"/>
    <w:rsid w:val="004D5CDA"/>
    <w:rsid w:val="004D6C01"/>
    <w:rsid w:val="004D6DFB"/>
    <w:rsid w:val="004D6F5B"/>
    <w:rsid w:val="004D7052"/>
    <w:rsid w:val="004D7637"/>
    <w:rsid w:val="004D789A"/>
    <w:rsid w:val="004D7B88"/>
    <w:rsid w:val="004D7BAB"/>
    <w:rsid w:val="004D7D05"/>
    <w:rsid w:val="004D7E65"/>
    <w:rsid w:val="004D7FF4"/>
    <w:rsid w:val="004E0269"/>
    <w:rsid w:val="004E03A5"/>
    <w:rsid w:val="004E087F"/>
    <w:rsid w:val="004E0EC2"/>
    <w:rsid w:val="004E0F84"/>
    <w:rsid w:val="004E10BF"/>
    <w:rsid w:val="004E1149"/>
    <w:rsid w:val="004E156C"/>
    <w:rsid w:val="004E16E2"/>
    <w:rsid w:val="004E206B"/>
    <w:rsid w:val="004E2576"/>
    <w:rsid w:val="004E279C"/>
    <w:rsid w:val="004E2875"/>
    <w:rsid w:val="004E28A3"/>
    <w:rsid w:val="004E2C73"/>
    <w:rsid w:val="004E2E04"/>
    <w:rsid w:val="004E2E60"/>
    <w:rsid w:val="004E30E0"/>
    <w:rsid w:val="004E3566"/>
    <w:rsid w:val="004E36FA"/>
    <w:rsid w:val="004E3B52"/>
    <w:rsid w:val="004E3B99"/>
    <w:rsid w:val="004E3DD4"/>
    <w:rsid w:val="004E4079"/>
    <w:rsid w:val="004E4A99"/>
    <w:rsid w:val="004E4AF7"/>
    <w:rsid w:val="004E4C4E"/>
    <w:rsid w:val="004E4FD4"/>
    <w:rsid w:val="004E531E"/>
    <w:rsid w:val="004E5696"/>
    <w:rsid w:val="004E5D5B"/>
    <w:rsid w:val="004E5E77"/>
    <w:rsid w:val="004E5FB5"/>
    <w:rsid w:val="004E60A4"/>
    <w:rsid w:val="004E61C3"/>
    <w:rsid w:val="004E669D"/>
    <w:rsid w:val="004E67D6"/>
    <w:rsid w:val="004E6879"/>
    <w:rsid w:val="004E6FFD"/>
    <w:rsid w:val="004E71AD"/>
    <w:rsid w:val="004E737E"/>
    <w:rsid w:val="004E760F"/>
    <w:rsid w:val="004E7698"/>
    <w:rsid w:val="004E798F"/>
    <w:rsid w:val="004E7CD5"/>
    <w:rsid w:val="004E7DE6"/>
    <w:rsid w:val="004E7DF1"/>
    <w:rsid w:val="004E7E4C"/>
    <w:rsid w:val="004F0889"/>
    <w:rsid w:val="004F0967"/>
    <w:rsid w:val="004F09CD"/>
    <w:rsid w:val="004F0EB0"/>
    <w:rsid w:val="004F0F42"/>
    <w:rsid w:val="004F1012"/>
    <w:rsid w:val="004F128A"/>
    <w:rsid w:val="004F1502"/>
    <w:rsid w:val="004F161F"/>
    <w:rsid w:val="004F1BA9"/>
    <w:rsid w:val="004F1D96"/>
    <w:rsid w:val="004F213C"/>
    <w:rsid w:val="004F2B60"/>
    <w:rsid w:val="004F2FEF"/>
    <w:rsid w:val="004F329D"/>
    <w:rsid w:val="004F3434"/>
    <w:rsid w:val="004F3523"/>
    <w:rsid w:val="004F3BFE"/>
    <w:rsid w:val="004F3C95"/>
    <w:rsid w:val="004F3E78"/>
    <w:rsid w:val="004F3EEA"/>
    <w:rsid w:val="004F3F8D"/>
    <w:rsid w:val="004F4160"/>
    <w:rsid w:val="004F41A1"/>
    <w:rsid w:val="004F43CB"/>
    <w:rsid w:val="004F4490"/>
    <w:rsid w:val="004F4910"/>
    <w:rsid w:val="004F4994"/>
    <w:rsid w:val="004F4D21"/>
    <w:rsid w:val="004F4DFE"/>
    <w:rsid w:val="004F4E83"/>
    <w:rsid w:val="004F4EAB"/>
    <w:rsid w:val="004F5089"/>
    <w:rsid w:val="004F50E7"/>
    <w:rsid w:val="004F51AA"/>
    <w:rsid w:val="004F520E"/>
    <w:rsid w:val="004F5443"/>
    <w:rsid w:val="004F54FA"/>
    <w:rsid w:val="004F58E8"/>
    <w:rsid w:val="004F5945"/>
    <w:rsid w:val="004F597A"/>
    <w:rsid w:val="004F5F72"/>
    <w:rsid w:val="004F6173"/>
    <w:rsid w:val="004F642D"/>
    <w:rsid w:val="004F656B"/>
    <w:rsid w:val="004F662F"/>
    <w:rsid w:val="004F6DB8"/>
    <w:rsid w:val="004F72C8"/>
    <w:rsid w:val="004F7480"/>
    <w:rsid w:val="004F7652"/>
    <w:rsid w:val="004F77D8"/>
    <w:rsid w:val="004F785C"/>
    <w:rsid w:val="004F79A7"/>
    <w:rsid w:val="004F7B1A"/>
    <w:rsid w:val="004F7BE8"/>
    <w:rsid w:val="004F7BF6"/>
    <w:rsid w:val="004F7CC8"/>
    <w:rsid w:val="00500161"/>
    <w:rsid w:val="0050046E"/>
    <w:rsid w:val="00500510"/>
    <w:rsid w:val="005005D5"/>
    <w:rsid w:val="005007B6"/>
    <w:rsid w:val="00500AF6"/>
    <w:rsid w:val="00500CF6"/>
    <w:rsid w:val="005011E9"/>
    <w:rsid w:val="0050138B"/>
    <w:rsid w:val="0050208D"/>
    <w:rsid w:val="00502386"/>
    <w:rsid w:val="005025C3"/>
    <w:rsid w:val="00502720"/>
    <w:rsid w:val="00502735"/>
    <w:rsid w:val="00502915"/>
    <w:rsid w:val="00502B75"/>
    <w:rsid w:val="00502E9B"/>
    <w:rsid w:val="00502EE4"/>
    <w:rsid w:val="00502FE2"/>
    <w:rsid w:val="0050336B"/>
    <w:rsid w:val="00503913"/>
    <w:rsid w:val="00503E0B"/>
    <w:rsid w:val="00504036"/>
    <w:rsid w:val="00504130"/>
    <w:rsid w:val="005042AA"/>
    <w:rsid w:val="00504331"/>
    <w:rsid w:val="00504BE7"/>
    <w:rsid w:val="00504C40"/>
    <w:rsid w:val="00504E33"/>
    <w:rsid w:val="00504FCF"/>
    <w:rsid w:val="0050557D"/>
    <w:rsid w:val="00505AB1"/>
    <w:rsid w:val="00505D6A"/>
    <w:rsid w:val="00505DF0"/>
    <w:rsid w:val="00506261"/>
    <w:rsid w:val="00506992"/>
    <w:rsid w:val="00506DBC"/>
    <w:rsid w:val="00506F30"/>
    <w:rsid w:val="00506F50"/>
    <w:rsid w:val="00507816"/>
    <w:rsid w:val="00507DE8"/>
    <w:rsid w:val="00507DEF"/>
    <w:rsid w:val="00510588"/>
    <w:rsid w:val="00510599"/>
    <w:rsid w:val="00510CC7"/>
    <w:rsid w:val="00510F40"/>
    <w:rsid w:val="00511085"/>
    <w:rsid w:val="00511B58"/>
    <w:rsid w:val="0051258A"/>
    <w:rsid w:val="005126CE"/>
    <w:rsid w:val="00512708"/>
    <w:rsid w:val="00512B36"/>
    <w:rsid w:val="00512ED7"/>
    <w:rsid w:val="00513034"/>
    <w:rsid w:val="0051309D"/>
    <w:rsid w:val="005130E0"/>
    <w:rsid w:val="00513550"/>
    <w:rsid w:val="00513A28"/>
    <w:rsid w:val="00513D8B"/>
    <w:rsid w:val="00513E80"/>
    <w:rsid w:val="00514107"/>
    <w:rsid w:val="005147C4"/>
    <w:rsid w:val="00514B00"/>
    <w:rsid w:val="00514C36"/>
    <w:rsid w:val="00514CDE"/>
    <w:rsid w:val="00514E74"/>
    <w:rsid w:val="00514FA6"/>
    <w:rsid w:val="00515295"/>
    <w:rsid w:val="0051580F"/>
    <w:rsid w:val="00515C15"/>
    <w:rsid w:val="005161A9"/>
    <w:rsid w:val="005161F0"/>
    <w:rsid w:val="0051622C"/>
    <w:rsid w:val="00516B28"/>
    <w:rsid w:val="00516C3F"/>
    <w:rsid w:val="00517C06"/>
    <w:rsid w:val="00517D91"/>
    <w:rsid w:val="00517E86"/>
    <w:rsid w:val="005200E7"/>
    <w:rsid w:val="0052030F"/>
    <w:rsid w:val="00520400"/>
    <w:rsid w:val="005205E3"/>
    <w:rsid w:val="0052062F"/>
    <w:rsid w:val="00520B15"/>
    <w:rsid w:val="005213EA"/>
    <w:rsid w:val="00521902"/>
    <w:rsid w:val="00521992"/>
    <w:rsid w:val="00522041"/>
    <w:rsid w:val="0052219C"/>
    <w:rsid w:val="005221F7"/>
    <w:rsid w:val="00522425"/>
    <w:rsid w:val="00522D13"/>
    <w:rsid w:val="00522E02"/>
    <w:rsid w:val="00522E3F"/>
    <w:rsid w:val="00522F28"/>
    <w:rsid w:val="00523305"/>
    <w:rsid w:val="00523A79"/>
    <w:rsid w:val="00523AE8"/>
    <w:rsid w:val="00523B2A"/>
    <w:rsid w:val="00523B4A"/>
    <w:rsid w:val="00523C75"/>
    <w:rsid w:val="005245DC"/>
    <w:rsid w:val="005246C6"/>
    <w:rsid w:val="00524702"/>
    <w:rsid w:val="00524B75"/>
    <w:rsid w:val="005250AA"/>
    <w:rsid w:val="00525212"/>
    <w:rsid w:val="00525549"/>
    <w:rsid w:val="005259A8"/>
    <w:rsid w:val="00525A88"/>
    <w:rsid w:val="00525A8D"/>
    <w:rsid w:val="00525AD3"/>
    <w:rsid w:val="00525FA4"/>
    <w:rsid w:val="00526061"/>
    <w:rsid w:val="0052616D"/>
    <w:rsid w:val="005266D3"/>
    <w:rsid w:val="00526827"/>
    <w:rsid w:val="00526B25"/>
    <w:rsid w:val="00526B5F"/>
    <w:rsid w:val="00526CA0"/>
    <w:rsid w:val="00526F95"/>
    <w:rsid w:val="0052750D"/>
    <w:rsid w:val="005300AA"/>
    <w:rsid w:val="0053026C"/>
    <w:rsid w:val="005304D0"/>
    <w:rsid w:val="00530AC2"/>
    <w:rsid w:val="005315E7"/>
    <w:rsid w:val="00531820"/>
    <w:rsid w:val="00531926"/>
    <w:rsid w:val="00531DED"/>
    <w:rsid w:val="005326DA"/>
    <w:rsid w:val="0053271F"/>
    <w:rsid w:val="005334BC"/>
    <w:rsid w:val="00533D20"/>
    <w:rsid w:val="00533FFF"/>
    <w:rsid w:val="00534371"/>
    <w:rsid w:val="00534450"/>
    <w:rsid w:val="0053446B"/>
    <w:rsid w:val="0053450F"/>
    <w:rsid w:val="0053461F"/>
    <w:rsid w:val="00534971"/>
    <w:rsid w:val="005349F3"/>
    <w:rsid w:val="00534B46"/>
    <w:rsid w:val="00534CFE"/>
    <w:rsid w:val="00534E2E"/>
    <w:rsid w:val="005350B5"/>
    <w:rsid w:val="00535256"/>
    <w:rsid w:val="005352E3"/>
    <w:rsid w:val="00535379"/>
    <w:rsid w:val="00535429"/>
    <w:rsid w:val="005356F8"/>
    <w:rsid w:val="005357D4"/>
    <w:rsid w:val="00535ECF"/>
    <w:rsid w:val="00535F32"/>
    <w:rsid w:val="0053616E"/>
    <w:rsid w:val="0053658D"/>
    <w:rsid w:val="0053674E"/>
    <w:rsid w:val="00536A8B"/>
    <w:rsid w:val="00536B9B"/>
    <w:rsid w:val="00537381"/>
    <w:rsid w:val="00537C24"/>
    <w:rsid w:val="00537D79"/>
    <w:rsid w:val="00537EC2"/>
    <w:rsid w:val="00540669"/>
    <w:rsid w:val="00540CA4"/>
    <w:rsid w:val="005410DD"/>
    <w:rsid w:val="005413C1"/>
    <w:rsid w:val="00541962"/>
    <w:rsid w:val="00541BDF"/>
    <w:rsid w:val="00541D93"/>
    <w:rsid w:val="00541EDE"/>
    <w:rsid w:val="0054210C"/>
    <w:rsid w:val="005423D4"/>
    <w:rsid w:val="005426A0"/>
    <w:rsid w:val="005427A1"/>
    <w:rsid w:val="005427E7"/>
    <w:rsid w:val="0054282B"/>
    <w:rsid w:val="00542A3F"/>
    <w:rsid w:val="00542B1B"/>
    <w:rsid w:val="00543B4B"/>
    <w:rsid w:val="00543C43"/>
    <w:rsid w:val="0054428D"/>
    <w:rsid w:val="005448DC"/>
    <w:rsid w:val="0054490A"/>
    <w:rsid w:val="0054525B"/>
    <w:rsid w:val="00545405"/>
    <w:rsid w:val="00545B66"/>
    <w:rsid w:val="00545BE5"/>
    <w:rsid w:val="00545F99"/>
    <w:rsid w:val="00545FCB"/>
    <w:rsid w:val="00546160"/>
    <w:rsid w:val="00546174"/>
    <w:rsid w:val="0054641C"/>
    <w:rsid w:val="00546871"/>
    <w:rsid w:val="00546953"/>
    <w:rsid w:val="00546B04"/>
    <w:rsid w:val="00546DD6"/>
    <w:rsid w:val="005475CE"/>
    <w:rsid w:val="00547700"/>
    <w:rsid w:val="005478CD"/>
    <w:rsid w:val="00547C89"/>
    <w:rsid w:val="005501AC"/>
    <w:rsid w:val="0055057B"/>
    <w:rsid w:val="005506AD"/>
    <w:rsid w:val="00550826"/>
    <w:rsid w:val="005508B0"/>
    <w:rsid w:val="00550C5F"/>
    <w:rsid w:val="00551358"/>
    <w:rsid w:val="00551BFF"/>
    <w:rsid w:val="00552046"/>
    <w:rsid w:val="005525CC"/>
    <w:rsid w:val="005529CC"/>
    <w:rsid w:val="00552B9D"/>
    <w:rsid w:val="00552FB0"/>
    <w:rsid w:val="005532EF"/>
    <w:rsid w:val="0055330E"/>
    <w:rsid w:val="00553B6C"/>
    <w:rsid w:val="00553DD2"/>
    <w:rsid w:val="00553EC6"/>
    <w:rsid w:val="005542CB"/>
    <w:rsid w:val="005543B0"/>
    <w:rsid w:val="00554547"/>
    <w:rsid w:val="00554586"/>
    <w:rsid w:val="005549A4"/>
    <w:rsid w:val="00554B6A"/>
    <w:rsid w:val="00554D4D"/>
    <w:rsid w:val="00554F00"/>
    <w:rsid w:val="00555828"/>
    <w:rsid w:val="00555A5C"/>
    <w:rsid w:val="00555F84"/>
    <w:rsid w:val="00556261"/>
    <w:rsid w:val="00556275"/>
    <w:rsid w:val="00556429"/>
    <w:rsid w:val="00556617"/>
    <w:rsid w:val="005566D5"/>
    <w:rsid w:val="0055677E"/>
    <w:rsid w:val="00556B5D"/>
    <w:rsid w:val="005572DF"/>
    <w:rsid w:val="00557451"/>
    <w:rsid w:val="0055786A"/>
    <w:rsid w:val="005600BC"/>
    <w:rsid w:val="00560313"/>
    <w:rsid w:val="00560321"/>
    <w:rsid w:val="00560795"/>
    <w:rsid w:val="00560BE2"/>
    <w:rsid w:val="005615AE"/>
    <w:rsid w:val="00561623"/>
    <w:rsid w:val="00561771"/>
    <w:rsid w:val="0056187C"/>
    <w:rsid w:val="005618CF"/>
    <w:rsid w:val="00561C99"/>
    <w:rsid w:val="00561D4F"/>
    <w:rsid w:val="00561E97"/>
    <w:rsid w:val="00562007"/>
    <w:rsid w:val="00562E68"/>
    <w:rsid w:val="00562E79"/>
    <w:rsid w:val="00562EB9"/>
    <w:rsid w:val="00562FAE"/>
    <w:rsid w:val="00563486"/>
    <w:rsid w:val="005638E9"/>
    <w:rsid w:val="00563A6A"/>
    <w:rsid w:val="00564099"/>
    <w:rsid w:val="00564148"/>
    <w:rsid w:val="0056461B"/>
    <w:rsid w:val="0056481E"/>
    <w:rsid w:val="00564C4F"/>
    <w:rsid w:val="00564E4A"/>
    <w:rsid w:val="00565360"/>
    <w:rsid w:val="00565974"/>
    <w:rsid w:val="00565C6A"/>
    <w:rsid w:val="00565E0B"/>
    <w:rsid w:val="00565E61"/>
    <w:rsid w:val="00565F72"/>
    <w:rsid w:val="00566173"/>
    <w:rsid w:val="00566321"/>
    <w:rsid w:val="00566567"/>
    <w:rsid w:val="00566763"/>
    <w:rsid w:val="00566958"/>
    <w:rsid w:val="00566AB1"/>
    <w:rsid w:val="00566C1E"/>
    <w:rsid w:val="00566C49"/>
    <w:rsid w:val="0056727F"/>
    <w:rsid w:val="005672E0"/>
    <w:rsid w:val="0056760E"/>
    <w:rsid w:val="00567929"/>
    <w:rsid w:val="00567B7F"/>
    <w:rsid w:val="00567B97"/>
    <w:rsid w:val="00567CBB"/>
    <w:rsid w:val="005703DF"/>
    <w:rsid w:val="005709AA"/>
    <w:rsid w:val="00570B4A"/>
    <w:rsid w:val="00570EC5"/>
    <w:rsid w:val="00571122"/>
    <w:rsid w:val="00571284"/>
    <w:rsid w:val="00571843"/>
    <w:rsid w:val="00571E01"/>
    <w:rsid w:val="00571EDC"/>
    <w:rsid w:val="00571EF5"/>
    <w:rsid w:val="00572687"/>
    <w:rsid w:val="005728F0"/>
    <w:rsid w:val="005729B8"/>
    <w:rsid w:val="00572F82"/>
    <w:rsid w:val="005733E8"/>
    <w:rsid w:val="0057392D"/>
    <w:rsid w:val="005739F5"/>
    <w:rsid w:val="00573AFD"/>
    <w:rsid w:val="00573C39"/>
    <w:rsid w:val="00573F28"/>
    <w:rsid w:val="00574064"/>
    <w:rsid w:val="00574170"/>
    <w:rsid w:val="00574917"/>
    <w:rsid w:val="00574B69"/>
    <w:rsid w:val="00574BFF"/>
    <w:rsid w:val="005753F4"/>
    <w:rsid w:val="0057541D"/>
    <w:rsid w:val="00575A7D"/>
    <w:rsid w:val="00576375"/>
    <w:rsid w:val="00576839"/>
    <w:rsid w:val="00576B88"/>
    <w:rsid w:val="00576E13"/>
    <w:rsid w:val="00576F64"/>
    <w:rsid w:val="00577061"/>
    <w:rsid w:val="00577287"/>
    <w:rsid w:val="0057766E"/>
    <w:rsid w:val="0057774A"/>
    <w:rsid w:val="00577E12"/>
    <w:rsid w:val="00580343"/>
    <w:rsid w:val="005804B8"/>
    <w:rsid w:val="005808A2"/>
    <w:rsid w:val="005808C4"/>
    <w:rsid w:val="00580EF8"/>
    <w:rsid w:val="00581921"/>
    <w:rsid w:val="00581AD1"/>
    <w:rsid w:val="00581BA9"/>
    <w:rsid w:val="00581D87"/>
    <w:rsid w:val="00581EC3"/>
    <w:rsid w:val="005820B0"/>
    <w:rsid w:val="005822A2"/>
    <w:rsid w:val="00582410"/>
    <w:rsid w:val="00582A4B"/>
    <w:rsid w:val="00582BFA"/>
    <w:rsid w:val="00582CB3"/>
    <w:rsid w:val="0058313C"/>
    <w:rsid w:val="0058335B"/>
    <w:rsid w:val="005837FD"/>
    <w:rsid w:val="00583844"/>
    <w:rsid w:val="00583867"/>
    <w:rsid w:val="005840D7"/>
    <w:rsid w:val="005841D0"/>
    <w:rsid w:val="0058425B"/>
    <w:rsid w:val="00584423"/>
    <w:rsid w:val="00584575"/>
    <w:rsid w:val="005845F7"/>
    <w:rsid w:val="00584701"/>
    <w:rsid w:val="005848F4"/>
    <w:rsid w:val="00584AF2"/>
    <w:rsid w:val="00584D0A"/>
    <w:rsid w:val="00584DF5"/>
    <w:rsid w:val="00584E82"/>
    <w:rsid w:val="0058550B"/>
    <w:rsid w:val="00585591"/>
    <w:rsid w:val="00585A24"/>
    <w:rsid w:val="00586503"/>
    <w:rsid w:val="005865C4"/>
    <w:rsid w:val="00586609"/>
    <w:rsid w:val="0058675D"/>
    <w:rsid w:val="00586A44"/>
    <w:rsid w:val="00586AE7"/>
    <w:rsid w:val="00586B44"/>
    <w:rsid w:val="00586BA6"/>
    <w:rsid w:val="0058705E"/>
    <w:rsid w:val="00587310"/>
    <w:rsid w:val="0058734A"/>
    <w:rsid w:val="00587432"/>
    <w:rsid w:val="00587BD7"/>
    <w:rsid w:val="00587E68"/>
    <w:rsid w:val="0059004F"/>
    <w:rsid w:val="00590245"/>
    <w:rsid w:val="00590D60"/>
    <w:rsid w:val="0059131F"/>
    <w:rsid w:val="005913B4"/>
    <w:rsid w:val="00591965"/>
    <w:rsid w:val="00591C6B"/>
    <w:rsid w:val="00591EDD"/>
    <w:rsid w:val="00592010"/>
    <w:rsid w:val="005921AF"/>
    <w:rsid w:val="00592241"/>
    <w:rsid w:val="00592C8B"/>
    <w:rsid w:val="00592E13"/>
    <w:rsid w:val="005930BD"/>
    <w:rsid w:val="005933DE"/>
    <w:rsid w:val="00593542"/>
    <w:rsid w:val="00593BB4"/>
    <w:rsid w:val="0059460F"/>
    <w:rsid w:val="00594A1D"/>
    <w:rsid w:val="00594D4D"/>
    <w:rsid w:val="0059523A"/>
    <w:rsid w:val="005952D0"/>
    <w:rsid w:val="0059537F"/>
    <w:rsid w:val="00595419"/>
    <w:rsid w:val="005958EF"/>
    <w:rsid w:val="00595B60"/>
    <w:rsid w:val="00595FC8"/>
    <w:rsid w:val="0059618E"/>
    <w:rsid w:val="005963C3"/>
    <w:rsid w:val="0059645E"/>
    <w:rsid w:val="0059646D"/>
    <w:rsid w:val="005971CC"/>
    <w:rsid w:val="005971DF"/>
    <w:rsid w:val="005973B3"/>
    <w:rsid w:val="005974DF"/>
    <w:rsid w:val="00597C11"/>
    <w:rsid w:val="00597EFD"/>
    <w:rsid w:val="005A0765"/>
    <w:rsid w:val="005A0AFC"/>
    <w:rsid w:val="005A0B32"/>
    <w:rsid w:val="005A0BFB"/>
    <w:rsid w:val="005A0CC8"/>
    <w:rsid w:val="005A0E1F"/>
    <w:rsid w:val="005A16EC"/>
    <w:rsid w:val="005A1C3D"/>
    <w:rsid w:val="005A1C9F"/>
    <w:rsid w:val="005A1E82"/>
    <w:rsid w:val="005A2265"/>
    <w:rsid w:val="005A250D"/>
    <w:rsid w:val="005A2575"/>
    <w:rsid w:val="005A25B5"/>
    <w:rsid w:val="005A2B85"/>
    <w:rsid w:val="005A2D21"/>
    <w:rsid w:val="005A2E9C"/>
    <w:rsid w:val="005A3845"/>
    <w:rsid w:val="005A386C"/>
    <w:rsid w:val="005A3CFC"/>
    <w:rsid w:val="005A4029"/>
    <w:rsid w:val="005A4100"/>
    <w:rsid w:val="005A41FC"/>
    <w:rsid w:val="005A4472"/>
    <w:rsid w:val="005A47E2"/>
    <w:rsid w:val="005A4824"/>
    <w:rsid w:val="005A485F"/>
    <w:rsid w:val="005A4B9A"/>
    <w:rsid w:val="005A50F9"/>
    <w:rsid w:val="005A5114"/>
    <w:rsid w:val="005A5130"/>
    <w:rsid w:val="005A51BE"/>
    <w:rsid w:val="005A5C9E"/>
    <w:rsid w:val="005A61B4"/>
    <w:rsid w:val="005A62AF"/>
    <w:rsid w:val="005A6830"/>
    <w:rsid w:val="005A72F8"/>
    <w:rsid w:val="005A769C"/>
    <w:rsid w:val="005B01B8"/>
    <w:rsid w:val="005B03E0"/>
    <w:rsid w:val="005B0761"/>
    <w:rsid w:val="005B0B61"/>
    <w:rsid w:val="005B0C66"/>
    <w:rsid w:val="005B0FDD"/>
    <w:rsid w:val="005B14A3"/>
    <w:rsid w:val="005B16A3"/>
    <w:rsid w:val="005B17DF"/>
    <w:rsid w:val="005B1BB2"/>
    <w:rsid w:val="005B1C78"/>
    <w:rsid w:val="005B2171"/>
    <w:rsid w:val="005B2A8F"/>
    <w:rsid w:val="005B2B99"/>
    <w:rsid w:val="005B2EA9"/>
    <w:rsid w:val="005B30DC"/>
    <w:rsid w:val="005B31A5"/>
    <w:rsid w:val="005B32CE"/>
    <w:rsid w:val="005B33B9"/>
    <w:rsid w:val="005B3787"/>
    <w:rsid w:val="005B3A8A"/>
    <w:rsid w:val="005B3C54"/>
    <w:rsid w:val="005B3C80"/>
    <w:rsid w:val="005B4739"/>
    <w:rsid w:val="005B4771"/>
    <w:rsid w:val="005B47FE"/>
    <w:rsid w:val="005B486C"/>
    <w:rsid w:val="005B49FA"/>
    <w:rsid w:val="005B4BBF"/>
    <w:rsid w:val="005B4C69"/>
    <w:rsid w:val="005B4D2E"/>
    <w:rsid w:val="005B4DAF"/>
    <w:rsid w:val="005B516A"/>
    <w:rsid w:val="005B52CB"/>
    <w:rsid w:val="005B538A"/>
    <w:rsid w:val="005B5440"/>
    <w:rsid w:val="005B5529"/>
    <w:rsid w:val="005B5A05"/>
    <w:rsid w:val="005B5C29"/>
    <w:rsid w:val="005B5CDD"/>
    <w:rsid w:val="005B601E"/>
    <w:rsid w:val="005B609A"/>
    <w:rsid w:val="005B66EF"/>
    <w:rsid w:val="005B6DD0"/>
    <w:rsid w:val="005B6E41"/>
    <w:rsid w:val="005B716B"/>
    <w:rsid w:val="005B731A"/>
    <w:rsid w:val="005B76E0"/>
    <w:rsid w:val="005B7905"/>
    <w:rsid w:val="005B7CB9"/>
    <w:rsid w:val="005B7ED7"/>
    <w:rsid w:val="005B7F6F"/>
    <w:rsid w:val="005B7FB9"/>
    <w:rsid w:val="005C00E2"/>
    <w:rsid w:val="005C0240"/>
    <w:rsid w:val="005C0397"/>
    <w:rsid w:val="005C0C52"/>
    <w:rsid w:val="005C0E94"/>
    <w:rsid w:val="005C0FFD"/>
    <w:rsid w:val="005C11CF"/>
    <w:rsid w:val="005C125C"/>
    <w:rsid w:val="005C144B"/>
    <w:rsid w:val="005C172D"/>
    <w:rsid w:val="005C198D"/>
    <w:rsid w:val="005C1FEA"/>
    <w:rsid w:val="005C2150"/>
    <w:rsid w:val="005C22C6"/>
    <w:rsid w:val="005C2641"/>
    <w:rsid w:val="005C2CF0"/>
    <w:rsid w:val="005C2D8D"/>
    <w:rsid w:val="005C2DD3"/>
    <w:rsid w:val="005C3387"/>
    <w:rsid w:val="005C3747"/>
    <w:rsid w:val="005C386F"/>
    <w:rsid w:val="005C39EE"/>
    <w:rsid w:val="005C3CF5"/>
    <w:rsid w:val="005C3DE6"/>
    <w:rsid w:val="005C4080"/>
    <w:rsid w:val="005C433B"/>
    <w:rsid w:val="005C44E5"/>
    <w:rsid w:val="005C4599"/>
    <w:rsid w:val="005C45D1"/>
    <w:rsid w:val="005C474E"/>
    <w:rsid w:val="005C475B"/>
    <w:rsid w:val="005C4A92"/>
    <w:rsid w:val="005C4AA2"/>
    <w:rsid w:val="005C4B62"/>
    <w:rsid w:val="005C52EA"/>
    <w:rsid w:val="005C5A17"/>
    <w:rsid w:val="005C5CB0"/>
    <w:rsid w:val="005C5DDB"/>
    <w:rsid w:val="005C5EA7"/>
    <w:rsid w:val="005C5F50"/>
    <w:rsid w:val="005C5F92"/>
    <w:rsid w:val="005C5F96"/>
    <w:rsid w:val="005C6157"/>
    <w:rsid w:val="005C61F6"/>
    <w:rsid w:val="005C6236"/>
    <w:rsid w:val="005C625B"/>
    <w:rsid w:val="005C659C"/>
    <w:rsid w:val="005C69E0"/>
    <w:rsid w:val="005C6B91"/>
    <w:rsid w:val="005C6CC0"/>
    <w:rsid w:val="005C6D36"/>
    <w:rsid w:val="005C7319"/>
    <w:rsid w:val="005C73E5"/>
    <w:rsid w:val="005C749B"/>
    <w:rsid w:val="005C7E03"/>
    <w:rsid w:val="005D0196"/>
    <w:rsid w:val="005D02C2"/>
    <w:rsid w:val="005D03A1"/>
    <w:rsid w:val="005D05BD"/>
    <w:rsid w:val="005D0724"/>
    <w:rsid w:val="005D0EA2"/>
    <w:rsid w:val="005D10DF"/>
    <w:rsid w:val="005D1628"/>
    <w:rsid w:val="005D17A5"/>
    <w:rsid w:val="005D1889"/>
    <w:rsid w:val="005D18C0"/>
    <w:rsid w:val="005D1A76"/>
    <w:rsid w:val="005D1AB7"/>
    <w:rsid w:val="005D1B20"/>
    <w:rsid w:val="005D1D09"/>
    <w:rsid w:val="005D205E"/>
    <w:rsid w:val="005D26F5"/>
    <w:rsid w:val="005D273E"/>
    <w:rsid w:val="005D283B"/>
    <w:rsid w:val="005D2A9D"/>
    <w:rsid w:val="005D2CB7"/>
    <w:rsid w:val="005D2FD5"/>
    <w:rsid w:val="005D3099"/>
    <w:rsid w:val="005D32EC"/>
    <w:rsid w:val="005D38C5"/>
    <w:rsid w:val="005D3D87"/>
    <w:rsid w:val="005D3DD1"/>
    <w:rsid w:val="005D4102"/>
    <w:rsid w:val="005D41AD"/>
    <w:rsid w:val="005D41DD"/>
    <w:rsid w:val="005D424D"/>
    <w:rsid w:val="005D483D"/>
    <w:rsid w:val="005D49FB"/>
    <w:rsid w:val="005D4A6B"/>
    <w:rsid w:val="005D4AFA"/>
    <w:rsid w:val="005D4C4E"/>
    <w:rsid w:val="005D5AE1"/>
    <w:rsid w:val="005D5AEB"/>
    <w:rsid w:val="005D6201"/>
    <w:rsid w:val="005D6284"/>
    <w:rsid w:val="005D6658"/>
    <w:rsid w:val="005D6709"/>
    <w:rsid w:val="005D68E8"/>
    <w:rsid w:val="005D6AC7"/>
    <w:rsid w:val="005D6B7E"/>
    <w:rsid w:val="005D6B89"/>
    <w:rsid w:val="005D6CE9"/>
    <w:rsid w:val="005D6D08"/>
    <w:rsid w:val="005D6DAA"/>
    <w:rsid w:val="005D6F18"/>
    <w:rsid w:val="005D6FB8"/>
    <w:rsid w:val="005D727B"/>
    <w:rsid w:val="005D72B1"/>
    <w:rsid w:val="005D72BA"/>
    <w:rsid w:val="005D745D"/>
    <w:rsid w:val="005D75D2"/>
    <w:rsid w:val="005D7AAD"/>
    <w:rsid w:val="005D7EFF"/>
    <w:rsid w:val="005E0206"/>
    <w:rsid w:val="005E0729"/>
    <w:rsid w:val="005E08A6"/>
    <w:rsid w:val="005E0B0B"/>
    <w:rsid w:val="005E0BA4"/>
    <w:rsid w:val="005E0BDE"/>
    <w:rsid w:val="005E0CE4"/>
    <w:rsid w:val="005E1031"/>
    <w:rsid w:val="005E1532"/>
    <w:rsid w:val="005E1807"/>
    <w:rsid w:val="005E1C97"/>
    <w:rsid w:val="005E1EEB"/>
    <w:rsid w:val="005E2015"/>
    <w:rsid w:val="005E2D23"/>
    <w:rsid w:val="005E2EA0"/>
    <w:rsid w:val="005E2F4D"/>
    <w:rsid w:val="005E3232"/>
    <w:rsid w:val="005E32D2"/>
    <w:rsid w:val="005E3558"/>
    <w:rsid w:val="005E360D"/>
    <w:rsid w:val="005E3969"/>
    <w:rsid w:val="005E3AD4"/>
    <w:rsid w:val="005E3B2A"/>
    <w:rsid w:val="005E400E"/>
    <w:rsid w:val="005E495E"/>
    <w:rsid w:val="005E4A4F"/>
    <w:rsid w:val="005E4CFD"/>
    <w:rsid w:val="005E513F"/>
    <w:rsid w:val="005E52F0"/>
    <w:rsid w:val="005E53C4"/>
    <w:rsid w:val="005E53EF"/>
    <w:rsid w:val="005E5694"/>
    <w:rsid w:val="005E584B"/>
    <w:rsid w:val="005E59CF"/>
    <w:rsid w:val="005E5D76"/>
    <w:rsid w:val="005E5DAC"/>
    <w:rsid w:val="005E5F6F"/>
    <w:rsid w:val="005E5FB3"/>
    <w:rsid w:val="005E6111"/>
    <w:rsid w:val="005E69F5"/>
    <w:rsid w:val="005E71E3"/>
    <w:rsid w:val="005E7314"/>
    <w:rsid w:val="005E7B2B"/>
    <w:rsid w:val="005E7B58"/>
    <w:rsid w:val="005E7D96"/>
    <w:rsid w:val="005E7F9B"/>
    <w:rsid w:val="005F04F1"/>
    <w:rsid w:val="005F0595"/>
    <w:rsid w:val="005F05DF"/>
    <w:rsid w:val="005F09B4"/>
    <w:rsid w:val="005F11A3"/>
    <w:rsid w:val="005F1231"/>
    <w:rsid w:val="005F1AE4"/>
    <w:rsid w:val="005F1C20"/>
    <w:rsid w:val="005F1D4D"/>
    <w:rsid w:val="005F1E7B"/>
    <w:rsid w:val="005F21AA"/>
    <w:rsid w:val="005F220A"/>
    <w:rsid w:val="005F229D"/>
    <w:rsid w:val="005F2318"/>
    <w:rsid w:val="005F2700"/>
    <w:rsid w:val="005F2BC3"/>
    <w:rsid w:val="005F38D2"/>
    <w:rsid w:val="005F3A30"/>
    <w:rsid w:val="005F3CC4"/>
    <w:rsid w:val="005F41B4"/>
    <w:rsid w:val="005F41F3"/>
    <w:rsid w:val="005F4637"/>
    <w:rsid w:val="005F48C5"/>
    <w:rsid w:val="005F4940"/>
    <w:rsid w:val="005F4A8A"/>
    <w:rsid w:val="005F4C65"/>
    <w:rsid w:val="005F4D5F"/>
    <w:rsid w:val="005F5330"/>
    <w:rsid w:val="005F58D0"/>
    <w:rsid w:val="005F5D52"/>
    <w:rsid w:val="005F60E3"/>
    <w:rsid w:val="005F6240"/>
    <w:rsid w:val="005F6525"/>
    <w:rsid w:val="005F687B"/>
    <w:rsid w:val="005F6986"/>
    <w:rsid w:val="005F70B1"/>
    <w:rsid w:val="005F71A1"/>
    <w:rsid w:val="005F7314"/>
    <w:rsid w:val="005F7649"/>
    <w:rsid w:val="005F77EE"/>
    <w:rsid w:val="005F7990"/>
    <w:rsid w:val="005F7BF3"/>
    <w:rsid w:val="006001F7"/>
    <w:rsid w:val="0060031F"/>
    <w:rsid w:val="00600B9C"/>
    <w:rsid w:val="00601858"/>
    <w:rsid w:val="00601B28"/>
    <w:rsid w:val="00601DD1"/>
    <w:rsid w:val="00601E2F"/>
    <w:rsid w:val="006020D1"/>
    <w:rsid w:val="00602112"/>
    <w:rsid w:val="00602A2D"/>
    <w:rsid w:val="00602D19"/>
    <w:rsid w:val="00602EBE"/>
    <w:rsid w:val="00602EDE"/>
    <w:rsid w:val="00603013"/>
    <w:rsid w:val="00603463"/>
    <w:rsid w:val="00603727"/>
    <w:rsid w:val="0060407C"/>
    <w:rsid w:val="0060453F"/>
    <w:rsid w:val="00604F32"/>
    <w:rsid w:val="00604FC7"/>
    <w:rsid w:val="00605874"/>
    <w:rsid w:val="006059F0"/>
    <w:rsid w:val="00605A33"/>
    <w:rsid w:val="00605C2C"/>
    <w:rsid w:val="00606122"/>
    <w:rsid w:val="00606917"/>
    <w:rsid w:val="00606CAB"/>
    <w:rsid w:val="00606D76"/>
    <w:rsid w:val="0060715C"/>
    <w:rsid w:val="006071A1"/>
    <w:rsid w:val="0060732E"/>
    <w:rsid w:val="00607B41"/>
    <w:rsid w:val="00607F41"/>
    <w:rsid w:val="00607FB9"/>
    <w:rsid w:val="00610071"/>
    <w:rsid w:val="006107C5"/>
    <w:rsid w:val="0061089E"/>
    <w:rsid w:val="00610BDF"/>
    <w:rsid w:val="00611288"/>
    <w:rsid w:val="0061135F"/>
    <w:rsid w:val="00611398"/>
    <w:rsid w:val="006115D3"/>
    <w:rsid w:val="006121ED"/>
    <w:rsid w:val="00612760"/>
    <w:rsid w:val="006127BB"/>
    <w:rsid w:val="0061291D"/>
    <w:rsid w:val="00612B7F"/>
    <w:rsid w:val="00612DC3"/>
    <w:rsid w:val="00613110"/>
    <w:rsid w:val="006131D4"/>
    <w:rsid w:val="006133AC"/>
    <w:rsid w:val="0061372C"/>
    <w:rsid w:val="0061383D"/>
    <w:rsid w:val="00613B89"/>
    <w:rsid w:val="00613E14"/>
    <w:rsid w:val="006140E7"/>
    <w:rsid w:val="006151C2"/>
    <w:rsid w:val="00615355"/>
    <w:rsid w:val="006153A2"/>
    <w:rsid w:val="00615634"/>
    <w:rsid w:val="006157B7"/>
    <w:rsid w:val="006157C5"/>
    <w:rsid w:val="0061598E"/>
    <w:rsid w:val="00615B82"/>
    <w:rsid w:val="00615C9A"/>
    <w:rsid w:val="00616222"/>
    <w:rsid w:val="00616230"/>
    <w:rsid w:val="00616591"/>
    <w:rsid w:val="006169FC"/>
    <w:rsid w:val="006171C2"/>
    <w:rsid w:val="006173DC"/>
    <w:rsid w:val="006178AA"/>
    <w:rsid w:val="00617D06"/>
    <w:rsid w:val="00617F01"/>
    <w:rsid w:val="00620019"/>
    <w:rsid w:val="0062042A"/>
    <w:rsid w:val="00620511"/>
    <w:rsid w:val="00620548"/>
    <w:rsid w:val="0062081F"/>
    <w:rsid w:val="00620925"/>
    <w:rsid w:val="00620C2F"/>
    <w:rsid w:val="00620C94"/>
    <w:rsid w:val="00620D7E"/>
    <w:rsid w:val="0062104F"/>
    <w:rsid w:val="00621598"/>
    <w:rsid w:val="00621629"/>
    <w:rsid w:val="006218E1"/>
    <w:rsid w:val="00621DA1"/>
    <w:rsid w:val="00621E8B"/>
    <w:rsid w:val="00621F14"/>
    <w:rsid w:val="00622085"/>
    <w:rsid w:val="0062225D"/>
    <w:rsid w:val="006224F8"/>
    <w:rsid w:val="0062257D"/>
    <w:rsid w:val="0062263B"/>
    <w:rsid w:val="006226B4"/>
    <w:rsid w:val="00622A79"/>
    <w:rsid w:val="00622ACD"/>
    <w:rsid w:val="00622B29"/>
    <w:rsid w:val="00622B7A"/>
    <w:rsid w:val="00622E1B"/>
    <w:rsid w:val="006235CE"/>
    <w:rsid w:val="00623613"/>
    <w:rsid w:val="00623C37"/>
    <w:rsid w:val="00623DE5"/>
    <w:rsid w:val="00624395"/>
    <w:rsid w:val="00624401"/>
    <w:rsid w:val="00624469"/>
    <w:rsid w:val="006247E8"/>
    <w:rsid w:val="00624820"/>
    <w:rsid w:val="00624C23"/>
    <w:rsid w:val="00624DA5"/>
    <w:rsid w:val="00624F3A"/>
    <w:rsid w:val="00624FB6"/>
    <w:rsid w:val="00625018"/>
    <w:rsid w:val="006250D6"/>
    <w:rsid w:val="00625BEA"/>
    <w:rsid w:val="00625E13"/>
    <w:rsid w:val="00625F01"/>
    <w:rsid w:val="00625F9C"/>
    <w:rsid w:val="0062613E"/>
    <w:rsid w:val="00626BDF"/>
    <w:rsid w:val="00626E35"/>
    <w:rsid w:val="00626E49"/>
    <w:rsid w:val="00626F36"/>
    <w:rsid w:val="006273D1"/>
    <w:rsid w:val="00627FB6"/>
    <w:rsid w:val="00630292"/>
    <w:rsid w:val="00630AE3"/>
    <w:rsid w:val="00630DED"/>
    <w:rsid w:val="00631114"/>
    <w:rsid w:val="0063118C"/>
    <w:rsid w:val="00631270"/>
    <w:rsid w:val="006312FE"/>
    <w:rsid w:val="0063146E"/>
    <w:rsid w:val="00631775"/>
    <w:rsid w:val="0063188E"/>
    <w:rsid w:val="00631B7A"/>
    <w:rsid w:val="0063282B"/>
    <w:rsid w:val="00632C1C"/>
    <w:rsid w:val="00632C71"/>
    <w:rsid w:val="00632DE7"/>
    <w:rsid w:val="00633183"/>
    <w:rsid w:val="006331ED"/>
    <w:rsid w:val="006336CF"/>
    <w:rsid w:val="00633719"/>
    <w:rsid w:val="00633741"/>
    <w:rsid w:val="006337E2"/>
    <w:rsid w:val="00633AC0"/>
    <w:rsid w:val="00633B71"/>
    <w:rsid w:val="00633DD5"/>
    <w:rsid w:val="00633E56"/>
    <w:rsid w:val="00633EC2"/>
    <w:rsid w:val="0063432A"/>
    <w:rsid w:val="00634650"/>
    <w:rsid w:val="0063492A"/>
    <w:rsid w:val="00634AF7"/>
    <w:rsid w:val="00634E0E"/>
    <w:rsid w:val="00634E50"/>
    <w:rsid w:val="00634EE2"/>
    <w:rsid w:val="00635281"/>
    <w:rsid w:val="00635402"/>
    <w:rsid w:val="006354FB"/>
    <w:rsid w:val="006359C8"/>
    <w:rsid w:val="0063619D"/>
    <w:rsid w:val="006361ED"/>
    <w:rsid w:val="00636490"/>
    <w:rsid w:val="006364C4"/>
    <w:rsid w:val="0063653B"/>
    <w:rsid w:val="00636635"/>
    <w:rsid w:val="0063705E"/>
    <w:rsid w:val="006370EF"/>
    <w:rsid w:val="00637285"/>
    <w:rsid w:val="00637395"/>
    <w:rsid w:val="00637442"/>
    <w:rsid w:val="00637918"/>
    <w:rsid w:val="0063795E"/>
    <w:rsid w:val="00637C71"/>
    <w:rsid w:val="00637E93"/>
    <w:rsid w:val="00637FE4"/>
    <w:rsid w:val="00640608"/>
    <w:rsid w:val="0064062A"/>
    <w:rsid w:val="006406C9"/>
    <w:rsid w:val="00640A19"/>
    <w:rsid w:val="00640F02"/>
    <w:rsid w:val="00641404"/>
    <w:rsid w:val="006416D2"/>
    <w:rsid w:val="0064174F"/>
    <w:rsid w:val="006418AE"/>
    <w:rsid w:val="00641B44"/>
    <w:rsid w:val="00641BE6"/>
    <w:rsid w:val="00641F06"/>
    <w:rsid w:val="00641F34"/>
    <w:rsid w:val="00641F90"/>
    <w:rsid w:val="0064215E"/>
    <w:rsid w:val="0064223A"/>
    <w:rsid w:val="00642267"/>
    <w:rsid w:val="006423BF"/>
    <w:rsid w:val="0064255A"/>
    <w:rsid w:val="006425C5"/>
    <w:rsid w:val="00642827"/>
    <w:rsid w:val="00642AD4"/>
    <w:rsid w:val="00642B10"/>
    <w:rsid w:val="00642C73"/>
    <w:rsid w:val="00642D59"/>
    <w:rsid w:val="00642E6F"/>
    <w:rsid w:val="00642FD9"/>
    <w:rsid w:val="0064319E"/>
    <w:rsid w:val="006432E7"/>
    <w:rsid w:val="006433B7"/>
    <w:rsid w:val="0064356E"/>
    <w:rsid w:val="00643994"/>
    <w:rsid w:val="00643B39"/>
    <w:rsid w:val="00643DB7"/>
    <w:rsid w:val="00643E6B"/>
    <w:rsid w:val="00644B64"/>
    <w:rsid w:val="00644CD9"/>
    <w:rsid w:val="00644D3F"/>
    <w:rsid w:val="006450CC"/>
    <w:rsid w:val="0064545A"/>
    <w:rsid w:val="006457DB"/>
    <w:rsid w:val="00645CDA"/>
    <w:rsid w:val="00645E49"/>
    <w:rsid w:val="006460F8"/>
    <w:rsid w:val="0064619D"/>
    <w:rsid w:val="00646486"/>
    <w:rsid w:val="00646CA4"/>
    <w:rsid w:val="00646CA5"/>
    <w:rsid w:val="00646EF7"/>
    <w:rsid w:val="00646FED"/>
    <w:rsid w:val="00647140"/>
    <w:rsid w:val="00647187"/>
    <w:rsid w:val="006473CF"/>
    <w:rsid w:val="00647A1A"/>
    <w:rsid w:val="00647A93"/>
    <w:rsid w:val="00647F4A"/>
    <w:rsid w:val="0065005D"/>
    <w:rsid w:val="0065007F"/>
    <w:rsid w:val="00650179"/>
    <w:rsid w:val="00650295"/>
    <w:rsid w:val="006506A5"/>
    <w:rsid w:val="00650763"/>
    <w:rsid w:val="00650781"/>
    <w:rsid w:val="00651878"/>
    <w:rsid w:val="00651A0A"/>
    <w:rsid w:val="00652041"/>
    <w:rsid w:val="00652453"/>
    <w:rsid w:val="0065272B"/>
    <w:rsid w:val="0065282B"/>
    <w:rsid w:val="00652C78"/>
    <w:rsid w:val="00652D88"/>
    <w:rsid w:val="006531F4"/>
    <w:rsid w:val="006533EC"/>
    <w:rsid w:val="006534A6"/>
    <w:rsid w:val="006534BD"/>
    <w:rsid w:val="0065368D"/>
    <w:rsid w:val="00653968"/>
    <w:rsid w:val="006539BD"/>
    <w:rsid w:val="00653B82"/>
    <w:rsid w:val="00653BAC"/>
    <w:rsid w:val="00653D05"/>
    <w:rsid w:val="006541B8"/>
    <w:rsid w:val="0065426E"/>
    <w:rsid w:val="00654449"/>
    <w:rsid w:val="0065444A"/>
    <w:rsid w:val="006547A9"/>
    <w:rsid w:val="0065485C"/>
    <w:rsid w:val="00654882"/>
    <w:rsid w:val="00654982"/>
    <w:rsid w:val="00654B5C"/>
    <w:rsid w:val="00654BA1"/>
    <w:rsid w:val="00654ED1"/>
    <w:rsid w:val="0065555B"/>
    <w:rsid w:val="006555F5"/>
    <w:rsid w:val="006556FB"/>
    <w:rsid w:val="006559B5"/>
    <w:rsid w:val="00655B8E"/>
    <w:rsid w:val="006565BD"/>
    <w:rsid w:val="00656658"/>
    <w:rsid w:val="00656BB9"/>
    <w:rsid w:val="00656C6F"/>
    <w:rsid w:val="00656CDC"/>
    <w:rsid w:val="00656DA6"/>
    <w:rsid w:val="00657181"/>
    <w:rsid w:val="0065733A"/>
    <w:rsid w:val="006574B5"/>
    <w:rsid w:val="006574C7"/>
    <w:rsid w:val="006578BD"/>
    <w:rsid w:val="00660011"/>
    <w:rsid w:val="00660117"/>
    <w:rsid w:val="0066087F"/>
    <w:rsid w:val="00660898"/>
    <w:rsid w:val="00660A99"/>
    <w:rsid w:val="00660DC8"/>
    <w:rsid w:val="006612D7"/>
    <w:rsid w:val="0066134E"/>
    <w:rsid w:val="006614CF"/>
    <w:rsid w:val="006619A6"/>
    <w:rsid w:val="00661A54"/>
    <w:rsid w:val="00661E26"/>
    <w:rsid w:val="00661F76"/>
    <w:rsid w:val="006622EE"/>
    <w:rsid w:val="0066231C"/>
    <w:rsid w:val="0066237E"/>
    <w:rsid w:val="006625D0"/>
    <w:rsid w:val="0066266B"/>
    <w:rsid w:val="00662E85"/>
    <w:rsid w:val="006632BF"/>
    <w:rsid w:val="0066348C"/>
    <w:rsid w:val="00663A88"/>
    <w:rsid w:val="00663BE6"/>
    <w:rsid w:val="00663C5A"/>
    <w:rsid w:val="00663D10"/>
    <w:rsid w:val="00663FA2"/>
    <w:rsid w:val="0066420F"/>
    <w:rsid w:val="0066448E"/>
    <w:rsid w:val="006644BB"/>
    <w:rsid w:val="00664AB8"/>
    <w:rsid w:val="00664D2E"/>
    <w:rsid w:val="006652AA"/>
    <w:rsid w:val="00665497"/>
    <w:rsid w:val="0066569E"/>
    <w:rsid w:val="00665895"/>
    <w:rsid w:val="006658E5"/>
    <w:rsid w:val="006659E9"/>
    <w:rsid w:val="00665C6A"/>
    <w:rsid w:val="00665D8D"/>
    <w:rsid w:val="00665FC3"/>
    <w:rsid w:val="006668C3"/>
    <w:rsid w:val="006672ED"/>
    <w:rsid w:val="0066740F"/>
    <w:rsid w:val="00667D6B"/>
    <w:rsid w:val="00670726"/>
    <w:rsid w:val="00670D66"/>
    <w:rsid w:val="006710FD"/>
    <w:rsid w:val="0067121B"/>
    <w:rsid w:val="00671366"/>
    <w:rsid w:val="0067148B"/>
    <w:rsid w:val="00671CAC"/>
    <w:rsid w:val="00671D33"/>
    <w:rsid w:val="006725C4"/>
    <w:rsid w:val="006728DB"/>
    <w:rsid w:val="00672B01"/>
    <w:rsid w:val="0067308B"/>
    <w:rsid w:val="006730FF"/>
    <w:rsid w:val="006734D9"/>
    <w:rsid w:val="0067378C"/>
    <w:rsid w:val="006740BD"/>
    <w:rsid w:val="00674292"/>
    <w:rsid w:val="00674363"/>
    <w:rsid w:val="006743D7"/>
    <w:rsid w:val="00674484"/>
    <w:rsid w:val="006746B0"/>
    <w:rsid w:val="00674DE9"/>
    <w:rsid w:val="00674E9F"/>
    <w:rsid w:val="006750E6"/>
    <w:rsid w:val="0067526D"/>
    <w:rsid w:val="006752DB"/>
    <w:rsid w:val="006759FB"/>
    <w:rsid w:val="00675B23"/>
    <w:rsid w:val="00675D02"/>
    <w:rsid w:val="006761B9"/>
    <w:rsid w:val="0067627A"/>
    <w:rsid w:val="00676332"/>
    <w:rsid w:val="006764FE"/>
    <w:rsid w:val="00676833"/>
    <w:rsid w:val="00676BDF"/>
    <w:rsid w:val="00676C34"/>
    <w:rsid w:val="006770DC"/>
    <w:rsid w:val="006771F0"/>
    <w:rsid w:val="00677A65"/>
    <w:rsid w:val="00677ADB"/>
    <w:rsid w:val="00677DCA"/>
    <w:rsid w:val="00677EC4"/>
    <w:rsid w:val="00677F14"/>
    <w:rsid w:val="0068005D"/>
    <w:rsid w:val="00680BE0"/>
    <w:rsid w:val="00680CC1"/>
    <w:rsid w:val="00680EA9"/>
    <w:rsid w:val="006810F3"/>
    <w:rsid w:val="0068189C"/>
    <w:rsid w:val="006818D5"/>
    <w:rsid w:val="0068194E"/>
    <w:rsid w:val="00681CD5"/>
    <w:rsid w:val="00681EC1"/>
    <w:rsid w:val="00682472"/>
    <w:rsid w:val="00682596"/>
    <w:rsid w:val="00682C92"/>
    <w:rsid w:val="0068333A"/>
    <w:rsid w:val="006833C3"/>
    <w:rsid w:val="0068374E"/>
    <w:rsid w:val="006837D3"/>
    <w:rsid w:val="0068388B"/>
    <w:rsid w:val="00683C90"/>
    <w:rsid w:val="00684480"/>
    <w:rsid w:val="006848DF"/>
    <w:rsid w:val="00684DCF"/>
    <w:rsid w:val="00685016"/>
    <w:rsid w:val="006850F1"/>
    <w:rsid w:val="00685262"/>
    <w:rsid w:val="0068547B"/>
    <w:rsid w:val="00685CE8"/>
    <w:rsid w:val="006866EC"/>
    <w:rsid w:val="00686889"/>
    <w:rsid w:val="006868E2"/>
    <w:rsid w:val="00686A09"/>
    <w:rsid w:val="00686B5C"/>
    <w:rsid w:val="00686C46"/>
    <w:rsid w:val="006871BB"/>
    <w:rsid w:val="006873F6"/>
    <w:rsid w:val="00687D8B"/>
    <w:rsid w:val="00687ED7"/>
    <w:rsid w:val="00687FF8"/>
    <w:rsid w:val="006904C8"/>
    <w:rsid w:val="00690BFB"/>
    <w:rsid w:val="00690F75"/>
    <w:rsid w:val="0069135D"/>
    <w:rsid w:val="00691522"/>
    <w:rsid w:val="006915A3"/>
    <w:rsid w:val="006917B7"/>
    <w:rsid w:val="00691C47"/>
    <w:rsid w:val="00691DDE"/>
    <w:rsid w:val="00691E1D"/>
    <w:rsid w:val="00692181"/>
    <w:rsid w:val="00692312"/>
    <w:rsid w:val="00692463"/>
    <w:rsid w:val="006924F7"/>
    <w:rsid w:val="00692721"/>
    <w:rsid w:val="00692D01"/>
    <w:rsid w:val="00692D13"/>
    <w:rsid w:val="006930C4"/>
    <w:rsid w:val="006931C4"/>
    <w:rsid w:val="006931E8"/>
    <w:rsid w:val="0069323E"/>
    <w:rsid w:val="00693DC9"/>
    <w:rsid w:val="00693E78"/>
    <w:rsid w:val="00694172"/>
    <w:rsid w:val="0069474E"/>
    <w:rsid w:val="00694937"/>
    <w:rsid w:val="00694A51"/>
    <w:rsid w:val="00694A97"/>
    <w:rsid w:val="00694C32"/>
    <w:rsid w:val="00694D59"/>
    <w:rsid w:val="0069519F"/>
    <w:rsid w:val="006951DE"/>
    <w:rsid w:val="0069590F"/>
    <w:rsid w:val="00695C39"/>
    <w:rsid w:val="00695CAF"/>
    <w:rsid w:val="00695D7D"/>
    <w:rsid w:val="00695F65"/>
    <w:rsid w:val="00696465"/>
    <w:rsid w:val="00696670"/>
    <w:rsid w:val="006968FE"/>
    <w:rsid w:val="00696F06"/>
    <w:rsid w:val="0069708D"/>
    <w:rsid w:val="0069738C"/>
    <w:rsid w:val="00697586"/>
    <w:rsid w:val="00697719"/>
    <w:rsid w:val="00697926"/>
    <w:rsid w:val="00697930"/>
    <w:rsid w:val="00697E29"/>
    <w:rsid w:val="006A0011"/>
    <w:rsid w:val="006A02F7"/>
    <w:rsid w:val="006A0466"/>
    <w:rsid w:val="006A047E"/>
    <w:rsid w:val="006A0494"/>
    <w:rsid w:val="006A05F1"/>
    <w:rsid w:val="006A0773"/>
    <w:rsid w:val="006A08AD"/>
    <w:rsid w:val="006A0B4A"/>
    <w:rsid w:val="006A0BFF"/>
    <w:rsid w:val="006A0CEB"/>
    <w:rsid w:val="006A0FB8"/>
    <w:rsid w:val="006A136C"/>
    <w:rsid w:val="006A17D3"/>
    <w:rsid w:val="006A18F9"/>
    <w:rsid w:val="006A1DBA"/>
    <w:rsid w:val="006A1ED1"/>
    <w:rsid w:val="006A20D3"/>
    <w:rsid w:val="006A2191"/>
    <w:rsid w:val="006A230D"/>
    <w:rsid w:val="006A24AF"/>
    <w:rsid w:val="006A2609"/>
    <w:rsid w:val="006A26A3"/>
    <w:rsid w:val="006A28BF"/>
    <w:rsid w:val="006A3253"/>
    <w:rsid w:val="006A3321"/>
    <w:rsid w:val="006A3822"/>
    <w:rsid w:val="006A3907"/>
    <w:rsid w:val="006A3D63"/>
    <w:rsid w:val="006A431C"/>
    <w:rsid w:val="006A4328"/>
    <w:rsid w:val="006A44CC"/>
    <w:rsid w:val="006A4604"/>
    <w:rsid w:val="006A4726"/>
    <w:rsid w:val="006A47BF"/>
    <w:rsid w:val="006A4939"/>
    <w:rsid w:val="006A49BD"/>
    <w:rsid w:val="006A4E12"/>
    <w:rsid w:val="006A519F"/>
    <w:rsid w:val="006A5391"/>
    <w:rsid w:val="006A59C5"/>
    <w:rsid w:val="006A5A2D"/>
    <w:rsid w:val="006A5ACC"/>
    <w:rsid w:val="006A5B55"/>
    <w:rsid w:val="006A5C4B"/>
    <w:rsid w:val="006A5F53"/>
    <w:rsid w:val="006A60CD"/>
    <w:rsid w:val="006A67F0"/>
    <w:rsid w:val="006A6878"/>
    <w:rsid w:val="006A688F"/>
    <w:rsid w:val="006A6B60"/>
    <w:rsid w:val="006A6BB4"/>
    <w:rsid w:val="006A6BC1"/>
    <w:rsid w:val="006A6CFD"/>
    <w:rsid w:val="006A6DC6"/>
    <w:rsid w:val="006A7319"/>
    <w:rsid w:val="006A7AB5"/>
    <w:rsid w:val="006A7C8B"/>
    <w:rsid w:val="006A7CC3"/>
    <w:rsid w:val="006B02D0"/>
    <w:rsid w:val="006B0464"/>
    <w:rsid w:val="006B092D"/>
    <w:rsid w:val="006B0D6D"/>
    <w:rsid w:val="006B0FC3"/>
    <w:rsid w:val="006B1491"/>
    <w:rsid w:val="006B1645"/>
    <w:rsid w:val="006B1700"/>
    <w:rsid w:val="006B17B7"/>
    <w:rsid w:val="006B1A74"/>
    <w:rsid w:val="006B1B05"/>
    <w:rsid w:val="006B1B27"/>
    <w:rsid w:val="006B1C24"/>
    <w:rsid w:val="006B206D"/>
    <w:rsid w:val="006B2218"/>
    <w:rsid w:val="006B27B6"/>
    <w:rsid w:val="006B2A03"/>
    <w:rsid w:val="006B2A3B"/>
    <w:rsid w:val="006B2AEB"/>
    <w:rsid w:val="006B2F02"/>
    <w:rsid w:val="006B3104"/>
    <w:rsid w:val="006B3407"/>
    <w:rsid w:val="006B34CF"/>
    <w:rsid w:val="006B3641"/>
    <w:rsid w:val="006B369B"/>
    <w:rsid w:val="006B3D88"/>
    <w:rsid w:val="006B4162"/>
    <w:rsid w:val="006B41B6"/>
    <w:rsid w:val="006B47D1"/>
    <w:rsid w:val="006B4FB7"/>
    <w:rsid w:val="006B5050"/>
    <w:rsid w:val="006B56AA"/>
    <w:rsid w:val="006B5AA8"/>
    <w:rsid w:val="006B5AD7"/>
    <w:rsid w:val="006B5C37"/>
    <w:rsid w:val="006B5E25"/>
    <w:rsid w:val="006B5FCB"/>
    <w:rsid w:val="006B641B"/>
    <w:rsid w:val="006B6C4D"/>
    <w:rsid w:val="006B6F21"/>
    <w:rsid w:val="006B72A2"/>
    <w:rsid w:val="006B72C4"/>
    <w:rsid w:val="006B749A"/>
    <w:rsid w:val="006B7B68"/>
    <w:rsid w:val="006B7C54"/>
    <w:rsid w:val="006B7D1E"/>
    <w:rsid w:val="006B7DAF"/>
    <w:rsid w:val="006B7FDA"/>
    <w:rsid w:val="006C0034"/>
    <w:rsid w:val="006C0223"/>
    <w:rsid w:val="006C035D"/>
    <w:rsid w:val="006C0365"/>
    <w:rsid w:val="006C0C7F"/>
    <w:rsid w:val="006C0DD9"/>
    <w:rsid w:val="006C0E1E"/>
    <w:rsid w:val="006C0ED3"/>
    <w:rsid w:val="006C0FE6"/>
    <w:rsid w:val="006C134A"/>
    <w:rsid w:val="006C1AF6"/>
    <w:rsid w:val="006C1CC1"/>
    <w:rsid w:val="006C1E23"/>
    <w:rsid w:val="006C206A"/>
    <w:rsid w:val="006C2358"/>
    <w:rsid w:val="006C2782"/>
    <w:rsid w:val="006C27A5"/>
    <w:rsid w:val="006C2829"/>
    <w:rsid w:val="006C29B4"/>
    <w:rsid w:val="006C2BB4"/>
    <w:rsid w:val="006C2C1C"/>
    <w:rsid w:val="006C2D04"/>
    <w:rsid w:val="006C2D05"/>
    <w:rsid w:val="006C2F03"/>
    <w:rsid w:val="006C2FE7"/>
    <w:rsid w:val="006C3107"/>
    <w:rsid w:val="006C3284"/>
    <w:rsid w:val="006C32A4"/>
    <w:rsid w:val="006C3645"/>
    <w:rsid w:val="006C39E3"/>
    <w:rsid w:val="006C4A5E"/>
    <w:rsid w:val="006C4C2C"/>
    <w:rsid w:val="006C4D4B"/>
    <w:rsid w:val="006C54A6"/>
    <w:rsid w:val="006C5BAA"/>
    <w:rsid w:val="006C5FC2"/>
    <w:rsid w:val="006C6067"/>
    <w:rsid w:val="006C607E"/>
    <w:rsid w:val="006C632D"/>
    <w:rsid w:val="006C63ED"/>
    <w:rsid w:val="006C6467"/>
    <w:rsid w:val="006C6604"/>
    <w:rsid w:val="006C6B61"/>
    <w:rsid w:val="006C6C24"/>
    <w:rsid w:val="006C6F9A"/>
    <w:rsid w:val="006C7B56"/>
    <w:rsid w:val="006C7DAB"/>
    <w:rsid w:val="006D0128"/>
    <w:rsid w:val="006D01C2"/>
    <w:rsid w:val="006D04E4"/>
    <w:rsid w:val="006D06D7"/>
    <w:rsid w:val="006D0A8F"/>
    <w:rsid w:val="006D105D"/>
    <w:rsid w:val="006D1302"/>
    <w:rsid w:val="006D1EBB"/>
    <w:rsid w:val="006D20A5"/>
    <w:rsid w:val="006D21C6"/>
    <w:rsid w:val="006D2260"/>
    <w:rsid w:val="006D22C2"/>
    <w:rsid w:val="006D23D4"/>
    <w:rsid w:val="006D25DE"/>
    <w:rsid w:val="006D2760"/>
    <w:rsid w:val="006D2874"/>
    <w:rsid w:val="006D28E1"/>
    <w:rsid w:val="006D2A25"/>
    <w:rsid w:val="006D2BC9"/>
    <w:rsid w:val="006D2DED"/>
    <w:rsid w:val="006D2E63"/>
    <w:rsid w:val="006D2E85"/>
    <w:rsid w:val="006D2EBE"/>
    <w:rsid w:val="006D3024"/>
    <w:rsid w:val="006D3027"/>
    <w:rsid w:val="006D323F"/>
    <w:rsid w:val="006D35CE"/>
    <w:rsid w:val="006D3722"/>
    <w:rsid w:val="006D3729"/>
    <w:rsid w:val="006D3868"/>
    <w:rsid w:val="006D391D"/>
    <w:rsid w:val="006D3BDB"/>
    <w:rsid w:val="006D3DD1"/>
    <w:rsid w:val="006D3E9B"/>
    <w:rsid w:val="006D4131"/>
    <w:rsid w:val="006D4221"/>
    <w:rsid w:val="006D4461"/>
    <w:rsid w:val="006D4A3A"/>
    <w:rsid w:val="006D4B7E"/>
    <w:rsid w:val="006D4D28"/>
    <w:rsid w:val="006D4E9E"/>
    <w:rsid w:val="006D4F71"/>
    <w:rsid w:val="006D51AE"/>
    <w:rsid w:val="006D532B"/>
    <w:rsid w:val="006D5BB8"/>
    <w:rsid w:val="006D5DC9"/>
    <w:rsid w:val="006D5EE0"/>
    <w:rsid w:val="006D5FC5"/>
    <w:rsid w:val="006D6342"/>
    <w:rsid w:val="006D6492"/>
    <w:rsid w:val="006D6987"/>
    <w:rsid w:val="006D6A12"/>
    <w:rsid w:val="006D6A42"/>
    <w:rsid w:val="006D6CE7"/>
    <w:rsid w:val="006D6E42"/>
    <w:rsid w:val="006D7311"/>
    <w:rsid w:val="006D7335"/>
    <w:rsid w:val="006D73AD"/>
    <w:rsid w:val="006D7893"/>
    <w:rsid w:val="006D7CE3"/>
    <w:rsid w:val="006E03DF"/>
    <w:rsid w:val="006E08BA"/>
    <w:rsid w:val="006E0BF8"/>
    <w:rsid w:val="006E0DB5"/>
    <w:rsid w:val="006E0F2D"/>
    <w:rsid w:val="006E0FE2"/>
    <w:rsid w:val="006E13B9"/>
    <w:rsid w:val="006E13E5"/>
    <w:rsid w:val="006E1522"/>
    <w:rsid w:val="006E1D0E"/>
    <w:rsid w:val="006E2138"/>
    <w:rsid w:val="006E241D"/>
    <w:rsid w:val="006E289F"/>
    <w:rsid w:val="006E2B12"/>
    <w:rsid w:val="006E2E39"/>
    <w:rsid w:val="006E2EF0"/>
    <w:rsid w:val="006E3082"/>
    <w:rsid w:val="006E322D"/>
    <w:rsid w:val="006E3BF0"/>
    <w:rsid w:val="006E3F32"/>
    <w:rsid w:val="006E44AB"/>
    <w:rsid w:val="006E457A"/>
    <w:rsid w:val="006E461A"/>
    <w:rsid w:val="006E482C"/>
    <w:rsid w:val="006E499E"/>
    <w:rsid w:val="006E4F75"/>
    <w:rsid w:val="006E5407"/>
    <w:rsid w:val="006E5C7A"/>
    <w:rsid w:val="006E5C90"/>
    <w:rsid w:val="006E670C"/>
    <w:rsid w:val="006E683C"/>
    <w:rsid w:val="006E693E"/>
    <w:rsid w:val="006E6D94"/>
    <w:rsid w:val="006E72E8"/>
    <w:rsid w:val="006E73C7"/>
    <w:rsid w:val="006E742B"/>
    <w:rsid w:val="006E74D6"/>
    <w:rsid w:val="006E7A89"/>
    <w:rsid w:val="006F025A"/>
    <w:rsid w:val="006F031D"/>
    <w:rsid w:val="006F111A"/>
    <w:rsid w:val="006F15A3"/>
    <w:rsid w:val="006F17C5"/>
    <w:rsid w:val="006F2154"/>
    <w:rsid w:val="006F2498"/>
    <w:rsid w:val="006F2603"/>
    <w:rsid w:val="006F2E45"/>
    <w:rsid w:val="006F325C"/>
    <w:rsid w:val="006F345C"/>
    <w:rsid w:val="006F3503"/>
    <w:rsid w:val="006F351C"/>
    <w:rsid w:val="006F3D6B"/>
    <w:rsid w:val="006F3EA4"/>
    <w:rsid w:val="006F3F60"/>
    <w:rsid w:val="006F4199"/>
    <w:rsid w:val="006F4401"/>
    <w:rsid w:val="006F4890"/>
    <w:rsid w:val="006F4AE3"/>
    <w:rsid w:val="006F4C4E"/>
    <w:rsid w:val="006F4FBE"/>
    <w:rsid w:val="006F5265"/>
    <w:rsid w:val="006F57E0"/>
    <w:rsid w:val="006F5B4B"/>
    <w:rsid w:val="006F5E17"/>
    <w:rsid w:val="006F5F7C"/>
    <w:rsid w:val="006F65A1"/>
    <w:rsid w:val="006F6604"/>
    <w:rsid w:val="006F672E"/>
    <w:rsid w:val="006F6882"/>
    <w:rsid w:val="006F6B5B"/>
    <w:rsid w:val="006F774A"/>
    <w:rsid w:val="006F7797"/>
    <w:rsid w:val="006F7A46"/>
    <w:rsid w:val="006F7FC9"/>
    <w:rsid w:val="007000C4"/>
    <w:rsid w:val="00700151"/>
    <w:rsid w:val="007002FA"/>
    <w:rsid w:val="00700760"/>
    <w:rsid w:val="00700935"/>
    <w:rsid w:val="00700B05"/>
    <w:rsid w:val="00700BBE"/>
    <w:rsid w:val="00700BEC"/>
    <w:rsid w:val="00700C8D"/>
    <w:rsid w:val="00700CBC"/>
    <w:rsid w:val="00700CE7"/>
    <w:rsid w:val="00700D44"/>
    <w:rsid w:val="00700D8A"/>
    <w:rsid w:val="00701551"/>
    <w:rsid w:val="00701630"/>
    <w:rsid w:val="0070164F"/>
    <w:rsid w:val="00701860"/>
    <w:rsid w:val="007022E8"/>
    <w:rsid w:val="0070304C"/>
    <w:rsid w:val="00703293"/>
    <w:rsid w:val="00703414"/>
    <w:rsid w:val="00703678"/>
    <w:rsid w:val="0070422E"/>
    <w:rsid w:val="00704549"/>
    <w:rsid w:val="00704A07"/>
    <w:rsid w:val="00704D84"/>
    <w:rsid w:val="00705070"/>
    <w:rsid w:val="00705156"/>
    <w:rsid w:val="0070539F"/>
    <w:rsid w:val="007053C8"/>
    <w:rsid w:val="007055AC"/>
    <w:rsid w:val="00705BB9"/>
    <w:rsid w:val="00705EC4"/>
    <w:rsid w:val="00705F53"/>
    <w:rsid w:val="007060B0"/>
    <w:rsid w:val="0070622E"/>
    <w:rsid w:val="00706AC0"/>
    <w:rsid w:val="00706BCA"/>
    <w:rsid w:val="00706D0F"/>
    <w:rsid w:val="00706DDA"/>
    <w:rsid w:val="00706E52"/>
    <w:rsid w:val="00706E5F"/>
    <w:rsid w:val="007072A7"/>
    <w:rsid w:val="00707327"/>
    <w:rsid w:val="007076BF"/>
    <w:rsid w:val="007079C7"/>
    <w:rsid w:val="007079F7"/>
    <w:rsid w:val="0071002A"/>
    <w:rsid w:val="00710102"/>
    <w:rsid w:val="00710194"/>
    <w:rsid w:val="007102FA"/>
    <w:rsid w:val="0071030B"/>
    <w:rsid w:val="007103E1"/>
    <w:rsid w:val="00710455"/>
    <w:rsid w:val="007105CA"/>
    <w:rsid w:val="00710705"/>
    <w:rsid w:val="00710B51"/>
    <w:rsid w:val="00710CEA"/>
    <w:rsid w:val="00710F4E"/>
    <w:rsid w:val="00711040"/>
    <w:rsid w:val="007110AF"/>
    <w:rsid w:val="00711367"/>
    <w:rsid w:val="007114F7"/>
    <w:rsid w:val="007118F8"/>
    <w:rsid w:val="0071252E"/>
    <w:rsid w:val="007125A9"/>
    <w:rsid w:val="0071260C"/>
    <w:rsid w:val="00712628"/>
    <w:rsid w:val="007126D5"/>
    <w:rsid w:val="00712A2F"/>
    <w:rsid w:val="00712B2F"/>
    <w:rsid w:val="00712D1C"/>
    <w:rsid w:val="00712DCD"/>
    <w:rsid w:val="00712EA3"/>
    <w:rsid w:val="00712F74"/>
    <w:rsid w:val="00713412"/>
    <w:rsid w:val="00713CC3"/>
    <w:rsid w:val="00713F1D"/>
    <w:rsid w:val="00713F53"/>
    <w:rsid w:val="00713F7D"/>
    <w:rsid w:val="0071411F"/>
    <w:rsid w:val="007146E7"/>
    <w:rsid w:val="00714897"/>
    <w:rsid w:val="00714BDB"/>
    <w:rsid w:val="00714C90"/>
    <w:rsid w:val="00714D13"/>
    <w:rsid w:val="00715306"/>
    <w:rsid w:val="00715959"/>
    <w:rsid w:val="00715B91"/>
    <w:rsid w:val="00715BBF"/>
    <w:rsid w:val="00715BD3"/>
    <w:rsid w:val="00715F18"/>
    <w:rsid w:val="00715FE6"/>
    <w:rsid w:val="00715FEB"/>
    <w:rsid w:val="0071604A"/>
    <w:rsid w:val="0071632A"/>
    <w:rsid w:val="00716436"/>
    <w:rsid w:val="0071671C"/>
    <w:rsid w:val="007170AF"/>
    <w:rsid w:val="00717401"/>
    <w:rsid w:val="00717402"/>
    <w:rsid w:val="007176CC"/>
    <w:rsid w:val="007178A1"/>
    <w:rsid w:val="00717906"/>
    <w:rsid w:val="00717A7F"/>
    <w:rsid w:val="00717C46"/>
    <w:rsid w:val="0072010A"/>
    <w:rsid w:val="00720127"/>
    <w:rsid w:val="007208F0"/>
    <w:rsid w:val="00720F5C"/>
    <w:rsid w:val="0072105B"/>
    <w:rsid w:val="00721534"/>
    <w:rsid w:val="00721559"/>
    <w:rsid w:val="00721B8F"/>
    <w:rsid w:val="00721DD0"/>
    <w:rsid w:val="00721F71"/>
    <w:rsid w:val="0072245B"/>
    <w:rsid w:val="00722641"/>
    <w:rsid w:val="007226BC"/>
    <w:rsid w:val="007227CB"/>
    <w:rsid w:val="00722818"/>
    <w:rsid w:val="00722DDD"/>
    <w:rsid w:val="00722E2D"/>
    <w:rsid w:val="00722E86"/>
    <w:rsid w:val="00723143"/>
    <w:rsid w:val="0072343E"/>
    <w:rsid w:val="00723999"/>
    <w:rsid w:val="00723CB7"/>
    <w:rsid w:val="00724616"/>
    <w:rsid w:val="00724855"/>
    <w:rsid w:val="00724A1A"/>
    <w:rsid w:val="007250EE"/>
    <w:rsid w:val="007258EF"/>
    <w:rsid w:val="007259A9"/>
    <w:rsid w:val="007259AC"/>
    <w:rsid w:val="00725E9D"/>
    <w:rsid w:val="00725FB2"/>
    <w:rsid w:val="00726060"/>
    <w:rsid w:val="0072623F"/>
    <w:rsid w:val="00726566"/>
    <w:rsid w:val="00726571"/>
    <w:rsid w:val="007265EB"/>
    <w:rsid w:val="007265F9"/>
    <w:rsid w:val="00726736"/>
    <w:rsid w:val="00726952"/>
    <w:rsid w:val="00726A6F"/>
    <w:rsid w:val="00726F31"/>
    <w:rsid w:val="00727104"/>
    <w:rsid w:val="00727849"/>
    <w:rsid w:val="007279D5"/>
    <w:rsid w:val="00730D53"/>
    <w:rsid w:val="007311C0"/>
    <w:rsid w:val="00731383"/>
    <w:rsid w:val="00731614"/>
    <w:rsid w:val="00731816"/>
    <w:rsid w:val="00731B4C"/>
    <w:rsid w:val="00731E5A"/>
    <w:rsid w:val="007320FA"/>
    <w:rsid w:val="00732139"/>
    <w:rsid w:val="00732460"/>
    <w:rsid w:val="007325F6"/>
    <w:rsid w:val="0073267F"/>
    <w:rsid w:val="007328E5"/>
    <w:rsid w:val="00732A53"/>
    <w:rsid w:val="00732D35"/>
    <w:rsid w:val="00733299"/>
    <w:rsid w:val="0073346E"/>
    <w:rsid w:val="007337EE"/>
    <w:rsid w:val="00733C1B"/>
    <w:rsid w:val="00733CF1"/>
    <w:rsid w:val="00733DEC"/>
    <w:rsid w:val="00734276"/>
    <w:rsid w:val="007342D8"/>
    <w:rsid w:val="007342F6"/>
    <w:rsid w:val="00734791"/>
    <w:rsid w:val="00734948"/>
    <w:rsid w:val="00734A43"/>
    <w:rsid w:val="00734DA5"/>
    <w:rsid w:val="007350E2"/>
    <w:rsid w:val="00735129"/>
    <w:rsid w:val="007352CD"/>
    <w:rsid w:val="00735494"/>
    <w:rsid w:val="00735981"/>
    <w:rsid w:val="00736235"/>
    <w:rsid w:val="00736399"/>
    <w:rsid w:val="00736789"/>
    <w:rsid w:val="007368C7"/>
    <w:rsid w:val="007368EC"/>
    <w:rsid w:val="0073696E"/>
    <w:rsid w:val="007369DE"/>
    <w:rsid w:val="0073705D"/>
    <w:rsid w:val="00737267"/>
    <w:rsid w:val="00737B32"/>
    <w:rsid w:val="0074002D"/>
    <w:rsid w:val="00740323"/>
    <w:rsid w:val="00740379"/>
    <w:rsid w:val="00740434"/>
    <w:rsid w:val="00740846"/>
    <w:rsid w:val="0074095D"/>
    <w:rsid w:val="00740DBA"/>
    <w:rsid w:val="0074115A"/>
    <w:rsid w:val="007411A8"/>
    <w:rsid w:val="00741495"/>
    <w:rsid w:val="007415AA"/>
    <w:rsid w:val="00741A71"/>
    <w:rsid w:val="00741FDD"/>
    <w:rsid w:val="007421DA"/>
    <w:rsid w:val="007423B6"/>
    <w:rsid w:val="00742561"/>
    <w:rsid w:val="00742705"/>
    <w:rsid w:val="00742858"/>
    <w:rsid w:val="00742C1C"/>
    <w:rsid w:val="00742C35"/>
    <w:rsid w:val="00742F25"/>
    <w:rsid w:val="007432DD"/>
    <w:rsid w:val="00743304"/>
    <w:rsid w:val="00743775"/>
    <w:rsid w:val="007438F4"/>
    <w:rsid w:val="00743DE5"/>
    <w:rsid w:val="0074456D"/>
    <w:rsid w:val="007445BE"/>
    <w:rsid w:val="00744A70"/>
    <w:rsid w:val="00744CF5"/>
    <w:rsid w:val="0074567F"/>
    <w:rsid w:val="00745810"/>
    <w:rsid w:val="00745F69"/>
    <w:rsid w:val="00745FCC"/>
    <w:rsid w:val="00746008"/>
    <w:rsid w:val="007460A7"/>
    <w:rsid w:val="00746143"/>
    <w:rsid w:val="00746373"/>
    <w:rsid w:val="007464F1"/>
    <w:rsid w:val="0074675C"/>
    <w:rsid w:val="00746888"/>
    <w:rsid w:val="00746D32"/>
    <w:rsid w:val="00747A24"/>
    <w:rsid w:val="00747DA6"/>
    <w:rsid w:val="00747FE5"/>
    <w:rsid w:val="0075070A"/>
    <w:rsid w:val="00750F4C"/>
    <w:rsid w:val="0075108D"/>
    <w:rsid w:val="00751120"/>
    <w:rsid w:val="00751509"/>
    <w:rsid w:val="00751B95"/>
    <w:rsid w:val="00751E3F"/>
    <w:rsid w:val="007525EC"/>
    <w:rsid w:val="007527A8"/>
    <w:rsid w:val="00752BA4"/>
    <w:rsid w:val="00752E98"/>
    <w:rsid w:val="007530C7"/>
    <w:rsid w:val="0075319A"/>
    <w:rsid w:val="0075327F"/>
    <w:rsid w:val="007533DB"/>
    <w:rsid w:val="00753423"/>
    <w:rsid w:val="0075376F"/>
    <w:rsid w:val="007537C4"/>
    <w:rsid w:val="00753862"/>
    <w:rsid w:val="00753A89"/>
    <w:rsid w:val="00753B13"/>
    <w:rsid w:val="00753BAB"/>
    <w:rsid w:val="00754021"/>
    <w:rsid w:val="0075427D"/>
    <w:rsid w:val="007542AA"/>
    <w:rsid w:val="0075449E"/>
    <w:rsid w:val="007546FE"/>
    <w:rsid w:val="00754703"/>
    <w:rsid w:val="00754756"/>
    <w:rsid w:val="00754C9B"/>
    <w:rsid w:val="0075503E"/>
    <w:rsid w:val="00755785"/>
    <w:rsid w:val="00755894"/>
    <w:rsid w:val="00755D20"/>
    <w:rsid w:val="00755DAC"/>
    <w:rsid w:val="00755DCD"/>
    <w:rsid w:val="00756B53"/>
    <w:rsid w:val="00756B7D"/>
    <w:rsid w:val="00756C8E"/>
    <w:rsid w:val="00756E37"/>
    <w:rsid w:val="0075719D"/>
    <w:rsid w:val="007573D2"/>
    <w:rsid w:val="00757597"/>
    <w:rsid w:val="0075762E"/>
    <w:rsid w:val="00757632"/>
    <w:rsid w:val="00757672"/>
    <w:rsid w:val="00757AFE"/>
    <w:rsid w:val="00757E48"/>
    <w:rsid w:val="007603F2"/>
    <w:rsid w:val="007604C1"/>
    <w:rsid w:val="0076084A"/>
    <w:rsid w:val="00760C8E"/>
    <w:rsid w:val="00761189"/>
    <w:rsid w:val="00761458"/>
    <w:rsid w:val="00761560"/>
    <w:rsid w:val="00761600"/>
    <w:rsid w:val="00761C9F"/>
    <w:rsid w:val="007626CB"/>
    <w:rsid w:val="00762FA6"/>
    <w:rsid w:val="00763036"/>
    <w:rsid w:val="00763154"/>
    <w:rsid w:val="0076315D"/>
    <w:rsid w:val="007633A6"/>
    <w:rsid w:val="00763728"/>
    <w:rsid w:val="00763865"/>
    <w:rsid w:val="007639B4"/>
    <w:rsid w:val="00763A26"/>
    <w:rsid w:val="00763E13"/>
    <w:rsid w:val="00763FC8"/>
    <w:rsid w:val="00764433"/>
    <w:rsid w:val="0076465C"/>
    <w:rsid w:val="007647F9"/>
    <w:rsid w:val="00764DA5"/>
    <w:rsid w:val="00764ECD"/>
    <w:rsid w:val="00764F5A"/>
    <w:rsid w:val="00764FAF"/>
    <w:rsid w:val="007652A4"/>
    <w:rsid w:val="007653A2"/>
    <w:rsid w:val="007655D7"/>
    <w:rsid w:val="007657A0"/>
    <w:rsid w:val="00765CB8"/>
    <w:rsid w:val="00765F20"/>
    <w:rsid w:val="0076615F"/>
    <w:rsid w:val="00766A51"/>
    <w:rsid w:val="00766A93"/>
    <w:rsid w:val="00766AAB"/>
    <w:rsid w:val="00766B2C"/>
    <w:rsid w:val="00766DA3"/>
    <w:rsid w:val="00766E9B"/>
    <w:rsid w:val="00766F5E"/>
    <w:rsid w:val="00766F66"/>
    <w:rsid w:val="0076746E"/>
    <w:rsid w:val="007677D9"/>
    <w:rsid w:val="007679FD"/>
    <w:rsid w:val="00767CF9"/>
    <w:rsid w:val="00770226"/>
    <w:rsid w:val="00770953"/>
    <w:rsid w:val="00770AA0"/>
    <w:rsid w:val="00770B52"/>
    <w:rsid w:val="00770B85"/>
    <w:rsid w:val="00771543"/>
    <w:rsid w:val="007717DC"/>
    <w:rsid w:val="00771A0D"/>
    <w:rsid w:val="00771A84"/>
    <w:rsid w:val="0077259A"/>
    <w:rsid w:val="007726D3"/>
    <w:rsid w:val="00772763"/>
    <w:rsid w:val="0077296D"/>
    <w:rsid w:val="007729E0"/>
    <w:rsid w:val="00772D09"/>
    <w:rsid w:val="00772D80"/>
    <w:rsid w:val="00772E6E"/>
    <w:rsid w:val="00773358"/>
    <w:rsid w:val="007735F8"/>
    <w:rsid w:val="00773D81"/>
    <w:rsid w:val="007741D2"/>
    <w:rsid w:val="00774275"/>
    <w:rsid w:val="00774382"/>
    <w:rsid w:val="007743E6"/>
    <w:rsid w:val="00774BD2"/>
    <w:rsid w:val="007751C5"/>
    <w:rsid w:val="00775321"/>
    <w:rsid w:val="00775534"/>
    <w:rsid w:val="0077560E"/>
    <w:rsid w:val="00775967"/>
    <w:rsid w:val="007759DF"/>
    <w:rsid w:val="00775BD7"/>
    <w:rsid w:val="00775C99"/>
    <w:rsid w:val="00775F52"/>
    <w:rsid w:val="00776125"/>
    <w:rsid w:val="00776143"/>
    <w:rsid w:val="00776431"/>
    <w:rsid w:val="007765B4"/>
    <w:rsid w:val="00776890"/>
    <w:rsid w:val="00776A0D"/>
    <w:rsid w:val="00776BC0"/>
    <w:rsid w:val="00776CC2"/>
    <w:rsid w:val="00776EB4"/>
    <w:rsid w:val="007775DE"/>
    <w:rsid w:val="00777C76"/>
    <w:rsid w:val="00780341"/>
    <w:rsid w:val="0078059A"/>
    <w:rsid w:val="00780A1C"/>
    <w:rsid w:val="00780C55"/>
    <w:rsid w:val="00781130"/>
    <w:rsid w:val="007811FD"/>
    <w:rsid w:val="00781319"/>
    <w:rsid w:val="0078134D"/>
    <w:rsid w:val="00781550"/>
    <w:rsid w:val="007815DA"/>
    <w:rsid w:val="00781656"/>
    <w:rsid w:val="007816EB"/>
    <w:rsid w:val="00781CD9"/>
    <w:rsid w:val="00781EBC"/>
    <w:rsid w:val="0078226C"/>
    <w:rsid w:val="007829B9"/>
    <w:rsid w:val="00782F84"/>
    <w:rsid w:val="00783073"/>
    <w:rsid w:val="007836D2"/>
    <w:rsid w:val="00783810"/>
    <w:rsid w:val="0078389F"/>
    <w:rsid w:val="00783A89"/>
    <w:rsid w:val="00783B03"/>
    <w:rsid w:val="00783D8A"/>
    <w:rsid w:val="00783DCE"/>
    <w:rsid w:val="00783DF2"/>
    <w:rsid w:val="00783F32"/>
    <w:rsid w:val="007842C8"/>
    <w:rsid w:val="0078497A"/>
    <w:rsid w:val="00784ED5"/>
    <w:rsid w:val="00784F48"/>
    <w:rsid w:val="00784F7C"/>
    <w:rsid w:val="0078512D"/>
    <w:rsid w:val="00785190"/>
    <w:rsid w:val="007851B5"/>
    <w:rsid w:val="00785286"/>
    <w:rsid w:val="00785458"/>
    <w:rsid w:val="00785657"/>
    <w:rsid w:val="00785947"/>
    <w:rsid w:val="0078626F"/>
    <w:rsid w:val="00786390"/>
    <w:rsid w:val="00786600"/>
    <w:rsid w:val="00786FF3"/>
    <w:rsid w:val="0078739E"/>
    <w:rsid w:val="00787954"/>
    <w:rsid w:val="007901D1"/>
    <w:rsid w:val="00790298"/>
    <w:rsid w:val="00790300"/>
    <w:rsid w:val="00790314"/>
    <w:rsid w:val="007905E3"/>
    <w:rsid w:val="007907FB"/>
    <w:rsid w:val="00790A82"/>
    <w:rsid w:val="00790C64"/>
    <w:rsid w:val="0079140B"/>
    <w:rsid w:val="007919E3"/>
    <w:rsid w:val="00791AF9"/>
    <w:rsid w:val="00791C21"/>
    <w:rsid w:val="00791CC4"/>
    <w:rsid w:val="00791FD1"/>
    <w:rsid w:val="007922B3"/>
    <w:rsid w:val="0079234A"/>
    <w:rsid w:val="007923E9"/>
    <w:rsid w:val="00792BBA"/>
    <w:rsid w:val="00792E95"/>
    <w:rsid w:val="0079317C"/>
    <w:rsid w:val="0079331F"/>
    <w:rsid w:val="0079345E"/>
    <w:rsid w:val="00793547"/>
    <w:rsid w:val="00793C7C"/>
    <w:rsid w:val="00793DF1"/>
    <w:rsid w:val="0079431E"/>
    <w:rsid w:val="0079468D"/>
    <w:rsid w:val="00794C9D"/>
    <w:rsid w:val="00794DC4"/>
    <w:rsid w:val="00795089"/>
    <w:rsid w:val="007952BA"/>
    <w:rsid w:val="007958F7"/>
    <w:rsid w:val="0079596A"/>
    <w:rsid w:val="00795EBE"/>
    <w:rsid w:val="00795F43"/>
    <w:rsid w:val="0079639B"/>
    <w:rsid w:val="007965A1"/>
    <w:rsid w:val="0079667C"/>
    <w:rsid w:val="00796725"/>
    <w:rsid w:val="00796A31"/>
    <w:rsid w:val="0079724F"/>
    <w:rsid w:val="00797338"/>
    <w:rsid w:val="0079763E"/>
    <w:rsid w:val="00797655"/>
    <w:rsid w:val="007979AA"/>
    <w:rsid w:val="00797E38"/>
    <w:rsid w:val="00797F83"/>
    <w:rsid w:val="007A01FC"/>
    <w:rsid w:val="007A036C"/>
    <w:rsid w:val="007A0670"/>
    <w:rsid w:val="007A08D1"/>
    <w:rsid w:val="007A0CC7"/>
    <w:rsid w:val="007A0D63"/>
    <w:rsid w:val="007A0E1B"/>
    <w:rsid w:val="007A0FAD"/>
    <w:rsid w:val="007A1111"/>
    <w:rsid w:val="007A1370"/>
    <w:rsid w:val="007A1474"/>
    <w:rsid w:val="007A1538"/>
    <w:rsid w:val="007A1873"/>
    <w:rsid w:val="007A1F34"/>
    <w:rsid w:val="007A206F"/>
    <w:rsid w:val="007A2387"/>
    <w:rsid w:val="007A2415"/>
    <w:rsid w:val="007A26D1"/>
    <w:rsid w:val="007A2906"/>
    <w:rsid w:val="007A2A0E"/>
    <w:rsid w:val="007A2A83"/>
    <w:rsid w:val="007A2AAD"/>
    <w:rsid w:val="007A2C2D"/>
    <w:rsid w:val="007A2EA5"/>
    <w:rsid w:val="007A2F49"/>
    <w:rsid w:val="007A347D"/>
    <w:rsid w:val="007A3696"/>
    <w:rsid w:val="007A3746"/>
    <w:rsid w:val="007A393E"/>
    <w:rsid w:val="007A3C91"/>
    <w:rsid w:val="007A3E3C"/>
    <w:rsid w:val="007A3F28"/>
    <w:rsid w:val="007A40D6"/>
    <w:rsid w:val="007A4400"/>
    <w:rsid w:val="007A44F0"/>
    <w:rsid w:val="007A4C53"/>
    <w:rsid w:val="007A5230"/>
    <w:rsid w:val="007A5676"/>
    <w:rsid w:val="007A56B8"/>
    <w:rsid w:val="007A56F9"/>
    <w:rsid w:val="007A56FB"/>
    <w:rsid w:val="007A5E43"/>
    <w:rsid w:val="007A6193"/>
    <w:rsid w:val="007A61EA"/>
    <w:rsid w:val="007A62F5"/>
    <w:rsid w:val="007A70FD"/>
    <w:rsid w:val="007A76A9"/>
    <w:rsid w:val="007A7874"/>
    <w:rsid w:val="007A78A6"/>
    <w:rsid w:val="007A7F53"/>
    <w:rsid w:val="007B01D6"/>
    <w:rsid w:val="007B0360"/>
    <w:rsid w:val="007B05F1"/>
    <w:rsid w:val="007B0753"/>
    <w:rsid w:val="007B08FA"/>
    <w:rsid w:val="007B095A"/>
    <w:rsid w:val="007B0A5C"/>
    <w:rsid w:val="007B0B70"/>
    <w:rsid w:val="007B0E3C"/>
    <w:rsid w:val="007B0F4E"/>
    <w:rsid w:val="007B10A8"/>
    <w:rsid w:val="007B10E8"/>
    <w:rsid w:val="007B18E2"/>
    <w:rsid w:val="007B1AB8"/>
    <w:rsid w:val="007B1EDF"/>
    <w:rsid w:val="007B1EFC"/>
    <w:rsid w:val="007B1FA2"/>
    <w:rsid w:val="007B2245"/>
    <w:rsid w:val="007B227A"/>
    <w:rsid w:val="007B290A"/>
    <w:rsid w:val="007B2925"/>
    <w:rsid w:val="007B2943"/>
    <w:rsid w:val="007B29F4"/>
    <w:rsid w:val="007B2C46"/>
    <w:rsid w:val="007B2DEB"/>
    <w:rsid w:val="007B2FB2"/>
    <w:rsid w:val="007B33CE"/>
    <w:rsid w:val="007B372D"/>
    <w:rsid w:val="007B461A"/>
    <w:rsid w:val="007B4C36"/>
    <w:rsid w:val="007B5259"/>
    <w:rsid w:val="007B5B98"/>
    <w:rsid w:val="007B5CE6"/>
    <w:rsid w:val="007B5CEF"/>
    <w:rsid w:val="007B5DA8"/>
    <w:rsid w:val="007B5DE5"/>
    <w:rsid w:val="007B66D1"/>
    <w:rsid w:val="007B6721"/>
    <w:rsid w:val="007B690D"/>
    <w:rsid w:val="007B69E2"/>
    <w:rsid w:val="007B6A89"/>
    <w:rsid w:val="007B71D3"/>
    <w:rsid w:val="007B7262"/>
    <w:rsid w:val="007B75DB"/>
    <w:rsid w:val="007C006D"/>
    <w:rsid w:val="007C0119"/>
    <w:rsid w:val="007C027F"/>
    <w:rsid w:val="007C095E"/>
    <w:rsid w:val="007C0C17"/>
    <w:rsid w:val="007C10A2"/>
    <w:rsid w:val="007C122E"/>
    <w:rsid w:val="007C13BE"/>
    <w:rsid w:val="007C1518"/>
    <w:rsid w:val="007C1AEB"/>
    <w:rsid w:val="007C1B5F"/>
    <w:rsid w:val="007C1B71"/>
    <w:rsid w:val="007C211A"/>
    <w:rsid w:val="007C2163"/>
    <w:rsid w:val="007C250B"/>
    <w:rsid w:val="007C2AD4"/>
    <w:rsid w:val="007C2AD9"/>
    <w:rsid w:val="007C2CE7"/>
    <w:rsid w:val="007C2F3C"/>
    <w:rsid w:val="007C34FE"/>
    <w:rsid w:val="007C3CBB"/>
    <w:rsid w:val="007C3EC7"/>
    <w:rsid w:val="007C416E"/>
    <w:rsid w:val="007C4473"/>
    <w:rsid w:val="007C46F1"/>
    <w:rsid w:val="007C48AF"/>
    <w:rsid w:val="007C4AF3"/>
    <w:rsid w:val="007C5123"/>
    <w:rsid w:val="007C58A7"/>
    <w:rsid w:val="007C5952"/>
    <w:rsid w:val="007C5BA1"/>
    <w:rsid w:val="007C5E4A"/>
    <w:rsid w:val="007C5E85"/>
    <w:rsid w:val="007C5F49"/>
    <w:rsid w:val="007C619B"/>
    <w:rsid w:val="007C61EC"/>
    <w:rsid w:val="007C6220"/>
    <w:rsid w:val="007C6342"/>
    <w:rsid w:val="007C63FD"/>
    <w:rsid w:val="007C65FE"/>
    <w:rsid w:val="007C6819"/>
    <w:rsid w:val="007C6BEF"/>
    <w:rsid w:val="007C6D33"/>
    <w:rsid w:val="007C6E35"/>
    <w:rsid w:val="007C77FC"/>
    <w:rsid w:val="007C7A74"/>
    <w:rsid w:val="007C7EF5"/>
    <w:rsid w:val="007D05B1"/>
    <w:rsid w:val="007D0716"/>
    <w:rsid w:val="007D0727"/>
    <w:rsid w:val="007D07D1"/>
    <w:rsid w:val="007D0C88"/>
    <w:rsid w:val="007D0CBB"/>
    <w:rsid w:val="007D10F2"/>
    <w:rsid w:val="007D1335"/>
    <w:rsid w:val="007D1395"/>
    <w:rsid w:val="007D1598"/>
    <w:rsid w:val="007D16F7"/>
    <w:rsid w:val="007D17A2"/>
    <w:rsid w:val="007D1B9A"/>
    <w:rsid w:val="007D1C86"/>
    <w:rsid w:val="007D1E02"/>
    <w:rsid w:val="007D20F8"/>
    <w:rsid w:val="007D2592"/>
    <w:rsid w:val="007D259C"/>
    <w:rsid w:val="007D28BD"/>
    <w:rsid w:val="007D2917"/>
    <w:rsid w:val="007D2945"/>
    <w:rsid w:val="007D296D"/>
    <w:rsid w:val="007D2C20"/>
    <w:rsid w:val="007D2D70"/>
    <w:rsid w:val="007D2EDC"/>
    <w:rsid w:val="007D302D"/>
    <w:rsid w:val="007D3173"/>
    <w:rsid w:val="007D335A"/>
    <w:rsid w:val="007D34C3"/>
    <w:rsid w:val="007D35FF"/>
    <w:rsid w:val="007D37AF"/>
    <w:rsid w:val="007D389C"/>
    <w:rsid w:val="007D3ACA"/>
    <w:rsid w:val="007D451E"/>
    <w:rsid w:val="007D47B5"/>
    <w:rsid w:val="007D4AF8"/>
    <w:rsid w:val="007D4ED9"/>
    <w:rsid w:val="007D5874"/>
    <w:rsid w:val="007D5DB3"/>
    <w:rsid w:val="007D6128"/>
    <w:rsid w:val="007D62E7"/>
    <w:rsid w:val="007D64CD"/>
    <w:rsid w:val="007D666B"/>
    <w:rsid w:val="007D6883"/>
    <w:rsid w:val="007D6ACE"/>
    <w:rsid w:val="007D6D8A"/>
    <w:rsid w:val="007D6F48"/>
    <w:rsid w:val="007D74B0"/>
    <w:rsid w:val="007D76CC"/>
    <w:rsid w:val="007D77FC"/>
    <w:rsid w:val="007D7ADF"/>
    <w:rsid w:val="007D7C50"/>
    <w:rsid w:val="007D7C52"/>
    <w:rsid w:val="007D7E1D"/>
    <w:rsid w:val="007E00D9"/>
    <w:rsid w:val="007E0174"/>
    <w:rsid w:val="007E0271"/>
    <w:rsid w:val="007E047F"/>
    <w:rsid w:val="007E0513"/>
    <w:rsid w:val="007E05D4"/>
    <w:rsid w:val="007E109E"/>
    <w:rsid w:val="007E10D9"/>
    <w:rsid w:val="007E1680"/>
    <w:rsid w:val="007E1779"/>
    <w:rsid w:val="007E1A93"/>
    <w:rsid w:val="007E1E9D"/>
    <w:rsid w:val="007E1FFD"/>
    <w:rsid w:val="007E217A"/>
    <w:rsid w:val="007E23E2"/>
    <w:rsid w:val="007E2447"/>
    <w:rsid w:val="007E254A"/>
    <w:rsid w:val="007E28AC"/>
    <w:rsid w:val="007E2AD1"/>
    <w:rsid w:val="007E2B94"/>
    <w:rsid w:val="007E305F"/>
    <w:rsid w:val="007E3220"/>
    <w:rsid w:val="007E3529"/>
    <w:rsid w:val="007E3757"/>
    <w:rsid w:val="007E378F"/>
    <w:rsid w:val="007E3E1F"/>
    <w:rsid w:val="007E3E32"/>
    <w:rsid w:val="007E4409"/>
    <w:rsid w:val="007E45EF"/>
    <w:rsid w:val="007E461C"/>
    <w:rsid w:val="007E468E"/>
    <w:rsid w:val="007E4950"/>
    <w:rsid w:val="007E4A2C"/>
    <w:rsid w:val="007E4D4B"/>
    <w:rsid w:val="007E508F"/>
    <w:rsid w:val="007E5293"/>
    <w:rsid w:val="007E536A"/>
    <w:rsid w:val="007E5576"/>
    <w:rsid w:val="007E59D0"/>
    <w:rsid w:val="007E5A7C"/>
    <w:rsid w:val="007E5FCF"/>
    <w:rsid w:val="007E606C"/>
    <w:rsid w:val="007E62CD"/>
    <w:rsid w:val="007E697F"/>
    <w:rsid w:val="007E6C47"/>
    <w:rsid w:val="007E6C5F"/>
    <w:rsid w:val="007E6DCB"/>
    <w:rsid w:val="007E6E91"/>
    <w:rsid w:val="007E7DF1"/>
    <w:rsid w:val="007F0116"/>
    <w:rsid w:val="007F071A"/>
    <w:rsid w:val="007F0A55"/>
    <w:rsid w:val="007F0C00"/>
    <w:rsid w:val="007F0CC4"/>
    <w:rsid w:val="007F103A"/>
    <w:rsid w:val="007F11C4"/>
    <w:rsid w:val="007F122F"/>
    <w:rsid w:val="007F1397"/>
    <w:rsid w:val="007F1451"/>
    <w:rsid w:val="007F161C"/>
    <w:rsid w:val="007F164F"/>
    <w:rsid w:val="007F168A"/>
    <w:rsid w:val="007F1CB6"/>
    <w:rsid w:val="007F1FAF"/>
    <w:rsid w:val="007F2008"/>
    <w:rsid w:val="007F21D0"/>
    <w:rsid w:val="007F22AD"/>
    <w:rsid w:val="007F22B1"/>
    <w:rsid w:val="007F2425"/>
    <w:rsid w:val="007F26DC"/>
    <w:rsid w:val="007F2911"/>
    <w:rsid w:val="007F293C"/>
    <w:rsid w:val="007F2C82"/>
    <w:rsid w:val="007F316E"/>
    <w:rsid w:val="007F325A"/>
    <w:rsid w:val="007F3709"/>
    <w:rsid w:val="007F3C54"/>
    <w:rsid w:val="007F3DBD"/>
    <w:rsid w:val="007F3EB8"/>
    <w:rsid w:val="007F41A7"/>
    <w:rsid w:val="007F4332"/>
    <w:rsid w:val="007F4815"/>
    <w:rsid w:val="007F495C"/>
    <w:rsid w:val="007F4E29"/>
    <w:rsid w:val="007F530C"/>
    <w:rsid w:val="007F577E"/>
    <w:rsid w:val="007F61A7"/>
    <w:rsid w:val="007F6318"/>
    <w:rsid w:val="007F6361"/>
    <w:rsid w:val="007F657D"/>
    <w:rsid w:val="007F6591"/>
    <w:rsid w:val="007F6BBD"/>
    <w:rsid w:val="007F6BEE"/>
    <w:rsid w:val="007F6D24"/>
    <w:rsid w:val="007F6E9D"/>
    <w:rsid w:val="007F6E9E"/>
    <w:rsid w:val="007F7352"/>
    <w:rsid w:val="007F7823"/>
    <w:rsid w:val="007F798C"/>
    <w:rsid w:val="007F7A0C"/>
    <w:rsid w:val="007F7B69"/>
    <w:rsid w:val="0080010E"/>
    <w:rsid w:val="00800144"/>
    <w:rsid w:val="008001C4"/>
    <w:rsid w:val="0080051B"/>
    <w:rsid w:val="00800527"/>
    <w:rsid w:val="00800627"/>
    <w:rsid w:val="00800635"/>
    <w:rsid w:val="00800763"/>
    <w:rsid w:val="00800909"/>
    <w:rsid w:val="00800A08"/>
    <w:rsid w:val="00800A6F"/>
    <w:rsid w:val="00800ED9"/>
    <w:rsid w:val="00800F8E"/>
    <w:rsid w:val="00801360"/>
    <w:rsid w:val="008013C4"/>
    <w:rsid w:val="008016E9"/>
    <w:rsid w:val="00801AD4"/>
    <w:rsid w:val="00801D88"/>
    <w:rsid w:val="00801EBD"/>
    <w:rsid w:val="00801FE1"/>
    <w:rsid w:val="008020FC"/>
    <w:rsid w:val="0080210A"/>
    <w:rsid w:val="008023DB"/>
    <w:rsid w:val="008023E6"/>
    <w:rsid w:val="008026E8"/>
    <w:rsid w:val="00802738"/>
    <w:rsid w:val="008027BC"/>
    <w:rsid w:val="00802879"/>
    <w:rsid w:val="008029BD"/>
    <w:rsid w:val="008029C0"/>
    <w:rsid w:val="00802EAE"/>
    <w:rsid w:val="00803155"/>
    <w:rsid w:val="00803338"/>
    <w:rsid w:val="008037E7"/>
    <w:rsid w:val="00803978"/>
    <w:rsid w:val="00804062"/>
    <w:rsid w:val="008040C6"/>
    <w:rsid w:val="0080427E"/>
    <w:rsid w:val="00804A52"/>
    <w:rsid w:val="00804CC2"/>
    <w:rsid w:val="00805251"/>
    <w:rsid w:val="00805802"/>
    <w:rsid w:val="00805837"/>
    <w:rsid w:val="00805974"/>
    <w:rsid w:val="008059CA"/>
    <w:rsid w:val="00805C51"/>
    <w:rsid w:val="00805ED3"/>
    <w:rsid w:val="00805FAA"/>
    <w:rsid w:val="00806283"/>
    <w:rsid w:val="008063A5"/>
    <w:rsid w:val="00806534"/>
    <w:rsid w:val="00806794"/>
    <w:rsid w:val="00806A3B"/>
    <w:rsid w:val="00806B5B"/>
    <w:rsid w:val="00806D0E"/>
    <w:rsid w:val="00806FED"/>
    <w:rsid w:val="008072D0"/>
    <w:rsid w:val="008072FA"/>
    <w:rsid w:val="008073CA"/>
    <w:rsid w:val="00807D0C"/>
    <w:rsid w:val="00807E5B"/>
    <w:rsid w:val="00810193"/>
    <w:rsid w:val="008104FD"/>
    <w:rsid w:val="008105F0"/>
    <w:rsid w:val="008108A2"/>
    <w:rsid w:val="00810C65"/>
    <w:rsid w:val="00810C77"/>
    <w:rsid w:val="00810CBB"/>
    <w:rsid w:val="00811056"/>
    <w:rsid w:val="00811116"/>
    <w:rsid w:val="008111D7"/>
    <w:rsid w:val="008119D3"/>
    <w:rsid w:val="00811F3C"/>
    <w:rsid w:val="00812386"/>
    <w:rsid w:val="008125CB"/>
    <w:rsid w:val="008125FD"/>
    <w:rsid w:val="008126D4"/>
    <w:rsid w:val="00812EF4"/>
    <w:rsid w:val="00813010"/>
    <w:rsid w:val="0081329D"/>
    <w:rsid w:val="00813823"/>
    <w:rsid w:val="00813CD2"/>
    <w:rsid w:val="00813E48"/>
    <w:rsid w:val="00814711"/>
    <w:rsid w:val="008147CF"/>
    <w:rsid w:val="00814E00"/>
    <w:rsid w:val="00814EB2"/>
    <w:rsid w:val="0081511E"/>
    <w:rsid w:val="00815166"/>
    <w:rsid w:val="00815523"/>
    <w:rsid w:val="00815DF1"/>
    <w:rsid w:val="008164AE"/>
    <w:rsid w:val="008164FC"/>
    <w:rsid w:val="0081680B"/>
    <w:rsid w:val="008169F1"/>
    <w:rsid w:val="00816AEE"/>
    <w:rsid w:val="00816F5E"/>
    <w:rsid w:val="008172F5"/>
    <w:rsid w:val="00817571"/>
    <w:rsid w:val="00817A21"/>
    <w:rsid w:val="00817D0F"/>
    <w:rsid w:val="00817E30"/>
    <w:rsid w:val="00820204"/>
    <w:rsid w:val="0082038D"/>
    <w:rsid w:val="00820DA0"/>
    <w:rsid w:val="00821128"/>
    <w:rsid w:val="008213D0"/>
    <w:rsid w:val="00821504"/>
    <w:rsid w:val="00821718"/>
    <w:rsid w:val="00821882"/>
    <w:rsid w:val="008219E0"/>
    <w:rsid w:val="00821A89"/>
    <w:rsid w:val="00822486"/>
    <w:rsid w:val="008224F4"/>
    <w:rsid w:val="00822B88"/>
    <w:rsid w:val="00822BC8"/>
    <w:rsid w:val="00822C8C"/>
    <w:rsid w:val="0082335B"/>
    <w:rsid w:val="0082364C"/>
    <w:rsid w:val="0082367A"/>
    <w:rsid w:val="00823695"/>
    <w:rsid w:val="00823F09"/>
    <w:rsid w:val="00824124"/>
    <w:rsid w:val="0082429C"/>
    <w:rsid w:val="0082456E"/>
    <w:rsid w:val="008245F4"/>
    <w:rsid w:val="00824615"/>
    <w:rsid w:val="008246AE"/>
    <w:rsid w:val="00824C23"/>
    <w:rsid w:val="00824DCC"/>
    <w:rsid w:val="00824F73"/>
    <w:rsid w:val="00824FE7"/>
    <w:rsid w:val="00825055"/>
    <w:rsid w:val="008253B8"/>
    <w:rsid w:val="008254CD"/>
    <w:rsid w:val="00825526"/>
    <w:rsid w:val="0082557D"/>
    <w:rsid w:val="0082586C"/>
    <w:rsid w:val="008259A6"/>
    <w:rsid w:val="00825EA6"/>
    <w:rsid w:val="00825F0B"/>
    <w:rsid w:val="00826431"/>
    <w:rsid w:val="008264A1"/>
    <w:rsid w:val="008265CC"/>
    <w:rsid w:val="00826659"/>
    <w:rsid w:val="00826ADA"/>
    <w:rsid w:val="00826CC8"/>
    <w:rsid w:val="00826F29"/>
    <w:rsid w:val="008270CA"/>
    <w:rsid w:val="00827240"/>
    <w:rsid w:val="008277DB"/>
    <w:rsid w:val="00827DC6"/>
    <w:rsid w:val="008304F7"/>
    <w:rsid w:val="0083062D"/>
    <w:rsid w:val="00830805"/>
    <w:rsid w:val="00830878"/>
    <w:rsid w:val="008308BE"/>
    <w:rsid w:val="00830EEF"/>
    <w:rsid w:val="008316FB"/>
    <w:rsid w:val="00831C22"/>
    <w:rsid w:val="008321E6"/>
    <w:rsid w:val="00832394"/>
    <w:rsid w:val="008323FB"/>
    <w:rsid w:val="00832D92"/>
    <w:rsid w:val="00832E6D"/>
    <w:rsid w:val="00832FA1"/>
    <w:rsid w:val="00833076"/>
    <w:rsid w:val="0083307B"/>
    <w:rsid w:val="0083316F"/>
    <w:rsid w:val="00833514"/>
    <w:rsid w:val="0083359D"/>
    <w:rsid w:val="008337BC"/>
    <w:rsid w:val="00834308"/>
    <w:rsid w:val="00834773"/>
    <w:rsid w:val="00834A05"/>
    <w:rsid w:val="00834F19"/>
    <w:rsid w:val="0083539D"/>
    <w:rsid w:val="008353F1"/>
    <w:rsid w:val="008354DD"/>
    <w:rsid w:val="00835C7D"/>
    <w:rsid w:val="00836852"/>
    <w:rsid w:val="00836954"/>
    <w:rsid w:val="00836B22"/>
    <w:rsid w:val="00837092"/>
    <w:rsid w:val="008372B4"/>
    <w:rsid w:val="00837ACB"/>
    <w:rsid w:val="008400FE"/>
    <w:rsid w:val="008401F9"/>
    <w:rsid w:val="00840568"/>
    <w:rsid w:val="00840BD9"/>
    <w:rsid w:val="00840C3A"/>
    <w:rsid w:val="00840CB6"/>
    <w:rsid w:val="00840E99"/>
    <w:rsid w:val="00841426"/>
    <w:rsid w:val="00841636"/>
    <w:rsid w:val="00841A26"/>
    <w:rsid w:val="00841E3D"/>
    <w:rsid w:val="00841F4E"/>
    <w:rsid w:val="00842773"/>
    <w:rsid w:val="008429F4"/>
    <w:rsid w:val="00842BCB"/>
    <w:rsid w:val="00842D52"/>
    <w:rsid w:val="00842ED7"/>
    <w:rsid w:val="008435AF"/>
    <w:rsid w:val="0084381B"/>
    <w:rsid w:val="008439EE"/>
    <w:rsid w:val="00843E7E"/>
    <w:rsid w:val="00843EF2"/>
    <w:rsid w:val="00844366"/>
    <w:rsid w:val="0084446D"/>
    <w:rsid w:val="008445B9"/>
    <w:rsid w:val="00844936"/>
    <w:rsid w:val="00844A2E"/>
    <w:rsid w:val="008454A5"/>
    <w:rsid w:val="00845576"/>
    <w:rsid w:val="00845990"/>
    <w:rsid w:val="008459F8"/>
    <w:rsid w:val="0084643C"/>
    <w:rsid w:val="0084673A"/>
    <w:rsid w:val="008467F2"/>
    <w:rsid w:val="00846B8C"/>
    <w:rsid w:val="00846D2C"/>
    <w:rsid w:val="00846D75"/>
    <w:rsid w:val="00847370"/>
    <w:rsid w:val="008475DB"/>
    <w:rsid w:val="008477CC"/>
    <w:rsid w:val="00847842"/>
    <w:rsid w:val="00847EB2"/>
    <w:rsid w:val="00850325"/>
    <w:rsid w:val="008504EA"/>
    <w:rsid w:val="008507E5"/>
    <w:rsid w:val="008507FE"/>
    <w:rsid w:val="008508AB"/>
    <w:rsid w:val="0085097C"/>
    <w:rsid w:val="00850C0C"/>
    <w:rsid w:val="00850D80"/>
    <w:rsid w:val="008512FC"/>
    <w:rsid w:val="0085147D"/>
    <w:rsid w:val="008514E0"/>
    <w:rsid w:val="008515B6"/>
    <w:rsid w:val="00851635"/>
    <w:rsid w:val="008516B9"/>
    <w:rsid w:val="00851937"/>
    <w:rsid w:val="008519CF"/>
    <w:rsid w:val="00851BE0"/>
    <w:rsid w:val="00851CFC"/>
    <w:rsid w:val="00851D4B"/>
    <w:rsid w:val="00851E25"/>
    <w:rsid w:val="00851E53"/>
    <w:rsid w:val="00851F82"/>
    <w:rsid w:val="00852591"/>
    <w:rsid w:val="0085259F"/>
    <w:rsid w:val="008525AD"/>
    <w:rsid w:val="00852718"/>
    <w:rsid w:val="008527DD"/>
    <w:rsid w:val="008527E7"/>
    <w:rsid w:val="00852A05"/>
    <w:rsid w:val="00852A2D"/>
    <w:rsid w:val="00852C87"/>
    <w:rsid w:val="00852D49"/>
    <w:rsid w:val="00852E6A"/>
    <w:rsid w:val="00853472"/>
    <w:rsid w:val="008536C2"/>
    <w:rsid w:val="0085382A"/>
    <w:rsid w:val="00853CE9"/>
    <w:rsid w:val="008545DC"/>
    <w:rsid w:val="00854675"/>
    <w:rsid w:val="0085479F"/>
    <w:rsid w:val="00854D40"/>
    <w:rsid w:val="00854EA7"/>
    <w:rsid w:val="00854F1F"/>
    <w:rsid w:val="00855156"/>
    <w:rsid w:val="00855216"/>
    <w:rsid w:val="00855224"/>
    <w:rsid w:val="008552E2"/>
    <w:rsid w:val="008554A9"/>
    <w:rsid w:val="00855EF7"/>
    <w:rsid w:val="00855FB6"/>
    <w:rsid w:val="00856109"/>
    <w:rsid w:val="0085639F"/>
    <w:rsid w:val="0085646A"/>
    <w:rsid w:val="00856B47"/>
    <w:rsid w:val="0085720A"/>
    <w:rsid w:val="008572B6"/>
    <w:rsid w:val="00857415"/>
    <w:rsid w:val="008577BA"/>
    <w:rsid w:val="008577DD"/>
    <w:rsid w:val="00857BBF"/>
    <w:rsid w:val="00857BFC"/>
    <w:rsid w:val="00857F13"/>
    <w:rsid w:val="008600A8"/>
    <w:rsid w:val="00860106"/>
    <w:rsid w:val="00860447"/>
    <w:rsid w:val="0086076A"/>
    <w:rsid w:val="00860B09"/>
    <w:rsid w:val="00861027"/>
    <w:rsid w:val="0086132A"/>
    <w:rsid w:val="0086165C"/>
    <w:rsid w:val="00861F78"/>
    <w:rsid w:val="00862043"/>
    <w:rsid w:val="00862146"/>
    <w:rsid w:val="00862210"/>
    <w:rsid w:val="00862215"/>
    <w:rsid w:val="00862251"/>
    <w:rsid w:val="008623C4"/>
    <w:rsid w:val="00862570"/>
    <w:rsid w:val="0086269B"/>
    <w:rsid w:val="00862A44"/>
    <w:rsid w:val="00862C93"/>
    <w:rsid w:val="0086320F"/>
    <w:rsid w:val="008633A9"/>
    <w:rsid w:val="008637DA"/>
    <w:rsid w:val="00863BB2"/>
    <w:rsid w:val="00863F0F"/>
    <w:rsid w:val="00863FFD"/>
    <w:rsid w:val="0086438B"/>
    <w:rsid w:val="0086465E"/>
    <w:rsid w:val="00865A6E"/>
    <w:rsid w:val="00865D39"/>
    <w:rsid w:val="00865E6A"/>
    <w:rsid w:val="00865FAF"/>
    <w:rsid w:val="00865FC0"/>
    <w:rsid w:val="00866318"/>
    <w:rsid w:val="00866398"/>
    <w:rsid w:val="008664AF"/>
    <w:rsid w:val="0086692F"/>
    <w:rsid w:val="00866BE3"/>
    <w:rsid w:val="00866CB8"/>
    <w:rsid w:val="00866FCF"/>
    <w:rsid w:val="0086707C"/>
    <w:rsid w:val="008673C5"/>
    <w:rsid w:val="008674A4"/>
    <w:rsid w:val="00867779"/>
    <w:rsid w:val="0086784F"/>
    <w:rsid w:val="00867A36"/>
    <w:rsid w:val="0087010E"/>
    <w:rsid w:val="00870255"/>
    <w:rsid w:val="00870293"/>
    <w:rsid w:val="0087055F"/>
    <w:rsid w:val="008705B8"/>
    <w:rsid w:val="008706F8"/>
    <w:rsid w:val="008709C1"/>
    <w:rsid w:val="00870B06"/>
    <w:rsid w:val="00870DF3"/>
    <w:rsid w:val="008713BB"/>
    <w:rsid w:val="008714B5"/>
    <w:rsid w:val="0087233C"/>
    <w:rsid w:val="00872524"/>
    <w:rsid w:val="00872638"/>
    <w:rsid w:val="008726F8"/>
    <w:rsid w:val="00872973"/>
    <w:rsid w:val="00872B04"/>
    <w:rsid w:val="0087315D"/>
    <w:rsid w:val="008733CE"/>
    <w:rsid w:val="00873542"/>
    <w:rsid w:val="00873C5B"/>
    <w:rsid w:val="00873D32"/>
    <w:rsid w:val="00873DFD"/>
    <w:rsid w:val="00874153"/>
    <w:rsid w:val="008742D6"/>
    <w:rsid w:val="008748F9"/>
    <w:rsid w:val="008749AE"/>
    <w:rsid w:val="008749F5"/>
    <w:rsid w:val="00874D8A"/>
    <w:rsid w:val="00874F7D"/>
    <w:rsid w:val="00875252"/>
    <w:rsid w:val="008753A2"/>
    <w:rsid w:val="00875441"/>
    <w:rsid w:val="00875792"/>
    <w:rsid w:val="008759AE"/>
    <w:rsid w:val="00875C40"/>
    <w:rsid w:val="0087615E"/>
    <w:rsid w:val="008763CF"/>
    <w:rsid w:val="00876406"/>
    <w:rsid w:val="0087675A"/>
    <w:rsid w:val="008767B1"/>
    <w:rsid w:val="00876C6D"/>
    <w:rsid w:val="00876D54"/>
    <w:rsid w:val="00876FBF"/>
    <w:rsid w:val="00877393"/>
    <w:rsid w:val="008773BD"/>
    <w:rsid w:val="00877941"/>
    <w:rsid w:val="008779FA"/>
    <w:rsid w:val="00877B27"/>
    <w:rsid w:val="00877B37"/>
    <w:rsid w:val="00877B8C"/>
    <w:rsid w:val="00877BDB"/>
    <w:rsid w:val="008804E6"/>
    <w:rsid w:val="008805AE"/>
    <w:rsid w:val="00880939"/>
    <w:rsid w:val="00880D63"/>
    <w:rsid w:val="0088162A"/>
    <w:rsid w:val="00881E50"/>
    <w:rsid w:val="00881EE2"/>
    <w:rsid w:val="00881F71"/>
    <w:rsid w:val="0088299D"/>
    <w:rsid w:val="00882C4C"/>
    <w:rsid w:val="008831C7"/>
    <w:rsid w:val="00883349"/>
    <w:rsid w:val="0088345D"/>
    <w:rsid w:val="008835BD"/>
    <w:rsid w:val="008838AB"/>
    <w:rsid w:val="008838BC"/>
    <w:rsid w:val="00883A21"/>
    <w:rsid w:val="00883BA7"/>
    <w:rsid w:val="00884024"/>
    <w:rsid w:val="00884334"/>
    <w:rsid w:val="00884715"/>
    <w:rsid w:val="00884759"/>
    <w:rsid w:val="0088477A"/>
    <w:rsid w:val="00884B15"/>
    <w:rsid w:val="00884BCE"/>
    <w:rsid w:val="00884BE3"/>
    <w:rsid w:val="00884D16"/>
    <w:rsid w:val="008851D3"/>
    <w:rsid w:val="00885355"/>
    <w:rsid w:val="0088540B"/>
    <w:rsid w:val="00885579"/>
    <w:rsid w:val="008855C1"/>
    <w:rsid w:val="00885C27"/>
    <w:rsid w:val="00885C86"/>
    <w:rsid w:val="00885D63"/>
    <w:rsid w:val="00886349"/>
    <w:rsid w:val="008864F4"/>
    <w:rsid w:val="00886839"/>
    <w:rsid w:val="00886CFD"/>
    <w:rsid w:val="00886D55"/>
    <w:rsid w:val="00887188"/>
    <w:rsid w:val="008879BC"/>
    <w:rsid w:val="00887F55"/>
    <w:rsid w:val="008900D0"/>
    <w:rsid w:val="008903E2"/>
    <w:rsid w:val="00890403"/>
    <w:rsid w:val="00890533"/>
    <w:rsid w:val="00890CC2"/>
    <w:rsid w:val="00890DA0"/>
    <w:rsid w:val="00890E24"/>
    <w:rsid w:val="00890FCE"/>
    <w:rsid w:val="008911A2"/>
    <w:rsid w:val="00891401"/>
    <w:rsid w:val="00891A90"/>
    <w:rsid w:val="00891E0B"/>
    <w:rsid w:val="00891F3D"/>
    <w:rsid w:val="008921DD"/>
    <w:rsid w:val="00892428"/>
    <w:rsid w:val="00892447"/>
    <w:rsid w:val="00892887"/>
    <w:rsid w:val="0089288C"/>
    <w:rsid w:val="008929A6"/>
    <w:rsid w:val="00892D84"/>
    <w:rsid w:val="00892EF2"/>
    <w:rsid w:val="0089378A"/>
    <w:rsid w:val="00893BA7"/>
    <w:rsid w:val="00893C28"/>
    <w:rsid w:val="00893FB0"/>
    <w:rsid w:val="008946B7"/>
    <w:rsid w:val="008946F1"/>
    <w:rsid w:val="008947CA"/>
    <w:rsid w:val="00894A2E"/>
    <w:rsid w:val="00894DA0"/>
    <w:rsid w:val="00894F80"/>
    <w:rsid w:val="008953E6"/>
    <w:rsid w:val="00895A55"/>
    <w:rsid w:val="00895D99"/>
    <w:rsid w:val="00895DA1"/>
    <w:rsid w:val="008964ED"/>
    <w:rsid w:val="00896647"/>
    <w:rsid w:val="00896F75"/>
    <w:rsid w:val="00897146"/>
    <w:rsid w:val="00897384"/>
    <w:rsid w:val="00897506"/>
    <w:rsid w:val="0089795A"/>
    <w:rsid w:val="0089799A"/>
    <w:rsid w:val="00897D85"/>
    <w:rsid w:val="008A0135"/>
    <w:rsid w:val="008A040D"/>
    <w:rsid w:val="008A045A"/>
    <w:rsid w:val="008A04A4"/>
    <w:rsid w:val="008A04C3"/>
    <w:rsid w:val="008A06D2"/>
    <w:rsid w:val="008A071E"/>
    <w:rsid w:val="008A0845"/>
    <w:rsid w:val="008A0AF0"/>
    <w:rsid w:val="008A0ED9"/>
    <w:rsid w:val="008A1245"/>
    <w:rsid w:val="008A1AB3"/>
    <w:rsid w:val="008A1AB9"/>
    <w:rsid w:val="008A215C"/>
    <w:rsid w:val="008A2A5D"/>
    <w:rsid w:val="008A2B8C"/>
    <w:rsid w:val="008A2F15"/>
    <w:rsid w:val="008A32D4"/>
    <w:rsid w:val="008A33C4"/>
    <w:rsid w:val="008A3403"/>
    <w:rsid w:val="008A3469"/>
    <w:rsid w:val="008A3998"/>
    <w:rsid w:val="008A3E87"/>
    <w:rsid w:val="008A3F17"/>
    <w:rsid w:val="008A3FDB"/>
    <w:rsid w:val="008A440E"/>
    <w:rsid w:val="008A469B"/>
    <w:rsid w:val="008A471B"/>
    <w:rsid w:val="008A480B"/>
    <w:rsid w:val="008A4860"/>
    <w:rsid w:val="008A4B40"/>
    <w:rsid w:val="008A4E0E"/>
    <w:rsid w:val="008A4EBF"/>
    <w:rsid w:val="008A5287"/>
    <w:rsid w:val="008A53DE"/>
    <w:rsid w:val="008A5565"/>
    <w:rsid w:val="008A55F3"/>
    <w:rsid w:val="008A57EA"/>
    <w:rsid w:val="008A591C"/>
    <w:rsid w:val="008A5BC6"/>
    <w:rsid w:val="008A5CDD"/>
    <w:rsid w:val="008A6064"/>
    <w:rsid w:val="008A68C0"/>
    <w:rsid w:val="008A68F4"/>
    <w:rsid w:val="008A6937"/>
    <w:rsid w:val="008A69D5"/>
    <w:rsid w:val="008A6C1D"/>
    <w:rsid w:val="008A739E"/>
    <w:rsid w:val="008A7480"/>
    <w:rsid w:val="008A7528"/>
    <w:rsid w:val="008A7748"/>
    <w:rsid w:val="008A7A87"/>
    <w:rsid w:val="008B0166"/>
    <w:rsid w:val="008B0233"/>
    <w:rsid w:val="008B028F"/>
    <w:rsid w:val="008B0503"/>
    <w:rsid w:val="008B0603"/>
    <w:rsid w:val="008B0731"/>
    <w:rsid w:val="008B076D"/>
    <w:rsid w:val="008B0AB5"/>
    <w:rsid w:val="008B0CFC"/>
    <w:rsid w:val="008B177E"/>
    <w:rsid w:val="008B22A8"/>
    <w:rsid w:val="008B2395"/>
    <w:rsid w:val="008B28F7"/>
    <w:rsid w:val="008B2912"/>
    <w:rsid w:val="008B29BE"/>
    <w:rsid w:val="008B2C31"/>
    <w:rsid w:val="008B37B8"/>
    <w:rsid w:val="008B3E5E"/>
    <w:rsid w:val="008B417A"/>
    <w:rsid w:val="008B41CF"/>
    <w:rsid w:val="008B477A"/>
    <w:rsid w:val="008B47B0"/>
    <w:rsid w:val="008B489C"/>
    <w:rsid w:val="008B4C84"/>
    <w:rsid w:val="008B4D92"/>
    <w:rsid w:val="008B4E1F"/>
    <w:rsid w:val="008B5573"/>
    <w:rsid w:val="008B568C"/>
    <w:rsid w:val="008B59A2"/>
    <w:rsid w:val="008B59B9"/>
    <w:rsid w:val="008B5D9A"/>
    <w:rsid w:val="008B5E9B"/>
    <w:rsid w:val="008B5FB5"/>
    <w:rsid w:val="008B5FCC"/>
    <w:rsid w:val="008B60E6"/>
    <w:rsid w:val="008B65C0"/>
    <w:rsid w:val="008B685A"/>
    <w:rsid w:val="008B68C6"/>
    <w:rsid w:val="008B6C83"/>
    <w:rsid w:val="008B7389"/>
    <w:rsid w:val="008B7390"/>
    <w:rsid w:val="008B776F"/>
    <w:rsid w:val="008B791D"/>
    <w:rsid w:val="008B7A58"/>
    <w:rsid w:val="008B7AFD"/>
    <w:rsid w:val="008B7CFF"/>
    <w:rsid w:val="008C006F"/>
    <w:rsid w:val="008C00BB"/>
    <w:rsid w:val="008C0BDC"/>
    <w:rsid w:val="008C0CAE"/>
    <w:rsid w:val="008C0EFC"/>
    <w:rsid w:val="008C14AD"/>
    <w:rsid w:val="008C205A"/>
    <w:rsid w:val="008C2246"/>
    <w:rsid w:val="008C259C"/>
    <w:rsid w:val="008C28C6"/>
    <w:rsid w:val="008C2905"/>
    <w:rsid w:val="008C2965"/>
    <w:rsid w:val="008C2C78"/>
    <w:rsid w:val="008C2D7F"/>
    <w:rsid w:val="008C3277"/>
    <w:rsid w:val="008C353B"/>
    <w:rsid w:val="008C3655"/>
    <w:rsid w:val="008C3853"/>
    <w:rsid w:val="008C3B33"/>
    <w:rsid w:val="008C3D34"/>
    <w:rsid w:val="008C413C"/>
    <w:rsid w:val="008C4778"/>
    <w:rsid w:val="008C50F7"/>
    <w:rsid w:val="008C58D1"/>
    <w:rsid w:val="008C59A4"/>
    <w:rsid w:val="008C5ABE"/>
    <w:rsid w:val="008C5B8D"/>
    <w:rsid w:val="008C5FF8"/>
    <w:rsid w:val="008C6055"/>
    <w:rsid w:val="008C6088"/>
    <w:rsid w:val="008C673C"/>
    <w:rsid w:val="008C6870"/>
    <w:rsid w:val="008C6914"/>
    <w:rsid w:val="008C6C48"/>
    <w:rsid w:val="008C6C77"/>
    <w:rsid w:val="008C6D82"/>
    <w:rsid w:val="008C6E58"/>
    <w:rsid w:val="008C7607"/>
    <w:rsid w:val="008C78F0"/>
    <w:rsid w:val="008C792B"/>
    <w:rsid w:val="008C7DA1"/>
    <w:rsid w:val="008C7F1C"/>
    <w:rsid w:val="008C7FF4"/>
    <w:rsid w:val="008D02A2"/>
    <w:rsid w:val="008D0420"/>
    <w:rsid w:val="008D047F"/>
    <w:rsid w:val="008D0682"/>
    <w:rsid w:val="008D0788"/>
    <w:rsid w:val="008D0BDC"/>
    <w:rsid w:val="008D0C3F"/>
    <w:rsid w:val="008D114A"/>
    <w:rsid w:val="008D116A"/>
    <w:rsid w:val="008D12C2"/>
    <w:rsid w:val="008D16A6"/>
    <w:rsid w:val="008D16A9"/>
    <w:rsid w:val="008D1C46"/>
    <w:rsid w:val="008D1E42"/>
    <w:rsid w:val="008D2255"/>
    <w:rsid w:val="008D237E"/>
    <w:rsid w:val="008D25FC"/>
    <w:rsid w:val="008D2904"/>
    <w:rsid w:val="008D298E"/>
    <w:rsid w:val="008D2A88"/>
    <w:rsid w:val="008D2B74"/>
    <w:rsid w:val="008D2BC2"/>
    <w:rsid w:val="008D2C6C"/>
    <w:rsid w:val="008D2D72"/>
    <w:rsid w:val="008D2E6C"/>
    <w:rsid w:val="008D3150"/>
    <w:rsid w:val="008D3401"/>
    <w:rsid w:val="008D37D4"/>
    <w:rsid w:val="008D394B"/>
    <w:rsid w:val="008D3DD1"/>
    <w:rsid w:val="008D424E"/>
    <w:rsid w:val="008D4582"/>
    <w:rsid w:val="008D471A"/>
    <w:rsid w:val="008D4A0F"/>
    <w:rsid w:val="008D4E59"/>
    <w:rsid w:val="008D4EE2"/>
    <w:rsid w:val="008D528A"/>
    <w:rsid w:val="008D52E1"/>
    <w:rsid w:val="008D55DB"/>
    <w:rsid w:val="008D58C1"/>
    <w:rsid w:val="008D596A"/>
    <w:rsid w:val="008D597E"/>
    <w:rsid w:val="008D5C6E"/>
    <w:rsid w:val="008D5DF7"/>
    <w:rsid w:val="008D5F3A"/>
    <w:rsid w:val="008D63CE"/>
    <w:rsid w:val="008D649F"/>
    <w:rsid w:val="008D67C8"/>
    <w:rsid w:val="008D6B1A"/>
    <w:rsid w:val="008D7115"/>
    <w:rsid w:val="008D71D8"/>
    <w:rsid w:val="008D73D2"/>
    <w:rsid w:val="008D7772"/>
    <w:rsid w:val="008D7AF1"/>
    <w:rsid w:val="008D7BFB"/>
    <w:rsid w:val="008D7E37"/>
    <w:rsid w:val="008E0412"/>
    <w:rsid w:val="008E042C"/>
    <w:rsid w:val="008E0452"/>
    <w:rsid w:val="008E0468"/>
    <w:rsid w:val="008E0A35"/>
    <w:rsid w:val="008E0E91"/>
    <w:rsid w:val="008E0F1C"/>
    <w:rsid w:val="008E0F81"/>
    <w:rsid w:val="008E1008"/>
    <w:rsid w:val="008E111E"/>
    <w:rsid w:val="008E11FC"/>
    <w:rsid w:val="008E130F"/>
    <w:rsid w:val="008E138D"/>
    <w:rsid w:val="008E13D7"/>
    <w:rsid w:val="008E166D"/>
    <w:rsid w:val="008E176B"/>
    <w:rsid w:val="008E187F"/>
    <w:rsid w:val="008E1D49"/>
    <w:rsid w:val="008E24A4"/>
    <w:rsid w:val="008E2699"/>
    <w:rsid w:val="008E29FA"/>
    <w:rsid w:val="008E2F5F"/>
    <w:rsid w:val="008E326D"/>
    <w:rsid w:val="008E33CD"/>
    <w:rsid w:val="008E340B"/>
    <w:rsid w:val="008E391F"/>
    <w:rsid w:val="008E3920"/>
    <w:rsid w:val="008E3A96"/>
    <w:rsid w:val="008E3C25"/>
    <w:rsid w:val="008E3C7F"/>
    <w:rsid w:val="008E3EF6"/>
    <w:rsid w:val="008E3FA5"/>
    <w:rsid w:val="008E4078"/>
    <w:rsid w:val="008E43AA"/>
    <w:rsid w:val="008E4764"/>
    <w:rsid w:val="008E4936"/>
    <w:rsid w:val="008E4AC3"/>
    <w:rsid w:val="008E4B22"/>
    <w:rsid w:val="008E4E3C"/>
    <w:rsid w:val="008E4EED"/>
    <w:rsid w:val="008E5233"/>
    <w:rsid w:val="008E588A"/>
    <w:rsid w:val="008E5A1C"/>
    <w:rsid w:val="008E5A3C"/>
    <w:rsid w:val="008E5B24"/>
    <w:rsid w:val="008E5C19"/>
    <w:rsid w:val="008E5C29"/>
    <w:rsid w:val="008E5DC6"/>
    <w:rsid w:val="008E6001"/>
    <w:rsid w:val="008E64D0"/>
    <w:rsid w:val="008E665A"/>
    <w:rsid w:val="008E67A7"/>
    <w:rsid w:val="008E6967"/>
    <w:rsid w:val="008E69D5"/>
    <w:rsid w:val="008E6A82"/>
    <w:rsid w:val="008E6CDC"/>
    <w:rsid w:val="008E6CED"/>
    <w:rsid w:val="008E6F8F"/>
    <w:rsid w:val="008E72F8"/>
    <w:rsid w:val="008E7A35"/>
    <w:rsid w:val="008E7B1A"/>
    <w:rsid w:val="008E7B74"/>
    <w:rsid w:val="008E7D5B"/>
    <w:rsid w:val="008E7E8A"/>
    <w:rsid w:val="008E7F04"/>
    <w:rsid w:val="008F01CE"/>
    <w:rsid w:val="008F01F3"/>
    <w:rsid w:val="008F020D"/>
    <w:rsid w:val="008F04DD"/>
    <w:rsid w:val="008F09CF"/>
    <w:rsid w:val="008F0C36"/>
    <w:rsid w:val="008F0F79"/>
    <w:rsid w:val="008F108D"/>
    <w:rsid w:val="008F113B"/>
    <w:rsid w:val="008F14F3"/>
    <w:rsid w:val="008F1CD9"/>
    <w:rsid w:val="008F1D81"/>
    <w:rsid w:val="008F1EB0"/>
    <w:rsid w:val="008F20E6"/>
    <w:rsid w:val="008F226F"/>
    <w:rsid w:val="008F2310"/>
    <w:rsid w:val="008F24D6"/>
    <w:rsid w:val="008F252C"/>
    <w:rsid w:val="008F2844"/>
    <w:rsid w:val="008F2D2B"/>
    <w:rsid w:val="008F2EA1"/>
    <w:rsid w:val="008F301A"/>
    <w:rsid w:val="008F336F"/>
    <w:rsid w:val="008F34B2"/>
    <w:rsid w:val="008F3F21"/>
    <w:rsid w:val="008F3F60"/>
    <w:rsid w:val="008F4250"/>
    <w:rsid w:val="008F4625"/>
    <w:rsid w:val="008F4787"/>
    <w:rsid w:val="008F47FB"/>
    <w:rsid w:val="008F4AE7"/>
    <w:rsid w:val="008F5523"/>
    <w:rsid w:val="008F5683"/>
    <w:rsid w:val="008F5BAD"/>
    <w:rsid w:val="008F6192"/>
    <w:rsid w:val="008F64AC"/>
    <w:rsid w:val="008F770E"/>
    <w:rsid w:val="008F7759"/>
    <w:rsid w:val="008F77FD"/>
    <w:rsid w:val="008F7F77"/>
    <w:rsid w:val="0090017E"/>
    <w:rsid w:val="0090023C"/>
    <w:rsid w:val="00900252"/>
    <w:rsid w:val="00900FE7"/>
    <w:rsid w:val="009014D4"/>
    <w:rsid w:val="00901AC4"/>
    <w:rsid w:val="00901B84"/>
    <w:rsid w:val="00901C01"/>
    <w:rsid w:val="00901D27"/>
    <w:rsid w:val="00901EE9"/>
    <w:rsid w:val="0090201B"/>
    <w:rsid w:val="00902298"/>
    <w:rsid w:val="009022D8"/>
    <w:rsid w:val="00902345"/>
    <w:rsid w:val="00902AFF"/>
    <w:rsid w:val="00902C0B"/>
    <w:rsid w:val="009031FE"/>
    <w:rsid w:val="009032E0"/>
    <w:rsid w:val="00903D8C"/>
    <w:rsid w:val="00903F6A"/>
    <w:rsid w:val="00903FA9"/>
    <w:rsid w:val="009042B5"/>
    <w:rsid w:val="0090431B"/>
    <w:rsid w:val="00904465"/>
    <w:rsid w:val="009045B2"/>
    <w:rsid w:val="00904B19"/>
    <w:rsid w:val="00904BAA"/>
    <w:rsid w:val="00905601"/>
    <w:rsid w:val="00905830"/>
    <w:rsid w:val="0090598C"/>
    <w:rsid w:val="00905F77"/>
    <w:rsid w:val="00906100"/>
    <w:rsid w:val="00906187"/>
    <w:rsid w:val="00906652"/>
    <w:rsid w:val="009069FD"/>
    <w:rsid w:val="00907628"/>
    <w:rsid w:val="009077A1"/>
    <w:rsid w:val="00907A10"/>
    <w:rsid w:val="00907EB1"/>
    <w:rsid w:val="00907FD2"/>
    <w:rsid w:val="00910322"/>
    <w:rsid w:val="0091032C"/>
    <w:rsid w:val="00910367"/>
    <w:rsid w:val="00910413"/>
    <w:rsid w:val="009108F2"/>
    <w:rsid w:val="0091091B"/>
    <w:rsid w:val="00911004"/>
    <w:rsid w:val="009117CA"/>
    <w:rsid w:val="00911A00"/>
    <w:rsid w:val="00911A90"/>
    <w:rsid w:val="00911E47"/>
    <w:rsid w:val="00911F38"/>
    <w:rsid w:val="00911FE0"/>
    <w:rsid w:val="0091256A"/>
    <w:rsid w:val="009125E2"/>
    <w:rsid w:val="009126D9"/>
    <w:rsid w:val="009128DE"/>
    <w:rsid w:val="00912994"/>
    <w:rsid w:val="00913242"/>
    <w:rsid w:val="00913739"/>
    <w:rsid w:val="00913BE3"/>
    <w:rsid w:val="00913ED8"/>
    <w:rsid w:val="00914004"/>
    <w:rsid w:val="0091430A"/>
    <w:rsid w:val="0091439E"/>
    <w:rsid w:val="009143B7"/>
    <w:rsid w:val="00914424"/>
    <w:rsid w:val="0091494E"/>
    <w:rsid w:val="00914B52"/>
    <w:rsid w:val="00914E06"/>
    <w:rsid w:val="009150DF"/>
    <w:rsid w:val="0091579F"/>
    <w:rsid w:val="00915930"/>
    <w:rsid w:val="00915D29"/>
    <w:rsid w:val="00915F01"/>
    <w:rsid w:val="00915F2F"/>
    <w:rsid w:val="00915F9A"/>
    <w:rsid w:val="009161FE"/>
    <w:rsid w:val="009168F8"/>
    <w:rsid w:val="0091695A"/>
    <w:rsid w:val="00916C82"/>
    <w:rsid w:val="00916D8A"/>
    <w:rsid w:val="00916DA4"/>
    <w:rsid w:val="00917230"/>
    <w:rsid w:val="00917498"/>
    <w:rsid w:val="00917510"/>
    <w:rsid w:val="00917DA6"/>
    <w:rsid w:val="009200BB"/>
    <w:rsid w:val="009202A9"/>
    <w:rsid w:val="00920443"/>
    <w:rsid w:val="00920520"/>
    <w:rsid w:val="0092069C"/>
    <w:rsid w:val="00920899"/>
    <w:rsid w:val="009208C9"/>
    <w:rsid w:val="00920DCB"/>
    <w:rsid w:val="00920E6A"/>
    <w:rsid w:val="00921454"/>
    <w:rsid w:val="0092175E"/>
    <w:rsid w:val="00921BC9"/>
    <w:rsid w:val="00921CF9"/>
    <w:rsid w:val="00921E01"/>
    <w:rsid w:val="00921EA5"/>
    <w:rsid w:val="0092236C"/>
    <w:rsid w:val="009225F7"/>
    <w:rsid w:val="009229A4"/>
    <w:rsid w:val="00922E0F"/>
    <w:rsid w:val="00922F16"/>
    <w:rsid w:val="00922FA5"/>
    <w:rsid w:val="0092303E"/>
    <w:rsid w:val="00923299"/>
    <w:rsid w:val="009233E2"/>
    <w:rsid w:val="00923588"/>
    <w:rsid w:val="00923927"/>
    <w:rsid w:val="00923B03"/>
    <w:rsid w:val="00923B7C"/>
    <w:rsid w:val="00923EF3"/>
    <w:rsid w:val="0092407F"/>
    <w:rsid w:val="0092429B"/>
    <w:rsid w:val="00924470"/>
    <w:rsid w:val="0092461B"/>
    <w:rsid w:val="00924640"/>
    <w:rsid w:val="00924E98"/>
    <w:rsid w:val="00925160"/>
    <w:rsid w:val="009251BF"/>
    <w:rsid w:val="00925457"/>
    <w:rsid w:val="009257D4"/>
    <w:rsid w:val="00925C48"/>
    <w:rsid w:val="00925C84"/>
    <w:rsid w:val="00925EA9"/>
    <w:rsid w:val="00925FB8"/>
    <w:rsid w:val="00926050"/>
    <w:rsid w:val="009260BD"/>
    <w:rsid w:val="009261CD"/>
    <w:rsid w:val="0092661C"/>
    <w:rsid w:val="00926B7F"/>
    <w:rsid w:val="00926CF9"/>
    <w:rsid w:val="009275FC"/>
    <w:rsid w:val="00927A02"/>
    <w:rsid w:val="00927C4C"/>
    <w:rsid w:val="0093064A"/>
    <w:rsid w:val="00930A0E"/>
    <w:rsid w:val="00930BB0"/>
    <w:rsid w:val="00930FB8"/>
    <w:rsid w:val="00931562"/>
    <w:rsid w:val="00931698"/>
    <w:rsid w:val="00931768"/>
    <w:rsid w:val="00931E28"/>
    <w:rsid w:val="00931F6D"/>
    <w:rsid w:val="00931FE4"/>
    <w:rsid w:val="00932173"/>
    <w:rsid w:val="009324DF"/>
    <w:rsid w:val="009328B8"/>
    <w:rsid w:val="00932B08"/>
    <w:rsid w:val="00932D8A"/>
    <w:rsid w:val="00932F56"/>
    <w:rsid w:val="00933324"/>
    <w:rsid w:val="009334D0"/>
    <w:rsid w:val="009335B4"/>
    <w:rsid w:val="0093394F"/>
    <w:rsid w:val="0093424D"/>
    <w:rsid w:val="00934A57"/>
    <w:rsid w:val="00934C2A"/>
    <w:rsid w:val="00935203"/>
    <w:rsid w:val="0093525F"/>
    <w:rsid w:val="009354F1"/>
    <w:rsid w:val="00935745"/>
    <w:rsid w:val="0093585F"/>
    <w:rsid w:val="00935899"/>
    <w:rsid w:val="00935AF9"/>
    <w:rsid w:val="00935BBE"/>
    <w:rsid w:val="00935CB5"/>
    <w:rsid w:val="00935D29"/>
    <w:rsid w:val="0093660A"/>
    <w:rsid w:val="009366CC"/>
    <w:rsid w:val="009367D3"/>
    <w:rsid w:val="0093689B"/>
    <w:rsid w:val="009369AF"/>
    <w:rsid w:val="009369F7"/>
    <w:rsid w:val="00936A74"/>
    <w:rsid w:val="00936ADD"/>
    <w:rsid w:val="00936C09"/>
    <w:rsid w:val="00936EC3"/>
    <w:rsid w:val="0093730F"/>
    <w:rsid w:val="0093747A"/>
    <w:rsid w:val="009374B9"/>
    <w:rsid w:val="009375A0"/>
    <w:rsid w:val="00937D57"/>
    <w:rsid w:val="00940920"/>
    <w:rsid w:val="00940972"/>
    <w:rsid w:val="00940CCF"/>
    <w:rsid w:val="009410F9"/>
    <w:rsid w:val="00941111"/>
    <w:rsid w:val="0094138E"/>
    <w:rsid w:val="00941B0E"/>
    <w:rsid w:val="009423E9"/>
    <w:rsid w:val="009427E2"/>
    <w:rsid w:val="00942A08"/>
    <w:rsid w:val="00942F18"/>
    <w:rsid w:val="00942F83"/>
    <w:rsid w:val="00943100"/>
    <w:rsid w:val="00943C74"/>
    <w:rsid w:val="00943DE3"/>
    <w:rsid w:val="00943F11"/>
    <w:rsid w:val="00944094"/>
    <w:rsid w:val="009443A2"/>
    <w:rsid w:val="0094449A"/>
    <w:rsid w:val="009446DC"/>
    <w:rsid w:val="009447CE"/>
    <w:rsid w:val="009447D6"/>
    <w:rsid w:val="009449F4"/>
    <w:rsid w:val="00944B0A"/>
    <w:rsid w:val="00944CC2"/>
    <w:rsid w:val="00944DD1"/>
    <w:rsid w:val="00945151"/>
    <w:rsid w:val="00945167"/>
    <w:rsid w:val="0094528B"/>
    <w:rsid w:val="009452DF"/>
    <w:rsid w:val="00945648"/>
    <w:rsid w:val="00945A1B"/>
    <w:rsid w:val="00945C88"/>
    <w:rsid w:val="00945CD5"/>
    <w:rsid w:val="00945E9D"/>
    <w:rsid w:val="00945F6D"/>
    <w:rsid w:val="00945F76"/>
    <w:rsid w:val="009460B2"/>
    <w:rsid w:val="00946132"/>
    <w:rsid w:val="00946235"/>
    <w:rsid w:val="00946418"/>
    <w:rsid w:val="00946553"/>
    <w:rsid w:val="0094658F"/>
    <w:rsid w:val="00946926"/>
    <w:rsid w:val="00946939"/>
    <w:rsid w:val="009469FB"/>
    <w:rsid w:val="00946ED1"/>
    <w:rsid w:val="00947890"/>
    <w:rsid w:val="00947D68"/>
    <w:rsid w:val="009500D1"/>
    <w:rsid w:val="0095018B"/>
    <w:rsid w:val="0095076A"/>
    <w:rsid w:val="00950891"/>
    <w:rsid w:val="00950A6C"/>
    <w:rsid w:val="00950DF3"/>
    <w:rsid w:val="00950FD1"/>
    <w:rsid w:val="009510AF"/>
    <w:rsid w:val="00951254"/>
    <w:rsid w:val="0095144A"/>
    <w:rsid w:val="00951537"/>
    <w:rsid w:val="009515F7"/>
    <w:rsid w:val="00952028"/>
    <w:rsid w:val="009521EC"/>
    <w:rsid w:val="0095242E"/>
    <w:rsid w:val="00952885"/>
    <w:rsid w:val="00952942"/>
    <w:rsid w:val="00952B61"/>
    <w:rsid w:val="00952F70"/>
    <w:rsid w:val="00953147"/>
    <w:rsid w:val="00953B9B"/>
    <w:rsid w:val="00953CE6"/>
    <w:rsid w:val="00953E4F"/>
    <w:rsid w:val="00953E81"/>
    <w:rsid w:val="009548AE"/>
    <w:rsid w:val="009549FF"/>
    <w:rsid w:val="00954A8E"/>
    <w:rsid w:val="00954B03"/>
    <w:rsid w:val="00954B51"/>
    <w:rsid w:val="00954C6A"/>
    <w:rsid w:val="00954FEA"/>
    <w:rsid w:val="009553D1"/>
    <w:rsid w:val="00955918"/>
    <w:rsid w:val="009559C8"/>
    <w:rsid w:val="00955C97"/>
    <w:rsid w:val="00955E50"/>
    <w:rsid w:val="009565AD"/>
    <w:rsid w:val="0095672D"/>
    <w:rsid w:val="00956AE6"/>
    <w:rsid w:val="00956BF4"/>
    <w:rsid w:val="00956D51"/>
    <w:rsid w:val="009571F5"/>
    <w:rsid w:val="00957234"/>
    <w:rsid w:val="0095748A"/>
    <w:rsid w:val="00957601"/>
    <w:rsid w:val="00957614"/>
    <w:rsid w:val="0095769F"/>
    <w:rsid w:val="009576F8"/>
    <w:rsid w:val="00957746"/>
    <w:rsid w:val="009577BE"/>
    <w:rsid w:val="0095783F"/>
    <w:rsid w:val="00957A5B"/>
    <w:rsid w:val="00957AB0"/>
    <w:rsid w:val="00957D49"/>
    <w:rsid w:val="00957ECC"/>
    <w:rsid w:val="009607FC"/>
    <w:rsid w:val="00960ADC"/>
    <w:rsid w:val="00960BDE"/>
    <w:rsid w:val="00960FE6"/>
    <w:rsid w:val="00961075"/>
    <w:rsid w:val="00961090"/>
    <w:rsid w:val="009615EB"/>
    <w:rsid w:val="0096188A"/>
    <w:rsid w:val="009619DE"/>
    <w:rsid w:val="00961C39"/>
    <w:rsid w:val="00961C7F"/>
    <w:rsid w:val="00961D21"/>
    <w:rsid w:val="00961EE8"/>
    <w:rsid w:val="0096223B"/>
    <w:rsid w:val="00962554"/>
    <w:rsid w:val="00962BFF"/>
    <w:rsid w:val="00963020"/>
    <w:rsid w:val="00963265"/>
    <w:rsid w:val="00963327"/>
    <w:rsid w:val="0096333C"/>
    <w:rsid w:val="009636DE"/>
    <w:rsid w:val="009638AA"/>
    <w:rsid w:val="009638AE"/>
    <w:rsid w:val="00963A8E"/>
    <w:rsid w:val="00963EA0"/>
    <w:rsid w:val="0096407E"/>
    <w:rsid w:val="0096424D"/>
    <w:rsid w:val="009643B8"/>
    <w:rsid w:val="009644B7"/>
    <w:rsid w:val="00964502"/>
    <w:rsid w:val="0096454B"/>
    <w:rsid w:val="00964A0F"/>
    <w:rsid w:val="00964D33"/>
    <w:rsid w:val="009651DE"/>
    <w:rsid w:val="009651F1"/>
    <w:rsid w:val="00965B40"/>
    <w:rsid w:val="00965C86"/>
    <w:rsid w:val="00965DB6"/>
    <w:rsid w:val="00965EC8"/>
    <w:rsid w:val="00965F78"/>
    <w:rsid w:val="009662AB"/>
    <w:rsid w:val="00966591"/>
    <w:rsid w:val="00966690"/>
    <w:rsid w:val="009666C4"/>
    <w:rsid w:val="00966A63"/>
    <w:rsid w:val="00966AB1"/>
    <w:rsid w:val="00966C49"/>
    <w:rsid w:val="00966EBD"/>
    <w:rsid w:val="00966F3E"/>
    <w:rsid w:val="00967689"/>
    <w:rsid w:val="00967829"/>
    <w:rsid w:val="00967AAE"/>
    <w:rsid w:val="00967BD3"/>
    <w:rsid w:val="00970177"/>
    <w:rsid w:val="009702FB"/>
    <w:rsid w:val="00970360"/>
    <w:rsid w:val="009706A6"/>
    <w:rsid w:val="009708A9"/>
    <w:rsid w:val="00970B1A"/>
    <w:rsid w:val="009712B9"/>
    <w:rsid w:val="0097143C"/>
    <w:rsid w:val="009714B0"/>
    <w:rsid w:val="009718EE"/>
    <w:rsid w:val="00971947"/>
    <w:rsid w:val="009719B9"/>
    <w:rsid w:val="00971B18"/>
    <w:rsid w:val="00971DFE"/>
    <w:rsid w:val="0097220D"/>
    <w:rsid w:val="0097239C"/>
    <w:rsid w:val="00972AEB"/>
    <w:rsid w:val="00972C25"/>
    <w:rsid w:val="00972EFB"/>
    <w:rsid w:val="00973BC2"/>
    <w:rsid w:val="00973CE3"/>
    <w:rsid w:val="00973EE4"/>
    <w:rsid w:val="00974193"/>
    <w:rsid w:val="0097468B"/>
    <w:rsid w:val="0097488F"/>
    <w:rsid w:val="009749AD"/>
    <w:rsid w:val="00974BC9"/>
    <w:rsid w:val="00974D52"/>
    <w:rsid w:val="00974F3C"/>
    <w:rsid w:val="0097516F"/>
    <w:rsid w:val="009754C2"/>
    <w:rsid w:val="00975508"/>
    <w:rsid w:val="009755DB"/>
    <w:rsid w:val="00975698"/>
    <w:rsid w:val="00975782"/>
    <w:rsid w:val="00975963"/>
    <w:rsid w:val="00975986"/>
    <w:rsid w:val="00975BFE"/>
    <w:rsid w:val="009763BF"/>
    <w:rsid w:val="00976717"/>
    <w:rsid w:val="0097673B"/>
    <w:rsid w:val="00976791"/>
    <w:rsid w:val="0097699D"/>
    <w:rsid w:val="009769E8"/>
    <w:rsid w:val="00976EA5"/>
    <w:rsid w:val="00977068"/>
    <w:rsid w:val="00977382"/>
    <w:rsid w:val="00977472"/>
    <w:rsid w:val="00977B76"/>
    <w:rsid w:val="00980769"/>
    <w:rsid w:val="0098078F"/>
    <w:rsid w:val="00980BE3"/>
    <w:rsid w:val="00980C2D"/>
    <w:rsid w:val="00980D62"/>
    <w:rsid w:val="009819AC"/>
    <w:rsid w:val="00981B0C"/>
    <w:rsid w:val="00981CED"/>
    <w:rsid w:val="00981E5F"/>
    <w:rsid w:val="00981F81"/>
    <w:rsid w:val="009820A6"/>
    <w:rsid w:val="009820AA"/>
    <w:rsid w:val="009820AE"/>
    <w:rsid w:val="00982101"/>
    <w:rsid w:val="00982124"/>
    <w:rsid w:val="009821F7"/>
    <w:rsid w:val="009830E9"/>
    <w:rsid w:val="009832F7"/>
    <w:rsid w:val="009835E6"/>
    <w:rsid w:val="009838B2"/>
    <w:rsid w:val="00984083"/>
    <w:rsid w:val="009843B8"/>
    <w:rsid w:val="00984581"/>
    <w:rsid w:val="009853A0"/>
    <w:rsid w:val="00985700"/>
    <w:rsid w:val="0098596A"/>
    <w:rsid w:val="00985D57"/>
    <w:rsid w:val="00985DDE"/>
    <w:rsid w:val="00985E42"/>
    <w:rsid w:val="00986653"/>
    <w:rsid w:val="009866F7"/>
    <w:rsid w:val="009868F1"/>
    <w:rsid w:val="00986DE6"/>
    <w:rsid w:val="00986FF7"/>
    <w:rsid w:val="00987929"/>
    <w:rsid w:val="00987BFB"/>
    <w:rsid w:val="00987C0C"/>
    <w:rsid w:val="00987D9E"/>
    <w:rsid w:val="00987E7F"/>
    <w:rsid w:val="009900C8"/>
    <w:rsid w:val="00990342"/>
    <w:rsid w:val="009906C0"/>
    <w:rsid w:val="009907BF"/>
    <w:rsid w:val="00990D21"/>
    <w:rsid w:val="00990E41"/>
    <w:rsid w:val="00990FBB"/>
    <w:rsid w:val="00991700"/>
    <w:rsid w:val="00991798"/>
    <w:rsid w:val="009917F7"/>
    <w:rsid w:val="0099205D"/>
    <w:rsid w:val="009921CD"/>
    <w:rsid w:val="009921D1"/>
    <w:rsid w:val="00992317"/>
    <w:rsid w:val="00992C4A"/>
    <w:rsid w:val="00992CCA"/>
    <w:rsid w:val="00992DB4"/>
    <w:rsid w:val="00992ECF"/>
    <w:rsid w:val="00992F65"/>
    <w:rsid w:val="00992FA3"/>
    <w:rsid w:val="00993F35"/>
    <w:rsid w:val="009940F4"/>
    <w:rsid w:val="0099453C"/>
    <w:rsid w:val="009948B4"/>
    <w:rsid w:val="00994A40"/>
    <w:rsid w:val="009950AE"/>
    <w:rsid w:val="009951B4"/>
    <w:rsid w:val="009955EE"/>
    <w:rsid w:val="0099570B"/>
    <w:rsid w:val="0099596E"/>
    <w:rsid w:val="00995B53"/>
    <w:rsid w:val="00995CBA"/>
    <w:rsid w:val="00995E9E"/>
    <w:rsid w:val="009960B3"/>
    <w:rsid w:val="00996129"/>
    <w:rsid w:val="00996836"/>
    <w:rsid w:val="009969E7"/>
    <w:rsid w:val="00996A67"/>
    <w:rsid w:val="00997149"/>
    <w:rsid w:val="0099745D"/>
    <w:rsid w:val="00997889"/>
    <w:rsid w:val="00997D34"/>
    <w:rsid w:val="00997F93"/>
    <w:rsid w:val="00997FD7"/>
    <w:rsid w:val="009A00E3"/>
    <w:rsid w:val="009A0339"/>
    <w:rsid w:val="009A04A1"/>
    <w:rsid w:val="009A081F"/>
    <w:rsid w:val="009A0A11"/>
    <w:rsid w:val="009A0A1D"/>
    <w:rsid w:val="009A0B29"/>
    <w:rsid w:val="009A106C"/>
    <w:rsid w:val="009A12E3"/>
    <w:rsid w:val="009A12E6"/>
    <w:rsid w:val="009A1406"/>
    <w:rsid w:val="009A14B6"/>
    <w:rsid w:val="009A1574"/>
    <w:rsid w:val="009A1630"/>
    <w:rsid w:val="009A1644"/>
    <w:rsid w:val="009A1880"/>
    <w:rsid w:val="009A18ED"/>
    <w:rsid w:val="009A19FB"/>
    <w:rsid w:val="009A1CF7"/>
    <w:rsid w:val="009A1E1C"/>
    <w:rsid w:val="009A245C"/>
    <w:rsid w:val="009A26FE"/>
    <w:rsid w:val="009A2B89"/>
    <w:rsid w:val="009A2F7D"/>
    <w:rsid w:val="009A317E"/>
    <w:rsid w:val="009A349E"/>
    <w:rsid w:val="009A351C"/>
    <w:rsid w:val="009A395A"/>
    <w:rsid w:val="009A3AFB"/>
    <w:rsid w:val="009A3BE9"/>
    <w:rsid w:val="009A3D51"/>
    <w:rsid w:val="009A418F"/>
    <w:rsid w:val="009A42A8"/>
    <w:rsid w:val="009A43BB"/>
    <w:rsid w:val="009A4690"/>
    <w:rsid w:val="009A4874"/>
    <w:rsid w:val="009A498C"/>
    <w:rsid w:val="009A49F6"/>
    <w:rsid w:val="009A4AC8"/>
    <w:rsid w:val="009A4EC2"/>
    <w:rsid w:val="009A4ED5"/>
    <w:rsid w:val="009A52C3"/>
    <w:rsid w:val="009A5446"/>
    <w:rsid w:val="009A5557"/>
    <w:rsid w:val="009A56CC"/>
    <w:rsid w:val="009A59EC"/>
    <w:rsid w:val="009A5CA8"/>
    <w:rsid w:val="009A63EA"/>
    <w:rsid w:val="009A64AD"/>
    <w:rsid w:val="009A6B8E"/>
    <w:rsid w:val="009A6C01"/>
    <w:rsid w:val="009A6DB0"/>
    <w:rsid w:val="009A6E94"/>
    <w:rsid w:val="009A72D5"/>
    <w:rsid w:val="009A7735"/>
    <w:rsid w:val="009A7798"/>
    <w:rsid w:val="009A7869"/>
    <w:rsid w:val="009A7C8B"/>
    <w:rsid w:val="009A7CF0"/>
    <w:rsid w:val="009A7DD1"/>
    <w:rsid w:val="009B0EBC"/>
    <w:rsid w:val="009B0F61"/>
    <w:rsid w:val="009B106C"/>
    <w:rsid w:val="009B1258"/>
    <w:rsid w:val="009B19D0"/>
    <w:rsid w:val="009B1A3D"/>
    <w:rsid w:val="009B1CF6"/>
    <w:rsid w:val="009B1E1E"/>
    <w:rsid w:val="009B1E5A"/>
    <w:rsid w:val="009B20B2"/>
    <w:rsid w:val="009B21FE"/>
    <w:rsid w:val="009B2AC4"/>
    <w:rsid w:val="009B2C8A"/>
    <w:rsid w:val="009B2DF1"/>
    <w:rsid w:val="009B3115"/>
    <w:rsid w:val="009B3247"/>
    <w:rsid w:val="009B3339"/>
    <w:rsid w:val="009B3522"/>
    <w:rsid w:val="009B36D2"/>
    <w:rsid w:val="009B3809"/>
    <w:rsid w:val="009B38CB"/>
    <w:rsid w:val="009B38E2"/>
    <w:rsid w:val="009B3A47"/>
    <w:rsid w:val="009B3A5A"/>
    <w:rsid w:val="009B4138"/>
    <w:rsid w:val="009B47C5"/>
    <w:rsid w:val="009B4928"/>
    <w:rsid w:val="009B4E65"/>
    <w:rsid w:val="009B51CD"/>
    <w:rsid w:val="009B5253"/>
    <w:rsid w:val="009B52C0"/>
    <w:rsid w:val="009B57ED"/>
    <w:rsid w:val="009B5F94"/>
    <w:rsid w:val="009B5F9C"/>
    <w:rsid w:val="009B650A"/>
    <w:rsid w:val="009B6859"/>
    <w:rsid w:val="009B6C1E"/>
    <w:rsid w:val="009B6E18"/>
    <w:rsid w:val="009B7091"/>
    <w:rsid w:val="009B70A2"/>
    <w:rsid w:val="009B7332"/>
    <w:rsid w:val="009B7890"/>
    <w:rsid w:val="009B78BF"/>
    <w:rsid w:val="009B7A26"/>
    <w:rsid w:val="009B7DAD"/>
    <w:rsid w:val="009C0069"/>
    <w:rsid w:val="009C06AB"/>
    <w:rsid w:val="009C074E"/>
    <w:rsid w:val="009C077C"/>
    <w:rsid w:val="009C08A3"/>
    <w:rsid w:val="009C09D1"/>
    <w:rsid w:val="009C0A82"/>
    <w:rsid w:val="009C0AA8"/>
    <w:rsid w:val="009C0E24"/>
    <w:rsid w:val="009C1424"/>
    <w:rsid w:val="009C1691"/>
    <w:rsid w:val="009C1C33"/>
    <w:rsid w:val="009C1C9B"/>
    <w:rsid w:val="009C1DF6"/>
    <w:rsid w:val="009C1F48"/>
    <w:rsid w:val="009C20B8"/>
    <w:rsid w:val="009C20D4"/>
    <w:rsid w:val="009C20E4"/>
    <w:rsid w:val="009C22D8"/>
    <w:rsid w:val="009C2400"/>
    <w:rsid w:val="009C2549"/>
    <w:rsid w:val="009C25D5"/>
    <w:rsid w:val="009C2C78"/>
    <w:rsid w:val="009C2DDD"/>
    <w:rsid w:val="009C3369"/>
    <w:rsid w:val="009C3439"/>
    <w:rsid w:val="009C35AB"/>
    <w:rsid w:val="009C36B8"/>
    <w:rsid w:val="009C3760"/>
    <w:rsid w:val="009C379F"/>
    <w:rsid w:val="009C4326"/>
    <w:rsid w:val="009C4754"/>
    <w:rsid w:val="009C49B6"/>
    <w:rsid w:val="009C4A36"/>
    <w:rsid w:val="009C4B9A"/>
    <w:rsid w:val="009C4D7E"/>
    <w:rsid w:val="009C4E15"/>
    <w:rsid w:val="009C4EAD"/>
    <w:rsid w:val="009C5047"/>
    <w:rsid w:val="009C50E1"/>
    <w:rsid w:val="009C51E0"/>
    <w:rsid w:val="009C5281"/>
    <w:rsid w:val="009C5541"/>
    <w:rsid w:val="009C5929"/>
    <w:rsid w:val="009C5FDE"/>
    <w:rsid w:val="009C643F"/>
    <w:rsid w:val="009C6A46"/>
    <w:rsid w:val="009C6DA7"/>
    <w:rsid w:val="009C7581"/>
    <w:rsid w:val="009C761B"/>
    <w:rsid w:val="009C7768"/>
    <w:rsid w:val="009D09D6"/>
    <w:rsid w:val="009D0C63"/>
    <w:rsid w:val="009D0E3F"/>
    <w:rsid w:val="009D0FDA"/>
    <w:rsid w:val="009D10CF"/>
    <w:rsid w:val="009D1A66"/>
    <w:rsid w:val="009D1BDA"/>
    <w:rsid w:val="009D1CC7"/>
    <w:rsid w:val="009D1E86"/>
    <w:rsid w:val="009D20C4"/>
    <w:rsid w:val="009D271A"/>
    <w:rsid w:val="009D27F1"/>
    <w:rsid w:val="009D2C9C"/>
    <w:rsid w:val="009D3180"/>
    <w:rsid w:val="009D352D"/>
    <w:rsid w:val="009D353C"/>
    <w:rsid w:val="009D38F0"/>
    <w:rsid w:val="009D3B38"/>
    <w:rsid w:val="009D3B59"/>
    <w:rsid w:val="009D3CA4"/>
    <w:rsid w:val="009D3FEE"/>
    <w:rsid w:val="009D4738"/>
    <w:rsid w:val="009D47B3"/>
    <w:rsid w:val="009D4854"/>
    <w:rsid w:val="009D5018"/>
    <w:rsid w:val="009D5B3F"/>
    <w:rsid w:val="009D5D7B"/>
    <w:rsid w:val="009D5F90"/>
    <w:rsid w:val="009D63E3"/>
    <w:rsid w:val="009D67F5"/>
    <w:rsid w:val="009D6B7F"/>
    <w:rsid w:val="009D6C8E"/>
    <w:rsid w:val="009D6C9E"/>
    <w:rsid w:val="009D6DAD"/>
    <w:rsid w:val="009D6F3D"/>
    <w:rsid w:val="009D7917"/>
    <w:rsid w:val="009E00A9"/>
    <w:rsid w:val="009E00E8"/>
    <w:rsid w:val="009E0106"/>
    <w:rsid w:val="009E0440"/>
    <w:rsid w:val="009E04AB"/>
    <w:rsid w:val="009E0BBE"/>
    <w:rsid w:val="009E0EDB"/>
    <w:rsid w:val="009E1221"/>
    <w:rsid w:val="009E1262"/>
    <w:rsid w:val="009E1A6B"/>
    <w:rsid w:val="009E1AB0"/>
    <w:rsid w:val="009E1CA0"/>
    <w:rsid w:val="009E23CC"/>
    <w:rsid w:val="009E282D"/>
    <w:rsid w:val="009E2B2E"/>
    <w:rsid w:val="009E2F16"/>
    <w:rsid w:val="009E2F82"/>
    <w:rsid w:val="009E3393"/>
    <w:rsid w:val="009E33F7"/>
    <w:rsid w:val="009E36D5"/>
    <w:rsid w:val="009E3932"/>
    <w:rsid w:val="009E3AAC"/>
    <w:rsid w:val="009E425A"/>
    <w:rsid w:val="009E43F3"/>
    <w:rsid w:val="009E4511"/>
    <w:rsid w:val="009E4883"/>
    <w:rsid w:val="009E48A4"/>
    <w:rsid w:val="009E4D32"/>
    <w:rsid w:val="009E4D3A"/>
    <w:rsid w:val="009E4D94"/>
    <w:rsid w:val="009E4DA2"/>
    <w:rsid w:val="009E4FC3"/>
    <w:rsid w:val="009E555D"/>
    <w:rsid w:val="009E5624"/>
    <w:rsid w:val="009E56F2"/>
    <w:rsid w:val="009E573E"/>
    <w:rsid w:val="009E58A3"/>
    <w:rsid w:val="009E58BF"/>
    <w:rsid w:val="009E5E0D"/>
    <w:rsid w:val="009E5E98"/>
    <w:rsid w:val="009E5FFC"/>
    <w:rsid w:val="009E607C"/>
    <w:rsid w:val="009E6611"/>
    <w:rsid w:val="009E662C"/>
    <w:rsid w:val="009E6A36"/>
    <w:rsid w:val="009E6BAA"/>
    <w:rsid w:val="009E6D9A"/>
    <w:rsid w:val="009E6F21"/>
    <w:rsid w:val="009E70EB"/>
    <w:rsid w:val="009E74A9"/>
    <w:rsid w:val="009E75B0"/>
    <w:rsid w:val="009E777D"/>
    <w:rsid w:val="009F0162"/>
    <w:rsid w:val="009F05CB"/>
    <w:rsid w:val="009F0839"/>
    <w:rsid w:val="009F0B79"/>
    <w:rsid w:val="009F11FD"/>
    <w:rsid w:val="009F148E"/>
    <w:rsid w:val="009F180F"/>
    <w:rsid w:val="009F19A5"/>
    <w:rsid w:val="009F1A08"/>
    <w:rsid w:val="009F1A77"/>
    <w:rsid w:val="009F1AC6"/>
    <w:rsid w:val="009F1C43"/>
    <w:rsid w:val="009F1C71"/>
    <w:rsid w:val="009F2570"/>
    <w:rsid w:val="009F27B9"/>
    <w:rsid w:val="009F2877"/>
    <w:rsid w:val="009F2BA3"/>
    <w:rsid w:val="009F2F5F"/>
    <w:rsid w:val="009F3283"/>
    <w:rsid w:val="009F33B8"/>
    <w:rsid w:val="009F374E"/>
    <w:rsid w:val="009F3758"/>
    <w:rsid w:val="009F3F2A"/>
    <w:rsid w:val="009F4108"/>
    <w:rsid w:val="009F4ED4"/>
    <w:rsid w:val="009F523C"/>
    <w:rsid w:val="009F54C7"/>
    <w:rsid w:val="009F5C6B"/>
    <w:rsid w:val="009F5EF5"/>
    <w:rsid w:val="009F601D"/>
    <w:rsid w:val="009F60F5"/>
    <w:rsid w:val="009F664F"/>
    <w:rsid w:val="009F697C"/>
    <w:rsid w:val="009F6CF6"/>
    <w:rsid w:val="009F6F42"/>
    <w:rsid w:val="009F6F89"/>
    <w:rsid w:val="009F7609"/>
    <w:rsid w:val="009F773D"/>
    <w:rsid w:val="009F7A0D"/>
    <w:rsid w:val="00A001C3"/>
    <w:rsid w:val="00A00333"/>
    <w:rsid w:val="00A007CC"/>
    <w:rsid w:val="00A008D5"/>
    <w:rsid w:val="00A00C22"/>
    <w:rsid w:val="00A00E5E"/>
    <w:rsid w:val="00A01248"/>
    <w:rsid w:val="00A01475"/>
    <w:rsid w:val="00A01A83"/>
    <w:rsid w:val="00A01B22"/>
    <w:rsid w:val="00A01DDE"/>
    <w:rsid w:val="00A0206D"/>
    <w:rsid w:val="00A0221A"/>
    <w:rsid w:val="00A02700"/>
    <w:rsid w:val="00A02720"/>
    <w:rsid w:val="00A02964"/>
    <w:rsid w:val="00A02D95"/>
    <w:rsid w:val="00A02EFA"/>
    <w:rsid w:val="00A030DA"/>
    <w:rsid w:val="00A034B8"/>
    <w:rsid w:val="00A03667"/>
    <w:rsid w:val="00A03B78"/>
    <w:rsid w:val="00A03C2B"/>
    <w:rsid w:val="00A03F01"/>
    <w:rsid w:val="00A040C3"/>
    <w:rsid w:val="00A04541"/>
    <w:rsid w:val="00A04734"/>
    <w:rsid w:val="00A04955"/>
    <w:rsid w:val="00A04A31"/>
    <w:rsid w:val="00A04EF3"/>
    <w:rsid w:val="00A05383"/>
    <w:rsid w:val="00A054C3"/>
    <w:rsid w:val="00A05689"/>
    <w:rsid w:val="00A05896"/>
    <w:rsid w:val="00A05B74"/>
    <w:rsid w:val="00A06249"/>
    <w:rsid w:val="00A06403"/>
    <w:rsid w:val="00A0647B"/>
    <w:rsid w:val="00A0649D"/>
    <w:rsid w:val="00A06819"/>
    <w:rsid w:val="00A068FA"/>
    <w:rsid w:val="00A06E42"/>
    <w:rsid w:val="00A06EEE"/>
    <w:rsid w:val="00A07006"/>
    <w:rsid w:val="00A0708A"/>
    <w:rsid w:val="00A0714F"/>
    <w:rsid w:val="00A073A6"/>
    <w:rsid w:val="00A079BD"/>
    <w:rsid w:val="00A07C4E"/>
    <w:rsid w:val="00A07F8E"/>
    <w:rsid w:val="00A10428"/>
    <w:rsid w:val="00A1057B"/>
    <w:rsid w:val="00A106E2"/>
    <w:rsid w:val="00A10988"/>
    <w:rsid w:val="00A10B05"/>
    <w:rsid w:val="00A10BAD"/>
    <w:rsid w:val="00A10E5F"/>
    <w:rsid w:val="00A11390"/>
    <w:rsid w:val="00A116BA"/>
    <w:rsid w:val="00A117C4"/>
    <w:rsid w:val="00A11933"/>
    <w:rsid w:val="00A11B41"/>
    <w:rsid w:val="00A11D40"/>
    <w:rsid w:val="00A11E4E"/>
    <w:rsid w:val="00A125FE"/>
    <w:rsid w:val="00A12645"/>
    <w:rsid w:val="00A129FA"/>
    <w:rsid w:val="00A12A47"/>
    <w:rsid w:val="00A13098"/>
    <w:rsid w:val="00A1363B"/>
    <w:rsid w:val="00A13951"/>
    <w:rsid w:val="00A13C6F"/>
    <w:rsid w:val="00A13D68"/>
    <w:rsid w:val="00A1459F"/>
    <w:rsid w:val="00A14611"/>
    <w:rsid w:val="00A1470A"/>
    <w:rsid w:val="00A14CFB"/>
    <w:rsid w:val="00A14D62"/>
    <w:rsid w:val="00A1542E"/>
    <w:rsid w:val="00A15622"/>
    <w:rsid w:val="00A157EA"/>
    <w:rsid w:val="00A158FB"/>
    <w:rsid w:val="00A15E4C"/>
    <w:rsid w:val="00A169D4"/>
    <w:rsid w:val="00A16B05"/>
    <w:rsid w:val="00A16CCA"/>
    <w:rsid w:val="00A16D85"/>
    <w:rsid w:val="00A172F5"/>
    <w:rsid w:val="00A1737A"/>
    <w:rsid w:val="00A17A39"/>
    <w:rsid w:val="00A17A8F"/>
    <w:rsid w:val="00A17AF2"/>
    <w:rsid w:val="00A17B99"/>
    <w:rsid w:val="00A17E08"/>
    <w:rsid w:val="00A17E38"/>
    <w:rsid w:val="00A20279"/>
    <w:rsid w:val="00A20634"/>
    <w:rsid w:val="00A2087C"/>
    <w:rsid w:val="00A209C3"/>
    <w:rsid w:val="00A2114D"/>
    <w:rsid w:val="00A2122E"/>
    <w:rsid w:val="00A21382"/>
    <w:rsid w:val="00A2171A"/>
    <w:rsid w:val="00A217EF"/>
    <w:rsid w:val="00A21FB3"/>
    <w:rsid w:val="00A220BC"/>
    <w:rsid w:val="00A220DC"/>
    <w:rsid w:val="00A22429"/>
    <w:rsid w:val="00A22783"/>
    <w:rsid w:val="00A228C7"/>
    <w:rsid w:val="00A22DF3"/>
    <w:rsid w:val="00A232FE"/>
    <w:rsid w:val="00A23641"/>
    <w:rsid w:val="00A23662"/>
    <w:rsid w:val="00A23AEE"/>
    <w:rsid w:val="00A23AF0"/>
    <w:rsid w:val="00A24001"/>
    <w:rsid w:val="00A240CE"/>
    <w:rsid w:val="00A242FD"/>
    <w:rsid w:val="00A244B9"/>
    <w:rsid w:val="00A24CB9"/>
    <w:rsid w:val="00A24E25"/>
    <w:rsid w:val="00A25120"/>
    <w:rsid w:val="00A251E0"/>
    <w:rsid w:val="00A25555"/>
    <w:rsid w:val="00A255DC"/>
    <w:rsid w:val="00A258BF"/>
    <w:rsid w:val="00A25D63"/>
    <w:rsid w:val="00A25EA0"/>
    <w:rsid w:val="00A25F1A"/>
    <w:rsid w:val="00A25FAD"/>
    <w:rsid w:val="00A25FE7"/>
    <w:rsid w:val="00A268C7"/>
    <w:rsid w:val="00A26951"/>
    <w:rsid w:val="00A26D6A"/>
    <w:rsid w:val="00A26ECE"/>
    <w:rsid w:val="00A27039"/>
    <w:rsid w:val="00A2751F"/>
    <w:rsid w:val="00A276A9"/>
    <w:rsid w:val="00A2785B"/>
    <w:rsid w:val="00A27B6E"/>
    <w:rsid w:val="00A27FB7"/>
    <w:rsid w:val="00A30603"/>
    <w:rsid w:val="00A30774"/>
    <w:rsid w:val="00A30A9D"/>
    <w:rsid w:val="00A30E11"/>
    <w:rsid w:val="00A30ECD"/>
    <w:rsid w:val="00A31902"/>
    <w:rsid w:val="00A319DC"/>
    <w:rsid w:val="00A31F97"/>
    <w:rsid w:val="00A31FE7"/>
    <w:rsid w:val="00A32208"/>
    <w:rsid w:val="00A3233E"/>
    <w:rsid w:val="00A3264C"/>
    <w:rsid w:val="00A32B57"/>
    <w:rsid w:val="00A32FC7"/>
    <w:rsid w:val="00A33381"/>
    <w:rsid w:val="00A333C4"/>
    <w:rsid w:val="00A33594"/>
    <w:rsid w:val="00A33692"/>
    <w:rsid w:val="00A33CB5"/>
    <w:rsid w:val="00A33CB6"/>
    <w:rsid w:val="00A34265"/>
    <w:rsid w:val="00A34FF3"/>
    <w:rsid w:val="00A350D3"/>
    <w:rsid w:val="00A3526B"/>
    <w:rsid w:val="00A357D2"/>
    <w:rsid w:val="00A35AF6"/>
    <w:rsid w:val="00A35EEE"/>
    <w:rsid w:val="00A3606C"/>
    <w:rsid w:val="00A36397"/>
    <w:rsid w:val="00A363C1"/>
    <w:rsid w:val="00A3654E"/>
    <w:rsid w:val="00A368ED"/>
    <w:rsid w:val="00A369CE"/>
    <w:rsid w:val="00A36BF4"/>
    <w:rsid w:val="00A36D87"/>
    <w:rsid w:val="00A37132"/>
    <w:rsid w:val="00A373FC"/>
    <w:rsid w:val="00A37429"/>
    <w:rsid w:val="00A37BF1"/>
    <w:rsid w:val="00A37F37"/>
    <w:rsid w:val="00A401B8"/>
    <w:rsid w:val="00A40326"/>
    <w:rsid w:val="00A40342"/>
    <w:rsid w:val="00A403C2"/>
    <w:rsid w:val="00A406FF"/>
    <w:rsid w:val="00A407D9"/>
    <w:rsid w:val="00A409B0"/>
    <w:rsid w:val="00A40A68"/>
    <w:rsid w:val="00A40A93"/>
    <w:rsid w:val="00A40AE2"/>
    <w:rsid w:val="00A40E7A"/>
    <w:rsid w:val="00A40F62"/>
    <w:rsid w:val="00A411F1"/>
    <w:rsid w:val="00A41589"/>
    <w:rsid w:val="00A415DF"/>
    <w:rsid w:val="00A4195D"/>
    <w:rsid w:val="00A41A2B"/>
    <w:rsid w:val="00A42134"/>
    <w:rsid w:val="00A423F6"/>
    <w:rsid w:val="00A425B6"/>
    <w:rsid w:val="00A42830"/>
    <w:rsid w:val="00A429DF"/>
    <w:rsid w:val="00A42A5A"/>
    <w:rsid w:val="00A42FAA"/>
    <w:rsid w:val="00A42FC9"/>
    <w:rsid w:val="00A43033"/>
    <w:rsid w:val="00A43296"/>
    <w:rsid w:val="00A433C7"/>
    <w:rsid w:val="00A433EC"/>
    <w:rsid w:val="00A4346E"/>
    <w:rsid w:val="00A4370A"/>
    <w:rsid w:val="00A437CC"/>
    <w:rsid w:val="00A4380B"/>
    <w:rsid w:val="00A43DE4"/>
    <w:rsid w:val="00A4496A"/>
    <w:rsid w:val="00A44AC4"/>
    <w:rsid w:val="00A44B1A"/>
    <w:rsid w:val="00A44BD1"/>
    <w:rsid w:val="00A44BD9"/>
    <w:rsid w:val="00A44BFB"/>
    <w:rsid w:val="00A44CA2"/>
    <w:rsid w:val="00A44D96"/>
    <w:rsid w:val="00A44E77"/>
    <w:rsid w:val="00A44F7B"/>
    <w:rsid w:val="00A450F4"/>
    <w:rsid w:val="00A45116"/>
    <w:rsid w:val="00A45424"/>
    <w:rsid w:val="00A4594E"/>
    <w:rsid w:val="00A45AC4"/>
    <w:rsid w:val="00A45DA3"/>
    <w:rsid w:val="00A4634E"/>
    <w:rsid w:val="00A46599"/>
    <w:rsid w:val="00A46F28"/>
    <w:rsid w:val="00A47286"/>
    <w:rsid w:val="00A4737B"/>
    <w:rsid w:val="00A47601"/>
    <w:rsid w:val="00A476B5"/>
    <w:rsid w:val="00A47F78"/>
    <w:rsid w:val="00A5053F"/>
    <w:rsid w:val="00A50540"/>
    <w:rsid w:val="00A506C6"/>
    <w:rsid w:val="00A507AB"/>
    <w:rsid w:val="00A507BE"/>
    <w:rsid w:val="00A50B0B"/>
    <w:rsid w:val="00A50EB2"/>
    <w:rsid w:val="00A50F5D"/>
    <w:rsid w:val="00A515B4"/>
    <w:rsid w:val="00A5162D"/>
    <w:rsid w:val="00A51AA8"/>
    <w:rsid w:val="00A51E99"/>
    <w:rsid w:val="00A52120"/>
    <w:rsid w:val="00A52207"/>
    <w:rsid w:val="00A5223A"/>
    <w:rsid w:val="00A52432"/>
    <w:rsid w:val="00A52596"/>
    <w:rsid w:val="00A52AA2"/>
    <w:rsid w:val="00A5303F"/>
    <w:rsid w:val="00A531EC"/>
    <w:rsid w:val="00A532C1"/>
    <w:rsid w:val="00A5338B"/>
    <w:rsid w:val="00A5352F"/>
    <w:rsid w:val="00A5360F"/>
    <w:rsid w:val="00A5369D"/>
    <w:rsid w:val="00A53BE4"/>
    <w:rsid w:val="00A53C70"/>
    <w:rsid w:val="00A54082"/>
    <w:rsid w:val="00A54221"/>
    <w:rsid w:val="00A54289"/>
    <w:rsid w:val="00A54319"/>
    <w:rsid w:val="00A5458F"/>
    <w:rsid w:val="00A5475D"/>
    <w:rsid w:val="00A54884"/>
    <w:rsid w:val="00A54C05"/>
    <w:rsid w:val="00A54D1C"/>
    <w:rsid w:val="00A54E1E"/>
    <w:rsid w:val="00A54E6C"/>
    <w:rsid w:val="00A55782"/>
    <w:rsid w:val="00A5587F"/>
    <w:rsid w:val="00A55910"/>
    <w:rsid w:val="00A5594B"/>
    <w:rsid w:val="00A55CBB"/>
    <w:rsid w:val="00A55E7D"/>
    <w:rsid w:val="00A56259"/>
    <w:rsid w:val="00A562B0"/>
    <w:rsid w:val="00A56317"/>
    <w:rsid w:val="00A56C04"/>
    <w:rsid w:val="00A56CA2"/>
    <w:rsid w:val="00A56CFC"/>
    <w:rsid w:val="00A56E24"/>
    <w:rsid w:val="00A57310"/>
    <w:rsid w:val="00A5740E"/>
    <w:rsid w:val="00A57A8D"/>
    <w:rsid w:val="00A57ACB"/>
    <w:rsid w:val="00A57B98"/>
    <w:rsid w:val="00A57C3D"/>
    <w:rsid w:val="00A60060"/>
    <w:rsid w:val="00A6006C"/>
    <w:rsid w:val="00A6029D"/>
    <w:rsid w:val="00A60A92"/>
    <w:rsid w:val="00A60B3D"/>
    <w:rsid w:val="00A60DA0"/>
    <w:rsid w:val="00A60E99"/>
    <w:rsid w:val="00A610D0"/>
    <w:rsid w:val="00A6138F"/>
    <w:rsid w:val="00A6155D"/>
    <w:rsid w:val="00A617B9"/>
    <w:rsid w:val="00A618E2"/>
    <w:rsid w:val="00A61E5D"/>
    <w:rsid w:val="00A62901"/>
    <w:rsid w:val="00A62989"/>
    <w:rsid w:val="00A629CF"/>
    <w:rsid w:val="00A62A73"/>
    <w:rsid w:val="00A62B06"/>
    <w:rsid w:val="00A62B26"/>
    <w:rsid w:val="00A62F39"/>
    <w:rsid w:val="00A62F91"/>
    <w:rsid w:val="00A63479"/>
    <w:rsid w:val="00A63899"/>
    <w:rsid w:val="00A63919"/>
    <w:rsid w:val="00A63948"/>
    <w:rsid w:val="00A63C03"/>
    <w:rsid w:val="00A63D1B"/>
    <w:rsid w:val="00A63D2E"/>
    <w:rsid w:val="00A63E56"/>
    <w:rsid w:val="00A6403D"/>
    <w:rsid w:val="00A640AE"/>
    <w:rsid w:val="00A64382"/>
    <w:rsid w:val="00A64554"/>
    <w:rsid w:val="00A64573"/>
    <w:rsid w:val="00A645F9"/>
    <w:rsid w:val="00A647E1"/>
    <w:rsid w:val="00A64871"/>
    <w:rsid w:val="00A64DF8"/>
    <w:rsid w:val="00A65277"/>
    <w:rsid w:val="00A65A33"/>
    <w:rsid w:val="00A65AF1"/>
    <w:rsid w:val="00A65C57"/>
    <w:rsid w:val="00A66341"/>
    <w:rsid w:val="00A668AD"/>
    <w:rsid w:val="00A668D5"/>
    <w:rsid w:val="00A66969"/>
    <w:rsid w:val="00A66A60"/>
    <w:rsid w:val="00A66D7A"/>
    <w:rsid w:val="00A66DC1"/>
    <w:rsid w:val="00A6716F"/>
    <w:rsid w:val="00A6786B"/>
    <w:rsid w:val="00A67B9C"/>
    <w:rsid w:val="00A67FB4"/>
    <w:rsid w:val="00A7020D"/>
    <w:rsid w:val="00A716C6"/>
    <w:rsid w:val="00A71D15"/>
    <w:rsid w:val="00A71E77"/>
    <w:rsid w:val="00A71F73"/>
    <w:rsid w:val="00A72085"/>
    <w:rsid w:val="00A7248F"/>
    <w:rsid w:val="00A724A6"/>
    <w:rsid w:val="00A724F4"/>
    <w:rsid w:val="00A72725"/>
    <w:rsid w:val="00A727C9"/>
    <w:rsid w:val="00A72AA6"/>
    <w:rsid w:val="00A72C9D"/>
    <w:rsid w:val="00A73036"/>
    <w:rsid w:val="00A73134"/>
    <w:rsid w:val="00A732F7"/>
    <w:rsid w:val="00A736B1"/>
    <w:rsid w:val="00A73A45"/>
    <w:rsid w:val="00A73B37"/>
    <w:rsid w:val="00A73D10"/>
    <w:rsid w:val="00A73DEE"/>
    <w:rsid w:val="00A73E66"/>
    <w:rsid w:val="00A7500A"/>
    <w:rsid w:val="00A751C8"/>
    <w:rsid w:val="00A754A4"/>
    <w:rsid w:val="00A7561B"/>
    <w:rsid w:val="00A75BDA"/>
    <w:rsid w:val="00A75D04"/>
    <w:rsid w:val="00A763E2"/>
    <w:rsid w:val="00A766DB"/>
    <w:rsid w:val="00A76802"/>
    <w:rsid w:val="00A769EE"/>
    <w:rsid w:val="00A76A47"/>
    <w:rsid w:val="00A76AEB"/>
    <w:rsid w:val="00A76DCB"/>
    <w:rsid w:val="00A76EE1"/>
    <w:rsid w:val="00A76FD5"/>
    <w:rsid w:val="00A77161"/>
    <w:rsid w:val="00A7735F"/>
    <w:rsid w:val="00A7736E"/>
    <w:rsid w:val="00A77A1B"/>
    <w:rsid w:val="00A77EBB"/>
    <w:rsid w:val="00A802B2"/>
    <w:rsid w:val="00A802B7"/>
    <w:rsid w:val="00A80420"/>
    <w:rsid w:val="00A806B5"/>
    <w:rsid w:val="00A80722"/>
    <w:rsid w:val="00A8077D"/>
    <w:rsid w:val="00A8095E"/>
    <w:rsid w:val="00A809D5"/>
    <w:rsid w:val="00A80B14"/>
    <w:rsid w:val="00A80B60"/>
    <w:rsid w:val="00A80BF1"/>
    <w:rsid w:val="00A810B9"/>
    <w:rsid w:val="00A813C1"/>
    <w:rsid w:val="00A8158A"/>
    <w:rsid w:val="00A81859"/>
    <w:rsid w:val="00A818A5"/>
    <w:rsid w:val="00A8203C"/>
    <w:rsid w:val="00A82176"/>
    <w:rsid w:val="00A82369"/>
    <w:rsid w:val="00A82C19"/>
    <w:rsid w:val="00A82CF0"/>
    <w:rsid w:val="00A83210"/>
    <w:rsid w:val="00A8331A"/>
    <w:rsid w:val="00A83444"/>
    <w:rsid w:val="00A83C99"/>
    <w:rsid w:val="00A83D1D"/>
    <w:rsid w:val="00A83D70"/>
    <w:rsid w:val="00A841A0"/>
    <w:rsid w:val="00A844E8"/>
    <w:rsid w:val="00A8469D"/>
    <w:rsid w:val="00A84714"/>
    <w:rsid w:val="00A848AB"/>
    <w:rsid w:val="00A8492F"/>
    <w:rsid w:val="00A84D6F"/>
    <w:rsid w:val="00A84F6B"/>
    <w:rsid w:val="00A85037"/>
    <w:rsid w:val="00A85879"/>
    <w:rsid w:val="00A85A9F"/>
    <w:rsid w:val="00A85F7C"/>
    <w:rsid w:val="00A865B5"/>
    <w:rsid w:val="00A86702"/>
    <w:rsid w:val="00A867D0"/>
    <w:rsid w:val="00A867F9"/>
    <w:rsid w:val="00A86825"/>
    <w:rsid w:val="00A8729F"/>
    <w:rsid w:val="00A8782F"/>
    <w:rsid w:val="00A878BD"/>
    <w:rsid w:val="00A87A43"/>
    <w:rsid w:val="00A87B18"/>
    <w:rsid w:val="00A87FED"/>
    <w:rsid w:val="00A9021C"/>
    <w:rsid w:val="00A90254"/>
    <w:rsid w:val="00A902DD"/>
    <w:rsid w:val="00A909E3"/>
    <w:rsid w:val="00A90B0C"/>
    <w:rsid w:val="00A9107A"/>
    <w:rsid w:val="00A911D2"/>
    <w:rsid w:val="00A91DD6"/>
    <w:rsid w:val="00A91E83"/>
    <w:rsid w:val="00A921A4"/>
    <w:rsid w:val="00A9239D"/>
    <w:rsid w:val="00A92486"/>
    <w:rsid w:val="00A925E9"/>
    <w:rsid w:val="00A92665"/>
    <w:rsid w:val="00A929A8"/>
    <w:rsid w:val="00A92AD4"/>
    <w:rsid w:val="00A92C00"/>
    <w:rsid w:val="00A92C80"/>
    <w:rsid w:val="00A92CB6"/>
    <w:rsid w:val="00A92CC0"/>
    <w:rsid w:val="00A92D4A"/>
    <w:rsid w:val="00A930BD"/>
    <w:rsid w:val="00A93152"/>
    <w:rsid w:val="00A935ED"/>
    <w:rsid w:val="00A9384F"/>
    <w:rsid w:val="00A93C19"/>
    <w:rsid w:val="00A93EA2"/>
    <w:rsid w:val="00A93EA8"/>
    <w:rsid w:val="00A94031"/>
    <w:rsid w:val="00A942A3"/>
    <w:rsid w:val="00A94506"/>
    <w:rsid w:val="00A94B8D"/>
    <w:rsid w:val="00A95045"/>
    <w:rsid w:val="00A953E1"/>
    <w:rsid w:val="00A95864"/>
    <w:rsid w:val="00A9586C"/>
    <w:rsid w:val="00A95F41"/>
    <w:rsid w:val="00A960D7"/>
    <w:rsid w:val="00A96201"/>
    <w:rsid w:val="00A9625F"/>
    <w:rsid w:val="00A9634F"/>
    <w:rsid w:val="00A963A7"/>
    <w:rsid w:val="00A96738"/>
    <w:rsid w:val="00A967F7"/>
    <w:rsid w:val="00A96D96"/>
    <w:rsid w:val="00A970CF"/>
    <w:rsid w:val="00A9713A"/>
    <w:rsid w:val="00A97436"/>
    <w:rsid w:val="00A97A9C"/>
    <w:rsid w:val="00A97B62"/>
    <w:rsid w:val="00A97C79"/>
    <w:rsid w:val="00A97FC6"/>
    <w:rsid w:val="00AA019F"/>
    <w:rsid w:val="00AA0600"/>
    <w:rsid w:val="00AA0642"/>
    <w:rsid w:val="00AA068C"/>
    <w:rsid w:val="00AA0710"/>
    <w:rsid w:val="00AA0A46"/>
    <w:rsid w:val="00AA0B0B"/>
    <w:rsid w:val="00AA0CFC"/>
    <w:rsid w:val="00AA0E12"/>
    <w:rsid w:val="00AA1063"/>
    <w:rsid w:val="00AA13BC"/>
    <w:rsid w:val="00AA17D1"/>
    <w:rsid w:val="00AA1999"/>
    <w:rsid w:val="00AA2315"/>
    <w:rsid w:val="00AA279E"/>
    <w:rsid w:val="00AA2AC8"/>
    <w:rsid w:val="00AA2C2E"/>
    <w:rsid w:val="00AA2C77"/>
    <w:rsid w:val="00AA2E1B"/>
    <w:rsid w:val="00AA2F48"/>
    <w:rsid w:val="00AA3081"/>
    <w:rsid w:val="00AA30B6"/>
    <w:rsid w:val="00AA34FC"/>
    <w:rsid w:val="00AA3B74"/>
    <w:rsid w:val="00AA3D84"/>
    <w:rsid w:val="00AA44ED"/>
    <w:rsid w:val="00AA4DA1"/>
    <w:rsid w:val="00AA4DDB"/>
    <w:rsid w:val="00AA4ECD"/>
    <w:rsid w:val="00AA4FD6"/>
    <w:rsid w:val="00AA520F"/>
    <w:rsid w:val="00AA5387"/>
    <w:rsid w:val="00AA550D"/>
    <w:rsid w:val="00AA5541"/>
    <w:rsid w:val="00AA55F0"/>
    <w:rsid w:val="00AA5D29"/>
    <w:rsid w:val="00AA5E34"/>
    <w:rsid w:val="00AA6558"/>
    <w:rsid w:val="00AA6784"/>
    <w:rsid w:val="00AA6798"/>
    <w:rsid w:val="00AA6F2A"/>
    <w:rsid w:val="00AA700B"/>
    <w:rsid w:val="00AA74A5"/>
    <w:rsid w:val="00AA775A"/>
    <w:rsid w:val="00AA77BA"/>
    <w:rsid w:val="00AA7BF0"/>
    <w:rsid w:val="00AA7CD4"/>
    <w:rsid w:val="00AA7CE2"/>
    <w:rsid w:val="00AB03BD"/>
    <w:rsid w:val="00AB05E5"/>
    <w:rsid w:val="00AB0AF4"/>
    <w:rsid w:val="00AB0D09"/>
    <w:rsid w:val="00AB1186"/>
    <w:rsid w:val="00AB1202"/>
    <w:rsid w:val="00AB1466"/>
    <w:rsid w:val="00AB150A"/>
    <w:rsid w:val="00AB178B"/>
    <w:rsid w:val="00AB1B96"/>
    <w:rsid w:val="00AB1CAA"/>
    <w:rsid w:val="00AB1DD9"/>
    <w:rsid w:val="00AB211A"/>
    <w:rsid w:val="00AB21BF"/>
    <w:rsid w:val="00AB2CDC"/>
    <w:rsid w:val="00AB2E1F"/>
    <w:rsid w:val="00AB33ED"/>
    <w:rsid w:val="00AB33F3"/>
    <w:rsid w:val="00AB3B87"/>
    <w:rsid w:val="00AB3B89"/>
    <w:rsid w:val="00AB42F4"/>
    <w:rsid w:val="00AB4656"/>
    <w:rsid w:val="00AB471F"/>
    <w:rsid w:val="00AB47AC"/>
    <w:rsid w:val="00AB4865"/>
    <w:rsid w:val="00AB4B6F"/>
    <w:rsid w:val="00AB4CC4"/>
    <w:rsid w:val="00AB4E58"/>
    <w:rsid w:val="00AB4F74"/>
    <w:rsid w:val="00AB52CD"/>
    <w:rsid w:val="00AB539E"/>
    <w:rsid w:val="00AB57FA"/>
    <w:rsid w:val="00AB5976"/>
    <w:rsid w:val="00AB59FA"/>
    <w:rsid w:val="00AB618B"/>
    <w:rsid w:val="00AB6382"/>
    <w:rsid w:val="00AB69D9"/>
    <w:rsid w:val="00AB69F3"/>
    <w:rsid w:val="00AB6FEA"/>
    <w:rsid w:val="00AB70C6"/>
    <w:rsid w:val="00AB7189"/>
    <w:rsid w:val="00AB79B0"/>
    <w:rsid w:val="00AC014F"/>
    <w:rsid w:val="00AC043A"/>
    <w:rsid w:val="00AC0A3A"/>
    <w:rsid w:val="00AC0AF3"/>
    <w:rsid w:val="00AC0D89"/>
    <w:rsid w:val="00AC1095"/>
    <w:rsid w:val="00AC1BD6"/>
    <w:rsid w:val="00AC2052"/>
    <w:rsid w:val="00AC2083"/>
    <w:rsid w:val="00AC24C6"/>
    <w:rsid w:val="00AC26AC"/>
    <w:rsid w:val="00AC2888"/>
    <w:rsid w:val="00AC2A61"/>
    <w:rsid w:val="00AC2AC8"/>
    <w:rsid w:val="00AC2B19"/>
    <w:rsid w:val="00AC2F3C"/>
    <w:rsid w:val="00AC3423"/>
    <w:rsid w:val="00AC36FD"/>
    <w:rsid w:val="00AC3B5C"/>
    <w:rsid w:val="00AC3EEB"/>
    <w:rsid w:val="00AC425A"/>
    <w:rsid w:val="00AC43C7"/>
    <w:rsid w:val="00AC4557"/>
    <w:rsid w:val="00AC485D"/>
    <w:rsid w:val="00AC4881"/>
    <w:rsid w:val="00AC5073"/>
    <w:rsid w:val="00AC57CE"/>
    <w:rsid w:val="00AC5AB6"/>
    <w:rsid w:val="00AC5CA4"/>
    <w:rsid w:val="00AC5E1A"/>
    <w:rsid w:val="00AC5E78"/>
    <w:rsid w:val="00AC689D"/>
    <w:rsid w:val="00AC6D5D"/>
    <w:rsid w:val="00AC722D"/>
    <w:rsid w:val="00AC7596"/>
    <w:rsid w:val="00AC75FC"/>
    <w:rsid w:val="00AC7D30"/>
    <w:rsid w:val="00AC7E9D"/>
    <w:rsid w:val="00AD097C"/>
    <w:rsid w:val="00AD0E34"/>
    <w:rsid w:val="00AD0E38"/>
    <w:rsid w:val="00AD11B8"/>
    <w:rsid w:val="00AD158C"/>
    <w:rsid w:val="00AD15E0"/>
    <w:rsid w:val="00AD1BDB"/>
    <w:rsid w:val="00AD1E58"/>
    <w:rsid w:val="00AD2426"/>
    <w:rsid w:val="00AD2455"/>
    <w:rsid w:val="00AD268C"/>
    <w:rsid w:val="00AD26A2"/>
    <w:rsid w:val="00AD2800"/>
    <w:rsid w:val="00AD2860"/>
    <w:rsid w:val="00AD2909"/>
    <w:rsid w:val="00AD29D4"/>
    <w:rsid w:val="00AD2A13"/>
    <w:rsid w:val="00AD2AAE"/>
    <w:rsid w:val="00AD2C4C"/>
    <w:rsid w:val="00AD2D16"/>
    <w:rsid w:val="00AD3109"/>
    <w:rsid w:val="00AD381D"/>
    <w:rsid w:val="00AD3B30"/>
    <w:rsid w:val="00AD3DBF"/>
    <w:rsid w:val="00AD3E69"/>
    <w:rsid w:val="00AD3EA9"/>
    <w:rsid w:val="00AD437B"/>
    <w:rsid w:val="00AD449A"/>
    <w:rsid w:val="00AD47CB"/>
    <w:rsid w:val="00AD4902"/>
    <w:rsid w:val="00AD4964"/>
    <w:rsid w:val="00AD4A1A"/>
    <w:rsid w:val="00AD4BBF"/>
    <w:rsid w:val="00AD4E12"/>
    <w:rsid w:val="00AD5064"/>
    <w:rsid w:val="00AD5155"/>
    <w:rsid w:val="00AD53C5"/>
    <w:rsid w:val="00AD54B8"/>
    <w:rsid w:val="00AD5616"/>
    <w:rsid w:val="00AD5728"/>
    <w:rsid w:val="00AD5B20"/>
    <w:rsid w:val="00AD6470"/>
    <w:rsid w:val="00AD649A"/>
    <w:rsid w:val="00AD6647"/>
    <w:rsid w:val="00AD6731"/>
    <w:rsid w:val="00AD6758"/>
    <w:rsid w:val="00AD6792"/>
    <w:rsid w:val="00AD680B"/>
    <w:rsid w:val="00AD682E"/>
    <w:rsid w:val="00AD6DAC"/>
    <w:rsid w:val="00AD6DF2"/>
    <w:rsid w:val="00AD6EAC"/>
    <w:rsid w:val="00AD728A"/>
    <w:rsid w:val="00AD7382"/>
    <w:rsid w:val="00AD7893"/>
    <w:rsid w:val="00AD7C7E"/>
    <w:rsid w:val="00AE051A"/>
    <w:rsid w:val="00AE0531"/>
    <w:rsid w:val="00AE0822"/>
    <w:rsid w:val="00AE083B"/>
    <w:rsid w:val="00AE094E"/>
    <w:rsid w:val="00AE0D1B"/>
    <w:rsid w:val="00AE0F06"/>
    <w:rsid w:val="00AE15BC"/>
    <w:rsid w:val="00AE2317"/>
    <w:rsid w:val="00AE2D30"/>
    <w:rsid w:val="00AE2E4A"/>
    <w:rsid w:val="00AE306C"/>
    <w:rsid w:val="00AE3164"/>
    <w:rsid w:val="00AE3331"/>
    <w:rsid w:val="00AE3489"/>
    <w:rsid w:val="00AE390D"/>
    <w:rsid w:val="00AE3CF8"/>
    <w:rsid w:val="00AE3DC4"/>
    <w:rsid w:val="00AE40A1"/>
    <w:rsid w:val="00AE4BCB"/>
    <w:rsid w:val="00AE4D4A"/>
    <w:rsid w:val="00AE4FBC"/>
    <w:rsid w:val="00AE5116"/>
    <w:rsid w:val="00AE5138"/>
    <w:rsid w:val="00AE51E7"/>
    <w:rsid w:val="00AE5594"/>
    <w:rsid w:val="00AE5791"/>
    <w:rsid w:val="00AE57B4"/>
    <w:rsid w:val="00AE591E"/>
    <w:rsid w:val="00AE5AAB"/>
    <w:rsid w:val="00AE5D61"/>
    <w:rsid w:val="00AE5DBF"/>
    <w:rsid w:val="00AE6160"/>
    <w:rsid w:val="00AE6550"/>
    <w:rsid w:val="00AE6579"/>
    <w:rsid w:val="00AE6D4E"/>
    <w:rsid w:val="00AE6EF6"/>
    <w:rsid w:val="00AE6F64"/>
    <w:rsid w:val="00AE703F"/>
    <w:rsid w:val="00AE71D4"/>
    <w:rsid w:val="00AE727C"/>
    <w:rsid w:val="00AE79F6"/>
    <w:rsid w:val="00AE7B1E"/>
    <w:rsid w:val="00AE7C21"/>
    <w:rsid w:val="00AE7C37"/>
    <w:rsid w:val="00AE7DBB"/>
    <w:rsid w:val="00AE7DC6"/>
    <w:rsid w:val="00AE7EC2"/>
    <w:rsid w:val="00AF03E3"/>
    <w:rsid w:val="00AF06A0"/>
    <w:rsid w:val="00AF09BC"/>
    <w:rsid w:val="00AF0A19"/>
    <w:rsid w:val="00AF0E80"/>
    <w:rsid w:val="00AF1428"/>
    <w:rsid w:val="00AF1A3F"/>
    <w:rsid w:val="00AF2031"/>
    <w:rsid w:val="00AF21F0"/>
    <w:rsid w:val="00AF225B"/>
    <w:rsid w:val="00AF2294"/>
    <w:rsid w:val="00AF25FD"/>
    <w:rsid w:val="00AF2640"/>
    <w:rsid w:val="00AF2AEA"/>
    <w:rsid w:val="00AF2C20"/>
    <w:rsid w:val="00AF2DA1"/>
    <w:rsid w:val="00AF2DEC"/>
    <w:rsid w:val="00AF3107"/>
    <w:rsid w:val="00AF3274"/>
    <w:rsid w:val="00AF3436"/>
    <w:rsid w:val="00AF36B3"/>
    <w:rsid w:val="00AF3C84"/>
    <w:rsid w:val="00AF3D21"/>
    <w:rsid w:val="00AF3DA7"/>
    <w:rsid w:val="00AF3F53"/>
    <w:rsid w:val="00AF4073"/>
    <w:rsid w:val="00AF447F"/>
    <w:rsid w:val="00AF48AE"/>
    <w:rsid w:val="00AF4B32"/>
    <w:rsid w:val="00AF5038"/>
    <w:rsid w:val="00AF5062"/>
    <w:rsid w:val="00AF53A7"/>
    <w:rsid w:val="00AF5634"/>
    <w:rsid w:val="00AF5733"/>
    <w:rsid w:val="00AF5A8A"/>
    <w:rsid w:val="00AF5BCB"/>
    <w:rsid w:val="00AF5DD0"/>
    <w:rsid w:val="00AF61B9"/>
    <w:rsid w:val="00AF643E"/>
    <w:rsid w:val="00AF684A"/>
    <w:rsid w:val="00AF6D13"/>
    <w:rsid w:val="00AF6D28"/>
    <w:rsid w:val="00AF6EF9"/>
    <w:rsid w:val="00AF7092"/>
    <w:rsid w:val="00AF7FD2"/>
    <w:rsid w:val="00B005AF"/>
    <w:rsid w:val="00B00859"/>
    <w:rsid w:val="00B009A9"/>
    <w:rsid w:val="00B00A49"/>
    <w:rsid w:val="00B00B85"/>
    <w:rsid w:val="00B00DD0"/>
    <w:rsid w:val="00B00E35"/>
    <w:rsid w:val="00B00E39"/>
    <w:rsid w:val="00B0148D"/>
    <w:rsid w:val="00B0189C"/>
    <w:rsid w:val="00B019AB"/>
    <w:rsid w:val="00B01B95"/>
    <w:rsid w:val="00B01CDE"/>
    <w:rsid w:val="00B01F87"/>
    <w:rsid w:val="00B02008"/>
    <w:rsid w:val="00B0274A"/>
    <w:rsid w:val="00B03651"/>
    <w:rsid w:val="00B0367B"/>
    <w:rsid w:val="00B03692"/>
    <w:rsid w:val="00B03813"/>
    <w:rsid w:val="00B03D3A"/>
    <w:rsid w:val="00B043F5"/>
    <w:rsid w:val="00B0514A"/>
    <w:rsid w:val="00B0517F"/>
    <w:rsid w:val="00B0533D"/>
    <w:rsid w:val="00B05492"/>
    <w:rsid w:val="00B0558E"/>
    <w:rsid w:val="00B0567B"/>
    <w:rsid w:val="00B05A14"/>
    <w:rsid w:val="00B05D11"/>
    <w:rsid w:val="00B05DB6"/>
    <w:rsid w:val="00B05E2C"/>
    <w:rsid w:val="00B05E51"/>
    <w:rsid w:val="00B06223"/>
    <w:rsid w:val="00B063BD"/>
    <w:rsid w:val="00B0658C"/>
    <w:rsid w:val="00B06B97"/>
    <w:rsid w:val="00B06DFA"/>
    <w:rsid w:val="00B06EA4"/>
    <w:rsid w:val="00B101CF"/>
    <w:rsid w:val="00B10377"/>
    <w:rsid w:val="00B10455"/>
    <w:rsid w:val="00B10538"/>
    <w:rsid w:val="00B106AB"/>
    <w:rsid w:val="00B1076D"/>
    <w:rsid w:val="00B107A9"/>
    <w:rsid w:val="00B108C0"/>
    <w:rsid w:val="00B109B3"/>
    <w:rsid w:val="00B10A6F"/>
    <w:rsid w:val="00B10C44"/>
    <w:rsid w:val="00B10C62"/>
    <w:rsid w:val="00B11337"/>
    <w:rsid w:val="00B1175B"/>
    <w:rsid w:val="00B1182E"/>
    <w:rsid w:val="00B1183D"/>
    <w:rsid w:val="00B11854"/>
    <w:rsid w:val="00B11C53"/>
    <w:rsid w:val="00B11F4A"/>
    <w:rsid w:val="00B12218"/>
    <w:rsid w:val="00B12428"/>
    <w:rsid w:val="00B12923"/>
    <w:rsid w:val="00B12959"/>
    <w:rsid w:val="00B132BD"/>
    <w:rsid w:val="00B134E2"/>
    <w:rsid w:val="00B13662"/>
    <w:rsid w:val="00B136F1"/>
    <w:rsid w:val="00B13A6C"/>
    <w:rsid w:val="00B13B93"/>
    <w:rsid w:val="00B13C44"/>
    <w:rsid w:val="00B13C51"/>
    <w:rsid w:val="00B13D83"/>
    <w:rsid w:val="00B13F54"/>
    <w:rsid w:val="00B1428F"/>
    <w:rsid w:val="00B1444B"/>
    <w:rsid w:val="00B14712"/>
    <w:rsid w:val="00B14D83"/>
    <w:rsid w:val="00B14F78"/>
    <w:rsid w:val="00B15159"/>
    <w:rsid w:val="00B151C0"/>
    <w:rsid w:val="00B15259"/>
    <w:rsid w:val="00B152BE"/>
    <w:rsid w:val="00B152C7"/>
    <w:rsid w:val="00B15782"/>
    <w:rsid w:val="00B15B0C"/>
    <w:rsid w:val="00B15C46"/>
    <w:rsid w:val="00B15C8D"/>
    <w:rsid w:val="00B15D8D"/>
    <w:rsid w:val="00B16243"/>
    <w:rsid w:val="00B16363"/>
    <w:rsid w:val="00B163B2"/>
    <w:rsid w:val="00B1642F"/>
    <w:rsid w:val="00B1697C"/>
    <w:rsid w:val="00B16D6B"/>
    <w:rsid w:val="00B16FEE"/>
    <w:rsid w:val="00B17168"/>
    <w:rsid w:val="00B17408"/>
    <w:rsid w:val="00B20036"/>
    <w:rsid w:val="00B20369"/>
    <w:rsid w:val="00B207EB"/>
    <w:rsid w:val="00B20C52"/>
    <w:rsid w:val="00B20F86"/>
    <w:rsid w:val="00B211C5"/>
    <w:rsid w:val="00B21261"/>
    <w:rsid w:val="00B2154A"/>
    <w:rsid w:val="00B224A5"/>
    <w:rsid w:val="00B2251A"/>
    <w:rsid w:val="00B2270D"/>
    <w:rsid w:val="00B22BB6"/>
    <w:rsid w:val="00B22C8C"/>
    <w:rsid w:val="00B22EDF"/>
    <w:rsid w:val="00B233B1"/>
    <w:rsid w:val="00B23928"/>
    <w:rsid w:val="00B23BBA"/>
    <w:rsid w:val="00B24553"/>
    <w:rsid w:val="00B2455C"/>
    <w:rsid w:val="00B247B1"/>
    <w:rsid w:val="00B24ED6"/>
    <w:rsid w:val="00B25100"/>
    <w:rsid w:val="00B2529A"/>
    <w:rsid w:val="00B2553F"/>
    <w:rsid w:val="00B25F1F"/>
    <w:rsid w:val="00B26118"/>
    <w:rsid w:val="00B264B4"/>
    <w:rsid w:val="00B267DD"/>
    <w:rsid w:val="00B268BA"/>
    <w:rsid w:val="00B27654"/>
    <w:rsid w:val="00B27716"/>
    <w:rsid w:val="00B304B9"/>
    <w:rsid w:val="00B30CEF"/>
    <w:rsid w:val="00B3131D"/>
    <w:rsid w:val="00B31447"/>
    <w:rsid w:val="00B31999"/>
    <w:rsid w:val="00B319F6"/>
    <w:rsid w:val="00B31CC0"/>
    <w:rsid w:val="00B31EAC"/>
    <w:rsid w:val="00B31F9D"/>
    <w:rsid w:val="00B321E5"/>
    <w:rsid w:val="00B3294A"/>
    <w:rsid w:val="00B3375A"/>
    <w:rsid w:val="00B341EE"/>
    <w:rsid w:val="00B3420A"/>
    <w:rsid w:val="00B342E1"/>
    <w:rsid w:val="00B34371"/>
    <w:rsid w:val="00B34424"/>
    <w:rsid w:val="00B344B7"/>
    <w:rsid w:val="00B34763"/>
    <w:rsid w:val="00B348F9"/>
    <w:rsid w:val="00B34975"/>
    <w:rsid w:val="00B34C55"/>
    <w:rsid w:val="00B34C7C"/>
    <w:rsid w:val="00B34C85"/>
    <w:rsid w:val="00B34CF6"/>
    <w:rsid w:val="00B34DA9"/>
    <w:rsid w:val="00B34EB6"/>
    <w:rsid w:val="00B34F1F"/>
    <w:rsid w:val="00B352A4"/>
    <w:rsid w:val="00B35796"/>
    <w:rsid w:val="00B358F5"/>
    <w:rsid w:val="00B35953"/>
    <w:rsid w:val="00B3605F"/>
    <w:rsid w:val="00B3635E"/>
    <w:rsid w:val="00B36794"/>
    <w:rsid w:val="00B367DA"/>
    <w:rsid w:val="00B367F1"/>
    <w:rsid w:val="00B3697A"/>
    <w:rsid w:val="00B36A9D"/>
    <w:rsid w:val="00B36B02"/>
    <w:rsid w:val="00B370C2"/>
    <w:rsid w:val="00B37222"/>
    <w:rsid w:val="00B374D3"/>
    <w:rsid w:val="00B3756F"/>
    <w:rsid w:val="00B37696"/>
    <w:rsid w:val="00B379F8"/>
    <w:rsid w:val="00B37EB8"/>
    <w:rsid w:val="00B40301"/>
    <w:rsid w:val="00B4069A"/>
    <w:rsid w:val="00B40969"/>
    <w:rsid w:val="00B40982"/>
    <w:rsid w:val="00B40992"/>
    <w:rsid w:val="00B40E50"/>
    <w:rsid w:val="00B410C3"/>
    <w:rsid w:val="00B410DF"/>
    <w:rsid w:val="00B4118C"/>
    <w:rsid w:val="00B4158F"/>
    <w:rsid w:val="00B41B7A"/>
    <w:rsid w:val="00B41C14"/>
    <w:rsid w:val="00B41F66"/>
    <w:rsid w:val="00B4206C"/>
    <w:rsid w:val="00B423A6"/>
    <w:rsid w:val="00B423AA"/>
    <w:rsid w:val="00B42770"/>
    <w:rsid w:val="00B42878"/>
    <w:rsid w:val="00B42A8D"/>
    <w:rsid w:val="00B42CE9"/>
    <w:rsid w:val="00B430AF"/>
    <w:rsid w:val="00B43157"/>
    <w:rsid w:val="00B4317D"/>
    <w:rsid w:val="00B43241"/>
    <w:rsid w:val="00B433F6"/>
    <w:rsid w:val="00B4375F"/>
    <w:rsid w:val="00B43BC7"/>
    <w:rsid w:val="00B43DD6"/>
    <w:rsid w:val="00B43F63"/>
    <w:rsid w:val="00B44071"/>
    <w:rsid w:val="00B4415B"/>
    <w:rsid w:val="00B44B59"/>
    <w:rsid w:val="00B44C51"/>
    <w:rsid w:val="00B44D4B"/>
    <w:rsid w:val="00B44D4D"/>
    <w:rsid w:val="00B45047"/>
    <w:rsid w:val="00B4514C"/>
    <w:rsid w:val="00B4565C"/>
    <w:rsid w:val="00B45698"/>
    <w:rsid w:val="00B45891"/>
    <w:rsid w:val="00B46379"/>
    <w:rsid w:val="00B46566"/>
    <w:rsid w:val="00B465CF"/>
    <w:rsid w:val="00B4662E"/>
    <w:rsid w:val="00B46F3B"/>
    <w:rsid w:val="00B471A3"/>
    <w:rsid w:val="00B471D6"/>
    <w:rsid w:val="00B47386"/>
    <w:rsid w:val="00B4750F"/>
    <w:rsid w:val="00B478D4"/>
    <w:rsid w:val="00B4792C"/>
    <w:rsid w:val="00B47A22"/>
    <w:rsid w:val="00B47CF2"/>
    <w:rsid w:val="00B50437"/>
    <w:rsid w:val="00B504F8"/>
    <w:rsid w:val="00B50601"/>
    <w:rsid w:val="00B50664"/>
    <w:rsid w:val="00B51163"/>
    <w:rsid w:val="00B51491"/>
    <w:rsid w:val="00B516BB"/>
    <w:rsid w:val="00B51825"/>
    <w:rsid w:val="00B518CF"/>
    <w:rsid w:val="00B51BFA"/>
    <w:rsid w:val="00B51E3F"/>
    <w:rsid w:val="00B52377"/>
    <w:rsid w:val="00B52608"/>
    <w:rsid w:val="00B5274F"/>
    <w:rsid w:val="00B5295C"/>
    <w:rsid w:val="00B52A22"/>
    <w:rsid w:val="00B52FD4"/>
    <w:rsid w:val="00B531C6"/>
    <w:rsid w:val="00B53209"/>
    <w:rsid w:val="00B53290"/>
    <w:rsid w:val="00B5340B"/>
    <w:rsid w:val="00B537FF"/>
    <w:rsid w:val="00B5406D"/>
    <w:rsid w:val="00B5407D"/>
    <w:rsid w:val="00B5414F"/>
    <w:rsid w:val="00B54577"/>
    <w:rsid w:val="00B5463C"/>
    <w:rsid w:val="00B547C3"/>
    <w:rsid w:val="00B54921"/>
    <w:rsid w:val="00B54D62"/>
    <w:rsid w:val="00B54E93"/>
    <w:rsid w:val="00B554C4"/>
    <w:rsid w:val="00B556F5"/>
    <w:rsid w:val="00B556FA"/>
    <w:rsid w:val="00B55ECA"/>
    <w:rsid w:val="00B560E2"/>
    <w:rsid w:val="00B56174"/>
    <w:rsid w:val="00B565D6"/>
    <w:rsid w:val="00B5681D"/>
    <w:rsid w:val="00B56895"/>
    <w:rsid w:val="00B56A38"/>
    <w:rsid w:val="00B56CE4"/>
    <w:rsid w:val="00B5767D"/>
    <w:rsid w:val="00B5787D"/>
    <w:rsid w:val="00B579E4"/>
    <w:rsid w:val="00B57B37"/>
    <w:rsid w:val="00B57BCA"/>
    <w:rsid w:val="00B60039"/>
    <w:rsid w:val="00B601E6"/>
    <w:rsid w:val="00B60586"/>
    <w:rsid w:val="00B606F5"/>
    <w:rsid w:val="00B60912"/>
    <w:rsid w:val="00B61234"/>
    <w:rsid w:val="00B61263"/>
    <w:rsid w:val="00B612CE"/>
    <w:rsid w:val="00B61724"/>
    <w:rsid w:val="00B61A58"/>
    <w:rsid w:val="00B61A9B"/>
    <w:rsid w:val="00B61B10"/>
    <w:rsid w:val="00B61E53"/>
    <w:rsid w:val="00B6298E"/>
    <w:rsid w:val="00B62AFC"/>
    <w:rsid w:val="00B62B07"/>
    <w:rsid w:val="00B62D48"/>
    <w:rsid w:val="00B62FE8"/>
    <w:rsid w:val="00B6303B"/>
    <w:rsid w:val="00B633A7"/>
    <w:rsid w:val="00B63857"/>
    <w:rsid w:val="00B6387B"/>
    <w:rsid w:val="00B63B18"/>
    <w:rsid w:val="00B63CBA"/>
    <w:rsid w:val="00B63CFE"/>
    <w:rsid w:val="00B63D54"/>
    <w:rsid w:val="00B63D80"/>
    <w:rsid w:val="00B63F95"/>
    <w:rsid w:val="00B640CD"/>
    <w:rsid w:val="00B644F3"/>
    <w:rsid w:val="00B647AB"/>
    <w:rsid w:val="00B647FB"/>
    <w:rsid w:val="00B649CB"/>
    <w:rsid w:val="00B64A06"/>
    <w:rsid w:val="00B64FF3"/>
    <w:rsid w:val="00B652AE"/>
    <w:rsid w:val="00B661CA"/>
    <w:rsid w:val="00B66496"/>
    <w:rsid w:val="00B6656D"/>
    <w:rsid w:val="00B6661D"/>
    <w:rsid w:val="00B66A14"/>
    <w:rsid w:val="00B66A9D"/>
    <w:rsid w:val="00B66FA2"/>
    <w:rsid w:val="00B67189"/>
    <w:rsid w:val="00B67315"/>
    <w:rsid w:val="00B67384"/>
    <w:rsid w:val="00B67CD1"/>
    <w:rsid w:val="00B67E71"/>
    <w:rsid w:val="00B67E9A"/>
    <w:rsid w:val="00B70158"/>
    <w:rsid w:val="00B70165"/>
    <w:rsid w:val="00B701E2"/>
    <w:rsid w:val="00B70A43"/>
    <w:rsid w:val="00B70B2F"/>
    <w:rsid w:val="00B70B4F"/>
    <w:rsid w:val="00B70D19"/>
    <w:rsid w:val="00B713BE"/>
    <w:rsid w:val="00B7145C"/>
    <w:rsid w:val="00B717C7"/>
    <w:rsid w:val="00B71C67"/>
    <w:rsid w:val="00B71CB4"/>
    <w:rsid w:val="00B7205E"/>
    <w:rsid w:val="00B72199"/>
    <w:rsid w:val="00B72477"/>
    <w:rsid w:val="00B72943"/>
    <w:rsid w:val="00B729E4"/>
    <w:rsid w:val="00B73012"/>
    <w:rsid w:val="00B7343F"/>
    <w:rsid w:val="00B73500"/>
    <w:rsid w:val="00B736AC"/>
    <w:rsid w:val="00B736D7"/>
    <w:rsid w:val="00B73F86"/>
    <w:rsid w:val="00B74076"/>
    <w:rsid w:val="00B7443F"/>
    <w:rsid w:val="00B7451D"/>
    <w:rsid w:val="00B7453C"/>
    <w:rsid w:val="00B74BF5"/>
    <w:rsid w:val="00B74C41"/>
    <w:rsid w:val="00B74F93"/>
    <w:rsid w:val="00B750A1"/>
    <w:rsid w:val="00B7547B"/>
    <w:rsid w:val="00B75796"/>
    <w:rsid w:val="00B75D2C"/>
    <w:rsid w:val="00B76181"/>
    <w:rsid w:val="00B762DA"/>
    <w:rsid w:val="00B763EE"/>
    <w:rsid w:val="00B7651D"/>
    <w:rsid w:val="00B76AC2"/>
    <w:rsid w:val="00B77038"/>
    <w:rsid w:val="00B771D3"/>
    <w:rsid w:val="00B7728D"/>
    <w:rsid w:val="00B77588"/>
    <w:rsid w:val="00B8011A"/>
    <w:rsid w:val="00B801D6"/>
    <w:rsid w:val="00B806CD"/>
    <w:rsid w:val="00B8094F"/>
    <w:rsid w:val="00B80A4A"/>
    <w:rsid w:val="00B80CC0"/>
    <w:rsid w:val="00B80E9D"/>
    <w:rsid w:val="00B80F33"/>
    <w:rsid w:val="00B812EB"/>
    <w:rsid w:val="00B81531"/>
    <w:rsid w:val="00B8155B"/>
    <w:rsid w:val="00B819C4"/>
    <w:rsid w:val="00B81BC7"/>
    <w:rsid w:val="00B81CB6"/>
    <w:rsid w:val="00B8210C"/>
    <w:rsid w:val="00B82734"/>
    <w:rsid w:val="00B828AC"/>
    <w:rsid w:val="00B82CD3"/>
    <w:rsid w:val="00B82FBF"/>
    <w:rsid w:val="00B832A1"/>
    <w:rsid w:val="00B832FD"/>
    <w:rsid w:val="00B835BE"/>
    <w:rsid w:val="00B83626"/>
    <w:rsid w:val="00B838A0"/>
    <w:rsid w:val="00B83FB2"/>
    <w:rsid w:val="00B84011"/>
    <w:rsid w:val="00B8440D"/>
    <w:rsid w:val="00B845A6"/>
    <w:rsid w:val="00B8473E"/>
    <w:rsid w:val="00B84D6E"/>
    <w:rsid w:val="00B850B9"/>
    <w:rsid w:val="00B854EE"/>
    <w:rsid w:val="00B85522"/>
    <w:rsid w:val="00B8566E"/>
    <w:rsid w:val="00B85C34"/>
    <w:rsid w:val="00B860A5"/>
    <w:rsid w:val="00B8621D"/>
    <w:rsid w:val="00B86232"/>
    <w:rsid w:val="00B86522"/>
    <w:rsid w:val="00B86976"/>
    <w:rsid w:val="00B86CFF"/>
    <w:rsid w:val="00B86D80"/>
    <w:rsid w:val="00B86F05"/>
    <w:rsid w:val="00B86F43"/>
    <w:rsid w:val="00B86FE3"/>
    <w:rsid w:val="00B8786E"/>
    <w:rsid w:val="00B87A57"/>
    <w:rsid w:val="00B87B49"/>
    <w:rsid w:val="00B87B7F"/>
    <w:rsid w:val="00B87B84"/>
    <w:rsid w:val="00B87E80"/>
    <w:rsid w:val="00B87FB0"/>
    <w:rsid w:val="00B902C5"/>
    <w:rsid w:val="00B9032E"/>
    <w:rsid w:val="00B9035C"/>
    <w:rsid w:val="00B904EA"/>
    <w:rsid w:val="00B90535"/>
    <w:rsid w:val="00B90A93"/>
    <w:rsid w:val="00B90E6A"/>
    <w:rsid w:val="00B90F36"/>
    <w:rsid w:val="00B910E5"/>
    <w:rsid w:val="00B91187"/>
    <w:rsid w:val="00B91328"/>
    <w:rsid w:val="00B91379"/>
    <w:rsid w:val="00B91488"/>
    <w:rsid w:val="00B917D6"/>
    <w:rsid w:val="00B918B2"/>
    <w:rsid w:val="00B91DBC"/>
    <w:rsid w:val="00B928EB"/>
    <w:rsid w:val="00B92B30"/>
    <w:rsid w:val="00B9303A"/>
    <w:rsid w:val="00B93049"/>
    <w:rsid w:val="00B9323D"/>
    <w:rsid w:val="00B935F1"/>
    <w:rsid w:val="00B93C62"/>
    <w:rsid w:val="00B9449A"/>
    <w:rsid w:val="00B9485E"/>
    <w:rsid w:val="00B94AFD"/>
    <w:rsid w:val="00B95167"/>
    <w:rsid w:val="00B95230"/>
    <w:rsid w:val="00B954F5"/>
    <w:rsid w:val="00B95505"/>
    <w:rsid w:val="00B9561F"/>
    <w:rsid w:val="00B95C4E"/>
    <w:rsid w:val="00B95EE3"/>
    <w:rsid w:val="00B96428"/>
    <w:rsid w:val="00B972D7"/>
    <w:rsid w:val="00B973E7"/>
    <w:rsid w:val="00B97A41"/>
    <w:rsid w:val="00B97BAA"/>
    <w:rsid w:val="00B97E2B"/>
    <w:rsid w:val="00B97E50"/>
    <w:rsid w:val="00BA0266"/>
    <w:rsid w:val="00BA0725"/>
    <w:rsid w:val="00BA0BB9"/>
    <w:rsid w:val="00BA0E7E"/>
    <w:rsid w:val="00BA1551"/>
    <w:rsid w:val="00BA16F3"/>
    <w:rsid w:val="00BA1D08"/>
    <w:rsid w:val="00BA1DB7"/>
    <w:rsid w:val="00BA27DE"/>
    <w:rsid w:val="00BA2812"/>
    <w:rsid w:val="00BA2A50"/>
    <w:rsid w:val="00BA317E"/>
    <w:rsid w:val="00BA31D4"/>
    <w:rsid w:val="00BA3522"/>
    <w:rsid w:val="00BA3A03"/>
    <w:rsid w:val="00BA3BAD"/>
    <w:rsid w:val="00BA3BB1"/>
    <w:rsid w:val="00BA3D5D"/>
    <w:rsid w:val="00BA3EFE"/>
    <w:rsid w:val="00BA45DD"/>
    <w:rsid w:val="00BA46DD"/>
    <w:rsid w:val="00BA4A2A"/>
    <w:rsid w:val="00BA4C42"/>
    <w:rsid w:val="00BA4DF7"/>
    <w:rsid w:val="00BA5005"/>
    <w:rsid w:val="00BA571B"/>
    <w:rsid w:val="00BA5AC5"/>
    <w:rsid w:val="00BA6046"/>
    <w:rsid w:val="00BA621F"/>
    <w:rsid w:val="00BA6315"/>
    <w:rsid w:val="00BA6B04"/>
    <w:rsid w:val="00BA6ED1"/>
    <w:rsid w:val="00BA6F52"/>
    <w:rsid w:val="00BA731C"/>
    <w:rsid w:val="00BA73B9"/>
    <w:rsid w:val="00BA75C2"/>
    <w:rsid w:val="00BA772A"/>
    <w:rsid w:val="00BA789B"/>
    <w:rsid w:val="00BA78C5"/>
    <w:rsid w:val="00BA78E5"/>
    <w:rsid w:val="00BA7D7D"/>
    <w:rsid w:val="00BB01F0"/>
    <w:rsid w:val="00BB0206"/>
    <w:rsid w:val="00BB032E"/>
    <w:rsid w:val="00BB036E"/>
    <w:rsid w:val="00BB03A7"/>
    <w:rsid w:val="00BB044D"/>
    <w:rsid w:val="00BB0BA3"/>
    <w:rsid w:val="00BB0CD8"/>
    <w:rsid w:val="00BB10F3"/>
    <w:rsid w:val="00BB1231"/>
    <w:rsid w:val="00BB169D"/>
    <w:rsid w:val="00BB1828"/>
    <w:rsid w:val="00BB18FF"/>
    <w:rsid w:val="00BB2056"/>
    <w:rsid w:val="00BB223D"/>
    <w:rsid w:val="00BB23C1"/>
    <w:rsid w:val="00BB2657"/>
    <w:rsid w:val="00BB28F7"/>
    <w:rsid w:val="00BB2C81"/>
    <w:rsid w:val="00BB2E6B"/>
    <w:rsid w:val="00BB3475"/>
    <w:rsid w:val="00BB34FA"/>
    <w:rsid w:val="00BB3657"/>
    <w:rsid w:val="00BB3BFF"/>
    <w:rsid w:val="00BB3CF1"/>
    <w:rsid w:val="00BB3ECE"/>
    <w:rsid w:val="00BB3F7E"/>
    <w:rsid w:val="00BB40FD"/>
    <w:rsid w:val="00BB41D6"/>
    <w:rsid w:val="00BB4691"/>
    <w:rsid w:val="00BB46D7"/>
    <w:rsid w:val="00BB4999"/>
    <w:rsid w:val="00BB49C9"/>
    <w:rsid w:val="00BB4A11"/>
    <w:rsid w:val="00BB4A3E"/>
    <w:rsid w:val="00BB4E29"/>
    <w:rsid w:val="00BB508E"/>
    <w:rsid w:val="00BB54F7"/>
    <w:rsid w:val="00BB573D"/>
    <w:rsid w:val="00BB578F"/>
    <w:rsid w:val="00BB5DD3"/>
    <w:rsid w:val="00BB699F"/>
    <w:rsid w:val="00BB6CEE"/>
    <w:rsid w:val="00BB70D6"/>
    <w:rsid w:val="00BC0D3A"/>
    <w:rsid w:val="00BC0D3E"/>
    <w:rsid w:val="00BC0D6F"/>
    <w:rsid w:val="00BC0D76"/>
    <w:rsid w:val="00BC1ACA"/>
    <w:rsid w:val="00BC1D61"/>
    <w:rsid w:val="00BC28C2"/>
    <w:rsid w:val="00BC2A6E"/>
    <w:rsid w:val="00BC2FC4"/>
    <w:rsid w:val="00BC3217"/>
    <w:rsid w:val="00BC34CB"/>
    <w:rsid w:val="00BC35B6"/>
    <w:rsid w:val="00BC3617"/>
    <w:rsid w:val="00BC36C3"/>
    <w:rsid w:val="00BC38CA"/>
    <w:rsid w:val="00BC39F5"/>
    <w:rsid w:val="00BC3A61"/>
    <w:rsid w:val="00BC3AB1"/>
    <w:rsid w:val="00BC3AFD"/>
    <w:rsid w:val="00BC3BFE"/>
    <w:rsid w:val="00BC3E75"/>
    <w:rsid w:val="00BC3E9F"/>
    <w:rsid w:val="00BC3FF3"/>
    <w:rsid w:val="00BC3FFF"/>
    <w:rsid w:val="00BC4147"/>
    <w:rsid w:val="00BC484D"/>
    <w:rsid w:val="00BC4AC0"/>
    <w:rsid w:val="00BC4E34"/>
    <w:rsid w:val="00BC547A"/>
    <w:rsid w:val="00BC5674"/>
    <w:rsid w:val="00BC5F1D"/>
    <w:rsid w:val="00BC64CA"/>
    <w:rsid w:val="00BC671D"/>
    <w:rsid w:val="00BC67DC"/>
    <w:rsid w:val="00BC69CA"/>
    <w:rsid w:val="00BC6F4A"/>
    <w:rsid w:val="00BC7B2C"/>
    <w:rsid w:val="00BC7B9D"/>
    <w:rsid w:val="00BC7C9E"/>
    <w:rsid w:val="00BD0027"/>
    <w:rsid w:val="00BD02A3"/>
    <w:rsid w:val="00BD071A"/>
    <w:rsid w:val="00BD07FE"/>
    <w:rsid w:val="00BD0D32"/>
    <w:rsid w:val="00BD0E5D"/>
    <w:rsid w:val="00BD10BC"/>
    <w:rsid w:val="00BD1260"/>
    <w:rsid w:val="00BD12D4"/>
    <w:rsid w:val="00BD1C68"/>
    <w:rsid w:val="00BD1F47"/>
    <w:rsid w:val="00BD2059"/>
    <w:rsid w:val="00BD20E6"/>
    <w:rsid w:val="00BD2183"/>
    <w:rsid w:val="00BD2488"/>
    <w:rsid w:val="00BD2744"/>
    <w:rsid w:val="00BD29D2"/>
    <w:rsid w:val="00BD2DD6"/>
    <w:rsid w:val="00BD2ED4"/>
    <w:rsid w:val="00BD340C"/>
    <w:rsid w:val="00BD340E"/>
    <w:rsid w:val="00BD35CD"/>
    <w:rsid w:val="00BD3695"/>
    <w:rsid w:val="00BD3795"/>
    <w:rsid w:val="00BD3A60"/>
    <w:rsid w:val="00BD3E18"/>
    <w:rsid w:val="00BD418A"/>
    <w:rsid w:val="00BD41FA"/>
    <w:rsid w:val="00BD4740"/>
    <w:rsid w:val="00BD47D0"/>
    <w:rsid w:val="00BD4A35"/>
    <w:rsid w:val="00BD4D55"/>
    <w:rsid w:val="00BD4F4C"/>
    <w:rsid w:val="00BD51BB"/>
    <w:rsid w:val="00BD539C"/>
    <w:rsid w:val="00BD55F8"/>
    <w:rsid w:val="00BD5D06"/>
    <w:rsid w:val="00BD64AB"/>
    <w:rsid w:val="00BD66AE"/>
    <w:rsid w:val="00BD6C27"/>
    <w:rsid w:val="00BD6DD5"/>
    <w:rsid w:val="00BD6DFD"/>
    <w:rsid w:val="00BD6FE0"/>
    <w:rsid w:val="00BD73A2"/>
    <w:rsid w:val="00BD73F8"/>
    <w:rsid w:val="00BD773C"/>
    <w:rsid w:val="00BD77A4"/>
    <w:rsid w:val="00BD7BC6"/>
    <w:rsid w:val="00BD7BDF"/>
    <w:rsid w:val="00BE013E"/>
    <w:rsid w:val="00BE018D"/>
    <w:rsid w:val="00BE0616"/>
    <w:rsid w:val="00BE0D9A"/>
    <w:rsid w:val="00BE1633"/>
    <w:rsid w:val="00BE1686"/>
    <w:rsid w:val="00BE178B"/>
    <w:rsid w:val="00BE1A54"/>
    <w:rsid w:val="00BE1CDC"/>
    <w:rsid w:val="00BE1DDF"/>
    <w:rsid w:val="00BE203D"/>
    <w:rsid w:val="00BE223A"/>
    <w:rsid w:val="00BE2341"/>
    <w:rsid w:val="00BE2360"/>
    <w:rsid w:val="00BE2801"/>
    <w:rsid w:val="00BE2A3A"/>
    <w:rsid w:val="00BE2AAF"/>
    <w:rsid w:val="00BE2BA1"/>
    <w:rsid w:val="00BE2D13"/>
    <w:rsid w:val="00BE2DE0"/>
    <w:rsid w:val="00BE2FD7"/>
    <w:rsid w:val="00BE31D9"/>
    <w:rsid w:val="00BE31DC"/>
    <w:rsid w:val="00BE3309"/>
    <w:rsid w:val="00BE45C2"/>
    <w:rsid w:val="00BE494F"/>
    <w:rsid w:val="00BE4A40"/>
    <w:rsid w:val="00BE515F"/>
    <w:rsid w:val="00BE548B"/>
    <w:rsid w:val="00BE56CE"/>
    <w:rsid w:val="00BE5B59"/>
    <w:rsid w:val="00BE615A"/>
    <w:rsid w:val="00BE6289"/>
    <w:rsid w:val="00BE64EE"/>
    <w:rsid w:val="00BE65D6"/>
    <w:rsid w:val="00BE694E"/>
    <w:rsid w:val="00BE6A0B"/>
    <w:rsid w:val="00BE6F2A"/>
    <w:rsid w:val="00BE771F"/>
    <w:rsid w:val="00BE7779"/>
    <w:rsid w:val="00BF002E"/>
    <w:rsid w:val="00BF003C"/>
    <w:rsid w:val="00BF0250"/>
    <w:rsid w:val="00BF0253"/>
    <w:rsid w:val="00BF04B7"/>
    <w:rsid w:val="00BF0A6A"/>
    <w:rsid w:val="00BF132D"/>
    <w:rsid w:val="00BF17CE"/>
    <w:rsid w:val="00BF1913"/>
    <w:rsid w:val="00BF1C4E"/>
    <w:rsid w:val="00BF1D49"/>
    <w:rsid w:val="00BF1DAB"/>
    <w:rsid w:val="00BF2335"/>
    <w:rsid w:val="00BF26F7"/>
    <w:rsid w:val="00BF2720"/>
    <w:rsid w:val="00BF2860"/>
    <w:rsid w:val="00BF2D3C"/>
    <w:rsid w:val="00BF2ECA"/>
    <w:rsid w:val="00BF3350"/>
    <w:rsid w:val="00BF380F"/>
    <w:rsid w:val="00BF43B7"/>
    <w:rsid w:val="00BF46A2"/>
    <w:rsid w:val="00BF47D6"/>
    <w:rsid w:val="00BF4ABA"/>
    <w:rsid w:val="00BF4AF8"/>
    <w:rsid w:val="00BF4BF9"/>
    <w:rsid w:val="00BF4C63"/>
    <w:rsid w:val="00BF4D39"/>
    <w:rsid w:val="00BF4EB7"/>
    <w:rsid w:val="00BF4EF8"/>
    <w:rsid w:val="00BF5274"/>
    <w:rsid w:val="00BF5418"/>
    <w:rsid w:val="00BF54BC"/>
    <w:rsid w:val="00BF5B4E"/>
    <w:rsid w:val="00BF5E91"/>
    <w:rsid w:val="00BF620E"/>
    <w:rsid w:val="00BF664A"/>
    <w:rsid w:val="00BF6ADE"/>
    <w:rsid w:val="00BF70DB"/>
    <w:rsid w:val="00BF7757"/>
    <w:rsid w:val="00BF79B6"/>
    <w:rsid w:val="00BF79ED"/>
    <w:rsid w:val="00BF7F0B"/>
    <w:rsid w:val="00BF7F51"/>
    <w:rsid w:val="00C00429"/>
    <w:rsid w:val="00C00836"/>
    <w:rsid w:val="00C00FD1"/>
    <w:rsid w:val="00C014A3"/>
    <w:rsid w:val="00C014B0"/>
    <w:rsid w:val="00C019E4"/>
    <w:rsid w:val="00C01E45"/>
    <w:rsid w:val="00C02395"/>
    <w:rsid w:val="00C02886"/>
    <w:rsid w:val="00C02891"/>
    <w:rsid w:val="00C02CF7"/>
    <w:rsid w:val="00C02D7A"/>
    <w:rsid w:val="00C02F0C"/>
    <w:rsid w:val="00C032AC"/>
    <w:rsid w:val="00C03472"/>
    <w:rsid w:val="00C0371B"/>
    <w:rsid w:val="00C03AA0"/>
    <w:rsid w:val="00C03CC9"/>
    <w:rsid w:val="00C041D4"/>
    <w:rsid w:val="00C04A0C"/>
    <w:rsid w:val="00C04AA4"/>
    <w:rsid w:val="00C04B0D"/>
    <w:rsid w:val="00C04BB7"/>
    <w:rsid w:val="00C04C2F"/>
    <w:rsid w:val="00C050EC"/>
    <w:rsid w:val="00C05151"/>
    <w:rsid w:val="00C059B7"/>
    <w:rsid w:val="00C05AEC"/>
    <w:rsid w:val="00C05FAE"/>
    <w:rsid w:val="00C06019"/>
    <w:rsid w:val="00C062CC"/>
    <w:rsid w:val="00C06348"/>
    <w:rsid w:val="00C068EF"/>
    <w:rsid w:val="00C06C5D"/>
    <w:rsid w:val="00C06D9D"/>
    <w:rsid w:val="00C071EB"/>
    <w:rsid w:val="00C072D1"/>
    <w:rsid w:val="00C072FC"/>
    <w:rsid w:val="00C07400"/>
    <w:rsid w:val="00C075E2"/>
    <w:rsid w:val="00C07AB0"/>
    <w:rsid w:val="00C07BBE"/>
    <w:rsid w:val="00C07BC6"/>
    <w:rsid w:val="00C10058"/>
    <w:rsid w:val="00C100B6"/>
    <w:rsid w:val="00C10786"/>
    <w:rsid w:val="00C10844"/>
    <w:rsid w:val="00C10B26"/>
    <w:rsid w:val="00C10E07"/>
    <w:rsid w:val="00C110AF"/>
    <w:rsid w:val="00C1114B"/>
    <w:rsid w:val="00C1127C"/>
    <w:rsid w:val="00C112DF"/>
    <w:rsid w:val="00C11658"/>
    <w:rsid w:val="00C11689"/>
    <w:rsid w:val="00C116BF"/>
    <w:rsid w:val="00C118AE"/>
    <w:rsid w:val="00C11D18"/>
    <w:rsid w:val="00C12289"/>
    <w:rsid w:val="00C12ACB"/>
    <w:rsid w:val="00C12BD9"/>
    <w:rsid w:val="00C1337B"/>
    <w:rsid w:val="00C1345C"/>
    <w:rsid w:val="00C13659"/>
    <w:rsid w:val="00C13A50"/>
    <w:rsid w:val="00C13A98"/>
    <w:rsid w:val="00C13DE0"/>
    <w:rsid w:val="00C13E30"/>
    <w:rsid w:val="00C14721"/>
    <w:rsid w:val="00C1485E"/>
    <w:rsid w:val="00C148DF"/>
    <w:rsid w:val="00C1491D"/>
    <w:rsid w:val="00C14931"/>
    <w:rsid w:val="00C1535C"/>
    <w:rsid w:val="00C15487"/>
    <w:rsid w:val="00C156E7"/>
    <w:rsid w:val="00C15769"/>
    <w:rsid w:val="00C15BB0"/>
    <w:rsid w:val="00C15C9F"/>
    <w:rsid w:val="00C15CD2"/>
    <w:rsid w:val="00C15D19"/>
    <w:rsid w:val="00C160F9"/>
    <w:rsid w:val="00C1650B"/>
    <w:rsid w:val="00C16796"/>
    <w:rsid w:val="00C172FB"/>
    <w:rsid w:val="00C176CD"/>
    <w:rsid w:val="00C17981"/>
    <w:rsid w:val="00C17DC1"/>
    <w:rsid w:val="00C17EBE"/>
    <w:rsid w:val="00C21209"/>
    <w:rsid w:val="00C212F0"/>
    <w:rsid w:val="00C21E4C"/>
    <w:rsid w:val="00C21E75"/>
    <w:rsid w:val="00C21E97"/>
    <w:rsid w:val="00C226A3"/>
    <w:rsid w:val="00C2303F"/>
    <w:rsid w:val="00C23077"/>
    <w:rsid w:val="00C232D3"/>
    <w:rsid w:val="00C2354C"/>
    <w:rsid w:val="00C236DE"/>
    <w:rsid w:val="00C23838"/>
    <w:rsid w:val="00C23D4E"/>
    <w:rsid w:val="00C23D6C"/>
    <w:rsid w:val="00C24113"/>
    <w:rsid w:val="00C241C8"/>
    <w:rsid w:val="00C24FBE"/>
    <w:rsid w:val="00C2527E"/>
    <w:rsid w:val="00C254D2"/>
    <w:rsid w:val="00C255A4"/>
    <w:rsid w:val="00C256C9"/>
    <w:rsid w:val="00C259B7"/>
    <w:rsid w:val="00C25B9F"/>
    <w:rsid w:val="00C25C0F"/>
    <w:rsid w:val="00C25E33"/>
    <w:rsid w:val="00C25F96"/>
    <w:rsid w:val="00C26125"/>
    <w:rsid w:val="00C2618D"/>
    <w:rsid w:val="00C2627A"/>
    <w:rsid w:val="00C26332"/>
    <w:rsid w:val="00C263F4"/>
    <w:rsid w:val="00C267AF"/>
    <w:rsid w:val="00C267CB"/>
    <w:rsid w:val="00C2683B"/>
    <w:rsid w:val="00C26B5D"/>
    <w:rsid w:val="00C26CE5"/>
    <w:rsid w:val="00C26F38"/>
    <w:rsid w:val="00C273CC"/>
    <w:rsid w:val="00C275FE"/>
    <w:rsid w:val="00C27783"/>
    <w:rsid w:val="00C27843"/>
    <w:rsid w:val="00C27E03"/>
    <w:rsid w:val="00C30060"/>
    <w:rsid w:val="00C300AA"/>
    <w:rsid w:val="00C30405"/>
    <w:rsid w:val="00C305E9"/>
    <w:rsid w:val="00C307C7"/>
    <w:rsid w:val="00C30868"/>
    <w:rsid w:val="00C30A3A"/>
    <w:rsid w:val="00C31196"/>
    <w:rsid w:val="00C3180A"/>
    <w:rsid w:val="00C318A7"/>
    <w:rsid w:val="00C31920"/>
    <w:rsid w:val="00C31AC0"/>
    <w:rsid w:val="00C321E0"/>
    <w:rsid w:val="00C32468"/>
    <w:rsid w:val="00C328A3"/>
    <w:rsid w:val="00C32A29"/>
    <w:rsid w:val="00C32AE1"/>
    <w:rsid w:val="00C32B6C"/>
    <w:rsid w:val="00C32C50"/>
    <w:rsid w:val="00C32E57"/>
    <w:rsid w:val="00C3317E"/>
    <w:rsid w:val="00C333FD"/>
    <w:rsid w:val="00C334A2"/>
    <w:rsid w:val="00C33582"/>
    <w:rsid w:val="00C3372B"/>
    <w:rsid w:val="00C339AC"/>
    <w:rsid w:val="00C33A5C"/>
    <w:rsid w:val="00C33A6D"/>
    <w:rsid w:val="00C345BB"/>
    <w:rsid w:val="00C34613"/>
    <w:rsid w:val="00C3466D"/>
    <w:rsid w:val="00C3467F"/>
    <w:rsid w:val="00C34967"/>
    <w:rsid w:val="00C35CE2"/>
    <w:rsid w:val="00C35DD5"/>
    <w:rsid w:val="00C35EE7"/>
    <w:rsid w:val="00C36022"/>
    <w:rsid w:val="00C360E3"/>
    <w:rsid w:val="00C3614F"/>
    <w:rsid w:val="00C365AE"/>
    <w:rsid w:val="00C3674D"/>
    <w:rsid w:val="00C367B4"/>
    <w:rsid w:val="00C36BF8"/>
    <w:rsid w:val="00C36C14"/>
    <w:rsid w:val="00C36D92"/>
    <w:rsid w:val="00C36EE5"/>
    <w:rsid w:val="00C376DE"/>
    <w:rsid w:val="00C37719"/>
    <w:rsid w:val="00C37741"/>
    <w:rsid w:val="00C3798A"/>
    <w:rsid w:val="00C37A18"/>
    <w:rsid w:val="00C37A96"/>
    <w:rsid w:val="00C37CB7"/>
    <w:rsid w:val="00C37D44"/>
    <w:rsid w:val="00C37DA5"/>
    <w:rsid w:val="00C37EDD"/>
    <w:rsid w:val="00C40024"/>
    <w:rsid w:val="00C4022B"/>
    <w:rsid w:val="00C40249"/>
    <w:rsid w:val="00C4042D"/>
    <w:rsid w:val="00C4061B"/>
    <w:rsid w:val="00C4063A"/>
    <w:rsid w:val="00C40923"/>
    <w:rsid w:val="00C40BB3"/>
    <w:rsid w:val="00C40F9B"/>
    <w:rsid w:val="00C41227"/>
    <w:rsid w:val="00C4184D"/>
    <w:rsid w:val="00C41CCF"/>
    <w:rsid w:val="00C41E44"/>
    <w:rsid w:val="00C41EF2"/>
    <w:rsid w:val="00C423A8"/>
    <w:rsid w:val="00C42528"/>
    <w:rsid w:val="00C4252C"/>
    <w:rsid w:val="00C4263D"/>
    <w:rsid w:val="00C42B3B"/>
    <w:rsid w:val="00C435E3"/>
    <w:rsid w:val="00C43C7A"/>
    <w:rsid w:val="00C43D83"/>
    <w:rsid w:val="00C43E5E"/>
    <w:rsid w:val="00C43F40"/>
    <w:rsid w:val="00C440B0"/>
    <w:rsid w:val="00C44364"/>
    <w:rsid w:val="00C44601"/>
    <w:rsid w:val="00C44629"/>
    <w:rsid w:val="00C4493F"/>
    <w:rsid w:val="00C449FF"/>
    <w:rsid w:val="00C44C5E"/>
    <w:rsid w:val="00C44D25"/>
    <w:rsid w:val="00C44D94"/>
    <w:rsid w:val="00C44FC7"/>
    <w:rsid w:val="00C45D56"/>
    <w:rsid w:val="00C46061"/>
    <w:rsid w:val="00C46192"/>
    <w:rsid w:val="00C46252"/>
    <w:rsid w:val="00C46599"/>
    <w:rsid w:val="00C4683E"/>
    <w:rsid w:val="00C46F28"/>
    <w:rsid w:val="00C46F42"/>
    <w:rsid w:val="00C4745E"/>
    <w:rsid w:val="00C4793E"/>
    <w:rsid w:val="00C47B9B"/>
    <w:rsid w:val="00C47C3B"/>
    <w:rsid w:val="00C47D41"/>
    <w:rsid w:val="00C47F98"/>
    <w:rsid w:val="00C5010A"/>
    <w:rsid w:val="00C505B7"/>
    <w:rsid w:val="00C50923"/>
    <w:rsid w:val="00C50D52"/>
    <w:rsid w:val="00C50DAB"/>
    <w:rsid w:val="00C50DC9"/>
    <w:rsid w:val="00C50E99"/>
    <w:rsid w:val="00C516A8"/>
    <w:rsid w:val="00C518FC"/>
    <w:rsid w:val="00C51B26"/>
    <w:rsid w:val="00C51B69"/>
    <w:rsid w:val="00C51ED1"/>
    <w:rsid w:val="00C51F19"/>
    <w:rsid w:val="00C520A5"/>
    <w:rsid w:val="00C5227A"/>
    <w:rsid w:val="00C526F2"/>
    <w:rsid w:val="00C52760"/>
    <w:rsid w:val="00C528B3"/>
    <w:rsid w:val="00C5298A"/>
    <w:rsid w:val="00C536C6"/>
    <w:rsid w:val="00C539A9"/>
    <w:rsid w:val="00C53B53"/>
    <w:rsid w:val="00C53C12"/>
    <w:rsid w:val="00C53E3D"/>
    <w:rsid w:val="00C540E5"/>
    <w:rsid w:val="00C54174"/>
    <w:rsid w:val="00C54256"/>
    <w:rsid w:val="00C542AA"/>
    <w:rsid w:val="00C543B8"/>
    <w:rsid w:val="00C544C8"/>
    <w:rsid w:val="00C54B86"/>
    <w:rsid w:val="00C54E80"/>
    <w:rsid w:val="00C552FA"/>
    <w:rsid w:val="00C5540E"/>
    <w:rsid w:val="00C55683"/>
    <w:rsid w:val="00C55987"/>
    <w:rsid w:val="00C55AF4"/>
    <w:rsid w:val="00C5606E"/>
    <w:rsid w:val="00C56506"/>
    <w:rsid w:val="00C5662A"/>
    <w:rsid w:val="00C5694C"/>
    <w:rsid w:val="00C56C56"/>
    <w:rsid w:val="00C57125"/>
    <w:rsid w:val="00C57818"/>
    <w:rsid w:val="00C5788E"/>
    <w:rsid w:val="00C57B6D"/>
    <w:rsid w:val="00C57DC3"/>
    <w:rsid w:val="00C6043E"/>
    <w:rsid w:val="00C607E2"/>
    <w:rsid w:val="00C60D2E"/>
    <w:rsid w:val="00C60D9F"/>
    <w:rsid w:val="00C60FAD"/>
    <w:rsid w:val="00C61116"/>
    <w:rsid w:val="00C61426"/>
    <w:rsid w:val="00C61695"/>
    <w:rsid w:val="00C616A8"/>
    <w:rsid w:val="00C61B72"/>
    <w:rsid w:val="00C61DE7"/>
    <w:rsid w:val="00C6231F"/>
    <w:rsid w:val="00C62916"/>
    <w:rsid w:val="00C632F8"/>
    <w:rsid w:val="00C6334B"/>
    <w:rsid w:val="00C634D7"/>
    <w:rsid w:val="00C63905"/>
    <w:rsid w:val="00C63916"/>
    <w:rsid w:val="00C64033"/>
    <w:rsid w:val="00C6419A"/>
    <w:rsid w:val="00C64633"/>
    <w:rsid w:val="00C64957"/>
    <w:rsid w:val="00C64A5F"/>
    <w:rsid w:val="00C64A6E"/>
    <w:rsid w:val="00C64E3E"/>
    <w:rsid w:val="00C64F44"/>
    <w:rsid w:val="00C6510B"/>
    <w:rsid w:val="00C65268"/>
    <w:rsid w:val="00C65361"/>
    <w:rsid w:val="00C65557"/>
    <w:rsid w:val="00C65A53"/>
    <w:rsid w:val="00C65BB2"/>
    <w:rsid w:val="00C65F82"/>
    <w:rsid w:val="00C66048"/>
    <w:rsid w:val="00C663E7"/>
    <w:rsid w:val="00C66827"/>
    <w:rsid w:val="00C66952"/>
    <w:rsid w:val="00C66CCE"/>
    <w:rsid w:val="00C66D18"/>
    <w:rsid w:val="00C67156"/>
    <w:rsid w:val="00C671E4"/>
    <w:rsid w:val="00C67583"/>
    <w:rsid w:val="00C67659"/>
    <w:rsid w:val="00C676D4"/>
    <w:rsid w:val="00C67A7E"/>
    <w:rsid w:val="00C67C59"/>
    <w:rsid w:val="00C703A0"/>
    <w:rsid w:val="00C704C3"/>
    <w:rsid w:val="00C70643"/>
    <w:rsid w:val="00C708D7"/>
    <w:rsid w:val="00C70987"/>
    <w:rsid w:val="00C70D93"/>
    <w:rsid w:val="00C71257"/>
    <w:rsid w:val="00C715BA"/>
    <w:rsid w:val="00C71B21"/>
    <w:rsid w:val="00C71C66"/>
    <w:rsid w:val="00C72148"/>
    <w:rsid w:val="00C722FD"/>
    <w:rsid w:val="00C728F9"/>
    <w:rsid w:val="00C72A55"/>
    <w:rsid w:val="00C72E7A"/>
    <w:rsid w:val="00C72EAD"/>
    <w:rsid w:val="00C7316F"/>
    <w:rsid w:val="00C7363A"/>
    <w:rsid w:val="00C739F0"/>
    <w:rsid w:val="00C73D71"/>
    <w:rsid w:val="00C741F0"/>
    <w:rsid w:val="00C74595"/>
    <w:rsid w:val="00C74609"/>
    <w:rsid w:val="00C74D4A"/>
    <w:rsid w:val="00C756F2"/>
    <w:rsid w:val="00C757AC"/>
    <w:rsid w:val="00C75977"/>
    <w:rsid w:val="00C75B96"/>
    <w:rsid w:val="00C75BDE"/>
    <w:rsid w:val="00C76153"/>
    <w:rsid w:val="00C76365"/>
    <w:rsid w:val="00C76547"/>
    <w:rsid w:val="00C76AD3"/>
    <w:rsid w:val="00C76B6A"/>
    <w:rsid w:val="00C76B7D"/>
    <w:rsid w:val="00C76D25"/>
    <w:rsid w:val="00C76F30"/>
    <w:rsid w:val="00C77130"/>
    <w:rsid w:val="00C776F2"/>
    <w:rsid w:val="00C77803"/>
    <w:rsid w:val="00C77936"/>
    <w:rsid w:val="00C77AAF"/>
    <w:rsid w:val="00C77FA3"/>
    <w:rsid w:val="00C80020"/>
    <w:rsid w:val="00C800C4"/>
    <w:rsid w:val="00C80169"/>
    <w:rsid w:val="00C80647"/>
    <w:rsid w:val="00C80935"/>
    <w:rsid w:val="00C80B58"/>
    <w:rsid w:val="00C80B6F"/>
    <w:rsid w:val="00C8115B"/>
    <w:rsid w:val="00C816AB"/>
    <w:rsid w:val="00C816D1"/>
    <w:rsid w:val="00C81874"/>
    <w:rsid w:val="00C818F2"/>
    <w:rsid w:val="00C81923"/>
    <w:rsid w:val="00C81AF5"/>
    <w:rsid w:val="00C81C74"/>
    <w:rsid w:val="00C81C77"/>
    <w:rsid w:val="00C81CEF"/>
    <w:rsid w:val="00C81E06"/>
    <w:rsid w:val="00C81EF4"/>
    <w:rsid w:val="00C82159"/>
    <w:rsid w:val="00C823E4"/>
    <w:rsid w:val="00C824B1"/>
    <w:rsid w:val="00C824BB"/>
    <w:rsid w:val="00C82712"/>
    <w:rsid w:val="00C827B6"/>
    <w:rsid w:val="00C82918"/>
    <w:rsid w:val="00C82E43"/>
    <w:rsid w:val="00C82EE6"/>
    <w:rsid w:val="00C83041"/>
    <w:rsid w:val="00C8335D"/>
    <w:rsid w:val="00C83A7F"/>
    <w:rsid w:val="00C83B3D"/>
    <w:rsid w:val="00C8403A"/>
    <w:rsid w:val="00C84657"/>
    <w:rsid w:val="00C8475C"/>
    <w:rsid w:val="00C84790"/>
    <w:rsid w:val="00C84A2F"/>
    <w:rsid w:val="00C84B91"/>
    <w:rsid w:val="00C84BF0"/>
    <w:rsid w:val="00C84D70"/>
    <w:rsid w:val="00C84E44"/>
    <w:rsid w:val="00C85005"/>
    <w:rsid w:val="00C851AE"/>
    <w:rsid w:val="00C85B01"/>
    <w:rsid w:val="00C8623D"/>
    <w:rsid w:val="00C863CF"/>
    <w:rsid w:val="00C86712"/>
    <w:rsid w:val="00C867AD"/>
    <w:rsid w:val="00C86853"/>
    <w:rsid w:val="00C86958"/>
    <w:rsid w:val="00C869B1"/>
    <w:rsid w:val="00C86A29"/>
    <w:rsid w:val="00C86E6E"/>
    <w:rsid w:val="00C870EA"/>
    <w:rsid w:val="00C870FE"/>
    <w:rsid w:val="00C877A5"/>
    <w:rsid w:val="00C87856"/>
    <w:rsid w:val="00C878C5"/>
    <w:rsid w:val="00C8797B"/>
    <w:rsid w:val="00C87D8B"/>
    <w:rsid w:val="00C900AB"/>
    <w:rsid w:val="00C903C2"/>
    <w:rsid w:val="00C90502"/>
    <w:rsid w:val="00C905A6"/>
    <w:rsid w:val="00C90794"/>
    <w:rsid w:val="00C90C65"/>
    <w:rsid w:val="00C91013"/>
    <w:rsid w:val="00C9139C"/>
    <w:rsid w:val="00C913C6"/>
    <w:rsid w:val="00C91610"/>
    <w:rsid w:val="00C91828"/>
    <w:rsid w:val="00C91FDD"/>
    <w:rsid w:val="00C9208E"/>
    <w:rsid w:val="00C92297"/>
    <w:rsid w:val="00C922B9"/>
    <w:rsid w:val="00C927C1"/>
    <w:rsid w:val="00C927E6"/>
    <w:rsid w:val="00C92A4E"/>
    <w:rsid w:val="00C92F9B"/>
    <w:rsid w:val="00C930BA"/>
    <w:rsid w:val="00C932E1"/>
    <w:rsid w:val="00C93441"/>
    <w:rsid w:val="00C936D6"/>
    <w:rsid w:val="00C93AC9"/>
    <w:rsid w:val="00C93CC7"/>
    <w:rsid w:val="00C944D5"/>
    <w:rsid w:val="00C94580"/>
    <w:rsid w:val="00C94D17"/>
    <w:rsid w:val="00C94EE8"/>
    <w:rsid w:val="00C95250"/>
    <w:rsid w:val="00C95CCF"/>
    <w:rsid w:val="00C96148"/>
    <w:rsid w:val="00C96352"/>
    <w:rsid w:val="00C96414"/>
    <w:rsid w:val="00C96503"/>
    <w:rsid w:val="00C96AD1"/>
    <w:rsid w:val="00C96DF6"/>
    <w:rsid w:val="00C97153"/>
    <w:rsid w:val="00C972E7"/>
    <w:rsid w:val="00C97C71"/>
    <w:rsid w:val="00C97CF1"/>
    <w:rsid w:val="00CA017D"/>
    <w:rsid w:val="00CA0211"/>
    <w:rsid w:val="00CA0304"/>
    <w:rsid w:val="00CA03A1"/>
    <w:rsid w:val="00CA06CC"/>
    <w:rsid w:val="00CA0DAA"/>
    <w:rsid w:val="00CA0DAC"/>
    <w:rsid w:val="00CA0E0D"/>
    <w:rsid w:val="00CA1110"/>
    <w:rsid w:val="00CA1648"/>
    <w:rsid w:val="00CA1BD6"/>
    <w:rsid w:val="00CA1FB9"/>
    <w:rsid w:val="00CA228D"/>
    <w:rsid w:val="00CA264E"/>
    <w:rsid w:val="00CA275B"/>
    <w:rsid w:val="00CA2B02"/>
    <w:rsid w:val="00CA2B49"/>
    <w:rsid w:val="00CA2E45"/>
    <w:rsid w:val="00CA2F99"/>
    <w:rsid w:val="00CA31AA"/>
    <w:rsid w:val="00CA3AF3"/>
    <w:rsid w:val="00CA3B1C"/>
    <w:rsid w:val="00CA3C98"/>
    <w:rsid w:val="00CA3D9F"/>
    <w:rsid w:val="00CA3F29"/>
    <w:rsid w:val="00CA3FE5"/>
    <w:rsid w:val="00CA40D3"/>
    <w:rsid w:val="00CA43BF"/>
    <w:rsid w:val="00CA4A26"/>
    <w:rsid w:val="00CA4A41"/>
    <w:rsid w:val="00CA4D81"/>
    <w:rsid w:val="00CA4F5C"/>
    <w:rsid w:val="00CA5167"/>
    <w:rsid w:val="00CA5215"/>
    <w:rsid w:val="00CA534C"/>
    <w:rsid w:val="00CA53DC"/>
    <w:rsid w:val="00CA5510"/>
    <w:rsid w:val="00CA560A"/>
    <w:rsid w:val="00CA5ACF"/>
    <w:rsid w:val="00CA5D16"/>
    <w:rsid w:val="00CA5F7F"/>
    <w:rsid w:val="00CA5FFF"/>
    <w:rsid w:val="00CA606F"/>
    <w:rsid w:val="00CA60D1"/>
    <w:rsid w:val="00CA6179"/>
    <w:rsid w:val="00CA6914"/>
    <w:rsid w:val="00CA6990"/>
    <w:rsid w:val="00CA6FC6"/>
    <w:rsid w:val="00CA7047"/>
    <w:rsid w:val="00CA704A"/>
    <w:rsid w:val="00CA7313"/>
    <w:rsid w:val="00CA75EC"/>
    <w:rsid w:val="00CA7D18"/>
    <w:rsid w:val="00CA7E24"/>
    <w:rsid w:val="00CA7F7A"/>
    <w:rsid w:val="00CB0067"/>
    <w:rsid w:val="00CB0656"/>
    <w:rsid w:val="00CB0A44"/>
    <w:rsid w:val="00CB0C7D"/>
    <w:rsid w:val="00CB0E45"/>
    <w:rsid w:val="00CB0F04"/>
    <w:rsid w:val="00CB1186"/>
    <w:rsid w:val="00CB15A1"/>
    <w:rsid w:val="00CB1C0D"/>
    <w:rsid w:val="00CB1EAC"/>
    <w:rsid w:val="00CB2167"/>
    <w:rsid w:val="00CB222D"/>
    <w:rsid w:val="00CB2301"/>
    <w:rsid w:val="00CB2ABD"/>
    <w:rsid w:val="00CB2EB6"/>
    <w:rsid w:val="00CB3061"/>
    <w:rsid w:val="00CB30A7"/>
    <w:rsid w:val="00CB3226"/>
    <w:rsid w:val="00CB3252"/>
    <w:rsid w:val="00CB3298"/>
    <w:rsid w:val="00CB3366"/>
    <w:rsid w:val="00CB375F"/>
    <w:rsid w:val="00CB378B"/>
    <w:rsid w:val="00CB3AEC"/>
    <w:rsid w:val="00CB3BFE"/>
    <w:rsid w:val="00CB3C74"/>
    <w:rsid w:val="00CB4149"/>
    <w:rsid w:val="00CB4195"/>
    <w:rsid w:val="00CB4316"/>
    <w:rsid w:val="00CB438E"/>
    <w:rsid w:val="00CB447C"/>
    <w:rsid w:val="00CB4683"/>
    <w:rsid w:val="00CB4AC2"/>
    <w:rsid w:val="00CB4CDC"/>
    <w:rsid w:val="00CB4DD1"/>
    <w:rsid w:val="00CB4FDE"/>
    <w:rsid w:val="00CB4FF1"/>
    <w:rsid w:val="00CB50C1"/>
    <w:rsid w:val="00CB568F"/>
    <w:rsid w:val="00CB586D"/>
    <w:rsid w:val="00CB68AA"/>
    <w:rsid w:val="00CB69F2"/>
    <w:rsid w:val="00CB6B7C"/>
    <w:rsid w:val="00CB6DC0"/>
    <w:rsid w:val="00CB6F0D"/>
    <w:rsid w:val="00CB72A9"/>
    <w:rsid w:val="00CB7957"/>
    <w:rsid w:val="00CB7BA5"/>
    <w:rsid w:val="00CB7FF6"/>
    <w:rsid w:val="00CC018C"/>
    <w:rsid w:val="00CC058E"/>
    <w:rsid w:val="00CC0660"/>
    <w:rsid w:val="00CC0877"/>
    <w:rsid w:val="00CC0945"/>
    <w:rsid w:val="00CC10F0"/>
    <w:rsid w:val="00CC1372"/>
    <w:rsid w:val="00CC13F9"/>
    <w:rsid w:val="00CC18FB"/>
    <w:rsid w:val="00CC1D58"/>
    <w:rsid w:val="00CC1E84"/>
    <w:rsid w:val="00CC1EC2"/>
    <w:rsid w:val="00CC1F41"/>
    <w:rsid w:val="00CC216C"/>
    <w:rsid w:val="00CC21F0"/>
    <w:rsid w:val="00CC22FE"/>
    <w:rsid w:val="00CC267D"/>
    <w:rsid w:val="00CC276F"/>
    <w:rsid w:val="00CC2C3F"/>
    <w:rsid w:val="00CC2C90"/>
    <w:rsid w:val="00CC2E44"/>
    <w:rsid w:val="00CC3069"/>
    <w:rsid w:val="00CC31A7"/>
    <w:rsid w:val="00CC3312"/>
    <w:rsid w:val="00CC332A"/>
    <w:rsid w:val="00CC33D2"/>
    <w:rsid w:val="00CC37AB"/>
    <w:rsid w:val="00CC37B7"/>
    <w:rsid w:val="00CC3B0F"/>
    <w:rsid w:val="00CC3D08"/>
    <w:rsid w:val="00CC3F80"/>
    <w:rsid w:val="00CC3FA9"/>
    <w:rsid w:val="00CC41CB"/>
    <w:rsid w:val="00CC41CF"/>
    <w:rsid w:val="00CC43F5"/>
    <w:rsid w:val="00CC4643"/>
    <w:rsid w:val="00CC46C1"/>
    <w:rsid w:val="00CC4E00"/>
    <w:rsid w:val="00CC510D"/>
    <w:rsid w:val="00CC5149"/>
    <w:rsid w:val="00CC51AC"/>
    <w:rsid w:val="00CC531B"/>
    <w:rsid w:val="00CC531F"/>
    <w:rsid w:val="00CC581F"/>
    <w:rsid w:val="00CC65D9"/>
    <w:rsid w:val="00CC695F"/>
    <w:rsid w:val="00CC6965"/>
    <w:rsid w:val="00CC6F70"/>
    <w:rsid w:val="00CC7174"/>
    <w:rsid w:val="00CC72AE"/>
    <w:rsid w:val="00CC743F"/>
    <w:rsid w:val="00CC744D"/>
    <w:rsid w:val="00CC7561"/>
    <w:rsid w:val="00CC7740"/>
    <w:rsid w:val="00CC78BB"/>
    <w:rsid w:val="00CC792F"/>
    <w:rsid w:val="00CC7D7E"/>
    <w:rsid w:val="00CD01E0"/>
    <w:rsid w:val="00CD02EB"/>
    <w:rsid w:val="00CD076B"/>
    <w:rsid w:val="00CD0810"/>
    <w:rsid w:val="00CD09C6"/>
    <w:rsid w:val="00CD0C8A"/>
    <w:rsid w:val="00CD0D9D"/>
    <w:rsid w:val="00CD0DDE"/>
    <w:rsid w:val="00CD0FB5"/>
    <w:rsid w:val="00CD151E"/>
    <w:rsid w:val="00CD179A"/>
    <w:rsid w:val="00CD2017"/>
    <w:rsid w:val="00CD2177"/>
    <w:rsid w:val="00CD2601"/>
    <w:rsid w:val="00CD2BCD"/>
    <w:rsid w:val="00CD2BE7"/>
    <w:rsid w:val="00CD3059"/>
    <w:rsid w:val="00CD3067"/>
    <w:rsid w:val="00CD32FF"/>
    <w:rsid w:val="00CD33E7"/>
    <w:rsid w:val="00CD3753"/>
    <w:rsid w:val="00CD3BD5"/>
    <w:rsid w:val="00CD3CA1"/>
    <w:rsid w:val="00CD3E59"/>
    <w:rsid w:val="00CD44CA"/>
    <w:rsid w:val="00CD46C7"/>
    <w:rsid w:val="00CD4A49"/>
    <w:rsid w:val="00CD4C14"/>
    <w:rsid w:val="00CD5090"/>
    <w:rsid w:val="00CD549B"/>
    <w:rsid w:val="00CD54F1"/>
    <w:rsid w:val="00CD5DEE"/>
    <w:rsid w:val="00CD5DF7"/>
    <w:rsid w:val="00CD5F3F"/>
    <w:rsid w:val="00CD617E"/>
    <w:rsid w:val="00CD6462"/>
    <w:rsid w:val="00CD64C1"/>
    <w:rsid w:val="00CD67B6"/>
    <w:rsid w:val="00CD68BA"/>
    <w:rsid w:val="00CD6D47"/>
    <w:rsid w:val="00CD6F13"/>
    <w:rsid w:val="00CD6FAE"/>
    <w:rsid w:val="00CD728C"/>
    <w:rsid w:val="00CD72C4"/>
    <w:rsid w:val="00CD73D7"/>
    <w:rsid w:val="00CD7D48"/>
    <w:rsid w:val="00CD7EF4"/>
    <w:rsid w:val="00CE00D6"/>
    <w:rsid w:val="00CE051E"/>
    <w:rsid w:val="00CE052C"/>
    <w:rsid w:val="00CE0904"/>
    <w:rsid w:val="00CE0AE9"/>
    <w:rsid w:val="00CE0DB7"/>
    <w:rsid w:val="00CE1AF9"/>
    <w:rsid w:val="00CE2288"/>
    <w:rsid w:val="00CE271E"/>
    <w:rsid w:val="00CE28D9"/>
    <w:rsid w:val="00CE29A4"/>
    <w:rsid w:val="00CE3673"/>
    <w:rsid w:val="00CE3701"/>
    <w:rsid w:val="00CE37C0"/>
    <w:rsid w:val="00CE3A3C"/>
    <w:rsid w:val="00CE3B5D"/>
    <w:rsid w:val="00CE3E69"/>
    <w:rsid w:val="00CE42DC"/>
    <w:rsid w:val="00CE4625"/>
    <w:rsid w:val="00CE4654"/>
    <w:rsid w:val="00CE4727"/>
    <w:rsid w:val="00CE4ADB"/>
    <w:rsid w:val="00CE4F77"/>
    <w:rsid w:val="00CE4FDB"/>
    <w:rsid w:val="00CE5114"/>
    <w:rsid w:val="00CE5177"/>
    <w:rsid w:val="00CE548A"/>
    <w:rsid w:val="00CE5671"/>
    <w:rsid w:val="00CE579A"/>
    <w:rsid w:val="00CE596C"/>
    <w:rsid w:val="00CE59D5"/>
    <w:rsid w:val="00CE5BC0"/>
    <w:rsid w:val="00CE6150"/>
    <w:rsid w:val="00CE633F"/>
    <w:rsid w:val="00CE644B"/>
    <w:rsid w:val="00CE67E6"/>
    <w:rsid w:val="00CE683C"/>
    <w:rsid w:val="00CE6900"/>
    <w:rsid w:val="00CE6B16"/>
    <w:rsid w:val="00CE6DEA"/>
    <w:rsid w:val="00CE6FCD"/>
    <w:rsid w:val="00CE71B0"/>
    <w:rsid w:val="00CE7448"/>
    <w:rsid w:val="00CE7B26"/>
    <w:rsid w:val="00CE7C1F"/>
    <w:rsid w:val="00CF0705"/>
    <w:rsid w:val="00CF0725"/>
    <w:rsid w:val="00CF07BA"/>
    <w:rsid w:val="00CF0844"/>
    <w:rsid w:val="00CF0A03"/>
    <w:rsid w:val="00CF0C4A"/>
    <w:rsid w:val="00CF0E2C"/>
    <w:rsid w:val="00CF11D3"/>
    <w:rsid w:val="00CF1577"/>
    <w:rsid w:val="00CF1CB1"/>
    <w:rsid w:val="00CF2687"/>
    <w:rsid w:val="00CF2928"/>
    <w:rsid w:val="00CF2AC5"/>
    <w:rsid w:val="00CF2C87"/>
    <w:rsid w:val="00CF3206"/>
    <w:rsid w:val="00CF35B7"/>
    <w:rsid w:val="00CF37D6"/>
    <w:rsid w:val="00CF3984"/>
    <w:rsid w:val="00CF3A66"/>
    <w:rsid w:val="00CF3FE3"/>
    <w:rsid w:val="00CF4039"/>
    <w:rsid w:val="00CF4248"/>
    <w:rsid w:val="00CF44AD"/>
    <w:rsid w:val="00CF477C"/>
    <w:rsid w:val="00CF4BA8"/>
    <w:rsid w:val="00CF4BA9"/>
    <w:rsid w:val="00CF4C98"/>
    <w:rsid w:val="00CF53CF"/>
    <w:rsid w:val="00CF53E7"/>
    <w:rsid w:val="00CF5417"/>
    <w:rsid w:val="00CF543F"/>
    <w:rsid w:val="00CF5731"/>
    <w:rsid w:val="00CF5C43"/>
    <w:rsid w:val="00CF5D41"/>
    <w:rsid w:val="00CF609E"/>
    <w:rsid w:val="00CF63B7"/>
    <w:rsid w:val="00CF6836"/>
    <w:rsid w:val="00CF6C02"/>
    <w:rsid w:val="00CF6C25"/>
    <w:rsid w:val="00CF6E95"/>
    <w:rsid w:val="00CF6EF1"/>
    <w:rsid w:val="00CF779F"/>
    <w:rsid w:val="00CF77B1"/>
    <w:rsid w:val="00CF7B90"/>
    <w:rsid w:val="00CF7C2B"/>
    <w:rsid w:val="00CF7FC1"/>
    <w:rsid w:val="00D000D0"/>
    <w:rsid w:val="00D00221"/>
    <w:rsid w:val="00D00224"/>
    <w:rsid w:val="00D002CA"/>
    <w:rsid w:val="00D003CD"/>
    <w:rsid w:val="00D00450"/>
    <w:rsid w:val="00D0090D"/>
    <w:rsid w:val="00D0097A"/>
    <w:rsid w:val="00D00B73"/>
    <w:rsid w:val="00D00D6A"/>
    <w:rsid w:val="00D00D7F"/>
    <w:rsid w:val="00D00DC3"/>
    <w:rsid w:val="00D00ECD"/>
    <w:rsid w:val="00D00EF5"/>
    <w:rsid w:val="00D013A9"/>
    <w:rsid w:val="00D01421"/>
    <w:rsid w:val="00D01644"/>
    <w:rsid w:val="00D0167A"/>
    <w:rsid w:val="00D01A13"/>
    <w:rsid w:val="00D01A43"/>
    <w:rsid w:val="00D01A78"/>
    <w:rsid w:val="00D01BA6"/>
    <w:rsid w:val="00D01FF3"/>
    <w:rsid w:val="00D023B1"/>
    <w:rsid w:val="00D02478"/>
    <w:rsid w:val="00D02628"/>
    <w:rsid w:val="00D02C62"/>
    <w:rsid w:val="00D02EAB"/>
    <w:rsid w:val="00D02FD7"/>
    <w:rsid w:val="00D032E1"/>
    <w:rsid w:val="00D03676"/>
    <w:rsid w:val="00D03A9C"/>
    <w:rsid w:val="00D03BFA"/>
    <w:rsid w:val="00D03CA9"/>
    <w:rsid w:val="00D03E54"/>
    <w:rsid w:val="00D040E9"/>
    <w:rsid w:val="00D042D7"/>
    <w:rsid w:val="00D0432D"/>
    <w:rsid w:val="00D04360"/>
    <w:rsid w:val="00D04489"/>
    <w:rsid w:val="00D0472C"/>
    <w:rsid w:val="00D048BA"/>
    <w:rsid w:val="00D04E7E"/>
    <w:rsid w:val="00D056E4"/>
    <w:rsid w:val="00D0574A"/>
    <w:rsid w:val="00D05BE4"/>
    <w:rsid w:val="00D05E7A"/>
    <w:rsid w:val="00D061A9"/>
    <w:rsid w:val="00D06248"/>
    <w:rsid w:val="00D06253"/>
    <w:rsid w:val="00D062FB"/>
    <w:rsid w:val="00D06450"/>
    <w:rsid w:val="00D068E8"/>
    <w:rsid w:val="00D06992"/>
    <w:rsid w:val="00D06A1F"/>
    <w:rsid w:val="00D06B0F"/>
    <w:rsid w:val="00D06F51"/>
    <w:rsid w:val="00D06F86"/>
    <w:rsid w:val="00D071D4"/>
    <w:rsid w:val="00D0748F"/>
    <w:rsid w:val="00D07EC5"/>
    <w:rsid w:val="00D10080"/>
    <w:rsid w:val="00D104E1"/>
    <w:rsid w:val="00D1062A"/>
    <w:rsid w:val="00D1080D"/>
    <w:rsid w:val="00D10971"/>
    <w:rsid w:val="00D109D0"/>
    <w:rsid w:val="00D110A4"/>
    <w:rsid w:val="00D11382"/>
    <w:rsid w:val="00D11825"/>
    <w:rsid w:val="00D11A24"/>
    <w:rsid w:val="00D124FB"/>
    <w:rsid w:val="00D127B0"/>
    <w:rsid w:val="00D12CAD"/>
    <w:rsid w:val="00D12CB5"/>
    <w:rsid w:val="00D12FAE"/>
    <w:rsid w:val="00D134F6"/>
    <w:rsid w:val="00D1366D"/>
    <w:rsid w:val="00D137BF"/>
    <w:rsid w:val="00D13963"/>
    <w:rsid w:val="00D13DD0"/>
    <w:rsid w:val="00D13E74"/>
    <w:rsid w:val="00D13EFD"/>
    <w:rsid w:val="00D1430C"/>
    <w:rsid w:val="00D1462D"/>
    <w:rsid w:val="00D14B00"/>
    <w:rsid w:val="00D14B6F"/>
    <w:rsid w:val="00D14BD1"/>
    <w:rsid w:val="00D14E33"/>
    <w:rsid w:val="00D15720"/>
    <w:rsid w:val="00D157D3"/>
    <w:rsid w:val="00D15F8A"/>
    <w:rsid w:val="00D16449"/>
    <w:rsid w:val="00D16897"/>
    <w:rsid w:val="00D16AD2"/>
    <w:rsid w:val="00D16F9C"/>
    <w:rsid w:val="00D17760"/>
    <w:rsid w:val="00D1798C"/>
    <w:rsid w:val="00D179C9"/>
    <w:rsid w:val="00D17A96"/>
    <w:rsid w:val="00D17E5F"/>
    <w:rsid w:val="00D20644"/>
    <w:rsid w:val="00D20701"/>
    <w:rsid w:val="00D20725"/>
    <w:rsid w:val="00D2083A"/>
    <w:rsid w:val="00D20E4E"/>
    <w:rsid w:val="00D21146"/>
    <w:rsid w:val="00D21751"/>
    <w:rsid w:val="00D21DE4"/>
    <w:rsid w:val="00D2205F"/>
    <w:rsid w:val="00D22306"/>
    <w:rsid w:val="00D226DA"/>
    <w:rsid w:val="00D22A01"/>
    <w:rsid w:val="00D22B22"/>
    <w:rsid w:val="00D22DC3"/>
    <w:rsid w:val="00D23138"/>
    <w:rsid w:val="00D235A7"/>
    <w:rsid w:val="00D23F6E"/>
    <w:rsid w:val="00D24598"/>
    <w:rsid w:val="00D247E0"/>
    <w:rsid w:val="00D24B50"/>
    <w:rsid w:val="00D24D4C"/>
    <w:rsid w:val="00D24DB6"/>
    <w:rsid w:val="00D250FB"/>
    <w:rsid w:val="00D25367"/>
    <w:rsid w:val="00D25791"/>
    <w:rsid w:val="00D25872"/>
    <w:rsid w:val="00D25B58"/>
    <w:rsid w:val="00D25BFF"/>
    <w:rsid w:val="00D25F38"/>
    <w:rsid w:val="00D260CF"/>
    <w:rsid w:val="00D2614E"/>
    <w:rsid w:val="00D262FA"/>
    <w:rsid w:val="00D264E3"/>
    <w:rsid w:val="00D2658B"/>
    <w:rsid w:val="00D267AA"/>
    <w:rsid w:val="00D26A32"/>
    <w:rsid w:val="00D26BE3"/>
    <w:rsid w:val="00D26D91"/>
    <w:rsid w:val="00D2733D"/>
    <w:rsid w:val="00D27712"/>
    <w:rsid w:val="00D277E9"/>
    <w:rsid w:val="00D279F6"/>
    <w:rsid w:val="00D27A75"/>
    <w:rsid w:val="00D27EAD"/>
    <w:rsid w:val="00D3012F"/>
    <w:rsid w:val="00D30BDE"/>
    <w:rsid w:val="00D314B6"/>
    <w:rsid w:val="00D31678"/>
    <w:rsid w:val="00D318D8"/>
    <w:rsid w:val="00D31A17"/>
    <w:rsid w:val="00D31E22"/>
    <w:rsid w:val="00D321C7"/>
    <w:rsid w:val="00D32214"/>
    <w:rsid w:val="00D32A30"/>
    <w:rsid w:val="00D32E84"/>
    <w:rsid w:val="00D3303B"/>
    <w:rsid w:val="00D33311"/>
    <w:rsid w:val="00D3339F"/>
    <w:rsid w:val="00D33E52"/>
    <w:rsid w:val="00D3433A"/>
    <w:rsid w:val="00D3465B"/>
    <w:rsid w:val="00D34892"/>
    <w:rsid w:val="00D34951"/>
    <w:rsid w:val="00D34998"/>
    <w:rsid w:val="00D3499E"/>
    <w:rsid w:val="00D34A44"/>
    <w:rsid w:val="00D34DA8"/>
    <w:rsid w:val="00D352F6"/>
    <w:rsid w:val="00D353C7"/>
    <w:rsid w:val="00D35413"/>
    <w:rsid w:val="00D354A9"/>
    <w:rsid w:val="00D35545"/>
    <w:rsid w:val="00D35770"/>
    <w:rsid w:val="00D35A09"/>
    <w:rsid w:val="00D35D21"/>
    <w:rsid w:val="00D360A9"/>
    <w:rsid w:val="00D36256"/>
    <w:rsid w:val="00D363F0"/>
    <w:rsid w:val="00D365E1"/>
    <w:rsid w:val="00D366E0"/>
    <w:rsid w:val="00D36754"/>
    <w:rsid w:val="00D36BAE"/>
    <w:rsid w:val="00D36C56"/>
    <w:rsid w:val="00D36F20"/>
    <w:rsid w:val="00D37606"/>
    <w:rsid w:val="00D3773F"/>
    <w:rsid w:val="00D37F6D"/>
    <w:rsid w:val="00D4006C"/>
    <w:rsid w:val="00D405D2"/>
    <w:rsid w:val="00D406FD"/>
    <w:rsid w:val="00D408C0"/>
    <w:rsid w:val="00D40A56"/>
    <w:rsid w:val="00D40B0E"/>
    <w:rsid w:val="00D414ED"/>
    <w:rsid w:val="00D41549"/>
    <w:rsid w:val="00D419A8"/>
    <w:rsid w:val="00D419E7"/>
    <w:rsid w:val="00D41B3E"/>
    <w:rsid w:val="00D41C5A"/>
    <w:rsid w:val="00D42244"/>
    <w:rsid w:val="00D4251F"/>
    <w:rsid w:val="00D429F9"/>
    <w:rsid w:val="00D42C16"/>
    <w:rsid w:val="00D4305C"/>
    <w:rsid w:val="00D434CC"/>
    <w:rsid w:val="00D4370D"/>
    <w:rsid w:val="00D43849"/>
    <w:rsid w:val="00D43AB8"/>
    <w:rsid w:val="00D43C81"/>
    <w:rsid w:val="00D43F73"/>
    <w:rsid w:val="00D4413B"/>
    <w:rsid w:val="00D4424F"/>
    <w:rsid w:val="00D442C2"/>
    <w:rsid w:val="00D44789"/>
    <w:rsid w:val="00D44821"/>
    <w:rsid w:val="00D4498E"/>
    <w:rsid w:val="00D44BDF"/>
    <w:rsid w:val="00D44C07"/>
    <w:rsid w:val="00D44D43"/>
    <w:rsid w:val="00D45297"/>
    <w:rsid w:val="00D45583"/>
    <w:rsid w:val="00D4565B"/>
    <w:rsid w:val="00D4568A"/>
    <w:rsid w:val="00D45938"/>
    <w:rsid w:val="00D45B25"/>
    <w:rsid w:val="00D45D36"/>
    <w:rsid w:val="00D46150"/>
    <w:rsid w:val="00D4648F"/>
    <w:rsid w:val="00D4684D"/>
    <w:rsid w:val="00D4695A"/>
    <w:rsid w:val="00D46FA2"/>
    <w:rsid w:val="00D47119"/>
    <w:rsid w:val="00D474BB"/>
    <w:rsid w:val="00D476FA"/>
    <w:rsid w:val="00D47960"/>
    <w:rsid w:val="00D47A4A"/>
    <w:rsid w:val="00D47C0C"/>
    <w:rsid w:val="00D47FBB"/>
    <w:rsid w:val="00D500C5"/>
    <w:rsid w:val="00D50172"/>
    <w:rsid w:val="00D502B0"/>
    <w:rsid w:val="00D5042E"/>
    <w:rsid w:val="00D50580"/>
    <w:rsid w:val="00D50661"/>
    <w:rsid w:val="00D507A1"/>
    <w:rsid w:val="00D508E8"/>
    <w:rsid w:val="00D50995"/>
    <w:rsid w:val="00D50DC2"/>
    <w:rsid w:val="00D50E8A"/>
    <w:rsid w:val="00D516B8"/>
    <w:rsid w:val="00D51875"/>
    <w:rsid w:val="00D51C09"/>
    <w:rsid w:val="00D51EE3"/>
    <w:rsid w:val="00D52316"/>
    <w:rsid w:val="00D52446"/>
    <w:rsid w:val="00D52479"/>
    <w:rsid w:val="00D526E3"/>
    <w:rsid w:val="00D52878"/>
    <w:rsid w:val="00D5287E"/>
    <w:rsid w:val="00D52A5D"/>
    <w:rsid w:val="00D530C6"/>
    <w:rsid w:val="00D53419"/>
    <w:rsid w:val="00D535D9"/>
    <w:rsid w:val="00D53641"/>
    <w:rsid w:val="00D53BF9"/>
    <w:rsid w:val="00D53E08"/>
    <w:rsid w:val="00D54272"/>
    <w:rsid w:val="00D545C7"/>
    <w:rsid w:val="00D549B0"/>
    <w:rsid w:val="00D54AFF"/>
    <w:rsid w:val="00D54B2E"/>
    <w:rsid w:val="00D54CA5"/>
    <w:rsid w:val="00D551C0"/>
    <w:rsid w:val="00D5549E"/>
    <w:rsid w:val="00D55640"/>
    <w:rsid w:val="00D5585C"/>
    <w:rsid w:val="00D55B59"/>
    <w:rsid w:val="00D55D75"/>
    <w:rsid w:val="00D55DD0"/>
    <w:rsid w:val="00D55F6F"/>
    <w:rsid w:val="00D56524"/>
    <w:rsid w:val="00D5657B"/>
    <w:rsid w:val="00D56828"/>
    <w:rsid w:val="00D56AFE"/>
    <w:rsid w:val="00D56B1D"/>
    <w:rsid w:val="00D56CE6"/>
    <w:rsid w:val="00D570F0"/>
    <w:rsid w:val="00D57208"/>
    <w:rsid w:val="00D5725A"/>
    <w:rsid w:val="00D57308"/>
    <w:rsid w:val="00D5751D"/>
    <w:rsid w:val="00D57891"/>
    <w:rsid w:val="00D57A82"/>
    <w:rsid w:val="00D57B7B"/>
    <w:rsid w:val="00D60664"/>
    <w:rsid w:val="00D60827"/>
    <w:rsid w:val="00D6082F"/>
    <w:rsid w:val="00D60978"/>
    <w:rsid w:val="00D60BA1"/>
    <w:rsid w:val="00D610F6"/>
    <w:rsid w:val="00D6169F"/>
    <w:rsid w:val="00D6185F"/>
    <w:rsid w:val="00D6192B"/>
    <w:rsid w:val="00D6196C"/>
    <w:rsid w:val="00D61BE7"/>
    <w:rsid w:val="00D620E7"/>
    <w:rsid w:val="00D625AE"/>
    <w:rsid w:val="00D626A3"/>
    <w:rsid w:val="00D62A6B"/>
    <w:rsid w:val="00D62A6D"/>
    <w:rsid w:val="00D62BCA"/>
    <w:rsid w:val="00D62D32"/>
    <w:rsid w:val="00D632DB"/>
    <w:rsid w:val="00D6395F"/>
    <w:rsid w:val="00D63AF6"/>
    <w:rsid w:val="00D63F90"/>
    <w:rsid w:val="00D640EF"/>
    <w:rsid w:val="00D641DD"/>
    <w:rsid w:val="00D6443D"/>
    <w:rsid w:val="00D64749"/>
    <w:rsid w:val="00D64810"/>
    <w:rsid w:val="00D64AA7"/>
    <w:rsid w:val="00D64EC3"/>
    <w:rsid w:val="00D64EE7"/>
    <w:rsid w:val="00D6511C"/>
    <w:rsid w:val="00D654EC"/>
    <w:rsid w:val="00D65CCB"/>
    <w:rsid w:val="00D65D23"/>
    <w:rsid w:val="00D66413"/>
    <w:rsid w:val="00D66452"/>
    <w:rsid w:val="00D6682B"/>
    <w:rsid w:val="00D66911"/>
    <w:rsid w:val="00D66951"/>
    <w:rsid w:val="00D669BD"/>
    <w:rsid w:val="00D66CBD"/>
    <w:rsid w:val="00D66F16"/>
    <w:rsid w:val="00D66F49"/>
    <w:rsid w:val="00D66FE1"/>
    <w:rsid w:val="00D67338"/>
    <w:rsid w:val="00D6758A"/>
    <w:rsid w:val="00D676AD"/>
    <w:rsid w:val="00D67815"/>
    <w:rsid w:val="00D6784E"/>
    <w:rsid w:val="00D67BE7"/>
    <w:rsid w:val="00D67CE1"/>
    <w:rsid w:val="00D67D34"/>
    <w:rsid w:val="00D67EEB"/>
    <w:rsid w:val="00D67FAC"/>
    <w:rsid w:val="00D70559"/>
    <w:rsid w:val="00D706BD"/>
    <w:rsid w:val="00D707C5"/>
    <w:rsid w:val="00D70E1F"/>
    <w:rsid w:val="00D714A7"/>
    <w:rsid w:val="00D71A71"/>
    <w:rsid w:val="00D71B6A"/>
    <w:rsid w:val="00D71C7D"/>
    <w:rsid w:val="00D71CDD"/>
    <w:rsid w:val="00D72204"/>
    <w:rsid w:val="00D722FC"/>
    <w:rsid w:val="00D7242C"/>
    <w:rsid w:val="00D72435"/>
    <w:rsid w:val="00D72509"/>
    <w:rsid w:val="00D7296B"/>
    <w:rsid w:val="00D7341C"/>
    <w:rsid w:val="00D73BA6"/>
    <w:rsid w:val="00D73BBC"/>
    <w:rsid w:val="00D73C08"/>
    <w:rsid w:val="00D73E62"/>
    <w:rsid w:val="00D73EC9"/>
    <w:rsid w:val="00D74123"/>
    <w:rsid w:val="00D74429"/>
    <w:rsid w:val="00D74819"/>
    <w:rsid w:val="00D7481A"/>
    <w:rsid w:val="00D74CE3"/>
    <w:rsid w:val="00D74DBB"/>
    <w:rsid w:val="00D74EC4"/>
    <w:rsid w:val="00D75F14"/>
    <w:rsid w:val="00D76068"/>
    <w:rsid w:val="00D76335"/>
    <w:rsid w:val="00D76400"/>
    <w:rsid w:val="00D7661C"/>
    <w:rsid w:val="00D766D6"/>
    <w:rsid w:val="00D7675C"/>
    <w:rsid w:val="00D7686B"/>
    <w:rsid w:val="00D76EA9"/>
    <w:rsid w:val="00D76EBA"/>
    <w:rsid w:val="00D76EFC"/>
    <w:rsid w:val="00D7736F"/>
    <w:rsid w:val="00D77529"/>
    <w:rsid w:val="00D7752E"/>
    <w:rsid w:val="00D7764F"/>
    <w:rsid w:val="00D77678"/>
    <w:rsid w:val="00D77829"/>
    <w:rsid w:val="00D77A16"/>
    <w:rsid w:val="00D80084"/>
    <w:rsid w:val="00D800DE"/>
    <w:rsid w:val="00D8033A"/>
    <w:rsid w:val="00D806F8"/>
    <w:rsid w:val="00D807A3"/>
    <w:rsid w:val="00D807B6"/>
    <w:rsid w:val="00D8083C"/>
    <w:rsid w:val="00D80B19"/>
    <w:rsid w:val="00D80D54"/>
    <w:rsid w:val="00D80E54"/>
    <w:rsid w:val="00D81359"/>
    <w:rsid w:val="00D813D7"/>
    <w:rsid w:val="00D8163E"/>
    <w:rsid w:val="00D8172D"/>
    <w:rsid w:val="00D817BC"/>
    <w:rsid w:val="00D81D38"/>
    <w:rsid w:val="00D81E53"/>
    <w:rsid w:val="00D81FC6"/>
    <w:rsid w:val="00D82302"/>
    <w:rsid w:val="00D823DA"/>
    <w:rsid w:val="00D826ED"/>
    <w:rsid w:val="00D827F1"/>
    <w:rsid w:val="00D829E2"/>
    <w:rsid w:val="00D82A5A"/>
    <w:rsid w:val="00D82BD2"/>
    <w:rsid w:val="00D82F72"/>
    <w:rsid w:val="00D83104"/>
    <w:rsid w:val="00D831F7"/>
    <w:rsid w:val="00D83572"/>
    <w:rsid w:val="00D83754"/>
    <w:rsid w:val="00D8393D"/>
    <w:rsid w:val="00D839C5"/>
    <w:rsid w:val="00D83C36"/>
    <w:rsid w:val="00D84126"/>
    <w:rsid w:val="00D847DB"/>
    <w:rsid w:val="00D84DCD"/>
    <w:rsid w:val="00D84EB5"/>
    <w:rsid w:val="00D84F0B"/>
    <w:rsid w:val="00D85272"/>
    <w:rsid w:val="00D85345"/>
    <w:rsid w:val="00D8562B"/>
    <w:rsid w:val="00D85B41"/>
    <w:rsid w:val="00D85BC1"/>
    <w:rsid w:val="00D85F91"/>
    <w:rsid w:val="00D86029"/>
    <w:rsid w:val="00D8654A"/>
    <w:rsid w:val="00D8673F"/>
    <w:rsid w:val="00D8679E"/>
    <w:rsid w:val="00D868D7"/>
    <w:rsid w:val="00D8698C"/>
    <w:rsid w:val="00D86AEF"/>
    <w:rsid w:val="00D86F15"/>
    <w:rsid w:val="00D877C7"/>
    <w:rsid w:val="00D8794A"/>
    <w:rsid w:val="00D87A8B"/>
    <w:rsid w:val="00D87F8D"/>
    <w:rsid w:val="00D901E0"/>
    <w:rsid w:val="00D90235"/>
    <w:rsid w:val="00D9032E"/>
    <w:rsid w:val="00D90335"/>
    <w:rsid w:val="00D9053D"/>
    <w:rsid w:val="00D9094F"/>
    <w:rsid w:val="00D909C8"/>
    <w:rsid w:val="00D90FB2"/>
    <w:rsid w:val="00D914B0"/>
    <w:rsid w:val="00D91527"/>
    <w:rsid w:val="00D91649"/>
    <w:rsid w:val="00D91774"/>
    <w:rsid w:val="00D91886"/>
    <w:rsid w:val="00D91A9D"/>
    <w:rsid w:val="00D91AEE"/>
    <w:rsid w:val="00D91C4E"/>
    <w:rsid w:val="00D91F7B"/>
    <w:rsid w:val="00D92242"/>
    <w:rsid w:val="00D922BD"/>
    <w:rsid w:val="00D923E7"/>
    <w:rsid w:val="00D929B5"/>
    <w:rsid w:val="00D92BC8"/>
    <w:rsid w:val="00D92D06"/>
    <w:rsid w:val="00D92DD4"/>
    <w:rsid w:val="00D93099"/>
    <w:rsid w:val="00D93408"/>
    <w:rsid w:val="00D93F6D"/>
    <w:rsid w:val="00D9404A"/>
    <w:rsid w:val="00D94362"/>
    <w:rsid w:val="00D946B4"/>
    <w:rsid w:val="00D947FB"/>
    <w:rsid w:val="00D94C7A"/>
    <w:rsid w:val="00D94E04"/>
    <w:rsid w:val="00D94E47"/>
    <w:rsid w:val="00D94FD0"/>
    <w:rsid w:val="00D95024"/>
    <w:rsid w:val="00D951F5"/>
    <w:rsid w:val="00D95447"/>
    <w:rsid w:val="00D95646"/>
    <w:rsid w:val="00D957AB"/>
    <w:rsid w:val="00D95817"/>
    <w:rsid w:val="00D95B3B"/>
    <w:rsid w:val="00D95E01"/>
    <w:rsid w:val="00D95E95"/>
    <w:rsid w:val="00D960B9"/>
    <w:rsid w:val="00D96719"/>
    <w:rsid w:val="00D968A2"/>
    <w:rsid w:val="00D96A99"/>
    <w:rsid w:val="00D96B8B"/>
    <w:rsid w:val="00D96CBC"/>
    <w:rsid w:val="00D970BA"/>
    <w:rsid w:val="00D9749E"/>
    <w:rsid w:val="00D97A67"/>
    <w:rsid w:val="00D97B34"/>
    <w:rsid w:val="00D97C6C"/>
    <w:rsid w:val="00D97F40"/>
    <w:rsid w:val="00D97F58"/>
    <w:rsid w:val="00DA02E4"/>
    <w:rsid w:val="00DA02FA"/>
    <w:rsid w:val="00DA0461"/>
    <w:rsid w:val="00DA04C9"/>
    <w:rsid w:val="00DA067F"/>
    <w:rsid w:val="00DA0685"/>
    <w:rsid w:val="00DA0871"/>
    <w:rsid w:val="00DA08E7"/>
    <w:rsid w:val="00DA098F"/>
    <w:rsid w:val="00DA0D13"/>
    <w:rsid w:val="00DA0D91"/>
    <w:rsid w:val="00DA0E0C"/>
    <w:rsid w:val="00DA11C1"/>
    <w:rsid w:val="00DA1495"/>
    <w:rsid w:val="00DA1841"/>
    <w:rsid w:val="00DA1A99"/>
    <w:rsid w:val="00DA1AC8"/>
    <w:rsid w:val="00DA2109"/>
    <w:rsid w:val="00DA21EC"/>
    <w:rsid w:val="00DA2310"/>
    <w:rsid w:val="00DA24A4"/>
    <w:rsid w:val="00DA254D"/>
    <w:rsid w:val="00DA2803"/>
    <w:rsid w:val="00DA287D"/>
    <w:rsid w:val="00DA2952"/>
    <w:rsid w:val="00DA2A40"/>
    <w:rsid w:val="00DA2AD1"/>
    <w:rsid w:val="00DA2C12"/>
    <w:rsid w:val="00DA2CE6"/>
    <w:rsid w:val="00DA2D69"/>
    <w:rsid w:val="00DA2E67"/>
    <w:rsid w:val="00DA2FF6"/>
    <w:rsid w:val="00DA33DD"/>
    <w:rsid w:val="00DA3AB9"/>
    <w:rsid w:val="00DA3D7B"/>
    <w:rsid w:val="00DA3E02"/>
    <w:rsid w:val="00DA46B6"/>
    <w:rsid w:val="00DA4965"/>
    <w:rsid w:val="00DA4C90"/>
    <w:rsid w:val="00DA51DB"/>
    <w:rsid w:val="00DA5208"/>
    <w:rsid w:val="00DA53CA"/>
    <w:rsid w:val="00DA5521"/>
    <w:rsid w:val="00DA559E"/>
    <w:rsid w:val="00DA562B"/>
    <w:rsid w:val="00DA5C6A"/>
    <w:rsid w:val="00DA5CB7"/>
    <w:rsid w:val="00DA61DC"/>
    <w:rsid w:val="00DA655E"/>
    <w:rsid w:val="00DA68A2"/>
    <w:rsid w:val="00DA6A17"/>
    <w:rsid w:val="00DA715B"/>
    <w:rsid w:val="00DA770A"/>
    <w:rsid w:val="00DA7A5D"/>
    <w:rsid w:val="00DA7C59"/>
    <w:rsid w:val="00DA7D95"/>
    <w:rsid w:val="00DA7FF2"/>
    <w:rsid w:val="00DB0095"/>
    <w:rsid w:val="00DB04B7"/>
    <w:rsid w:val="00DB0BE6"/>
    <w:rsid w:val="00DB0DF4"/>
    <w:rsid w:val="00DB10DC"/>
    <w:rsid w:val="00DB1361"/>
    <w:rsid w:val="00DB1A47"/>
    <w:rsid w:val="00DB1FDE"/>
    <w:rsid w:val="00DB206F"/>
    <w:rsid w:val="00DB2375"/>
    <w:rsid w:val="00DB252A"/>
    <w:rsid w:val="00DB2661"/>
    <w:rsid w:val="00DB2DEB"/>
    <w:rsid w:val="00DB2F18"/>
    <w:rsid w:val="00DB310E"/>
    <w:rsid w:val="00DB393E"/>
    <w:rsid w:val="00DB46AF"/>
    <w:rsid w:val="00DB4B61"/>
    <w:rsid w:val="00DB4BE5"/>
    <w:rsid w:val="00DB529C"/>
    <w:rsid w:val="00DB5302"/>
    <w:rsid w:val="00DB534E"/>
    <w:rsid w:val="00DB5587"/>
    <w:rsid w:val="00DB590A"/>
    <w:rsid w:val="00DB5B96"/>
    <w:rsid w:val="00DB65B8"/>
    <w:rsid w:val="00DB65D4"/>
    <w:rsid w:val="00DB6909"/>
    <w:rsid w:val="00DB6C1E"/>
    <w:rsid w:val="00DB6E07"/>
    <w:rsid w:val="00DB731E"/>
    <w:rsid w:val="00DB7A2B"/>
    <w:rsid w:val="00DB7AA2"/>
    <w:rsid w:val="00DB7BA4"/>
    <w:rsid w:val="00DB7CAD"/>
    <w:rsid w:val="00DC02DC"/>
    <w:rsid w:val="00DC093C"/>
    <w:rsid w:val="00DC095D"/>
    <w:rsid w:val="00DC0B82"/>
    <w:rsid w:val="00DC0D52"/>
    <w:rsid w:val="00DC1331"/>
    <w:rsid w:val="00DC1396"/>
    <w:rsid w:val="00DC18D2"/>
    <w:rsid w:val="00DC18F6"/>
    <w:rsid w:val="00DC1C87"/>
    <w:rsid w:val="00DC1D73"/>
    <w:rsid w:val="00DC20A1"/>
    <w:rsid w:val="00DC2245"/>
    <w:rsid w:val="00DC25BC"/>
    <w:rsid w:val="00DC288D"/>
    <w:rsid w:val="00DC298A"/>
    <w:rsid w:val="00DC2D22"/>
    <w:rsid w:val="00DC309C"/>
    <w:rsid w:val="00DC338C"/>
    <w:rsid w:val="00DC3658"/>
    <w:rsid w:val="00DC36F1"/>
    <w:rsid w:val="00DC3E3F"/>
    <w:rsid w:val="00DC42FF"/>
    <w:rsid w:val="00DC48D8"/>
    <w:rsid w:val="00DC4E02"/>
    <w:rsid w:val="00DC4E8D"/>
    <w:rsid w:val="00DC53F7"/>
    <w:rsid w:val="00DC58CB"/>
    <w:rsid w:val="00DC5A8C"/>
    <w:rsid w:val="00DC5C8F"/>
    <w:rsid w:val="00DC5CB0"/>
    <w:rsid w:val="00DC614A"/>
    <w:rsid w:val="00DC6399"/>
    <w:rsid w:val="00DC642C"/>
    <w:rsid w:val="00DC6498"/>
    <w:rsid w:val="00DC65A7"/>
    <w:rsid w:val="00DC67CD"/>
    <w:rsid w:val="00DC6938"/>
    <w:rsid w:val="00DC6A32"/>
    <w:rsid w:val="00DC6FA1"/>
    <w:rsid w:val="00DC71C5"/>
    <w:rsid w:val="00DC71CC"/>
    <w:rsid w:val="00DC7274"/>
    <w:rsid w:val="00DC73E1"/>
    <w:rsid w:val="00DC745F"/>
    <w:rsid w:val="00DC77C4"/>
    <w:rsid w:val="00DC7A99"/>
    <w:rsid w:val="00DC7AC7"/>
    <w:rsid w:val="00DC7E47"/>
    <w:rsid w:val="00DD028E"/>
    <w:rsid w:val="00DD02E9"/>
    <w:rsid w:val="00DD03E9"/>
    <w:rsid w:val="00DD0497"/>
    <w:rsid w:val="00DD075D"/>
    <w:rsid w:val="00DD0AA3"/>
    <w:rsid w:val="00DD0B83"/>
    <w:rsid w:val="00DD0C01"/>
    <w:rsid w:val="00DD0F2B"/>
    <w:rsid w:val="00DD11F7"/>
    <w:rsid w:val="00DD148D"/>
    <w:rsid w:val="00DD14EA"/>
    <w:rsid w:val="00DD1939"/>
    <w:rsid w:val="00DD1961"/>
    <w:rsid w:val="00DD20A3"/>
    <w:rsid w:val="00DD21D1"/>
    <w:rsid w:val="00DD2319"/>
    <w:rsid w:val="00DD249A"/>
    <w:rsid w:val="00DD25AA"/>
    <w:rsid w:val="00DD266E"/>
    <w:rsid w:val="00DD2D62"/>
    <w:rsid w:val="00DD3435"/>
    <w:rsid w:val="00DD38D6"/>
    <w:rsid w:val="00DD38EC"/>
    <w:rsid w:val="00DD3B68"/>
    <w:rsid w:val="00DD3C87"/>
    <w:rsid w:val="00DD3DE4"/>
    <w:rsid w:val="00DD42C0"/>
    <w:rsid w:val="00DD46BF"/>
    <w:rsid w:val="00DD4ACE"/>
    <w:rsid w:val="00DD4C78"/>
    <w:rsid w:val="00DD4D73"/>
    <w:rsid w:val="00DD525E"/>
    <w:rsid w:val="00DD52E6"/>
    <w:rsid w:val="00DD55B4"/>
    <w:rsid w:val="00DD55D9"/>
    <w:rsid w:val="00DD5D6C"/>
    <w:rsid w:val="00DD5F1C"/>
    <w:rsid w:val="00DD5F90"/>
    <w:rsid w:val="00DD622D"/>
    <w:rsid w:val="00DD62E2"/>
    <w:rsid w:val="00DD6838"/>
    <w:rsid w:val="00DD6EEE"/>
    <w:rsid w:val="00DD7064"/>
    <w:rsid w:val="00DD7135"/>
    <w:rsid w:val="00DD7383"/>
    <w:rsid w:val="00DD75E2"/>
    <w:rsid w:val="00DD788E"/>
    <w:rsid w:val="00DD792B"/>
    <w:rsid w:val="00DD7F15"/>
    <w:rsid w:val="00DD7F91"/>
    <w:rsid w:val="00DE057C"/>
    <w:rsid w:val="00DE05AC"/>
    <w:rsid w:val="00DE06BC"/>
    <w:rsid w:val="00DE09D5"/>
    <w:rsid w:val="00DE0F50"/>
    <w:rsid w:val="00DE11C8"/>
    <w:rsid w:val="00DE1214"/>
    <w:rsid w:val="00DE157B"/>
    <w:rsid w:val="00DE17BD"/>
    <w:rsid w:val="00DE18D5"/>
    <w:rsid w:val="00DE1A56"/>
    <w:rsid w:val="00DE1B7E"/>
    <w:rsid w:val="00DE1D00"/>
    <w:rsid w:val="00DE1D51"/>
    <w:rsid w:val="00DE1E0D"/>
    <w:rsid w:val="00DE2522"/>
    <w:rsid w:val="00DE2937"/>
    <w:rsid w:val="00DE3A1E"/>
    <w:rsid w:val="00DE3ACB"/>
    <w:rsid w:val="00DE3B2F"/>
    <w:rsid w:val="00DE3CAE"/>
    <w:rsid w:val="00DE4011"/>
    <w:rsid w:val="00DE41D4"/>
    <w:rsid w:val="00DE42A0"/>
    <w:rsid w:val="00DE4604"/>
    <w:rsid w:val="00DE4A4C"/>
    <w:rsid w:val="00DE4E86"/>
    <w:rsid w:val="00DE4F70"/>
    <w:rsid w:val="00DE500F"/>
    <w:rsid w:val="00DE5061"/>
    <w:rsid w:val="00DE50BE"/>
    <w:rsid w:val="00DE51F2"/>
    <w:rsid w:val="00DE545E"/>
    <w:rsid w:val="00DE55D5"/>
    <w:rsid w:val="00DE5C4E"/>
    <w:rsid w:val="00DE5D3E"/>
    <w:rsid w:val="00DE5ED3"/>
    <w:rsid w:val="00DE5FF3"/>
    <w:rsid w:val="00DE658B"/>
    <w:rsid w:val="00DE676E"/>
    <w:rsid w:val="00DE6A27"/>
    <w:rsid w:val="00DE6C9F"/>
    <w:rsid w:val="00DE6F56"/>
    <w:rsid w:val="00DE7220"/>
    <w:rsid w:val="00DE7788"/>
    <w:rsid w:val="00DE789D"/>
    <w:rsid w:val="00DE7AE5"/>
    <w:rsid w:val="00DE7BF6"/>
    <w:rsid w:val="00DE7D66"/>
    <w:rsid w:val="00DF0452"/>
    <w:rsid w:val="00DF05C6"/>
    <w:rsid w:val="00DF0743"/>
    <w:rsid w:val="00DF0B7B"/>
    <w:rsid w:val="00DF0DA9"/>
    <w:rsid w:val="00DF15E6"/>
    <w:rsid w:val="00DF179D"/>
    <w:rsid w:val="00DF215F"/>
    <w:rsid w:val="00DF2224"/>
    <w:rsid w:val="00DF2556"/>
    <w:rsid w:val="00DF2927"/>
    <w:rsid w:val="00DF2ABD"/>
    <w:rsid w:val="00DF2B8E"/>
    <w:rsid w:val="00DF2BCA"/>
    <w:rsid w:val="00DF2F89"/>
    <w:rsid w:val="00DF2FF6"/>
    <w:rsid w:val="00DF34B8"/>
    <w:rsid w:val="00DF361B"/>
    <w:rsid w:val="00DF36BF"/>
    <w:rsid w:val="00DF399D"/>
    <w:rsid w:val="00DF3BDC"/>
    <w:rsid w:val="00DF3E60"/>
    <w:rsid w:val="00DF3F6D"/>
    <w:rsid w:val="00DF436A"/>
    <w:rsid w:val="00DF45F3"/>
    <w:rsid w:val="00DF4A6B"/>
    <w:rsid w:val="00DF507B"/>
    <w:rsid w:val="00DF50A0"/>
    <w:rsid w:val="00DF53DA"/>
    <w:rsid w:val="00DF54B5"/>
    <w:rsid w:val="00DF55E2"/>
    <w:rsid w:val="00DF57AF"/>
    <w:rsid w:val="00DF593B"/>
    <w:rsid w:val="00DF5AD7"/>
    <w:rsid w:val="00DF5C7F"/>
    <w:rsid w:val="00DF5D59"/>
    <w:rsid w:val="00DF5F23"/>
    <w:rsid w:val="00DF6586"/>
    <w:rsid w:val="00DF66FA"/>
    <w:rsid w:val="00DF6AB2"/>
    <w:rsid w:val="00DF6B04"/>
    <w:rsid w:val="00DF6EC8"/>
    <w:rsid w:val="00DF731D"/>
    <w:rsid w:val="00DF740A"/>
    <w:rsid w:val="00DF7481"/>
    <w:rsid w:val="00DF7527"/>
    <w:rsid w:val="00DF7893"/>
    <w:rsid w:val="00DF7F45"/>
    <w:rsid w:val="00E001C0"/>
    <w:rsid w:val="00E0020D"/>
    <w:rsid w:val="00E00354"/>
    <w:rsid w:val="00E003D7"/>
    <w:rsid w:val="00E0064A"/>
    <w:rsid w:val="00E006F3"/>
    <w:rsid w:val="00E0074A"/>
    <w:rsid w:val="00E0097B"/>
    <w:rsid w:val="00E00B38"/>
    <w:rsid w:val="00E00C04"/>
    <w:rsid w:val="00E00E4E"/>
    <w:rsid w:val="00E011C9"/>
    <w:rsid w:val="00E0141D"/>
    <w:rsid w:val="00E014AB"/>
    <w:rsid w:val="00E01674"/>
    <w:rsid w:val="00E0180E"/>
    <w:rsid w:val="00E01940"/>
    <w:rsid w:val="00E02248"/>
    <w:rsid w:val="00E023CA"/>
    <w:rsid w:val="00E02480"/>
    <w:rsid w:val="00E02581"/>
    <w:rsid w:val="00E02E90"/>
    <w:rsid w:val="00E03135"/>
    <w:rsid w:val="00E0354F"/>
    <w:rsid w:val="00E0358C"/>
    <w:rsid w:val="00E0364C"/>
    <w:rsid w:val="00E04276"/>
    <w:rsid w:val="00E04611"/>
    <w:rsid w:val="00E049DA"/>
    <w:rsid w:val="00E04D07"/>
    <w:rsid w:val="00E053D5"/>
    <w:rsid w:val="00E053E8"/>
    <w:rsid w:val="00E056BA"/>
    <w:rsid w:val="00E0582C"/>
    <w:rsid w:val="00E05CC9"/>
    <w:rsid w:val="00E05CE8"/>
    <w:rsid w:val="00E05CF8"/>
    <w:rsid w:val="00E05E2F"/>
    <w:rsid w:val="00E066DB"/>
    <w:rsid w:val="00E0689D"/>
    <w:rsid w:val="00E06AC7"/>
    <w:rsid w:val="00E06CE0"/>
    <w:rsid w:val="00E06D30"/>
    <w:rsid w:val="00E070D5"/>
    <w:rsid w:val="00E07644"/>
    <w:rsid w:val="00E0784C"/>
    <w:rsid w:val="00E0788D"/>
    <w:rsid w:val="00E07B26"/>
    <w:rsid w:val="00E07D19"/>
    <w:rsid w:val="00E07D9C"/>
    <w:rsid w:val="00E103D9"/>
    <w:rsid w:val="00E108BA"/>
    <w:rsid w:val="00E10913"/>
    <w:rsid w:val="00E10D87"/>
    <w:rsid w:val="00E111CA"/>
    <w:rsid w:val="00E112B9"/>
    <w:rsid w:val="00E11A93"/>
    <w:rsid w:val="00E126AC"/>
    <w:rsid w:val="00E1280E"/>
    <w:rsid w:val="00E12FCE"/>
    <w:rsid w:val="00E12FD4"/>
    <w:rsid w:val="00E1350F"/>
    <w:rsid w:val="00E14185"/>
    <w:rsid w:val="00E144CE"/>
    <w:rsid w:val="00E14566"/>
    <w:rsid w:val="00E14799"/>
    <w:rsid w:val="00E147B5"/>
    <w:rsid w:val="00E14818"/>
    <w:rsid w:val="00E14847"/>
    <w:rsid w:val="00E14BDB"/>
    <w:rsid w:val="00E156CC"/>
    <w:rsid w:val="00E15CF3"/>
    <w:rsid w:val="00E15D03"/>
    <w:rsid w:val="00E161D9"/>
    <w:rsid w:val="00E162AB"/>
    <w:rsid w:val="00E16516"/>
    <w:rsid w:val="00E167C9"/>
    <w:rsid w:val="00E16923"/>
    <w:rsid w:val="00E16B56"/>
    <w:rsid w:val="00E16BBA"/>
    <w:rsid w:val="00E16F80"/>
    <w:rsid w:val="00E17025"/>
    <w:rsid w:val="00E1730F"/>
    <w:rsid w:val="00E175A3"/>
    <w:rsid w:val="00E176CC"/>
    <w:rsid w:val="00E176E1"/>
    <w:rsid w:val="00E17997"/>
    <w:rsid w:val="00E179A9"/>
    <w:rsid w:val="00E17BC6"/>
    <w:rsid w:val="00E203F0"/>
    <w:rsid w:val="00E2049D"/>
    <w:rsid w:val="00E2089E"/>
    <w:rsid w:val="00E208CA"/>
    <w:rsid w:val="00E208FE"/>
    <w:rsid w:val="00E20BFE"/>
    <w:rsid w:val="00E20C11"/>
    <w:rsid w:val="00E20C32"/>
    <w:rsid w:val="00E20E51"/>
    <w:rsid w:val="00E20E9F"/>
    <w:rsid w:val="00E21296"/>
    <w:rsid w:val="00E214DC"/>
    <w:rsid w:val="00E2155A"/>
    <w:rsid w:val="00E217AC"/>
    <w:rsid w:val="00E2188D"/>
    <w:rsid w:val="00E21E0F"/>
    <w:rsid w:val="00E21E1E"/>
    <w:rsid w:val="00E22166"/>
    <w:rsid w:val="00E2269C"/>
    <w:rsid w:val="00E228F3"/>
    <w:rsid w:val="00E2293E"/>
    <w:rsid w:val="00E23103"/>
    <w:rsid w:val="00E231B6"/>
    <w:rsid w:val="00E2375A"/>
    <w:rsid w:val="00E2391B"/>
    <w:rsid w:val="00E23B60"/>
    <w:rsid w:val="00E23CBA"/>
    <w:rsid w:val="00E23FAB"/>
    <w:rsid w:val="00E2424E"/>
    <w:rsid w:val="00E2469F"/>
    <w:rsid w:val="00E246FD"/>
    <w:rsid w:val="00E24A3C"/>
    <w:rsid w:val="00E24A92"/>
    <w:rsid w:val="00E24C23"/>
    <w:rsid w:val="00E24D56"/>
    <w:rsid w:val="00E24ECA"/>
    <w:rsid w:val="00E25368"/>
    <w:rsid w:val="00E254CC"/>
    <w:rsid w:val="00E254E5"/>
    <w:rsid w:val="00E25654"/>
    <w:rsid w:val="00E25AC8"/>
    <w:rsid w:val="00E25CA4"/>
    <w:rsid w:val="00E25CE5"/>
    <w:rsid w:val="00E26269"/>
    <w:rsid w:val="00E26395"/>
    <w:rsid w:val="00E263DE"/>
    <w:rsid w:val="00E264EC"/>
    <w:rsid w:val="00E265DD"/>
    <w:rsid w:val="00E26620"/>
    <w:rsid w:val="00E26661"/>
    <w:rsid w:val="00E2690B"/>
    <w:rsid w:val="00E26FC8"/>
    <w:rsid w:val="00E273A0"/>
    <w:rsid w:val="00E276AE"/>
    <w:rsid w:val="00E278F2"/>
    <w:rsid w:val="00E2798F"/>
    <w:rsid w:val="00E27A90"/>
    <w:rsid w:val="00E27ABE"/>
    <w:rsid w:val="00E27E57"/>
    <w:rsid w:val="00E30066"/>
    <w:rsid w:val="00E30390"/>
    <w:rsid w:val="00E30696"/>
    <w:rsid w:val="00E30CB0"/>
    <w:rsid w:val="00E31075"/>
    <w:rsid w:val="00E31908"/>
    <w:rsid w:val="00E31945"/>
    <w:rsid w:val="00E32777"/>
    <w:rsid w:val="00E3284F"/>
    <w:rsid w:val="00E32A65"/>
    <w:rsid w:val="00E32F27"/>
    <w:rsid w:val="00E32F53"/>
    <w:rsid w:val="00E332E4"/>
    <w:rsid w:val="00E3335C"/>
    <w:rsid w:val="00E3336B"/>
    <w:rsid w:val="00E334CF"/>
    <w:rsid w:val="00E33767"/>
    <w:rsid w:val="00E33909"/>
    <w:rsid w:val="00E341CB"/>
    <w:rsid w:val="00E3442A"/>
    <w:rsid w:val="00E3474E"/>
    <w:rsid w:val="00E34A73"/>
    <w:rsid w:val="00E34F31"/>
    <w:rsid w:val="00E357E8"/>
    <w:rsid w:val="00E35FBD"/>
    <w:rsid w:val="00E3605B"/>
    <w:rsid w:val="00E360DB"/>
    <w:rsid w:val="00E36224"/>
    <w:rsid w:val="00E3635D"/>
    <w:rsid w:val="00E36423"/>
    <w:rsid w:val="00E36435"/>
    <w:rsid w:val="00E36875"/>
    <w:rsid w:val="00E36905"/>
    <w:rsid w:val="00E3696E"/>
    <w:rsid w:val="00E36C84"/>
    <w:rsid w:val="00E36F1B"/>
    <w:rsid w:val="00E37506"/>
    <w:rsid w:val="00E3753B"/>
    <w:rsid w:val="00E3761F"/>
    <w:rsid w:val="00E37B89"/>
    <w:rsid w:val="00E37E46"/>
    <w:rsid w:val="00E40031"/>
    <w:rsid w:val="00E400B2"/>
    <w:rsid w:val="00E40735"/>
    <w:rsid w:val="00E409E6"/>
    <w:rsid w:val="00E40DE4"/>
    <w:rsid w:val="00E40F10"/>
    <w:rsid w:val="00E4185D"/>
    <w:rsid w:val="00E41874"/>
    <w:rsid w:val="00E419A7"/>
    <w:rsid w:val="00E41ADB"/>
    <w:rsid w:val="00E4215B"/>
    <w:rsid w:val="00E42383"/>
    <w:rsid w:val="00E4243E"/>
    <w:rsid w:val="00E424E0"/>
    <w:rsid w:val="00E42953"/>
    <w:rsid w:val="00E42AC7"/>
    <w:rsid w:val="00E42EDE"/>
    <w:rsid w:val="00E43092"/>
    <w:rsid w:val="00E43399"/>
    <w:rsid w:val="00E43751"/>
    <w:rsid w:val="00E43AFC"/>
    <w:rsid w:val="00E43B6C"/>
    <w:rsid w:val="00E43BBA"/>
    <w:rsid w:val="00E43BD1"/>
    <w:rsid w:val="00E43CC6"/>
    <w:rsid w:val="00E445AD"/>
    <w:rsid w:val="00E44643"/>
    <w:rsid w:val="00E448E0"/>
    <w:rsid w:val="00E4497C"/>
    <w:rsid w:val="00E44C07"/>
    <w:rsid w:val="00E44CA2"/>
    <w:rsid w:val="00E44DB6"/>
    <w:rsid w:val="00E4517C"/>
    <w:rsid w:val="00E454D2"/>
    <w:rsid w:val="00E45BB9"/>
    <w:rsid w:val="00E45DF6"/>
    <w:rsid w:val="00E46167"/>
    <w:rsid w:val="00E46493"/>
    <w:rsid w:val="00E46C57"/>
    <w:rsid w:val="00E46E8B"/>
    <w:rsid w:val="00E471EB"/>
    <w:rsid w:val="00E476A2"/>
    <w:rsid w:val="00E479EF"/>
    <w:rsid w:val="00E47DC8"/>
    <w:rsid w:val="00E47F11"/>
    <w:rsid w:val="00E5018B"/>
    <w:rsid w:val="00E502AA"/>
    <w:rsid w:val="00E504BB"/>
    <w:rsid w:val="00E50996"/>
    <w:rsid w:val="00E50CC2"/>
    <w:rsid w:val="00E50F39"/>
    <w:rsid w:val="00E50FB1"/>
    <w:rsid w:val="00E51608"/>
    <w:rsid w:val="00E5165B"/>
    <w:rsid w:val="00E517EB"/>
    <w:rsid w:val="00E51AAB"/>
    <w:rsid w:val="00E51C37"/>
    <w:rsid w:val="00E51F6B"/>
    <w:rsid w:val="00E520B5"/>
    <w:rsid w:val="00E52454"/>
    <w:rsid w:val="00E5291D"/>
    <w:rsid w:val="00E52AF0"/>
    <w:rsid w:val="00E52E88"/>
    <w:rsid w:val="00E52FBA"/>
    <w:rsid w:val="00E5301A"/>
    <w:rsid w:val="00E532DD"/>
    <w:rsid w:val="00E5331A"/>
    <w:rsid w:val="00E53728"/>
    <w:rsid w:val="00E540D7"/>
    <w:rsid w:val="00E541F4"/>
    <w:rsid w:val="00E54254"/>
    <w:rsid w:val="00E542FF"/>
    <w:rsid w:val="00E54670"/>
    <w:rsid w:val="00E5471E"/>
    <w:rsid w:val="00E5476B"/>
    <w:rsid w:val="00E54837"/>
    <w:rsid w:val="00E548C9"/>
    <w:rsid w:val="00E5491B"/>
    <w:rsid w:val="00E54961"/>
    <w:rsid w:val="00E54C08"/>
    <w:rsid w:val="00E54F36"/>
    <w:rsid w:val="00E5520D"/>
    <w:rsid w:val="00E555E4"/>
    <w:rsid w:val="00E56060"/>
    <w:rsid w:val="00E56141"/>
    <w:rsid w:val="00E56C38"/>
    <w:rsid w:val="00E56CAD"/>
    <w:rsid w:val="00E57096"/>
    <w:rsid w:val="00E5742F"/>
    <w:rsid w:val="00E578AE"/>
    <w:rsid w:val="00E57916"/>
    <w:rsid w:val="00E57BC9"/>
    <w:rsid w:val="00E57F9B"/>
    <w:rsid w:val="00E60463"/>
    <w:rsid w:val="00E607CB"/>
    <w:rsid w:val="00E60827"/>
    <w:rsid w:val="00E6089E"/>
    <w:rsid w:val="00E6093C"/>
    <w:rsid w:val="00E60A96"/>
    <w:rsid w:val="00E60B7F"/>
    <w:rsid w:val="00E60F74"/>
    <w:rsid w:val="00E60FD5"/>
    <w:rsid w:val="00E6158C"/>
    <w:rsid w:val="00E61AF7"/>
    <w:rsid w:val="00E61BEA"/>
    <w:rsid w:val="00E61D43"/>
    <w:rsid w:val="00E61FE8"/>
    <w:rsid w:val="00E6211F"/>
    <w:rsid w:val="00E623A2"/>
    <w:rsid w:val="00E627BD"/>
    <w:rsid w:val="00E627D1"/>
    <w:rsid w:val="00E62EE7"/>
    <w:rsid w:val="00E62F57"/>
    <w:rsid w:val="00E6327F"/>
    <w:rsid w:val="00E63526"/>
    <w:rsid w:val="00E6364B"/>
    <w:rsid w:val="00E63DF0"/>
    <w:rsid w:val="00E63FC3"/>
    <w:rsid w:val="00E64773"/>
    <w:rsid w:val="00E64C57"/>
    <w:rsid w:val="00E64DC2"/>
    <w:rsid w:val="00E64F0C"/>
    <w:rsid w:val="00E658A6"/>
    <w:rsid w:val="00E6593E"/>
    <w:rsid w:val="00E65C65"/>
    <w:rsid w:val="00E65D97"/>
    <w:rsid w:val="00E65E26"/>
    <w:rsid w:val="00E66165"/>
    <w:rsid w:val="00E66186"/>
    <w:rsid w:val="00E66204"/>
    <w:rsid w:val="00E66287"/>
    <w:rsid w:val="00E66445"/>
    <w:rsid w:val="00E66831"/>
    <w:rsid w:val="00E669FE"/>
    <w:rsid w:val="00E671CD"/>
    <w:rsid w:val="00E6747E"/>
    <w:rsid w:val="00E675E8"/>
    <w:rsid w:val="00E677D4"/>
    <w:rsid w:val="00E67BC6"/>
    <w:rsid w:val="00E67C31"/>
    <w:rsid w:val="00E67CE4"/>
    <w:rsid w:val="00E67E3B"/>
    <w:rsid w:val="00E70123"/>
    <w:rsid w:val="00E701B8"/>
    <w:rsid w:val="00E70303"/>
    <w:rsid w:val="00E70331"/>
    <w:rsid w:val="00E70410"/>
    <w:rsid w:val="00E70486"/>
    <w:rsid w:val="00E7060A"/>
    <w:rsid w:val="00E706BC"/>
    <w:rsid w:val="00E711F0"/>
    <w:rsid w:val="00E71E3C"/>
    <w:rsid w:val="00E721FF"/>
    <w:rsid w:val="00E72207"/>
    <w:rsid w:val="00E7231A"/>
    <w:rsid w:val="00E723DA"/>
    <w:rsid w:val="00E728AA"/>
    <w:rsid w:val="00E72FFC"/>
    <w:rsid w:val="00E73592"/>
    <w:rsid w:val="00E7394F"/>
    <w:rsid w:val="00E73A03"/>
    <w:rsid w:val="00E74410"/>
    <w:rsid w:val="00E74438"/>
    <w:rsid w:val="00E745E3"/>
    <w:rsid w:val="00E74C53"/>
    <w:rsid w:val="00E74FEF"/>
    <w:rsid w:val="00E75BD6"/>
    <w:rsid w:val="00E75C49"/>
    <w:rsid w:val="00E75E1C"/>
    <w:rsid w:val="00E76332"/>
    <w:rsid w:val="00E76BC9"/>
    <w:rsid w:val="00E76FA2"/>
    <w:rsid w:val="00E77079"/>
    <w:rsid w:val="00E770F6"/>
    <w:rsid w:val="00E77131"/>
    <w:rsid w:val="00E77218"/>
    <w:rsid w:val="00E77303"/>
    <w:rsid w:val="00E776F8"/>
    <w:rsid w:val="00E77A2A"/>
    <w:rsid w:val="00E77FAB"/>
    <w:rsid w:val="00E8002D"/>
    <w:rsid w:val="00E801DF"/>
    <w:rsid w:val="00E80407"/>
    <w:rsid w:val="00E80478"/>
    <w:rsid w:val="00E80A15"/>
    <w:rsid w:val="00E81766"/>
    <w:rsid w:val="00E81954"/>
    <w:rsid w:val="00E81ADB"/>
    <w:rsid w:val="00E81D69"/>
    <w:rsid w:val="00E820A3"/>
    <w:rsid w:val="00E8225F"/>
    <w:rsid w:val="00E8276A"/>
    <w:rsid w:val="00E8285C"/>
    <w:rsid w:val="00E828F7"/>
    <w:rsid w:val="00E82C14"/>
    <w:rsid w:val="00E834AF"/>
    <w:rsid w:val="00E838F2"/>
    <w:rsid w:val="00E83C71"/>
    <w:rsid w:val="00E843A2"/>
    <w:rsid w:val="00E8477E"/>
    <w:rsid w:val="00E847F3"/>
    <w:rsid w:val="00E84E0D"/>
    <w:rsid w:val="00E853A2"/>
    <w:rsid w:val="00E8573F"/>
    <w:rsid w:val="00E85749"/>
    <w:rsid w:val="00E85B65"/>
    <w:rsid w:val="00E85BBF"/>
    <w:rsid w:val="00E85CAF"/>
    <w:rsid w:val="00E86151"/>
    <w:rsid w:val="00E86178"/>
    <w:rsid w:val="00E86706"/>
    <w:rsid w:val="00E8677D"/>
    <w:rsid w:val="00E86EA2"/>
    <w:rsid w:val="00E86EC9"/>
    <w:rsid w:val="00E874E9"/>
    <w:rsid w:val="00E900D7"/>
    <w:rsid w:val="00E902E6"/>
    <w:rsid w:val="00E90342"/>
    <w:rsid w:val="00E906C3"/>
    <w:rsid w:val="00E90920"/>
    <w:rsid w:val="00E90973"/>
    <w:rsid w:val="00E90B0A"/>
    <w:rsid w:val="00E90BB4"/>
    <w:rsid w:val="00E90D20"/>
    <w:rsid w:val="00E90F24"/>
    <w:rsid w:val="00E90F5B"/>
    <w:rsid w:val="00E90FF0"/>
    <w:rsid w:val="00E913A4"/>
    <w:rsid w:val="00E91403"/>
    <w:rsid w:val="00E91455"/>
    <w:rsid w:val="00E91AEF"/>
    <w:rsid w:val="00E91C79"/>
    <w:rsid w:val="00E921E8"/>
    <w:rsid w:val="00E922AB"/>
    <w:rsid w:val="00E92540"/>
    <w:rsid w:val="00E92678"/>
    <w:rsid w:val="00E9285B"/>
    <w:rsid w:val="00E92DAA"/>
    <w:rsid w:val="00E92E01"/>
    <w:rsid w:val="00E92F60"/>
    <w:rsid w:val="00E932BC"/>
    <w:rsid w:val="00E932D0"/>
    <w:rsid w:val="00E9340B"/>
    <w:rsid w:val="00E934C0"/>
    <w:rsid w:val="00E935DA"/>
    <w:rsid w:val="00E93654"/>
    <w:rsid w:val="00E93731"/>
    <w:rsid w:val="00E93D08"/>
    <w:rsid w:val="00E93FCF"/>
    <w:rsid w:val="00E941BE"/>
    <w:rsid w:val="00E9422E"/>
    <w:rsid w:val="00E94344"/>
    <w:rsid w:val="00E943FF"/>
    <w:rsid w:val="00E9489F"/>
    <w:rsid w:val="00E94AA6"/>
    <w:rsid w:val="00E94C05"/>
    <w:rsid w:val="00E94DE9"/>
    <w:rsid w:val="00E94E79"/>
    <w:rsid w:val="00E94E95"/>
    <w:rsid w:val="00E94F83"/>
    <w:rsid w:val="00E94FCE"/>
    <w:rsid w:val="00E954EE"/>
    <w:rsid w:val="00E9578E"/>
    <w:rsid w:val="00E9590E"/>
    <w:rsid w:val="00E95A31"/>
    <w:rsid w:val="00E95D80"/>
    <w:rsid w:val="00E95FC3"/>
    <w:rsid w:val="00E965E6"/>
    <w:rsid w:val="00E9679B"/>
    <w:rsid w:val="00E96873"/>
    <w:rsid w:val="00E96C11"/>
    <w:rsid w:val="00E971D1"/>
    <w:rsid w:val="00E97394"/>
    <w:rsid w:val="00E9796D"/>
    <w:rsid w:val="00E979EF"/>
    <w:rsid w:val="00EA0098"/>
    <w:rsid w:val="00EA0491"/>
    <w:rsid w:val="00EA0510"/>
    <w:rsid w:val="00EA05CA"/>
    <w:rsid w:val="00EA071E"/>
    <w:rsid w:val="00EA072A"/>
    <w:rsid w:val="00EA0BE0"/>
    <w:rsid w:val="00EA0E6A"/>
    <w:rsid w:val="00EA1589"/>
    <w:rsid w:val="00EA1A2A"/>
    <w:rsid w:val="00EA1A37"/>
    <w:rsid w:val="00EA1DC9"/>
    <w:rsid w:val="00EA2091"/>
    <w:rsid w:val="00EA2167"/>
    <w:rsid w:val="00EA2323"/>
    <w:rsid w:val="00EA242C"/>
    <w:rsid w:val="00EA25B2"/>
    <w:rsid w:val="00EA287A"/>
    <w:rsid w:val="00EA2B6C"/>
    <w:rsid w:val="00EA2FE9"/>
    <w:rsid w:val="00EA30FC"/>
    <w:rsid w:val="00EA31BC"/>
    <w:rsid w:val="00EA335D"/>
    <w:rsid w:val="00EA3438"/>
    <w:rsid w:val="00EA3644"/>
    <w:rsid w:val="00EA39B2"/>
    <w:rsid w:val="00EA3AEB"/>
    <w:rsid w:val="00EA3BC6"/>
    <w:rsid w:val="00EA3D8B"/>
    <w:rsid w:val="00EA3FB9"/>
    <w:rsid w:val="00EA4564"/>
    <w:rsid w:val="00EA4666"/>
    <w:rsid w:val="00EA47EC"/>
    <w:rsid w:val="00EA4938"/>
    <w:rsid w:val="00EA4AB4"/>
    <w:rsid w:val="00EA4BCE"/>
    <w:rsid w:val="00EA4DC7"/>
    <w:rsid w:val="00EA4F1A"/>
    <w:rsid w:val="00EA4F38"/>
    <w:rsid w:val="00EA4FC9"/>
    <w:rsid w:val="00EA5352"/>
    <w:rsid w:val="00EA555E"/>
    <w:rsid w:val="00EA56D8"/>
    <w:rsid w:val="00EA5880"/>
    <w:rsid w:val="00EA5F3D"/>
    <w:rsid w:val="00EA6340"/>
    <w:rsid w:val="00EA637C"/>
    <w:rsid w:val="00EA6500"/>
    <w:rsid w:val="00EA65B7"/>
    <w:rsid w:val="00EA673B"/>
    <w:rsid w:val="00EA6815"/>
    <w:rsid w:val="00EA6B3F"/>
    <w:rsid w:val="00EA6B59"/>
    <w:rsid w:val="00EA6C8B"/>
    <w:rsid w:val="00EA74BE"/>
    <w:rsid w:val="00EA7520"/>
    <w:rsid w:val="00EA7755"/>
    <w:rsid w:val="00EA7A62"/>
    <w:rsid w:val="00EA7CA0"/>
    <w:rsid w:val="00EB01A8"/>
    <w:rsid w:val="00EB0270"/>
    <w:rsid w:val="00EB0369"/>
    <w:rsid w:val="00EB05E7"/>
    <w:rsid w:val="00EB0722"/>
    <w:rsid w:val="00EB0BC1"/>
    <w:rsid w:val="00EB0BDC"/>
    <w:rsid w:val="00EB0FD0"/>
    <w:rsid w:val="00EB1358"/>
    <w:rsid w:val="00EB1392"/>
    <w:rsid w:val="00EB148D"/>
    <w:rsid w:val="00EB1A61"/>
    <w:rsid w:val="00EB1C60"/>
    <w:rsid w:val="00EB2163"/>
    <w:rsid w:val="00EB226D"/>
    <w:rsid w:val="00EB27C9"/>
    <w:rsid w:val="00EB2932"/>
    <w:rsid w:val="00EB2995"/>
    <w:rsid w:val="00EB2F3F"/>
    <w:rsid w:val="00EB343A"/>
    <w:rsid w:val="00EB3852"/>
    <w:rsid w:val="00EB3AFC"/>
    <w:rsid w:val="00EB42FF"/>
    <w:rsid w:val="00EB486C"/>
    <w:rsid w:val="00EB4A52"/>
    <w:rsid w:val="00EB4AE7"/>
    <w:rsid w:val="00EB4E48"/>
    <w:rsid w:val="00EB51A8"/>
    <w:rsid w:val="00EB58DC"/>
    <w:rsid w:val="00EB59B0"/>
    <w:rsid w:val="00EB5EB8"/>
    <w:rsid w:val="00EB601F"/>
    <w:rsid w:val="00EB62BB"/>
    <w:rsid w:val="00EB62D3"/>
    <w:rsid w:val="00EB63CD"/>
    <w:rsid w:val="00EB644D"/>
    <w:rsid w:val="00EB6649"/>
    <w:rsid w:val="00EB6B3E"/>
    <w:rsid w:val="00EB6CD3"/>
    <w:rsid w:val="00EB6D10"/>
    <w:rsid w:val="00EB6F83"/>
    <w:rsid w:val="00EB7056"/>
    <w:rsid w:val="00EB713D"/>
    <w:rsid w:val="00EB7B1E"/>
    <w:rsid w:val="00EB7F0F"/>
    <w:rsid w:val="00EC0093"/>
    <w:rsid w:val="00EC07FE"/>
    <w:rsid w:val="00EC0880"/>
    <w:rsid w:val="00EC0AA8"/>
    <w:rsid w:val="00EC0C97"/>
    <w:rsid w:val="00EC0D59"/>
    <w:rsid w:val="00EC0FCD"/>
    <w:rsid w:val="00EC0FF2"/>
    <w:rsid w:val="00EC103A"/>
    <w:rsid w:val="00EC10B2"/>
    <w:rsid w:val="00EC1461"/>
    <w:rsid w:val="00EC165E"/>
    <w:rsid w:val="00EC19BE"/>
    <w:rsid w:val="00EC1D62"/>
    <w:rsid w:val="00EC20B1"/>
    <w:rsid w:val="00EC21A7"/>
    <w:rsid w:val="00EC2587"/>
    <w:rsid w:val="00EC25F9"/>
    <w:rsid w:val="00EC281A"/>
    <w:rsid w:val="00EC2CF1"/>
    <w:rsid w:val="00EC2D08"/>
    <w:rsid w:val="00EC2F20"/>
    <w:rsid w:val="00EC33F9"/>
    <w:rsid w:val="00EC3970"/>
    <w:rsid w:val="00EC3A54"/>
    <w:rsid w:val="00EC3ADE"/>
    <w:rsid w:val="00EC3E8A"/>
    <w:rsid w:val="00EC41BC"/>
    <w:rsid w:val="00EC41CF"/>
    <w:rsid w:val="00EC4255"/>
    <w:rsid w:val="00EC425B"/>
    <w:rsid w:val="00EC4345"/>
    <w:rsid w:val="00EC4369"/>
    <w:rsid w:val="00EC445F"/>
    <w:rsid w:val="00EC4711"/>
    <w:rsid w:val="00EC48EF"/>
    <w:rsid w:val="00EC4B0A"/>
    <w:rsid w:val="00EC4C11"/>
    <w:rsid w:val="00EC4C4E"/>
    <w:rsid w:val="00EC5074"/>
    <w:rsid w:val="00EC513A"/>
    <w:rsid w:val="00EC5C48"/>
    <w:rsid w:val="00EC5D1F"/>
    <w:rsid w:val="00EC612A"/>
    <w:rsid w:val="00EC658E"/>
    <w:rsid w:val="00EC6AF5"/>
    <w:rsid w:val="00EC6DE4"/>
    <w:rsid w:val="00EC7045"/>
    <w:rsid w:val="00EC74BB"/>
    <w:rsid w:val="00EC7621"/>
    <w:rsid w:val="00EC795A"/>
    <w:rsid w:val="00EC7CD6"/>
    <w:rsid w:val="00EC7E06"/>
    <w:rsid w:val="00EC7E2B"/>
    <w:rsid w:val="00EC7E6C"/>
    <w:rsid w:val="00EC7F32"/>
    <w:rsid w:val="00ED0017"/>
    <w:rsid w:val="00ED048E"/>
    <w:rsid w:val="00ED048F"/>
    <w:rsid w:val="00ED06B2"/>
    <w:rsid w:val="00ED0710"/>
    <w:rsid w:val="00ED0904"/>
    <w:rsid w:val="00ED0947"/>
    <w:rsid w:val="00ED0CAA"/>
    <w:rsid w:val="00ED0D06"/>
    <w:rsid w:val="00ED1138"/>
    <w:rsid w:val="00ED11DA"/>
    <w:rsid w:val="00ED125A"/>
    <w:rsid w:val="00ED12C7"/>
    <w:rsid w:val="00ED1504"/>
    <w:rsid w:val="00ED1621"/>
    <w:rsid w:val="00ED175C"/>
    <w:rsid w:val="00ED1AF3"/>
    <w:rsid w:val="00ED2473"/>
    <w:rsid w:val="00ED24F6"/>
    <w:rsid w:val="00ED2C8C"/>
    <w:rsid w:val="00ED2CE8"/>
    <w:rsid w:val="00ED2EA8"/>
    <w:rsid w:val="00ED2F11"/>
    <w:rsid w:val="00ED32E4"/>
    <w:rsid w:val="00ED3A8A"/>
    <w:rsid w:val="00ED3AC5"/>
    <w:rsid w:val="00ED3E71"/>
    <w:rsid w:val="00ED3EF9"/>
    <w:rsid w:val="00ED3F8B"/>
    <w:rsid w:val="00ED4031"/>
    <w:rsid w:val="00ED41DF"/>
    <w:rsid w:val="00ED4485"/>
    <w:rsid w:val="00ED449F"/>
    <w:rsid w:val="00ED457A"/>
    <w:rsid w:val="00ED457C"/>
    <w:rsid w:val="00ED4AF3"/>
    <w:rsid w:val="00ED4C16"/>
    <w:rsid w:val="00ED4C7A"/>
    <w:rsid w:val="00ED4E44"/>
    <w:rsid w:val="00ED4F25"/>
    <w:rsid w:val="00ED50B3"/>
    <w:rsid w:val="00ED5429"/>
    <w:rsid w:val="00ED5C38"/>
    <w:rsid w:val="00ED5EBB"/>
    <w:rsid w:val="00ED6706"/>
    <w:rsid w:val="00ED67C5"/>
    <w:rsid w:val="00ED6936"/>
    <w:rsid w:val="00ED6B1C"/>
    <w:rsid w:val="00ED6DE8"/>
    <w:rsid w:val="00ED71D9"/>
    <w:rsid w:val="00ED72C0"/>
    <w:rsid w:val="00ED73F9"/>
    <w:rsid w:val="00ED7816"/>
    <w:rsid w:val="00ED7922"/>
    <w:rsid w:val="00ED7EAF"/>
    <w:rsid w:val="00ED7F62"/>
    <w:rsid w:val="00EE043E"/>
    <w:rsid w:val="00EE05A2"/>
    <w:rsid w:val="00EE05E7"/>
    <w:rsid w:val="00EE0653"/>
    <w:rsid w:val="00EE076D"/>
    <w:rsid w:val="00EE0DD3"/>
    <w:rsid w:val="00EE15EF"/>
    <w:rsid w:val="00EE1681"/>
    <w:rsid w:val="00EE191F"/>
    <w:rsid w:val="00EE19C5"/>
    <w:rsid w:val="00EE1D24"/>
    <w:rsid w:val="00EE1ED8"/>
    <w:rsid w:val="00EE2139"/>
    <w:rsid w:val="00EE2314"/>
    <w:rsid w:val="00EE2439"/>
    <w:rsid w:val="00EE2616"/>
    <w:rsid w:val="00EE2958"/>
    <w:rsid w:val="00EE2AE5"/>
    <w:rsid w:val="00EE2EB8"/>
    <w:rsid w:val="00EE346A"/>
    <w:rsid w:val="00EE3CE9"/>
    <w:rsid w:val="00EE4120"/>
    <w:rsid w:val="00EE41FB"/>
    <w:rsid w:val="00EE4710"/>
    <w:rsid w:val="00EE47B7"/>
    <w:rsid w:val="00EE47EE"/>
    <w:rsid w:val="00EE4947"/>
    <w:rsid w:val="00EE53B7"/>
    <w:rsid w:val="00EE53DD"/>
    <w:rsid w:val="00EE5892"/>
    <w:rsid w:val="00EE58E0"/>
    <w:rsid w:val="00EE5AC9"/>
    <w:rsid w:val="00EE5E2E"/>
    <w:rsid w:val="00EE60B0"/>
    <w:rsid w:val="00EE62E8"/>
    <w:rsid w:val="00EE65B0"/>
    <w:rsid w:val="00EE6AC1"/>
    <w:rsid w:val="00EE6D95"/>
    <w:rsid w:val="00EE6E5A"/>
    <w:rsid w:val="00EE7022"/>
    <w:rsid w:val="00EE729F"/>
    <w:rsid w:val="00EE7345"/>
    <w:rsid w:val="00EE738F"/>
    <w:rsid w:val="00EE7AF0"/>
    <w:rsid w:val="00EE7BC4"/>
    <w:rsid w:val="00EF00B9"/>
    <w:rsid w:val="00EF00D0"/>
    <w:rsid w:val="00EF0136"/>
    <w:rsid w:val="00EF01E6"/>
    <w:rsid w:val="00EF023A"/>
    <w:rsid w:val="00EF04BE"/>
    <w:rsid w:val="00EF0539"/>
    <w:rsid w:val="00EF08DE"/>
    <w:rsid w:val="00EF0952"/>
    <w:rsid w:val="00EF0BBF"/>
    <w:rsid w:val="00EF0CF7"/>
    <w:rsid w:val="00EF0E64"/>
    <w:rsid w:val="00EF0F5A"/>
    <w:rsid w:val="00EF117F"/>
    <w:rsid w:val="00EF12B5"/>
    <w:rsid w:val="00EF13FC"/>
    <w:rsid w:val="00EF1AF0"/>
    <w:rsid w:val="00EF1F55"/>
    <w:rsid w:val="00EF2258"/>
    <w:rsid w:val="00EF23AC"/>
    <w:rsid w:val="00EF28EE"/>
    <w:rsid w:val="00EF2CE1"/>
    <w:rsid w:val="00EF2D8C"/>
    <w:rsid w:val="00EF2F64"/>
    <w:rsid w:val="00EF3541"/>
    <w:rsid w:val="00EF36D8"/>
    <w:rsid w:val="00EF3730"/>
    <w:rsid w:val="00EF4078"/>
    <w:rsid w:val="00EF4140"/>
    <w:rsid w:val="00EF4495"/>
    <w:rsid w:val="00EF45AF"/>
    <w:rsid w:val="00EF495D"/>
    <w:rsid w:val="00EF4BB5"/>
    <w:rsid w:val="00EF512B"/>
    <w:rsid w:val="00EF5157"/>
    <w:rsid w:val="00EF519B"/>
    <w:rsid w:val="00EF5325"/>
    <w:rsid w:val="00EF546C"/>
    <w:rsid w:val="00EF5544"/>
    <w:rsid w:val="00EF55C2"/>
    <w:rsid w:val="00EF570B"/>
    <w:rsid w:val="00EF59BE"/>
    <w:rsid w:val="00EF5A64"/>
    <w:rsid w:val="00EF5DE0"/>
    <w:rsid w:val="00EF5F0C"/>
    <w:rsid w:val="00EF6100"/>
    <w:rsid w:val="00EF6289"/>
    <w:rsid w:val="00EF644E"/>
    <w:rsid w:val="00EF65F7"/>
    <w:rsid w:val="00EF6705"/>
    <w:rsid w:val="00EF6D16"/>
    <w:rsid w:val="00EF6D36"/>
    <w:rsid w:val="00EF6D4A"/>
    <w:rsid w:val="00EF7350"/>
    <w:rsid w:val="00EF745C"/>
    <w:rsid w:val="00EF76B9"/>
    <w:rsid w:val="00EF7843"/>
    <w:rsid w:val="00EF7951"/>
    <w:rsid w:val="00EF7AE4"/>
    <w:rsid w:val="00EF7D00"/>
    <w:rsid w:val="00EF7DFA"/>
    <w:rsid w:val="00F004D3"/>
    <w:rsid w:val="00F00ABA"/>
    <w:rsid w:val="00F00AD7"/>
    <w:rsid w:val="00F00F9A"/>
    <w:rsid w:val="00F00FB2"/>
    <w:rsid w:val="00F01193"/>
    <w:rsid w:val="00F01277"/>
    <w:rsid w:val="00F01497"/>
    <w:rsid w:val="00F01591"/>
    <w:rsid w:val="00F016CE"/>
    <w:rsid w:val="00F01807"/>
    <w:rsid w:val="00F01823"/>
    <w:rsid w:val="00F018E3"/>
    <w:rsid w:val="00F01A73"/>
    <w:rsid w:val="00F01B5F"/>
    <w:rsid w:val="00F02935"/>
    <w:rsid w:val="00F02BE4"/>
    <w:rsid w:val="00F02C52"/>
    <w:rsid w:val="00F02CD7"/>
    <w:rsid w:val="00F02D29"/>
    <w:rsid w:val="00F02DF6"/>
    <w:rsid w:val="00F02FD9"/>
    <w:rsid w:val="00F03080"/>
    <w:rsid w:val="00F0376E"/>
    <w:rsid w:val="00F038EA"/>
    <w:rsid w:val="00F038FB"/>
    <w:rsid w:val="00F03948"/>
    <w:rsid w:val="00F04384"/>
    <w:rsid w:val="00F0483D"/>
    <w:rsid w:val="00F0492B"/>
    <w:rsid w:val="00F04A4F"/>
    <w:rsid w:val="00F04DF2"/>
    <w:rsid w:val="00F04F98"/>
    <w:rsid w:val="00F0505E"/>
    <w:rsid w:val="00F05633"/>
    <w:rsid w:val="00F05708"/>
    <w:rsid w:val="00F059E5"/>
    <w:rsid w:val="00F05F67"/>
    <w:rsid w:val="00F06557"/>
    <w:rsid w:val="00F06617"/>
    <w:rsid w:val="00F067EF"/>
    <w:rsid w:val="00F069E7"/>
    <w:rsid w:val="00F06B5F"/>
    <w:rsid w:val="00F06BC0"/>
    <w:rsid w:val="00F06C55"/>
    <w:rsid w:val="00F06F1E"/>
    <w:rsid w:val="00F070C8"/>
    <w:rsid w:val="00F074AA"/>
    <w:rsid w:val="00F0768E"/>
    <w:rsid w:val="00F077F3"/>
    <w:rsid w:val="00F078AA"/>
    <w:rsid w:val="00F078CB"/>
    <w:rsid w:val="00F078E7"/>
    <w:rsid w:val="00F07D30"/>
    <w:rsid w:val="00F07E0F"/>
    <w:rsid w:val="00F07E58"/>
    <w:rsid w:val="00F07EB3"/>
    <w:rsid w:val="00F07F12"/>
    <w:rsid w:val="00F10046"/>
    <w:rsid w:val="00F1010C"/>
    <w:rsid w:val="00F10155"/>
    <w:rsid w:val="00F104AB"/>
    <w:rsid w:val="00F10612"/>
    <w:rsid w:val="00F10964"/>
    <w:rsid w:val="00F10BD2"/>
    <w:rsid w:val="00F10E13"/>
    <w:rsid w:val="00F111FE"/>
    <w:rsid w:val="00F11588"/>
    <w:rsid w:val="00F11A86"/>
    <w:rsid w:val="00F11D32"/>
    <w:rsid w:val="00F11F9F"/>
    <w:rsid w:val="00F11FA4"/>
    <w:rsid w:val="00F12066"/>
    <w:rsid w:val="00F12147"/>
    <w:rsid w:val="00F1214D"/>
    <w:rsid w:val="00F127E3"/>
    <w:rsid w:val="00F12866"/>
    <w:rsid w:val="00F129FB"/>
    <w:rsid w:val="00F12EFF"/>
    <w:rsid w:val="00F13338"/>
    <w:rsid w:val="00F1354B"/>
    <w:rsid w:val="00F138A8"/>
    <w:rsid w:val="00F13F7E"/>
    <w:rsid w:val="00F141FA"/>
    <w:rsid w:val="00F14498"/>
    <w:rsid w:val="00F14B71"/>
    <w:rsid w:val="00F14DEF"/>
    <w:rsid w:val="00F15071"/>
    <w:rsid w:val="00F155CA"/>
    <w:rsid w:val="00F1573A"/>
    <w:rsid w:val="00F15ABD"/>
    <w:rsid w:val="00F15B37"/>
    <w:rsid w:val="00F15B5E"/>
    <w:rsid w:val="00F15CB5"/>
    <w:rsid w:val="00F16433"/>
    <w:rsid w:val="00F1643D"/>
    <w:rsid w:val="00F1650E"/>
    <w:rsid w:val="00F16598"/>
    <w:rsid w:val="00F16783"/>
    <w:rsid w:val="00F16C95"/>
    <w:rsid w:val="00F16E96"/>
    <w:rsid w:val="00F1744A"/>
    <w:rsid w:val="00F17483"/>
    <w:rsid w:val="00F1751D"/>
    <w:rsid w:val="00F1777B"/>
    <w:rsid w:val="00F17875"/>
    <w:rsid w:val="00F17B18"/>
    <w:rsid w:val="00F20078"/>
    <w:rsid w:val="00F208F3"/>
    <w:rsid w:val="00F20A79"/>
    <w:rsid w:val="00F20CBE"/>
    <w:rsid w:val="00F20D12"/>
    <w:rsid w:val="00F21266"/>
    <w:rsid w:val="00F212D5"/>
    <w:rsid w:val="00F213FE"/>
    <w:rsid w:val="00F2150F"/>
    <w:rsid w:val="00F21E3F"/>
    <w:rsid w:val="00F21F0E"/>
    <w:rsid w:val="00F21F5F"/>
    <w:rsid w:val="00F221DC"/>
    <w:rsid w:val="00F22320"/>
    <w:rsid w:val="00F2268C"/>
    <w:rsid w:val="00F22A17"/>
    <w:rsid w:val="00F22B30"/>
    <w:rsid w:val="00F22E91"/>
    <w:rsid w:val="00F2312B"/>
    <w:rsid w:val="00F233AD"/>
    <w:rsid w:val="00F233DB"/>
    <w:rsid w:val="00F234D5"/>
    <w:rsid w:val="00F234DA"/>
    <w:rsid w:val="00F23797"/>
    <w:rsid w:val="00F23816"/>
    <w:rsid w:val="00F239FD"/>
    <w:rsid w:val="00F23FD5"/>
    <w:rsid w:val="00F24257"/>
    <w:rsid w:val="00F245C3"/>
    <w:rsid w:val="00F24A51"/>
    <w:rsid w:val="00F24A73"/>
    <w:rsid w:val="00F24BAC"/>
    <w:rsid w:val="00F24DEE"/>
    <w:rsid w:val="00F24EE2"/>
    <w:rsid w:val="00F2546D"/>
    <w:rsid w:val="00F25A16"/>
    <w:rsid w:val="00F25DB0"/>
    <w:rsid w:val="00F25DB4"/>
    <w:rsid w:val="00F26256"/>
    <w:rsid w:val="00F26403"/>
    <w:rsid w:val="00F266CD"/>
    <w:rsid w:val="00F26C3E"/>
    <w:rsid w:val="00F27157"/>
    <w:rsid w:val="00F2737F"/>
    <w:rsid w:val="00F2765F"/>
    <w:rsid w:val="00F2772D"/>
    <w:rsid w:val="00F27748"/>
    <w:rsid w:val="00F2790A"/>
    <w:rsid w:val="00F27EB9"/>
    <w:rsid w:val="00F3022B"/>
    <w:rsid w:val="00F30920"/>
    <w:rsid w:val="00F30A47"/>
    <w:rsid w:val="00F31070"/>
    <w:rsid w:val="00F311D1"/>
    <w:rsid w:val="00F313AB"/>
    <w:rsid w:val="00F31911"/>
    <w:rsid w:val="00F31A6A"/>
    <w:rsid w:val="00F31B12"/>
    <w:rsid w:val="00F31C61"/>
    <w:rsid w:val="00F31C6B"/>
    <w:rsid w:val="00F31FA1"/>
    <w:rsid w:val="00F320B5"/>
    <w:rsid w:val="00F32154"/>
    <w:rsid w:val="00F32451"/>
    <w:rsid w:val="00F3298D"/>
    <w:rsid w:val="00F32A52"/>
    <w:rsid w:val="00F32C74"/>
    <w:rsid w:val="00F32D45"/>
    <w:rsid w:val="00F32F8C"/>
    <w:rsid w:val="00F32FDA"/>
    <w:rsid w:val="00F331BE"/>
    <w:rsid w:val="00F335AA"/>
    <w:rsid w:val="00F3389D"/>
    <w:rsid w:val="00F33A71"/>
    <w:rsid w:val="00F33CCC"/>
    <w:rsid w:val="00F33E96"/>
    <w:rsid w:val="00F342F4"/>
    <w:rsid w:val="00F3457A"/>
    <w:rsid w:val="00F349B8"/>
    <w:rsid w:val="00F34AD3"/>
    <w:rsid w:val="00F351A4"/>
    <w:rsid w:val="00F354E6"/>
    <w:rsid w:val="00F3562E"/>
    <w:rsid w:val="00F357CA"/>
    <w:rsid w:val="00F35901"/>
    <w:rsid w:val="00F35A33"/>
    <w:rsid w:val="00F35A3C"/>
    <w:rsid w:val="00F35F00"/>
    <w:rsid w:val="00F36073"/>
    <w:rsid w:val="00F365FE"/>
    <w:rsid w:val="00F36AE2"/>
    <w:rsid w:val="00F36E49"/>
    <w:rsid w:val="00F36E65"/>
    <w:rsid w:val="00F3775C"/>
    <w:rsid w:val="00F3776C"/>
    <w:rsid w:val="00F3789C"/>
    <w:rsid w:val="00F378D0"/>
    <w:rsid w:val="00F37916"/>
    <w:rsid w:val="00F40683"/>
    <w:rsid w:val="00F406BB"/>
    <w:rsid w:val="00F40771"/>
    <w:rsid w:val="00F4085D"/>
    <w:rsid w:val="00F40ABB"/>
    <w:rsid w:val="00F40B5C"/>
    <w:rsid w:val="00F40EC5"/>
    <w:rsid w:val="00F412D0"/>
    <w:rsid w:val="00F41322"/>
    <w:rsid w:val="00F41A73"/>
    <w:rsid w:val="00F41A74"/>
    <w:rsid w:val="00F41CF6"/>
    <w:rsid w:val="00F42178"/>
    <w:rsid w:val="00F424D4"/>
    <w:rsid w:val="00F42661"/>
    <w:rsid w:val="00F4272C"/>
    <w:rsid w:val="00F4276E"/>
    <w:rsid w:val="00F4281B"/>
    <w:rsid w:val="00F42B92"/>
    <w:rsid w:val="00F43019"/>
    <w:rsid w:val="00F4312C"/>
    <w:rsid w:val="00F4329A"/>
    <w:rsid w:val="00F4338D"/>
    <w:rsid w:val="00F43434"/>
    <w:rsid w:val="00F43678"/>
    <w:rsid w:val="00F44047"/>
    <w:rsid w:val="00F440A5"/>
    <w:rsid w:val="00F441E1"/>
    <w:rsid w:val="00F442A0"/>
    <w:rsid w:val="00F44A27"/>
    <w:rsid w:val="00F44ABC"/>
    <w:rsid w:val="00F44F3E"/>
    <w:rsid w:val="00F450BA"/>
    <w:rsid w:val="00F4519F"/>
    <w:rsid w:val="00F452EE"/>
    <w:rsid w:val="00F453F6"/>
    <w:rsid w:val="00F4555A"/>
    <w:rsid w:val="00F45AF0"/>
    <w:rsid w:val="00F46476"/>
    <w:rsid w:val="00F467BA"/>
    <w:rsid w:val="00F4681E"/>
    <w:rsid w:val="00F46A91"/>
    <w:rsid w:val="00F46B2A"/>
    <w:rsid w:val="00F46E00"/>
    <w:rsid w:val="00F46FF0"/>
    <w:rsid w:val="00F470FA"/>
    <w:rsid w:val="00F47505"/>
    <w:rsid w:val="00F4780E"/>
    <w:rsid w:val="00F47B09"/>
    <w:rsid w:val="00F47DB6"/>
    <w:rsid w:val="00F5000C"/>
    <w:rsid w:val="00F503B6"/>
    <w:rsid w:val="00F5051D"/>
    <w:rsid w:val="00F50610"/>
    <w:rsid w:val="00F506C5"/>
    <w:rsid w:val="00F50891"/>
    <w:rsid w:val="00F50967"/>
    <w:rsid w:val="00F50A2B"/>
    <w:rsid w:val="00F50C3A"/>
    <w:rsid w:val="00F50F06"/>
    <w:rsid w:val="00F5105E"/>
    <w:rsid w:val="00F512CD"/>
    <w:rsid w:val="00F5133E"/>
    <w:rsid w:val="00F51896"/>
    <w:rsid w:val="00F51B16"/>
    <w:rsid w:val="00F51FCE"/>
    <w:rsid w:val="00F520F7"/>
    <w:rsid w:val="00F522EF"/>
    <w:rsid w:val="00F52651"/>
    <w:rsid w:val="00F52691"/>
    <w:rsid w:val="00F52BFE"/>
    <w:rsid w:val="00F52CAB"/>
    <w:rsid w:val="00F53019"/>
    <w:rsid w:val="00F53031"/>
    <w:rsid w:val="00F5329E"/>
    <w:rsid w:val="00F532EF"/>
    <w:rsid w:val="00F533BE"/>
    <w:rsid w:val="00F53719"/>
    <w:rsid w:val="00F53982"/>
    <w:rsid w:val="00F539F0"/>
    <w:rsid w:val="00F53B62"/>
    <w:rsid w:val="00F53E9F"/>
    <w:rsid w:val="00F540ED"/>
    <w:rsid w:val="00F551F9"/>
    <w:rsid w:val="00F55496"/>
    <w:rsid w:val="00F55594"/>
    <w:rsid w:val="00F558CA"/>
    <w:rsid w:val="00F55B71"/>
    <w:rsid w:val="00F55CF2"/>
    <w:rsid w:val="00F55E0B"/>
    <w:rsid w:val="00F55EBA"/>
    <w:rsid w:val="00F55FDF"/>
    <w:rsid w:val="00F56151"/>
    <w:rsid w:val="00F563AF"/>
    <w:rsid w:val="00F56A2B"/>
    <w:rsid w:val="00F56BEE"/>
    <w:rsid w:val="00F56C06"/>
    <w:rsid w:val="00F56DAE"/>
    <w:rsid w:val="00F5726A"/>
    <w:rsid w:val="00F57600"/>
    <w:rsid w:val="00F5762F"/>
    <w:rsid w:val="00F57696"/>
    <w:rsid w:val="00F57CA8"/>
    <w:rsid w:val="00F57D76"/>
    <w:rsid w:val="00F600FC"/>
    <w:rsid w:val="00F6060E"/>
    <w:rsid w:val="00F60B1E"/>
    <w:rsid w:val="00F60CD5"/>
    <w:rsid w:val="00F61119"/>
    <w:rsid w:val="00F611E9"/>
    <w:rsid w:val="00F615EC"/>
    <w:rsid w:val="00F615FB"/>
    <w:rsid w:val="00F616D0"/>
    <w:rsid w:val="00F61C18"/>
    <w:rsid w:val="00F61C7B"/>
    <w:rsid w:val="00F61E9D"/>
    <w:rsid w:val="00F6209F"/>
    <w:rsid w:val="00F620C7"/>
    <w:rsid w:val="00F622A1"/>
    <w:rsid w:val="00F622A9"/>
    <w:rsid w:val="00F626D8"/>
    <w:rsid w:val="00F626E1"/>
    <w:rsid w:val="00F62C4F"/>
    <w:rsid w:val="00F63162"/>
    <w:rsid w:val="00F63322"/>
    <w:rsid w:val="00F63876"/>
    <w:rsid w:val="00F63887"/>
    <w:rsid w:val="00F639C2"/>
    <w:rsid w:val="00F63B9D"/>
    <w:rsid w:val="00F63F05"/>
    <w:rsid w:val="00F63FAC"/>
    <w:rsid w:val="00F642C4"/>
    <w:rsid w:val="00F64396"/>
    <w:rsid w:val="00F64598"/>
    <w:rsid w:val="00F646FD"/>
    <w:rsid w:val="00F64BCF"/>
    <w:rsid w:val="00F65096"/>
    <w:rsid w:val="00F65302"/>
    <w:rsid w:val="00F65719"/>
    <w:rsid w:val="00F657B5"/>
    <w:rsid w:val="00F65905"/>
    <w:rsid w:val="00F659C5"/>
    <w:rsid w:val="00F65BFD"/>
    <w:rsid w:val="00F65D48"/>
    <w:rsid w:val="00F65EA5"/>
    <w:rsid w:val="00F66089"/>
    <w:rsid w:val="00F662FA"/>
    <w:rsid w:val="00F664DF"/>
    <w:rsid w:val="00F667BF"/>
    <w:rsid w:val="00F66A38"/>
    <w:rsid w:val="00F66CA3"/>
    <w:rsid w:val="00F66E25"/>
    <w:rsid w:val="00F66F8C"/>
    <w:rsid w:val="00F671C7"/>
    <w:rsid w:val="00F67412"/>
    <w:rsid w:val="00F674A6"/>
    <w:rsid w:val="00F674FF"/>
    <w:rsid w:val="00F6760A"/>
    <w:rsid w:val="00F67BDD"/>
    <w:rsid w:val="00F67D4C"/>
    <w:rsid w:val="00F703FB"/>
    <w:rsid w:val="00F707D6"/>
    <w:rsid w:val="00F70D68"/>
    <w:rsid w:val="00F70DEA"/>
    <w:rsid w:val="00F70DEE"/>
    <w:rsid w:val="00F70FC5"/>
    <w:rsid w:val="00F70FDA"/>
    <w:rsid w:val="00F710CD"/>
    <w:rsid w:val="00F71572"/>
    <w:rsid w:val="00F717C0"/>
    <w:rsid w:val="00F71813"/>
    <w:rsid w:val="00F71A02"/>
    <w:rsid w:val="00F71DAA"/>
    <w:rsid w:val="00F727DF"/>
    <w:rsid w:val="00F739AF"/>
    <w:rsid w:val="00F73BC5"/>
    <w:rsid w:val="00F73CDF"/>
    <w:rsid w:val="00F74045"/>
    <w:rsid w:val="00F74215"/>
    <w:rsid w:val="00F745F0"/>
    <w:rsid w:val="00F74BBD"/>
    <w:rsid w:val="00F755C5"/>
    <w:rsid w:val="00F763BC"/>
    <w:rsid w:val="00F76636"/>
    <w:rsid w:val="00F7663D"/>
    <w:rsid w:val="00F76653"/>
    <w:rsid w:val="00F7706A"/>
    <w:rsid w:val="00F77514"/>
    <w:rsid w:val="00F777FA"/>
    <w:rsid w:val="00F77BBD"/>
    <w:rsid w:val="00F77BDA"/>
    <w:rsid w:val="00F80075"/>
    <w:rsid w:val="00F809AB"/>
    <w:rsid w:val="00F80A4F"/>
    <w:rsid w:val="00F80C0A"/>
    <w:rsid w:val="00F80ED8"/>
    <w:rsid w:val="00F81278"/>
    <w:rsid w:val="00F812ED"/>
    <w:rsid w:val="00F81381"/>
    <w:rsid w:val="00F8167E"/>
    <w:rsid w:val="00F819D1"/>
    <w:rsid w:val="00F81BA7"/>
    <w:rsid w:val="00F81C6F"/>
    <w:rsid w:val="00F81D79"/>
    <w:rsid w:val="00F81EC0"/>
    <w:rsid w:val="00F81F1D"/>
    <w:rsid w:val="00F82120"/>
    <w:rsid w:val="00F82262"/>
    <w:rsid w:val="00F8256D"/>
    <w:rsid w:val="00F825E1"/>
    <w:rsid w:val="00F82658"/>
    <w:rsid w:val="00F82692"/>
    <w:rsid w:val="00F8285B"/>
    <w:rsid w:val="00F82895"/>
    <w:rsid w:val="00F82947"/>
    <w:rsid w:val="00F82E45"/>
    <w:rsid w:val="00F82F0F"/>
    <w:rsid w:val="00F83159"/>
    <w:rsid w:val="00F8319B"/>
    <w:rsid w:val="00F8333D"/>
    <w:rsid w:val="00F83439"/>
    <w:rsid w:val="00F83941"/>
    <w:rsid w:val="00F84059"/>
    <w:rsid w:val="00F84261"/>
    <w:rsid w:val="00F84749"/>
    <w:rsid w:val="00F847E4"/>
    <w:rsid w:val="00F84862"/>
    <w:rsid w:val="00F849DC"/>
    <w:rsid w:val="00F84AF2"/>
    <w:rsid w:val="00F84C66"/>
    <w:rsid w:val="00F84C6C"/>
    <w:rsid w:val="00F84DA4"/>
    <w:rsid w:val="00F851F7"/>
    <w:rsid w:val="00F8538A"/>
    <w:rsid w:val="00F8542F"/>
    <w:rsid w:val="00F85793"/>
    <w:rsid w:val="00F85921"/>
    <w:rsid w:val="00F85A88"/>
    <w:rsid w:val="00F85C8C"/>
    <w:rsid w:val="00F85F48"/>
    <w:rsid w:val="00F86327"/>
    <w:rsid w:val="00F8644D"/>
    <w:rsid w:val="00F8663D"/>
    <w:rsid w:val="00F867D3"/>
    <w:rsid w:val="00F86806"/>
    <w:rsid w:val="00F8694B"/>
    <w:rsid w:val="00F86C9F"/>
    <w:rsid w:val="00F86D33"/>
    <w:rsid w:val="00F86DD5"/>
    <w:rsid w:val="00F86E68"/>
    <w:rsid w:val="00F86F83"/>
    <w:rsid w:val="00F87210"/>
    <w:rsid w:val="00F873C5"/>
    <w:rsid w:val="00F8746F"/>
    <w:rsid w:val="00F87808"/>
    <w:rsid w:val="00F8798E"/>
    <w:rsid w:val="00F87E4A"/>
    <w:rsid w:val="00F87EB3"/>
    <w:rsid w:val="00F87EC3"/>
    <w:rsid w:val="00F90487"/>
    <w:rsid w:val="00F90670"/>
    <w:rsid w:val="00F90C6C"/>
    <w:rsid w:val="00F90CCA"/>
    <w:rsid w:val="00F91054"/>
    <w:rsid w:val="00F91127"/>
    <w:rsid w:val="00F9123E"/>
    <w:rsid w:val="00F912DE"/>
    <w:rsid w:val="00F91377"/>
    <w:rsid w:val="00F9173A"/>
    <w:rsid w:val="00F91996"/>
    <w:rsid w:val="00F91E72"/>
    <w:rsid w:val="00F922A6"/>
    <w:rsid w:val="00F92488"/>
    <w:rsid w:val="00F9254B"/>
    <w:rsid w:val="00F92703"/>
    <w:rsid w:val="00F928B6"/>
    <w:rsid w:val="00F92AAA"/>
    <w:rsid w:val="00F92FAA"/>
    <w:rsid w:val="00F92FB5"/>
    <w:rsid w:val="00F9391F"/>
    <w:rsid w:val="00F93BF8"/>
    <w:rsid w:val="00F93E73"/>
    <w:rsid w:val="00F941A4"/>
    <w:rsid w:val="00F94438"/>
    <w:rsid w:val="00F94675"/>
    <w:rsid w:val="00F947C3"/>
    <w:rsid w:val="00F94D0D"/>
    <w:rsid w:val="00F95181"/>
    <w:rsid w:val="00F95248"/>
    <w:rsid w:val="00F95343"/>
    <w:rsid w:val="00F957FC"/>
    <w:rsid w:val="00F95EB3"/>
    <w:rsid w:val="00F961AB"/>
    <w:rsid w:val="00F9628F"/>
    <w:rsid w:val="00F96397"/>
    <w:rsid w:val="00F96546"/>
    <w:rsid w:val="00F96E88"/>
    <w:rsid w:val="00F96F69"/>
    <w:rsid w:val="00F96F85"/>
    <w:rsid w:val="00F972D2"/>
    <w:rsid w:val="00F976C0"/>
    <w:rsid w:val="00F9773C"/>
    <w:rsid w:val="00F9792E"/>
    <w:rsid w:val="00F97B1C"/>
    <w:rsid w:val="00FA0053"/>
    <w:rsid w:val="00FA072D"/>
    <w:rsid w:val="00FA082C"/>
    <w:rsid w:val="00FA098D"/>
    <w:rsid w:val="00FA0E98"/>
    <w:rsid w:val="00FA120F"/>
    <w:rsid w:val="00FA1284"/>
    <w:rsid w:val="00FA14C7"/>
    <w:rsid w:val="00FA182B"/>
    <w:rsid w:val="00FA1940"/>
    <w:rsid w:val="00FA1BE9"/>
    <w:rsid w:val="00FA1C42"/>
    <w:rsid w:val="00FA1F49"/>
    <w:rsid w:val="00FA1FF1"/>
    <w:rsid w:val="00FA2162"/>
    <w:rsid w:val="00FA221C"/>
    <w:rsid w:val="00FA251F"/>
    <w:rsid w:val="00FA26BB"/>
    <w:rsid w:val="00FA271A"/>
    <w:rsid w:val="00FA27EA"/>
    <w:rsid w:val="00FA298E"/>
    <w:rsid w:val="00FA2AE4"/>
    <w:rsid w:val="00FA2E48"/>
    <w:rsid w:val="00FA2F4C"/>
    <w:rsid w:val="00FA366A"/>
    <w:rsid w:val="00FA375D"/>
    <w:rsid w:val="00FA3D92"/>
    <w:rsid w:val="00FA415C"/>
    <w:rsid w:val="00FA4612"/>
    <w:rsid w:val="00FA4849"/>
    <w:rsid w:val="00FA489A"/>
    <w:rsid w:val="00FA4E12"/>
    <w:rsid w:val="00FA508A"/>
    <w:rsid w:val="00FA539D"/>
    <w:rsid w:val="00FA553A"/>
    <w:rsid w:val="00FA561E"/>
    <w:rsid w:val="00FA5BE5"/>
    <w:rsid w:val="00FA5CB5"/>
    <w:rsid w:val="00FA5F5B"/>
    <w:rsid w:val="00FA6243"/>
    <w:rsid w:val="00FA6261"/>
    <w:rsid w:val="00FA63FF"/>
    <w:rsid w:val="00FA6463"/>
    <w:rsid w:val="00FA656B"/>
    <w:rsid w:val="00FA676B"/>
    <w:rsid w:val="00FA6845"/>
    <w:rsid w:val="00FA6961"/>
    <w:rsid w:val="00FA6A34"/>
    <w:rsid w:val="00FA6FD1"/>
    <w:rsid w:val="00FA70E7"/>
    <w:rsid w:val="00FA7120"/>
    <w:rsid w:val="00FA72E9"/>
    <w:rsid w:val="00FA73BF"/>
    <w:rsid w:val="00FA7469"/>
    <w:rsid w:val="00FA75DB"/>
    <w:rsid w:val="00FA767B"/>
    <w:rsid w:val="00FA78BA"/>
    <w:rsid w:val="00FA7A60"/>
    <w:rsid w:val="00FA7B57"/>
    <w:rsid w:val="00FB05FF"/>
    <w:rsid w:val="00FB0637"/>
    <w:rsid w:val="00FB07EE"/>
    <w:rsid w:val="00FB0E02"/>
    <w:rsid w:val="00FB0F35"/>
    <w:rsid w:val="00FB1050"/>
    <w:rsid w:val="00FB1625"/>
    <w:rsid w:val="00FB1629"/>
    <w:rsid w:val="00FB189A"/>
    <w:rsid w:val="00FB1992"/>
    <w:rsid w:val="00FB1BC8"/>
    <w:rsid w:val="00FB1EEB"/>
    <w:rsid w:val="00FB233F"/>
    <w:rsid w:val="00FB2550"/>
    <w:rsid w:val="00FB26F0"/>
    <w:rsid w:val="00FB3544"/>
    <w:rsid w:val="00FB3618"/>
    <w:rsid w:val="00FB3F63"/>
    <w:rsid w:val="00FB4018"/>
    <w:rsid w:val="00FB45F6"/>
    <w:rsid w:val="00FB4689"/>
    <w:rsid w:val="00FB55D8"/>
    <w:rsid w:val="00FB57BC"/>
    <w:rsid w:val="00FB57F4"/>
    <w:rsid w:val="00FB5CC4"/>
    <w:rsid w:val="00FB5CEF"/>
    <w:rsid w:val="00FB5E3F"/>
    <w:rsid w:val="00FB5F25"/>
    <w:rsid w:val="00FB5F98"/>
    <w:rsid w:val="00FB5FA2"/>
    <w:rsid w:val="00FB6122"/>
    <w:rsid w:val="00FB614E"/>
    <w:rsid w:val="00FB65EE"/>
    <w:rsid w:val="00FB6765"/>
    <w:rsid w:val="00FB67FA"/>
    <w:rsid w:val="00FB6C1C"/>
    <w:rsid w:val="00FB75C3"/>
    <w:rsid w:val="00FB7648"/>
    <w:rsid w:val="00FB7667"/>
    <w:rsid w:val="00FB7825"/>
    <w:rsid w:val="00FB7CC8"/>
    <w:rsid w:val="00FB7CD4"/>
    <w:rsid w:val="00FB7D76"/>
    <w:rsid w:val="00FB7E8C"/>
    <w:rsid w:val="00FB7F2A"/>
    <w:rsid w:val="00FB7FB1"/>
    <w:rsid w:val="00FC0AD9"/>
    <w:rsid w:val="00FC0F0A"/>
    <w:rsid w:val="00FC0FC2"/>
    <w:rsid w:val="00FC123B"/>
    <w:rsid w:val="00FC1449"/>
    <w:rsid w:val="00FC14F2"/>
    <w:rsid w:val="00FC179F"/>
    <w:rsid w:val="00FC1A77"/>
    <w:rsid w:val="00FC1B39"/>
    <w:rsid w:val="00FC1E09"/>
    <w:rsid w:val="00FC1E77"/>
    <w:rsid w:val="00FC1E8A"/>
    <w:rsid w:val="00FC29E1"/>
    <w:rsid w:val="00FC304A"/>
    <w:rsid w:val="00FC30D8"/>
    <w:rsid w:val="00FC3468"/>
    <w:rsid w:val="00FC3D3C"/>
    <w:rsid w:val="00FC3D78"/>
    <w:rsid w:val="00FC3E69"/>
    <w:rsid w:val="00FC3E86"/>
    <w:rsid w:val="00FC4211"/>
    <w:rsid w:val="00FC43FF"/>
    <w:rsid w:val="00FC483B"/>
    <w:rsid w:val="00FC4CDE"/>
    <w:rsid w:val="00FC4FE0"/>
    <w:rsid w:val="00FC50CB"/>
    <w:rsid w:val="00FC52E7"/>
    <w:rsid w:val="00FC545B"/>
    <w:rsid w:val="00FC57F0"/>
    <w:rsid w:val="00FC59F3"/>
    <w:rsid w:val="00FC645E"/>
    <w:rsid w:val="00FC64A1"/>
    <w:rsid w:val="00FC655D"/>
    <w:rsid w:val="00FC6813"/>
    <w:rsid w:val="00FC6FCC"/>
    <w:rsid w:val="00FC710F"/>
    <w:rsid w:val="00FC73B7"/>
    <w:rsid w:val="00FC76FF"/>
    <w:rsid w:val="00FC77AD"/>
    <w:rsid w:val="00FC7A87"/>
    <w:rsid w:val="00FC7B50"/>
    <w:rsid w:val="00FC7C79"/>
    <w:rsid w:val="00FC7D9C"/>
    <w:rsid w:val="00FC7F2A"/>
    <w:rsid w:val="00FD0035"/>
    <w:rsid w:val="00FD02DF"/>
    <w:rsid w:val="00FD03C4"/>
    <w:rsid w:val="00FD0C18"/>
    <w:rsid w:val="00FD0E50"/>
    <w:rsid w:val="00FD0E7C"/>
    <w:rsid w:val="00FD0EB0"/>
    <w:rsid w:val="00FD107A"/>
    <w:rsid w:val="00FD13B1"/>
    <w:rsid w:val="00FD1862"/>
    <w:rsid w:val="00FD1D1A"/>
    <w:rsid w:val="00FD1DB6"/>
    <w:rsid w:val="00FD1E78"/>
    <w:rsid w:val="00FD1EB8"/>
    <w:rsid w:val="00FD22B0"/>
    <w:rsid w:val="00FD23BA"/>
    <w:rsid w:val="00FD270C"/>
    <w:rsid w:val="00FD2898"/>
    <w:rsid w:val="00FD298E"/>
    <w:rsid w:val="00FD29FF"/>
    <w:rsid w:val="00FD2E3C"/>
    <w:rsid w:val="00FD33BC"/>
    <w:rsid w:val="00FD33E0"/>
    <w:rsid w:val="00FD37B3"/>
    <w:rsid w:val="00FD38C0"/>
    <w:rsid w:val="00FD3CED"/>
    <w:rsid w:val="00FD42EC"/>
    <w:rsid w:val="00FD462C"/>
    <w:rsid w:val="00FD47D4"/>
    <w:rsid w:val="00FD4DCF"/>
    <w:rsid w:val="00FD4F8A"/>
    <w:rsid w:val="00FD5383"/>
    <w:rsid w:val="00FD55CB"/>
    <w:rsid w:val="00FD56C7"/>
    <w:rsid w:val="00FD5700"/>
    <w:rsid w:val="00FD5959"/>
    <w:rsid w:val="00FD5AE1"/>
    <w:rsid w:val="00FD6048"/>
    <w:rsid w:val="00FD6B76"/>
    <w:rsid w:val="00FD70AD"/>
    <w:rsid w:val="00FD72B2"/>
    <w:rsid w:val="00FD7484"/>
    <w:rsid w:val="00FD76DA"/>
    <w:rsid w:val="00FD7893"/>
    <w:rsid w:val="00FD7B57"/>
    <w:rsid w:val="00FD7CC8"/>
    <w:rsid w:val="00FD7F38"/>
    <w:rsid w:val="00FE00C3"/>
    <w:rsid w:val="00FE085B"/>
    <w:rsid w:val="00FE0B84"/>
    <w:rsid w:val="00FE0BEB"/>
    <w:rsid w:val="00FE1171"/>
    <w:rsid w:val="00FE1184"/>
    <w:rsid w:val="00FE1427"/>
    <w:rsid w:val="00FE154C"/>
    <w:rsid w:val="00FE17F4"/>
    <w:rsid w:val="00FE1933"/>
    <w:rsid w:val="00FE1AB6"/>
    <w:rsid w:val="00FE1AD8"/>
    <w:rsid w:val="00FE1B56"/>
    <w:rsid w:val="00FE1BE6"/>
    <w:rsid w:val="00FE1E04"/>
    <w:rsid w:val="00FE2625"/>
    <w:rsid w:val="00FE280E"/>
    <w:rsid w:val="00FE28A4"/>
    <w:rsid w:val="00FE28D2"/>
    <w:rsid w:val="00FE2DBA"/>
    <w:rsid w:val="00FE35B7"/>
    <w:rsid w:val="00FE3772"/>
    <w:rsid w:val="00FE44E7"/>
    <w:rsid w:val="00FE455D"/>
    <w:rsid w:val="00FE4728"/>
    <w:rsid w:val="00FE479B"/>
    <w:rsid w:val="00FE48D2"/>
    <w:rsid w:val="00FE49B3"/>
    <w:rsid w:val="00FE49BE"/>
    <w:rsid w:val="00FE4CE4"/>
    <w:rsid w:val="00FE4F8B"/>
    <w:rsid w:val="00FE52D5"/>
    <w:rsid w:val="00FE54FB"/>
    <w:rsid w:val="00FE5772"/>
    <w:rsid w:val="00FE593D"/>
    <w:rsid w:val="00FE5C65"/>
    <w:rsid w:val="00FE6246"/>
    <w:rsid w:val="00FE6295"/>
    <w:rsid w:val="00FE62D6"/>
    <w:rsid w:val="00FE65F9"/>
    <w:rsid w:val="00FE688C"/>
    <w:rsid w:val="00FE6955"/>
    <w:rsid w:val="00FE6A52"/>
    <w:rsid w:val="00FE6A91"/>
    <w:rsid w:val="00FE6AD3"/>
    <w:rsid w:val="00FE6E21"/>
    <w:rsid w:val="00FE6EFB"/>
    <w:rsid w:val="00FE72B9"/>
    <w:rsid w:val="00FE73A9"/>
    <w:rsid w:val="00FE74EB"/>
    <w:rsid w:val="00FE7599"/>
    <w:rsid w:val="00FE7CEF"/>
    <w:rsid w:val="00FE7DE2"/>
    <w:rsid w:val="00FE7E79"/>
    <w:rsid w:val="00FE7E82"/>
    <w:rsid w:val="00FE7FB2"/>
    <w:rsid w:val="00FF00A0"/>
    <w:rsid w:val="00FF04F1"/>
    <w:rsid w:val="00FF0997"/>
    <w:rsid w:val="00FF0CD6"/>
    <w:rsid w:val="00FF1191"/>
    <w:rsid w:val="00FF1273"/>
    <w:rsid w:val="00FF12F7"/>
    <w:rsid w:val="00FF1530"/>
    <w:rsid w:val="00FF15AF"/>
    <w:rsid w:val="00FF187E"/>
    <w:rsid w:val="00FF190A"/>
    <w:rsid w:val="00FF1BA9"/>
    <w:rsid w:val="00FF1D46"/>
    <w:rsid w:val="00FF203C"/>
    <w:rsid w:val="00FF23A9"/>
    <w:rsid w:val="00FF2769"/>
    <w:rsid w:val="00FF2949"/>
    <w:rsid w:val="00FF2A1B"/>
    <w:rsid w:val="00FF2AEE"/>
    <w:rsid w:val="00FF2B9F"/>
    <w:rsid w:val="00FF2CE1"/>
    <w:rsid w:val="00FF3A05"/>
    <w:rsid w:val="00FF3B81"/>
    <w:rsid w:val="00FF3E31"/>
    <w:rsid w:val="00FF3F0B"/>
    <w:rsid w:val="00FF449A"/>
    <w:rsid w:val="00FF48F8"/>
    <w:rsid w:val="00FF4C8C"/>
    <w:rsid w:val="00FF4F0B"/>
    <w:rsid w:val="00FF4F90"/>
    <w:rsid w:val="00FF4FFF"/>
    <w:rsid w:val="00FF50AE"/>
    <w:rsid w:val="00FF5443"/>
    <w:rsid w:val="00FF5642"/>
    <w:rsid w:val="00FF5828"/>
    <w:rsid w:val="00FF58C4"/>
    <w:rsid w:val="00FF5928"/>
    <w:rsid w:val="00FF5D5E"/>
    <w:rsid w:val="00FF5E55"/>
    <w:rsid w:val="00FF5F1C"/>
    <w:rsid w:val="00FF60DC"/>
    <w:rsid w:val="00FF66A6"/>
    <w:rsid w:val="00FF6AB7"/>
    <w:rsid w:val="00FF6B07"/>
    <w:rsid w:val="00FF6F45"/>
    <w:rsid w:val="00FF6FFA"/>
    <w:rsid w:val="00FF7332"/>
    <w:rsid w:val="00FF7831"/>
    <w:rsid w:val="00FF7A72"/>
    <w:rsid w:val="00FF7C31"/>
    <w:rsid w:val="00FF7CD1"/>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reet"/>
  <w:smartTagType w:namespaceuri="urn:schemas-microsoft-com:office:smarttags" w:name="addres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0F3DA73"/>
  <w15:chartTrackingRefBased/>
  <w15:docId w15:val="{99AA7D01-E6B5-4FB0-A424-5FCC09B48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e-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sz w:val="18"/>
      <w:szCs w:val="18"/>
      <w:u w:val="single"/>
      <w:shd w:val="solid" w:color="FFFFFF" w:fill="FFFFFF"/>
      <w:lang w:bidi="th-TH"/>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qFormat/>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sid w:val="009D1E86"/>
    <w:rPr>
      <w:rFonts w:ascii="Times New Roman" w:hAnsi="Times New Roman" w:cs="Times New Roman"/>
      <w:bCs/>
      <w:sz w:val="22"/>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EB63CD"/>
    <w:rPr>
      <w:rFonts w:cs="Times New Roman"/>
      <w:bCs/>
      <w:sz w:val="22"/>
      <w:szCs w:val="22"/>
      <w:lang w:eastAsia="en-GB" w:bidi="th-TH"/>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uiPriority w:val="39"/>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Thai Distributed Justification,Left:  0....,Normal + Angsana New,Left:  1 cm,Rig..."/>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basedOn w:val="AccPolicysubhead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link w:val="FootnoteTextChar"/>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link w:val="ListParagraphChar"/>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Pa48">
    <w:name w:val="Pa48"/>
    <w:basedOn w:val="Default"/>
    <w:next w:val="Default"/>
    <w:uiPriority w:val="99"/>
    <w:rsid w:val="00172526"/>
    <w:pPr>
      <w:spacing w:line="191" w:lineRule="atLeast"/>
    </w:pPr>
    <w:rPr>
      <w:rFonts w:eastAsia="Times New Roman" w:cs="Angsana New"/>
      <w:color w:val="auto"/>
      <w:lang w:val="en-GB" w:eastAsia="en-US"/>
    </w:rPr>
  </w:style>
  <w:style w:type="paragraph" w:customStyle="1" w:styleId="NormalComplexTimesNewRoman">
    <w:name w:val="Normal + (Complex) Times New Roman"/>
    <w:aliases w:val="10 pt,Bold,Left:  0.9 cm"/>
    <w:basedOn w:val="Normal"/>
    <w:rsid w:val="00D6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HTMLPreformatted">
    <w:name w:val="HTML Preformatted"/>
    <w:basedOn w:val="Normal"/>
    <w:link w:val="HTMLPreformattedChar"/>
    <w:uiPriority w:val="99"/>
    <w:semiHidden/>
    <w:unhideWhenUsed/>
    <w:rsid w:val="00496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496A31"/>
    <w:rPr>
      <w:rFonts w:ascii="Courier New" w:hAnsi="Courier New" w:cs="Courier New"/>
    </w:rPr>
  </w:style>
  <w:style w:type="character" w:customStyle="1" w:styleId="FooterChar">
    <w:name w:val="Footer Char"/>
    <w:link w:val="Footer"/>
    <w:uiPriority w:val="99"/>
    <w:rsid w:val="008B028F"/>
    <w:rPr>
      <w:rFonts w:ascii="Arial" w:hAnsi="Arial"/>
      <w:sz w:val="18"/>
      <w:szCs w:val="18"/>
    </w:rPr>
  </w:style>
  <w:style w:type="character" w:customStyle="1" w:styleId="FootnoteTextChar">
    <w:name w:val="Footnote Text Char"/>
    <w:aliases w:val="ft Char"/>
    <w:link w:val="FootnoteText"/>
    <w:semiHidden/>
    <w:rsid w:val="001723D8"/>
    <w:rPr>
      <w:rFonts w:cs="Times New Roman"/>
      <w:sz w:val="18"/>
      <w:lang w:val="en-GB" w:bidi="ar-SA"/>
    </w:rPr>
  </w:style>
  <w:style w:type="character" w:styleId="FootnoteReference">
    <w:name w:val="footnote reference"/>
    <w:aliases w:val="fr"/>
    <w:semiHidden/>
    <w:rsid w:val="001723D8"/>
    <w:rPr>
      <w:position w:val="6"/>
      <w:sz w:val="14"/>
    </w:rPr>
  </w:style>
  <w:style w:type="character" w:customStyle="1" w:styleId="HeaderChar">
    <w:name w:val="Header Char"/>
    <w:link w:val="Header"/>
    <w:rsid w:val="00BD2744"/>
    <w:rPr>
      <w:rFonts w:ascii="Arial" w:hAnsi="Arial"/>
      <w:sz w:val="18"/>
      <w:szCs w:val="18"/>
    </w:rPr>
  </w:style>
  <w:style w:type="character" w:customStyle="1" w:styleId="ListParagraphChar">
    <w:name w:val="List Paragraph Char"/>
    <w:link w:val="ListParagraph"/>
    <w:uiPriority w:val="34"/>
    <w:locked/>
    <w:rsid w:val="00EA335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0150">
      <w:bodyDiv w:val="1"/>
      <w:marLeft w:val="0"/>
      <w:marRight w:val="0"/>
      <w:marTop w:val="0"/>
      <w:marBottom w:val="0"/>
      <w:divBdr>
        <w:top w:val="none" w:sz="0" w:space="0" w:color="auto"/>
        <w:left w:val="none" w:sz="0" w:space="0" w:color="auto"/>
        <w:bottom w:val="none" w:sz="0" w:space="0" w:color="auto"/>
        <w:right w:val="none" w:sz="0" w:space="0" w:color="auto"/>
      </w:divBdr>
    </w:div>
    <w:div w:id="22635777">
      <w:bodyDiv w:val="1"/>
      <w:marLeft w:val="0"/>
      <w:marRight w:val="0"/>
      <w:marTop w:val="0"/>
      <w:marBottom w:val="0"/>
      <w:divBdr>
        <w:top w:val="none" w:sz="0" w:space="0" w:color="auto"/>
        <w:left w:val="none" w:sz="0" w:space="0" w:color="auto"/>
        <w:bottom w:val="none" w:sz="0" w:space="0" w:color="auto"/>
        <w:right w:val="none" w:sz="0" w:space="0" w:color="auto"/>
      </w:divBdr>
    </w:div>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36781498">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22314353">
      <w:bodyDiv w:val="1"/>
      <w:marLeft w:val="0"/>
      <w:marRight w:val="0"/>
      <w:marTop w:val="0"/>
      <w:marBottom w:val="0"/>
      <w:divBdr>
        <w:top w:val="none" w:sz="0" w:space="0" w:color="auto"/>
        <w:left w:val="none" w:sz="0" w:space="0" w:color="auto"/>
        <w:bottom w:val="none" w:sz="0" w:space="0" w:color="auto"/>
        <w:right w:val="none" w:sz="0" w:space="0" w:color="auto"/>
      </w:divBdr>
    </w:div>
    <w:div w:id="123736340">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4929868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73149791">
      <w:bodyDiv w:val="1"/>
      <w:marLeft w:val="0"/>
      <w:marRight w:val="0"/>
      <w:marTop w:val="0"/>
      <w:marBottom w:val="0"/>
      <w:divBdr>
        <w:top w:val="none" w:sz="0" w:space="0" w:color="auto"/>
        <w:left w:val="none" w:sz="0" w:space="0" w:color="auto"/>
        <w:bottom w:val="none" w:sz="0" w:space="0" w:color="auto"/>
        <w:right w:val="none" w:sz="0" w:space="0" w:color="auto"/>
      </w:divBdr>
    </w:div>
    <w:div w:id="212542873">
      <w:bodyDiv w:val="1"/>
      <w:marLeft w:val="0"/>
      <w:marRight w:val="0"/>
      <w:marTop w:val="0"/>
      <w:marBottom w:val="0"/>
      <w:divBdr>
        <w:top w:val="none" w:sz="0" w:space="0" w:color="auto"/>
        <w:left w:val="none" w:sz="0" w:space="0" w:color="auto"/>
        <w:bottom w:val="none" w:sz="0" w:space="0" w:color="auto"/>
        <w:right w:val="none" w:sz="0" w:space="0" w:color="auto"/>
      </w:divBdr>
    </w:div>
    <w:div w:id="263616989">
      <w:bodyDiv w:val="1"/>
      <w:marLeft w:val="0"/>
      <w:marRight w:val="0"/>
      <w:marTop w:val="0"/>
      <w:marBottom w:val="0"/>
      <w:divBdr>
        <w:top w:val="none" w:sz="0" w:space="0" w:color="auto"/>
        <w:left w:val="none" w:sz="0" w:space="0" w:color="auto"/>
        <w:bottom w:val="none" w:sz="0" w:space="0" w:color="auto"/>
        <w:right w:val="none" w:sz="0" w:space="0" w:color="auto"/>
      </w:divBdr>
    </w:div>
    <w:div w:id="293289828">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394550946">
      <w:bodyDiv w:val="1"/>
      <w:marLeft w:val="0"/>
      <w:marRight w:val="0"/>
      <w:marTop w:val="0"/>
      <w:marBottom w:val="0"/>
      <w:divBdr>
        <w:top w:val="none" w:sz="0" w:space="0" w:color="auto"/>
        <w:left w:val="none" w:sz="0" w:space="0" w:color="auto"/>
        <w:bottom w:val="none" w:sz="0" w:space="0" w:color="auto"/>
        <w:right w:val="none" w:sz="0" w:space="0" w:color="auto"/>
      </w:divBdr>
    </w:div>
    <w:div w:id="435642038">
      <w:bodyDiv w:val="1"/>
      <w:marLeft w:val="0"/>
      <w:marRight w:val="0"/>
      <w:marTop w:val="0"/>
      <w:marBottom w:val="0"/>
      <w:divBdr>
        <w:top w:val="none" w:sz="0" w:space="0" w:color="auto"/>
        <w:left w:val="none" w:sz="0" w:space="0" w:color="auto"/>
        <w:bottom w:val="none" w:sz="0" w:space="0" w:color="auto"/>
        <w:right w:val="none" w:sz="0" w:space="0" w:color="auto"/>
      </w:divBdr>
    </w:div>
    <w:div w:id="498230601">
      <w:bodyDiv w:val="1"/>
      <w:marLeft w:val="0"/>
      <w:marRight w:val="0"/>
      <w:marTop w:val="0"/>
      <w:marBottom w:val="0"/>
      <w:divBdr>
        <w:top w:val="none" w:sz="0" w:space="0" w:color="auto"/>
        <w:left w:val="none" w:sz="0" w:space="0" w:color="auto"/>
        <w:bottom w:val="none" w:sz="0" w:space="0" w:color="auto"/>
        <w:right w:val="none" w:sz="0" w:space="0" w:color="auto"/>
      </w:divBdr>
    </w:div>
    <w:div w:id="516358428">
      <w:bodyDiv w:val="1"/>
      <w:marLeft w:val="0"/>
      <w:marRight w:val="0"/>
      <w:marTop w:val="0"/>
      <w:marBottom w:val="0"/>
      <w:divBdr>
        <w:top w:val="none" w:sz="0" w:space="0" w:color="auto"/>
        <w:left w:val="none" w:sz="0" w:space="0" w:color="auto"/>
        <w:bottom w:val="none" w:sz="0" w:space="0" w:color="auto"/>
        <w:right w:val="none" w:sz="0" w:space="0" w:color="auto"/>
      </w:divBdr>
    </w:div>
    <w:div w:id="523904855">
      <w:bodyDiv w:val="1"/>
      <w:marLeft w:val="0"/>
      <w:marRight w:val="0"/>
      <w:marTop w:val="0"/>
      <w:marBottom w:val="0"/>
      <w:divBdr>
        <w:top w:val="none" w:sz="0" w:space="0" w:color="auto"/>
        <w:left w:val="none" w:sz="0" w:space="0" w:color="auto"/>
        <w:bottom w:val="none" w:sz="0" w:space="0" w:color="auto"/>
        <w:right w:val="none" w:sz="0" w:space="0" w:color="auto"/>
      </w:divBdr>
    </w:div>
    <w:div w:id="566037942">
      <w:bodyDiv w:val="1"/>
      <w:marLeft w:val="0"/>
      <w:marRight w:val="0"/>
      <w:marTop w:val="0"/>
      <w:marBottom w:val="0"/>
      <w:divBdr>
        <w:top w:val="none" w:sz="0" w:space="0" w:color="auto"/>
        <w:left w:val="none" w:sz="0" w:space="0" w:color="auto"/>
        <w:bottom w:val="none" w:sz="0" w:space="0" w:color="auto"/>
        <w:right w:val="none" w:sz="0" w:space="0" w:color="auto"/>
      </w:divBdr>
    </w:div>
    <w:div w:id="581183877">
      <w:bodyDiv w:val="1"/>
      <w:marLeft w:val="0"/>
      <w:marRight w:val="0"/>
      <w:marTop w:val="0"/>
      <w:marBottom w:val="0"/>
      <w:divBdr>
        <w:top w:val="none" w:sz="0" w:space="0" w:color="auto"/>
        <w:left w:val="none" w:sz="0" w:space="0" w:color="auto"/>
        <w:bottom w:val="none" w:sz="0" w:space="0" w:color="auto"/>
        <w:right w:val="none" w:sz="0" w:space="0" w:color="auto"/>
      </w:divBdr>
    </w:div>
    <w:div w:id="588196737">
      <w:bodyDiv w:val="1"/>
      <w:marLeft w:val="0"/>
      <w:marRight w:val="0"/>
      <w:marTop w:val="0"/>
      <w:marBottom w:val="0"/>
      <w:divBdr>
        <w:top w:val="none" w:sz="0" w:space="0" w:color="auto"/>
        <w:left w:val="none" w:sz="0" w:space="0" w:color="auto"/>
        <w:bottom w:val="none" w:sz="0" w:space="0" w:color="auto"/>
        <w:right w:val="none" w:sz="0" w:space="0" w:color="auto"/>
      </w:divBdr>
    </w:div>
    <w:div w:id="616134649">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700546307">
      <w:bodyDiv w:val="1"/>
      <w:marLeft w:val="0"/>
      <w:marRight w:val="0"/>
      <w:marTop w:val="0"/>
      <w:marBottom w:val="0"/>
      <w:divBdr>
        <w:top w:val="none" w:sz="0" w:space="0" w:color="auto"/>
        <w:left w:val="none" w:sz="0" w:space="0" w:color="auto"/>
        <w:bottom w:val="none" w:sz="0" w:space="0" w:color="auto"/>
        <w:right w:val="none" w:sz="0" w:space="0" w:color="auto"/>
      </w:divBdr>
    </w:div>
    <w:div w:id="746616962">
      <w:bodyDiv w:val="1"/>
      <w:marLeft w:val="0"/>
      <w:marRight w:val="0"/>
      <w:marTop w:val="0"/>
      <w:marBottom w:val="0"/>
      <w:divBdr>
        <w:top w:val="none" w:sz="0" w:space="0" w:color="auto"/>
        <w:left w:val="none" w:sz="0" w:space="0" w:color="auto"/>
        <w:bottom w:val="none" w:sz="0" w:space="0" w:color="auto"/>
        <w:right w:val="none" w:sz="0" w:space="0" w:color="auto"/>
      </w:divBdr>
    </w:div>
    <w:div w:id="819226428">
      <w:bodyDiv w:val="1"/>
      <w:marLeft w:val="0"/>
      <w:marRight w:val="0"/>
      <w:marTop w:val="0"/>
      <w:marBottom w:val="0"/>
      <w:divBdr>
        <w:top w:val="none" w:sz="0" w:space="0" w:color="auto"/>
        <w:left w:val="none" w:sz="0" w:space="0" w:color="auto"/>
        <w:bottom w:val="none" w:sz="0" w:space="0" w:color="auto"/>
        <w:right w:val="none" w:sz="0" w:space="0" w:color="auto"/>
      </w:divBdr>
    </w:div>
    <w:div w:id="886070273">
      <w:bodyDiv w:val="1"/>
      <w:marLeft w:val="0"/>
      <w:marRight w:val="0"/>
      <w:marTop w:val="0"/>
      <w:marBottom w:val="0"/>
      <w:divBdr>
        <w:top w:val="none" w:sz="0" w:space="0" w:color="auto"/>
        <w:left w:val="none" w:sz="0" w:space="0" w:color="auto"/>
        <w:bottom w:val="none" w:sz="0" w:space="0" w:color="auto"/>
        <w:right w:val="none" w:sz="0" w:space="0" w:color="auto"/>
      </w:divBdr>
    </w:div>
    <w:div w:id="904922534">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994450285">
      <w:bodyDiv w:val="1"/>
      <w:marLeft w:val="0"/>
      <w:marRight w:val="0"/>
      <w:marTop w:val="0"/>
      <w:marBottom w:val="0"/>
      <w:divBdr>
        <w:top w:val="none" w:sz="0" w:space="0" w:color="auto"/>
        <w:left w:val="none" w:sz="0" w:space="0" w:color="auto"/>
        <w:bottom w:val="none" w:sz="0" w:space="0" w:color="auto"/>
        <w:right w:val="none" w:sz="0" w:space="0" w:color="auto"/>
      </w:divBdr>
    </w:div>
    <w:div w:id="1023899798">
      <w:bodyDiv w:val="1"/>
      <w:marLeft w:val="0"/>
      <w:marRight w:val="0"/>
      <w:marTop w:val="0"/>
      <w:marBottom w:val="0"/>
      <w:divBdr>
        <w:top w:val="none" w:sz="0" w:space="0" w:color="auto"/>
        <w:left w:val="none" w:sz="0" w:space="0" w:color="auto"/>
        <w:bottom w:val="none" w:sz="0" w:space="0" w:color="auto"/>
        <w:right w:val="none" w:sz="0" w:space="0" w:color="auto"/>
      </w:divBdr>
    </w:div>
    <w:div w:id="1028523903">
      <w:bodyDiv w:val="1"/>
      <w:marLeft w:val="0"/>
      <w:marRight w:val="0"/>
      <w:marTop w:val="0"/>
      <w:marBottom w:val="0"/>
      <w:divBdr>
        <w:top w:val="none" w:sz="0" w:space="0" w:color="auto"/>
        <w:left w:val="none" w:sz="0" w:space="0" w:color="auto"/>
        <w:bottom w:val="none" w:sz="0" w:space="0" w:color="auto"/>
        <w:right w:val="none" w:sz="0" w:space="0" w:color="auto"/>
      </w:divBdr>
    </w:div>
    <w:div w:id="1051152657">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01993077">
      <w:bodyDiv w:val="1"/>
      <w:marLeft w:val="0"/>
      <w:marRight w:val="0"/>
      <w:marTop w:val="0"/>
      <w:marBottom w:val="0"/>
      <w:divBdr>
        <w:top w:val="none" w:sz="0" w:space="0" w:color="auto"/>
        <w:left w:val="none" w:sz="0" w:space="0" w:color="auto"/>
        <w:bottom w:val="none" w:sz="0" w:space="0" w:color="auto"/>
        <w:right w:val="none" w:sz="0" w:space="0" w:color="auto"/>
      </w:divBdr>
    </w:div>
    <w:div w:id="1110392202">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171262325">
      <w:bodyDiv w:val="1"/>
      <w:marLeft w:val="0"/>
      <w:marRight w:val="0"/>
      <w:marTop w:val="0"/>
      <w:marBottom w:val="0"/>
      <w:divBdr>
        <w:top w:val="none" w:sz="0" w:space="0" w:color="auto"/>
        <w:left w:val="none" w:sz="0" w:space="0" w:color="auto"/>
        <w:bottom w:val="none" w:sz="0" w:space="0" w:color="auto"/>
        <w:right w:val="none" w:sz="0" w:space="0" w:color="auto"/>
      </w:divBdr>
    </w:div>
    <w:div w:id="1268850744">
      <w:bodyDiv w:val="1"/>
      <w:marLeft w:val="0"/>
      <w:marRight w:val="0"/>
      <w:marTop w:val="0"/>
      <w:marBottom w:val="0"/>
      <w:divBdr>
        <w:top w:val="none" w:sz="0" w:space="0" w:color="auto"/>
        <w:left w:val="none" w:sz="0" w:space="0" w:color="auto"/>
        <w:bottom w:val="none" w:sz="0" w:space="0" w:color="auto"/>
        <w:right w:val="none" w:sz="0" w:space="0" w:color="auto"/>
      </w:divBdr>
    </w:div>
    <w:div w:id="1297758784">
      <w:bodyDiv w:val="1"/>
      <w:marLeft w:val="0"/>
      <w:marRight w:val="0"/>
      <w:marTop w:val="0"/>
      <w:marBottom w:val="0"/>
      <w:divBdr>
        <w:top w:val="none" w:sz="0" w:space="0" w:color="auto"/>
        <w:left w:val="none" w:sz="0" w:space="0" w:color="auto"/>
        <w:bottom w:val="none" w:sz="0" w:space="0" w:color="auto"/>
        <w:right w:val="none" w:sz="0" w:space="0" w:color="auto"/>
      </w:divBdr>
    </w:div>
    <w:div w:id="1335959403">
      <w:bodyDiv w:val="1"/>
      <w:marLeft w:val="0"/>
      <w:marRight w:val="0"/>
      <w:marTop w:val="0"/>
      <w:marBottom w:val="0"/>
      <w:divBdr>
        <w:top w:val="none" w:sz="0" w:space="0" w:color="auto"/>
        <w:left w:val="none" w:sz="0" w:space="0" w:color="auto"/>
        <w:bottom w:val="none" w:sz="0" w:space="0" w:color="auto"/>
        <w:right w:val="none" w:sz="0" w:space="0" w:color="auto"/>
      </w:divBdr>
    </w:div>
    <w:div w:id="1402169160">
      <w:bodyDiv w:val="1"/>
      <w:marLeft w:val="0"/>
      <w:marRight w:val="0"/>
      <w:marTop w:val="0"/>
      <w:marBottom w:val="0"/>
      <w:divBdr>
        <w:top w:val="none" w:sz="0" w:space="0" w:color="auto"/>
        <w:left w:val="none" w:sz="0" w:space="0" w:color="auto"/>
        <w:bottom w:val="none" w:sz="0" w:space="0" w:color="auto"/>
        <w:right w:val="none" w:sz="0" w:space="0" w:color="auto"/>
      </w:divBdr>
    </w:div>
    <w:div w:id="1416364382">
      <w:bodyDiv w:val="1"/>
      <w:marLeft w:val="0"/>
      <w:marRight w:val="0"/>
      <w:marTop w:val="0"/>
      <w:marBottom w:val="0"/>
      <w:divBdr>
        <w:top w:val="none" w:sz="0" w:space="0" w:color="auto"/>
        <w:left w:val="none" w:sz="0" w:space="0" w:color="auto"/>
        <w:bottom w:val="none" w:sz="0" w:space="0" w:color="auto"/>
        <w:right w:val="none" w:sz="0" w:space="0" w:color="auto"/>
      </w:divBdr>
    </w:div>
    <w:div w:id="1438023411">
      <w:bodyDiv w:val="1"/>
      <w:marLeft w:val="0"/>
      <w:marRight w:val="0"/>
      <w:marTop w:val="0"/>
      <w:marBottom w:val="0"/>
      <w:divBdr>
        <w:top w:val="none" w:sz="0" w:space="0" w:color="auto"/>
        <w:left w:val="none" w:sz="0" w:space="0" w:color="auto"/>
        <w:bottom w:val="none" w:sz="0" w:space="0" w:color="auto"/>
        <w:right w:val="none" w:sz="0" w:space="0" w:color="auto"/>
      </w:divBdr>
    </w:div>
    <w:div w:id="1444424642">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516580237">
      <w:bodyDiv w:val="1"/>
      <w:marLeft w:val="0"/>
      <w:marRight w:val="0"/>
      <w:marTop w:val="0"/>
      <w:marBottom w:val="0"/>
      <w:divBdr>
        <w:top w:val="none" w:sz="0" w:space="0" w:color="auto"/>
        <w:left w:val="none" w:sz="0" w:space="0" w:color="auto"/>
        <w:bottom w:val="none" w:sz="0" w:space="0" w:color="auto"/>
        <w:right w:val="none" w:sz="0" w:space="0" w:color="auto"/>
      </w:divBdr>
    </w:div>
    <w:div w:id="1560825775">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634140942">
      <w:bodyDiv w:val="1"/>
      <w:marLeft w:val="0"/>
      <w:marRight w:val="0"/>
      <w:marTop w:val="0"/>
      <w:marBottom w:val="0"/>
      <w:divBdr>
        <w:top w:val="none" w:sz="0" w:space="0" w:color="auto"/>
        <w:left w:val="none" w:sz="0" w:space="0" w:color="auto"/>
        <w:bottom w:val="none" w:sz="0" w:space="0" w:color="auto"/>
        <w:right w:val="none" w:sz="0" w:space="0" w:color="auto"/>
      </w:divBdr>
    </w:div>
    <w:div w:id="1635713661">
      <w:bodyDiv w:val="1"/>
      <w:marLeft w:val="0"/>
      <w:marRight w:val="0"/>
      <w:marTop w:val="0"/>
      <w:marBottom w:val="0"/>
      <w:divBdr>
        <w:top w:val="none" w:sz="0" w:space="0" w:color="auto"/>
        <w:left w:val="none" w:sz="0" w:space="0" w:color="auto"/>
        <w:bottom w:val="none" w:sz="0" w:space="0" w:color="auto"/>
        <w:right w:val="none" w:sz="0" w:space="0" w:color="auto"/>
      </w:divBdr>
    </w:div>
    <w:div w:id="1683586123">
      <w:bodyDiv w:val="1"/>
      <w:marLeft w:val="0"/>
      <w:marRight w:val="0"/>
      <w:marTop w:val="0"/>
      <w:marBottom w:val="0"/>
      <w:divBdr>
        <w:top w:val="none" w:sz="0" w:space="0" w:color="auto"/>
        <w:left w:val="none" w:sz="0" w:space="0" w:color="auto"/>
        <w:bottom w:val="none" w:sz="0" w:space="0" w:color="auto"/>
        <w:right w:val="none" w:sz="0" w:space="0" w:color="auto"/>
      </w:divBdr>
    </w:div>
    <w:div w:id="1742480759">
      <w:bodyDiv w:val="1"/>
      <w:marLeft w:val="0"/>
      <w:marRight w:val="0"/>
      <w:marTop w:val="0"/>
      <w:marBottom w:val="0"/>
      <w:divBdr>
        <w:top w:val="none" w:sz="0" w:space="0" w:color="auto"/>
        <w:left w:val="none" w:sz="0" w:space="0" w:color="auto"/>
        <w:bottom w:val="none" w:sz="0" w:space="0" w:color="auto"/>
        <w:right w:val="none" w:sz="0" w:space="0" w:color="auto"/>
      </w:divBdr>
    </w:div>
    <w:div w:id="1778061805">
      <w:bodyDiv w:val="1"/>
      <w:marLeft w:val="0"/>
      <w:marRight w:val="0"/>
      <w:marTop w:val="0"/>
      <w:marBottom w:val="0"/>
      <w:divBdr>
        <w:top w:val="none" w:sz="0" w:space="0" w:color="auto"/>
        <w:left w:val="none" w:sz="0" w:space="0" w:color="auto"/>
        <w:bottom w:val="none" w:sz="0" w:space="0" w:color="auto"/>
        <w:right w:val="none" w:sz="0" w:space="0" w:color="auto"/>
      </w:divBdr>
    </w:div>
    <w:div w:id="1803838310">
      <w:bodyDiv w:val="1"/>
      <w:marLeft w:val="0"/>
      <w:marRight w:val="0"/>
      <w:marTop w:val="0"/>
      <w:marBottom w:val="0"/>
      <w:divBdr>
        <w:top w:val="none" w:sz="0" w:space="0" w:color="auto"/>
        <w:left w:val="none" w:sz="0" w:space="0" w:color="auto"/>
        <w:bottom w:val="none" w:sz="0" w:space="0" w:color="auto"/>
        <w:right w:val="none" w:sz="0" w:space="0" w:color="auto"/>
      </w:divBdr>
    </w:div>
    <w:div w:id="1817451491">
      <w:bodyDiv w:val="1"/>
      <w:marLeft w:val="0"/>
      <w:marRight w:val="0"/>
      <w:marTop w:val="0"/>
      <w:marBottom w:val="0"/>
      <w:divBdr>
        <w:top w:val="none" w:sz="0" w:space="0" w:color="auto"/>
        <w:left w:val="none" w:sz="0" w:space="0" w:color="auto"/>
        <w:bottom w:val="none" w:sz="0" w:space="0" w:color="auto"/>
        <w:right w:val="none" w:sz="0" w:space="0" w:color="auto"/>
      </w:divBdr>
    </w:div>
    <w:div w:id="1820729741">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56263782">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07303340">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54700655">
      <w:bodyDiv w:val="1"/>
      <w:marLeft w:val="0"/>
      <w:marRight w:val="0"/>
      <w:marTop w:val="0"/>
      <w:marBottom w:val="0"/>
      <w:divBdr>
        <w:top w:val="none" w:sz="0" w:space="0" w:color="auto"/>
        <w:left w:val="none" w:sz="0" w:space="0" w:color="auto"/>
        <w:bottom w:val="none" w:sz="0" w:space="0" w:color="auto"/>
        <w:right w:val="none" w:sz="0" w:space="0" w:color="auto"/>
      </w:divBdr>
    </w:div>
    <w:div w:id="1969971372">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61902451">
      <w:bodyDiv w:val="1"/>
      <w:marLeft w:val="0"/>
      <w:marRight w:val="0"/>
      <w:marTop w:val="0"/>
      <w:marBottom w:val="0"/>
      <w:divBdr>
        <w:top w:val="none" w:sz="0" w:space="0" w:color="auto"/>
        <w:left w:val="none" w:sz="0" w:space="0" w:color="auto"/>
        <w:bottom w:val="none" w:sz="0" w:space="0" w:color="auto"/>
        <w:right w:val="none" w:sz="0" w:space="0" w:color="auto"/>
      </w:divBdr>
    </w:div>
    <w:div w:id="2086678791">
      <w:bodyDiv w:val="1"/>
      <w:marLeft w:val="0"/>
      <w:marRight w:val="0"/>
      <w:marTop w:val="0"/>
      <w:marBottom w:val="0"/>
      <w:divBdr>
        <w:top w:val="none" w:sz="0" w:space="0" w:color="auto"/>
        <w:left w:val="none" w:sz="0" w:space="0" w:color="auto"/>
        <w:bottom w:val="none" w:sz="0" w:space="0" w:color="auto"/>
        <w:right w:val="none" w:sz="0" w:space="0" w:color="auto"/>
      </w:divBdr>
    </w:div>
    <w:div w:id="2095004454">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0DFBD-0BBA-4302-AFE1-F3BB7F180920}">
  <ds:schemaRefs>
    <ds:schemaRef ds:uri="http://schemas.microsoft.com/sharepoint/v3/contenttype/forms"/>
  </ds:schemaRefs>
</ds:datastoreItem>
</file>

<file path=customXml/itemProps2.xml><?xml version="1.0" encoding="utf-8"?>
<ds:datastoreItem xmlns:ds="http://schemas.openxmlformats.org/officeDocument/2006/customXml" ds:itemID="{806E5316-CFC9-499B-BB5C-000BE0064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9CD821-1EF6-498E-995D-BA632819F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3629</TotalTime>
  <Pages>47</Pages>
  <Words>14080</Words>
  <Characters>80261</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94153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dc:description/>
  <cp:lastModifiedBy>Arnon, Chuenchuai</cp:lastModifiedBy>
  <cp:revision>620</cp:revision>
  <cp:lastPrinted>2025-02-24T18:15:00Z</cp:lastPrinted>
  <dcterms:created xsi:type="dcterms:W3CDTF">2023-08-25T00:51:00Z</dcterms:created>
  <dcterms:modified xsi:type="dcterms:W3CDTF">2025-02-24T18:23:00Z</dcterms:modified>
</cp:coreProperties>
</file>